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D7523" w14:paraId="62A96E56" w14:textId="77777777" w:rsidTr="00783942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4F538956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D7523" w14:paraId="6F5EC513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2D7523" w14:paraId="6F6710AF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D7523" w14:paraId="5AE8F1C9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D7523" w14:paraId="0672E991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D7523" w14:paraId="60CC3576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D7523" w14:paraId="2FC0B3C0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2D7523" w14:paraId="3C540D37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2D7523" w14:paraId="11A4E1AB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6C786728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B7BDF" w:rsidRPr="002D7523" w14:paraId="0849E79D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D7523" w14:paraId="65E98D8A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2D7523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96513" w:rsidRPr="002D7523" w14:paraId="4510BF69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2F83683D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55B28" w:rsidRPr="002D7523" w14:paraId="3DF8FAB2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2D7523" w:rsidRDefault="00B2075C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D7523" w14:paraId="4D308A56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40B39" w:rsidRPr="002D7523" w14:paraId="7EF39242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653136B3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223527B9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D7523" w:rsidRDefault="00BA310A" w:rsidP="003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D752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051395B8" w:rsidR="0073085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D752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B4A7D">
        <w:rPr>
          <w:rFonts w:ascii="Angsana New" w:hAnsi="Angsana New"/>
          <w:color w:val="000000"/>
          <w:sz w:val="30"/>
          <w:szCs w:val="30"/>
        </w:rPr>
        <w:t xml:space="preserve">11 </w:t>
      </w:r>
      <w:r w:rsidR="006B4A7D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4B7E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7E9B">
        <w:rPr>
          <w:rFonts w:ascii="Angsana New" w:hAnsi="Angsana New"/>
          <w:color w:val="000000"/>
          <w:sz w:val="30"/>
          <w:szCs w:val="30"/>
        </w:rPr>
        <w:t>2566</w:t>
      </w:r>
    </w:p>
    <w:p w14:paraId="03D483F5" w14:textId="1A19AC11" w:rsidR="0073085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410680" w:rsidRDefault="0073085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10680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2D7523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โรแยล พลัส จำกัด </w:t>
      </w:r>
      <w:r w:rsidRPr="002D7523">
        <w:rPr>
          <w:rFonts w:ascii="Angsana New" w:hAnsi="Angsana New"/>
          <w:color w:val="000000"/>
          <w:sz w:val="30"/>
          <w:szCs w:val="30"/>
          <w:cs/>
        </w:rPr>
        <w:t>(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2D7523">
        <w:rPr>
          <w:rFonts w:ascii="Angsana New" w:hAnsi="Angsana New"/>
          <w:color w:val="000000"/>
          <w:sz w:val="30"/>
          <w:szCs w:val="30"/>
          <w:cs/>
        </w:rPr>
        <w:t>) (“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2D7523"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>แห่งประเทศไทยเมื่อ</w:t>
      </w:r>
      <w:r w:rsidR="007A5B55" w:rsidRPr="002D7523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7A5B55" w:rsidRPr="002D7523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0F28FE" w:rsidRPr="002D7523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2D7523" w:rsidRDefault="0071096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53D1ABAC" w:rsidR="00710967" w:rsidRPr="00BD373E" w:rsidRDefault="00263ADC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2474D8">
        <w:rPr>
          <w:rFonts w:ascii="Angsana New" w:hAnsi="Angsana New"/>
          <w:color w:val="000000"/>
          <w:sz w:val="30"/>
          <w:szCs w:val="30"/>
        </w:rPr>
        <w:t xml:space="preserve">30 </w:t>
      </w:r>
      <w:r w:rsidR="002474D8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24151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D7523">
        <w:rPr>
          <w:rFonts w:ascii="Angsana New" w:hAnsi="Angsana New"/>
          <w:color w:val="000000"/>
          <w:sz w:val="30"/>
          <w:szCs w:val="30"/>
        </w:rPr>
        <w:t>256</w:t>
      </w:r>
      <w:r w:rsidR="00241512">
        <w:rPr>
          <w:rFonts w:ascii="Angsana New" w:hAnsi="Angsana New"/>
          <w:color w:val="000000"/>
          <w:sz w:val="30"/>
          <w:szCs w:val="30"/>
        </w:rPr>
        <w:t>6</w:t>
      </w:r>
      <w:r w:rsidRPr="002D75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ถือหุ้น</w:t>
      </w:r>
      <w:r w:rsidR="0029743B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2D7523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="00915959" w:rsidRPr="002D7523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710967" w:rsidRPr="002D7523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="00091C53">
        <w:rPr>
          <w:rFonts w:ascii="Angsana New" w:hAnsi="Angsana New"/>
          <w:color w:val="000000"/>
          <w:sz w:val="30"/>
          <w:szCs w:val="30"/>
        </w:rPr>
        <w:t xml:space="preserve"> 32.68</w:t>
      </w:r>
      <w:r w:rsidR="00710967" w:rsidRPr="002D75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CC0FF3">
        <w:rPr>
          <w:rFonts w:ascii="Angsana New" w:hAnsi="Angsana New"/>
          <w:color w:val="000000"/>
          <w:sz w:val="30"/>
          <w:szCs w:val="30"/>
          <w:cs/>
        </w:rPr>
        <w:t>และร้อยล</w:t>
      </w:r>
      <w:r w:rsidR="00C46EF2" w:rsidRPr="00CC0FF3">
        <w:rPr>
          <w:rFonts w:ascii="Angsana New" w:hAnsi="Angsana New"/>
          <w:color w:val="000000"/>
          <w:sz w:val="30"/>
          <w:szCs w:val="30"/>
          <w:cs/>
        </w:rPr>
        <w:t>ะ</w:t>
      </w:r>
      <w:r w:rsidR="00091C53">
        <w:rPr>
          <w:rFonts w:ascii="Angsana New" w:hAnsi="Angsana New"/>
          <w:color w:val="000000"/>
          <w:sz w:val="30"/>
          <w:szCs w:val="30"/>
        </w:rPr>
        <w:t xml:space="preserve"> 14.26</w:t>
      </w:r>
      <w:r w:rsidR="00C46EF2" w:rsidRPr="00CC0F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="00710967" w:rsidRPr="00CE729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241512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BD373E" w:rsidRDefault="000F28FE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BD373E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BD373E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BD373E" w:rsidRDefault="00BA310A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BD373E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7D455C70" w:rsidR="00D01BB7" w:rsidRPr="00BD373E" w:rsidRDefault="00D01BB7" w:rsidP="004B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470493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F9C" w:rsidRPr="00BD373E">
        <w:rPr>
          <w:rFonts w:ascii="Angsana New" w:hAnsi="Angsana New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ไปแล้วในงบการเงินประจำปี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256</w:t>
      </w:r>
      <w:r w:rsidR="001B05C6">
        <w:rPr>
          <w:rFonts w:ascii="Angsana New" w:hAnsi="Angsana New"/>
          <w:color w:val="000000"/>
          <w:sz w:val="30"/>
          <w:szCs w:val="30"/>
        </w:rPr>
        <w:t>5</w:t>
      </w:r>
    </w:p>
    <w:p w14:paraId="7079C2BD" w14:textId="68F83F14" w:rsidR="00C92AE5" w:rsidRDefault="00C9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12CE882" w14:textId="1698CEFD" w:rsidR="00D8768E" w:rsidRDefault="00E4254D" w:rsidP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BD373E">
        <w:rPr>
          <w:rFonts w:ascii="Angsana New" w:hAnsi="Angsana New"/>
          <w:sz w:val="30"/>
          <w:szCs w:val="30"/>
          <w:cs/>
        </w:rPr>
        <w:t>ที่</w:t>
      </w:r>
      <w:r w:rsidRPr="00BD373E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D373E">
        <w:rPr>
          <w:rFonts w:ascii="Angsana New" w:hAnsi="Angsana New"/>
          <w:sz w:val="30"/>
          <w:szCs w:val="30"/>
        </w:rPr>
        <w:t xml:space="preserve">31 </w:t>
      </w:r>
      <w:r w:rsidRPr="00BD373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373E">
        <w:rPr>
          <w:rFonts w:ascii="Angsana New" w:hAnsi="Angsana New"/>
          <w:sz w:val="30"/>
          <w:szCs w:val="30"/>
        </w:rPr>
        <w:t>256</w:t>
      </w:r>
      <w:r w:rsidR="001B05C6">
        <w:rPr>
          <w:rFonts w:ascii="Angsana New" w:hAnsi="Angsana New"/>
          <w:sz w:val="30"/>
          <w:szCs w:val="30"/>
        </w:rPr>
        <w:t>5</w:t>
      </w:r>
    </w:p>
    <w:p w14:paraId="4DA39A00" w14:textId="2CD597F1" w:rsidR="00241512" w:rsidRDefault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2C235" w14:textId="77777777" w:rsidR="001B05C6" w:rsidRPr="00BD373E" w:rsidRDefault="001B05C6" w:rsidP="0041068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3207" w14:textId="5B303450" w:rsidR="00BA310A" w:rsidRPr="00BD373E" w:rsidRDefault="003070B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B1D049F" w14:textId="136C106C" w:rsidR="00C94B58" w:rsidRPr="00410680" w:rsidRDefault="00C94B58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p w14:paraId="33BEA9B8" w14:textId="044BD36A" w:rsidR="009808DB" w:rsidRPr="00BD373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FF7CD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BD373E">
        <w:rPr>
          <w:rFonts w:ascii="Angsana New" w:hAnsi="Angsana New"/>
          <w:color w:val="000000"/>
          <w:sz w:val="30"/>
          <w:szCs w:val="30"/>
        </w:rPr>
        <w:t>3</w:t>
      </w:r>
      <w:r w:rsidR="00FF7CD0">
        <w:rPr>
          <w:rFonts w:ascii="Angsana New" w:hAnsi="Angsana New"/>
          <w:color w:val="000000"/>
          <w:sz w:val="30"/>
          <w:szCs w:val="30"/>
        </w:rPr>
        <w:t xml:space="preserve">0 </w:t>
      </w:r>
      <w:r w:rsidR="00FF7CD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C431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</w:rPr>
        <w:t>256</w:t>
      </w:r>
      <w:r w:rsidR="00BC4315">
        <w:rPr>
          <w:rFonts w:ascii="Angsana New" w:hAnsi="Angsana New"/>
          <w:color w:val="000000"/>
          <w:sz w:val="30"/>
          <w:szCs w:val="30"/>
        </w:rPr>
        <w:t>6</w:t>
      </w:r>
    </w:p>
    <w:p w14:paraId="5E04EF4D" w14:textId="77777777" w:rsidR="009808DB" w:rsidRPr="00410680" w:rsidRDefault="009808DB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9EDC393" w14:textId="6BFA3AE2" w:rsidR="000A79CF" w:rsidRPr="00F576ED" w:rsidRDefault="000A79CF" w:rsidP="000A79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76E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F576ED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Pr="00F576ED">
        <w:rPr>
          <w:rFonts w:asciiTheme="majorBidi" w:hAnsiTheme="majorBidi" w:cstheme="majorBidi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F576ED" w:rsidRDefault="000A79CF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F576ED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F576ED" w:rsidRDefault="000A79CF" w:rsidP="00783942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F576ED" w:rsidRDefault="000A79CF" w:rsidP="006F6328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0E34C5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F576ED" w:rsidRDefault="000A79CF" w:rsidP="006F6328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79DE301" w14:textId="08544E84" w:rsidR="00F1668F" w:rsidRPr="00410680" w:rsidRDefault="00F1668F" w:rsidP="0098739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BD373E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BD373E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BD373E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56A1A1C0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474D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2474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2474D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</w:tcPr>
          <w:p w14:paraId="142316E8" w14:textId="0ED8E034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1328DBC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311DEA48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4E2DA0" w:rsidRPr="00BD373E" w14:paraId="733D13AA" w14:textId="77777777" w:rsidTr="006F6328">
        <w:trPr>
          <w:tblHeader/>
        </w:trPr>
        <w:tc>
          <w:tcPr>
            <w:tcW w:w="3505" w:type="pct"/>
          </w:tcPr>
          <w:p w14:paraId="2E735947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BD373E" w14:paraId="7CC84F92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BD373E" w14:paraId="0A448170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DA0" w:rsidRPr="00BD373E" w14:paraId="281DF1D5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11C73338" w:rsidR="004E2DA0" w:rsidRPr="00BD373E" w:rsidRDefault="0090189E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14,260,922</w:t>
            </w:r>
          </w:p>
        </w:tc>
        <w:tc>
          <w:tcPr>
            <w:tcW w:w="145" w:type="pct"/>
          </w:tcPr>
          <w:p w14:paraId="335E3F5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2204B779" w:rsidR="004E2DA0" w:rsidRPr="00BD373E" w:rsidRDefault="002474D8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8,730,595</w:t>
            </w:r>
          </w:p>
        </w:tc>
      </w:tr>
      <w:tr w:rsidR="004E2DA0" w:rsidRPr="00BD373E" w14:paraId="724F4E2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29FF656A" w:rsidR="004E2DA0" w:rsidRPr="00BD373E" w:rsidRDefault="0090189E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263,035</w:t>
            </w:r>
          </w:p>
        </w:tc>
        <w:tc>
          <w:tcPr>
            <w:tcW w:w="145" w:type="pct"/>
          </w:tcPr>
          <w:p w14:paraId="37428C8C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45E25FC9" w:rsidR="004E2DA0" w:rsidRPr="00BD373E" w:rsidRDefault="002474D8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193,067</w:t>
            </w:r>
          </w:p>
        </w:tc>
      </w:tr>
      <w:tr w:rsidR="004E2DA0" w:rsidRPr="00BD373E" w14:paraId="4EA2DB4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4E2DA0" w:rsidRPr="00783942" w:rsidRDefault="004E2DA0" w:rsidP="0078394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8394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1881786A" w:rsidR="004E2DA0" w:rsidRPr="00BD373E" w:rsidRDefault="0090189E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14,523,957</w:t>
            </w:r>
          </w:p>
        </w:tc>
        <w:tc>
          <w:tcPr>
            <w:tcW w:w="145" w:type="pct"/>
          </w:tcPr>
          <w:p w14:paraId="310CDA25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39F53E8B" w:rsidR="004E2DA0" w:rsidRPr="00BD373E" w:rsidRDefault="002474D8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8,923,662</w:t>
            </w:r>
          </w:p>
        </w:tc>
      </w:tr>
    </w:tbl>
    <w:p w14:paraId="133E74D5" w14:textId="2397AF05" w:rsidR="00353AE5" w:rsidRDefault="00353AE5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D221A27" w14:textId="7777777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30BE3675" w14:textId="6DC9B850" w:rsidR="00D8768E" w:rsidRPr="00BD373E" w:rsidRDefault="00D8768E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410680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476"/>
        <w:gridCol w:w="270"/>
        <w:gridCol w:w="1260"/>
      </w:tblGrid>
      <w:tr w:rsidR="008D79E1" w:rsidRPr="00BD373E" w14:paraId="1970D74D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5AD2E1B5" w14:textId="5D5C9F19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9CF78" w14:textId="7EF727FD" w:rsidR="008D79E1" w:rsidRPr="00BD373E" w:rsidRDefault="002474D8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090BF4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31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BD373E" w14:paraId="17B43725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61958CCA" w14:textId="77777777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471718" w14:textId="7BFC8E1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4DDB45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2E47A9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768E" w:rsidRPr="00BD373E" w14:paraId="2C095259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190064AA" w14:textId="77777777" w:rsidR="00D8768E" w:rsidRPr="00BD373E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3F22905F" w14:textId="77777777" w:rsidR="00D8768E" w:rsidRPr="00BD373E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2B09CD" w14:paraId="4E4DB9F5" w14:textId="77777777" w:rsidTr="00410680">
        <w:trPr>
          <w:trHeight w:val="20"/>
        </w:trPr>
        <w:tc>
          <w:tcPr>
            <w:tcW w:w="6354" w:type="dxa"/>
          </w:tcPr>
          <w:p w14:paraId="7CA8DEE5" w14:textId="7F6400A4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86834576"/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476" w:type="dxa"/>
          </w:tcPr>
          <w:p w14:paraId="757BEABA" w14:textId="14167B51" w:rsidR="00691110" w:rsidRPr="00BD373E" w:rsidRDefault="00A77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68,081,333</w:t>
            </w:r>
          </w:p>
        </w:tc>
        <w:tc>
          <w:tcPr>
            <w:tcW w:w="270" w:type="dxa"/>
          </w:tcPr>
          <w:p w14:paraId="2DE8E55F" w14:textId="77777777" w:rsidR="00691110" w:rsidRPr="00BD373E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3D8599FC" w:rsidR="00691110" w:rsidRPr="002B09CD" w:rsidRDefault="00DF292F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48,105,059</w:t>
            </w:r>
          </w:p>
        </w:tc>
      </w:tr>
      <w:tr w:rsidR="00691110" w:rsidRPr="00BD373E" w14:paraId="22BBF91D" w14:textId="77777777" w:rsidTr="00410680">
        <w:trPr>
          <w:trHeight w:val="20"/>
        </w:trPr>
        <w:tc>
          <w:tcPr>
            <w:tcW w:w="6354" w:type="dxa"/>
          </w:tcPr>
          <w:p w14:paraId="16E3C818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6" w:type="dxa"/>
          </w:tcPr>
          <w:p w14:paraId="3B7FFD43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2B09CD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BD373E" w14:paraId="46D82568" w14:textId="77777777" w:rsidTr="00410680">
        <w:trPr>
          <w:trHeight w:val="20"/>
        </w:trPr>
        <w:tc>
          <w:tcPr>
            <w:tcW w:w="6354" w:type="dxa"/>
          </w:tcPr>
          <w:p w14:paraId="2050952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4E775EF9" w14:textId="49711DEE" w:rsidR="00691110" w:rsidRPr="00BD373E" w:rsidRDefault="00A7790D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6,352,095</w:t>
            </w:r>
            <w:r w:rsidRPr="00A779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48353D1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11500BD" w:rsidR="00691110" w:rsidRPr="002B09CD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15,535,335</w:t>
            </w:r>
          </w:p>
        </w:tc>
      </w:tr>
      <w:tr w:rsidR="002F71D6" w:rsidRPr="00BD373E" w14:paraId="467470D9" w14:textId="77777777" w:rsidTr="00410680">
        <w:trPr>
          <w:trHeight w:val="20"/>
        </w:trPr>
        <w:tc>
          <w:tcPr>
            <w:tcW w:w="6354" w:type="dxa"/>
          </w:tcPr>
          <w:p w14:paraId="58C4C3C4" w14:textId="139614F2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4A8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64A8C"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F972699" w14:textId="555E9ADC" w:rsidR="002F71D6" w:rsidRPr="00BD373E" w:rsidDel="008C15AB" w:rsidRDefault="00A7790D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-</w:t>
            </w:r>
          </w:p>
        </w:tc>
        <w:tc>
          <w:tcPr>
            <w:tcW w:w="270" w:type="dxa"/>
          </w:tcPr>
          <w:p w14:paraId="34B080BE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6FBCD426" w:rsidR="002F71D6" w:rsidRPr="002B09CD" w:rsidDel="002F71D6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2F71D6" w:rsidRPr="00BD373E" w14:paraId="4C4178A4" w14:textId="77777777" w:rsidTr="00783942">
        <w:trPr>
          <w:trHeight w:val="20"/>
        </w:trPr>
        <w:tc>
          <w:tcPr>
            <w:tcW w:w="6354" w:type="dxa"/>
          </w:tcPr>
          <w:p w14:paraId="46171EFB" w14:textId="2967D512" w:rsidR="002F71D6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510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  <w:vAlign w:val="center"/>
          </w:tcPr>
          <w:p w14:paraId="000C5084" w14:textId="0F65E3A4" w:rsidR="002F71D6" w:rsidRPr="00BD373E" w:rsidDel="008C15AB" w:rsidRDefault="00A7790D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797672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17302093" w:rsidR="002F71D6" w:rsidRPr="002B09CD" w:rsidRDefault="002F71D6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700FC24B" w14:textId="77777777" w:rsidTr="00410680">
        <w:trPr>
          <w:trHeight w:val="20"/>
        </w:trPr>
        <w:tc>
          <w:tcPr>
            <w:tcW w:w="6354" w:type="dxa"/>
          </w:tcPr>
          <w:p w14:paraId="3D1B357D" w14:textId="074F1712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7DFC743" w14:textId="4AD0EC22" w:rsidR="0000064E" w:rsidRPr="00BD373E" w:rsidRDefault="00A7790D" w:rsidP="00B4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74,433,428</w:t>
            </w:r>
          </w:p>
        </w:tc>
        <w:tc>
          <w:tcPr>
            <w:tcW w:w="270" w:type="dxa"/>
          </w:tcPr>
          <w:p w14:paraId="3EEC40CA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6A47EDE1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  <w:tr w:rsidR="0000064E" w:rsidRPr="00BD373E" w14:paraId="44EDAAAE" w14:textId="77777777" w:rsidTr="00783942">
        <w:trPr>
          <w:trHeight w:val="20"/>
        </w:trPr>
        <w:tc>
          <w:tcPr>
            <w:tcW w:w="6354" w:type="dxa"/>
          </w:tcPr>
          <w:p w14:paraId="6D1FE69D" w14:textId="4BEAFE00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0C37EB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BDEFB16" w14:textId="4BFFC3EB" w:rsidR="0000064E" w:rsidRPr="00BD373E" w:rsidRDefault="000C37EB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270" w:type="dxa"/>
          </w:tcPr>
          <w:p w14:paraId="3453641E" w14:textId="5677DF7D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526ACD76" w:rsidR="0000064E" w:rsidRPr="00BD373E" w:rsidRDefault="0000064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18D4ECDE" w14:textId="77777777" w:rsidTr="00410680">
        <w:trPr>
          <w:trHeight w:val="20"/>
        </w:trPr>
        <w:tc>
          <w:tcPr>
            <w:tcW w:w="6354" w:type="dxa"/>
          </w:tcPr>
          <w:p w14:paraId="6CB99F2A" w14:textId="477A38DB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2D17C55C" w:rsidR="0000064E" w:rsidRPr="00BD373E" w:rsidRDefault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74,433,428</w:t>
            </w:r>
          </w:p>
        </w:tc>
        <w:tc>
          <w:tcPr>
            <w:tcW w:w="270" w:type="dxa"/>
          </w:tcPr>
          <w:p w14:paraId="533EE669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3B07C78D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</w:tbl>
    <w:p w14:paraId="11EF9BFF" w14:textId="77777777" w:rsidR="00A847BF" w:rsidRPr="00410680" w:rsidRDefault="00A847BF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E65762C" w14:textId="1261DD78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410680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1403E7D" w14:textId="75EC7A1F" w:rsidR="0099609D" w:rsidRPr="002564DB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>
        <w:rPr>
          <w:rFonts w:ascii="Angsana New" w:hAnsi="Angsana New" w:hint="cs"/>
          <w:color w:val="000000"/>
          <w:spacing w:val="6"/>
          <w:sz w:val="30"/>
          <w:szCs w:val="30"/>
          <w:cs/>
        </w:rPr>
        <w:t>/ตัดจำหน่าย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2474D8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474D8">
        <w:rPr>
          <w:rFonts w:ascii="Angsana New" w:hAnsi="Angsana New"/>
          <w:color w:val="000000"/>
          <w:spacing w:val="6"/>
          <w:sz w:val="30"/>
          <w:szCs w:val="30"/>
        </w:rPr>
        <w:t xml:space="preserve">30 </w:t>
      </w:r>
      <w:r w:rsidR="002474D8"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มิถุนายน</w:t>
      </w:r>
      <w:r w:rsidR="002F71D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2564DB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2F71D6" w:rsidRPr="002564DB">
        <w:rPr>
          <w:rFonts w:ascii="Angsana New" w:hAnsi="Angsana New"/>
          <w:color w:val="000000"/>
          <w:spacing w:val="4"/>
          <w:sz w:val="30"/>
          <w:szCs w:val="30"/>
        </w:rPr>
        <w:t>6</w:t>
      </w:r>
      <w:r w:rsidRPr="002564DB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  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99609D" w:rsidRDefault="008A236D" w:rsidP="0078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BD373E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/</w:t>
            </w:r>
            <w:r w:rsidR="00374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422B">
              <w:rPr>
                <w:rFonts w:hint="cs"/>
                <w:color w:val="000000"/>
                <w:cs/>
              </w:rPr>
              <w:t xml:space="preserve">           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BD373E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BD373E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Pr="0032344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D20DB" w:rsidRPr="00BD373E" w14:paraId="43A5BE18" w14:textId="77777777" w:rsidTr="007134E8">
        <w:trPr>
          <w:trHeight w:val="417"/>
        </w:trPr>
        <w:tc>
          <w:tcPr>
            <w:tcW w:w="3077" w:type="pct"/>
          </w:tcPr>
          <w:p w14:paraId="65DCE995" w14:textId="253400DA" w:rsidR="005D20DB" w:rsidRPr="00BD373E" w:rsidRDefault="005D20DB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171FF397" w:rsidR="005D20DB" w:rsidRPr="00BD373E" w:rsidRDefault="006B451B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781,426</w:t>
            </w:r>
          </w:p>
        </w:tc>
        <w:tc>
          <w:tcPr>
            <w:tcW w:w="160" w:type="pct"/>
          </w:tcPr>
          <w:p w14:paraId="19530371" w14:textId="77777777" w:rsidR="005D20DB" w:rsidRPr="00BD373E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3FD09B55" w:rsidR="005D20DB" w:rsidRPr="00BD373E" w:rsidRDefault="006B451B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4C543A32" w:rsidR="00691110" w:rsidRPr="00BD373E" w:rsidRDefault="006B451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37,972,466</w:t>
            </w:r>
          </w:p>
        </w:tc>
        <w:tc>
          <w:tcPr>
            <w:tcW w:w="160" w:type="pct"/>
          </w:tcPr>
          <w:p w14:paraId="7212C56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56497FB2" w:rsidR="00691110" w:rsidRPr="00BD373E" w:rsidRDefault="006B451B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59CEE91A" w:rsidR="00691110" w:rsidRPr="00BD373E" w:rsidRDefault="006B451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32,534,606</w:t>
            </w:r>
          </w:p>
        </w:tc>
        <w:tc>
          <w:tcPr>
            <w:tcW w:w="160" w:type="pct"/>
          </w:tcPr>
          <w:p w14:paraId="2108EFBD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7522728E" w:rsidR="00691110" w:rsidRPr="00BD373E" w:rsidRDefault="001835E3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6B451B">
              <w:rPr>
                <w:rFonts w:asciiTheme="majorBidi" w:hAnsiTheme="majorBidi"/>
                <w:sz w:val="30"/>
                <w:szCs w:val="30"/>
              </w:rPr>
              <w:t>81,590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5FF23F34" w:rsidR="00C6088A" w:rsidRPr="00BD373E" w:rsidRDefault="006B451B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241,097</w:t>
            </w:r>
          </w:p>
        </w:tc>
        <w:tc>
          <w:tcPr>
            <w:tcW w:w="160" w:type="pct"/>
          </w:tcPr>
          <w:p w14:paraId="347FDF8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6B6FA075" w:rsidR="00C6088A" w:rsidRPr="00BD373E" w:rsidRDefault="006B451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6088A" w:rsidRPr="00BD373E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4164C6BC" w:rsidR="00C6088A" w:rsidRPr="00BD373E" w:rsidRDefault="006B451B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4,554,064</w:t>
            </w:r>
          </w:p>
        </w:tc>
        <w:tc>
          <w:tcPr>
            <w:tcW w:w="160" w:type="pct"/>
          </w:tcPr>
          <w:p w14:paraId="203F627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57110E13" w:rsidR="00C6088A" w:rsidRPr="00BD373E" w:rsidRDefault="001835E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6B451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6055EC9B" w:rsidR="00C6088A" w:rsidRPr="00BD373E" w:rsidRDefault="006B451B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78,795,967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53DC3B1B" w:rsidR="00C6088A" w:rsidRPr="00BD373E" w:rsidRDefault="001835E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6B451B">
              <w:rPr>
                <w:rFonts w:asciiTheme="majorBidi" w:hAnsiTheme="majorBidi"/>
                <w:sz w:val="30"/>
                <w:szCs w:val="30"/>
              </w:rPr>
              <w:t>62,277,990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42FBBA25" w14:textId="77777777" w:rsidTr="001A2995">
        <w:trPr>
          <w:trHeight w:val="438"/>
        </w:trPr>
        <w:tc>
          <w:tcPr>
            <w:tcW w:w="3077" w:type="pct"/>
          </w:tcPr>
          <w:p w14:paraId="02F6071D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527628BF" w:rsidR="00C6088A" w:rsidRPr="00BD373E" w:rsidRDefault="006B451B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154,879,626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0B759AB2" w:rsidR="00C6088A" w:rsidRPr="00BD373E" w:rsidRDefault="001835E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</w:t>
            </w:r>
            <w:r w:rsidR="006B451B">
              <w:rPr>
                <w:rFonts w:asciiTheme="majorBidi" w:hAnsiTheme="majorBidi"/>
                <w:b/>
                <w:bCs/>
                <w:sz w:val="30"/>
                <w:szCs w:val="30"/>
              </w:rPr>
              <w:t>62,359,581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6EAB79A" w14:textId="39BC506B" w:rsidR="005B222A" w:rsidRDefault="005B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410680" w:rsidRDefault="00730C3B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564D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410680" w:rsidRDefault="0073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07"/>
        <w:gridCol w:w="1620"/>
        <w:gridCol w:w="270"/>
        <w:gridCol w:w="270"/>
        <w:gridCol w:w="1710"/>
      </w:tblGrid>
      <w:tr w:rsidR="00597E33" w:rsidRPr="002564DB" w14:paraId="18DA098E" w14:textId="77777777" w:rsidTr="00783942">
        <w:tc>
          <w:tcPr>
            <w:tcW w:w="5607" w:type="dxa"/>
          </w:tcPr>
          <w:p w14:paraId="36B6F96E" w14:textId="77777777" w:rsidR="00597E33" w:rsidRPr="002564DB" w:rsidRDefault="00597E33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1620" w:type="dxa"/>
            <w:shd w:val="clear" w:color="auto" w:fill="auto"/>
          </w:tcPr>
          <w:p w14:paraId="21409409" w14:textId="499757D7" w:rsidR="00597E33" w:rsidRPr="002564DB" w:rsidRDefault="00597E33" w:rsidP="002474D8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587F921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7BE580" w14:textId="520E3159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203D3C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31</w:t>
            </w:r>
            <w:r w:rsidRPr="002564D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7E33" w:rsidRPr="002564DB" w14:paraId="28F5DA8C" w14:textId="77777777" w:rsidTr="00783942">
        <w:tc>
          <w:tcPr>
            <w:tcW w:w="5607" w:type="dxa"/>
          </w:tcPr>
          <w:p w14:paraId="7FAD4F7E" w14:textId="77777777" w:rsidR="00597E33" w:rsidRPr="002564DB" w:rsidRDefault="00597E33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4E11AFCB" w:rsidR="00597E33" w:rsidRPr="002564DB" w:rsidRDefault="00597E33" w:rsidP="002474D8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7D7A54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3485AE" w14:textId="4C6D19A4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F959C5" w14:textId="32155BB1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5719" w:rsidRPr="002564DB" w14:paraId="1B54662B" w14:textId="77777777" w:rsidTr="00E90220">
        <w:tc>
          <w:tcPr>
            <w:tcW w:w="5607" w:type="dxa"/>
          </w:tcPr>
          <w:p w14:paraId="7ACDE99F" w14:textId="77777777" w:rsidR="00C75719" w:rsidRPr="002564DB" w:rsidRDefault="00C75719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4"/>
          </w:tcPr>
          <w:p w14:paraId="385E78FD" w14:textId="38CAA283" w:rsidR="00C75719" w:rsidRPr="00C75719" w:rsidRDefault="00C75719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394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597E33" w:rsidRPr="002564DB" w14:paraId="60A05377" w14:textId="77777777" w:rsidTr="00783942">
        <w:tc>
          <w:tcPr>
            <w:tcW w:w="5607" w:type="dxa"/>
          </w:tcPr>
          <w:p w14:paraId="0FE03473" w14:textId="77777777" w:rsidR="00597E33" w:rsidRPr="002564DB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6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620" w:type="dxa"/>
          </w:tcPr>
          <w:p w14:paraId="30309289" w14:textId="77777777" w:rsidR="00597E33" w:rsidRPr="002564DB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9F933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548389CA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E33" w:rsidRPr="002564DB" w14:paraId="2EE2B51C" w14:textId="77777777" w:rsidTr="00783942">
        <w:tc>
          <w:tcPr>
            <w:tcW w:w="5607" w:type="dxa"/>
          </w:tcPr>
          <w:p w14:paraId="01AED879" w14:textId="1791CCAD" w:rsidR="00597E33" w:rsidRPr="002564DB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4924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924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620" w:type="dxa"/>
            <w:vAlign w:val="bottom"/>
          </w:tcPr>
          <w:p w14:paraId="16612783" w14:textId="0C6C9409" w:rsidR="00597E33" w:rsidRPr="00232F79" w:rsidRDefault="00232F79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1380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E1A403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59772" w14:textId="11EA0C2C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4D348282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4D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66,863</w:t>
            </w:r>
          </w:p>
        </w:tc>
      </w:tr>
      <w:tr w:rsidR="00597E33" w:rsidRPr="00813803" w14:paraId="0AD8E02E" w14:textId="77777777" w:rsidTr="00783942">
        <w:trPr>
          <w:trHeight w:val="389"/>
        </w:trPr>
        <w:tc>
          <w:tcPr>
            <w:tcW w:w="5607" w:type="dxa"/>
            <w:shd w:val="clear" w:color="auto" w:fill="auto"/>
          </w:tcPr>
          <w:p w14:paraId="545BBF30" w14:textId="77777777" w:rsidR="00597E33" w:rsidRPr="00813803" w:rsidRDefault="00597E33" w:rsidP="002474D8">
            <w:pPr>
              <w:tabs>
                <w:tab w:val="clear" w:pos="1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D641" w14:textId="1EE011C0" w:rsidR="00597E33" w:rsidRPr="00783942" w:rsidRDefault="00597E33" w:rsidP="0078394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1,273,03</w:t>
            </w:r>
            <w:r w:rsidR="00D4202C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061F8D" w14:textId="77777777" w:rsidR="00597E33" w:rsidRPr="00813803" w:rsidRDefault="00597E33" w:rsidP="0024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C63B1" w14:textId="1D5DF17E" w:rsidR="00597E33" w:rsidRPr="00813803" w:rsidRDefault="00597E33" w:rsidP="0024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893C3D" w14:textId="49E54C3D" w:rsidR="00597E33" w:rsidRPr="00813803" w:rsidRDefault="00597E33" w:rsidP="0049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1380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698332DE" w14:textId="77777777" w:rsidTr="00783942">
        <w:tc>
          <w:tcPr>
            <w:tcW w:w="5607" w:type="dxa"/>
            <w:shd w:val="clear" w:color="auto" w:fill="auto"/>
          </w:tcPr>
          <w:p w14:paraId="3D1D0D78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23F5D0E8" w:rsidR="00597E33" w:rsidRPr="00783942" w:rsidRDefault="00597E33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3942">
              <w:rPr>
                <w:rFonts w:asciiTheme="majorBidi" w:hAnsiTheme="majorBidi" w:cstheme="majorBidi"/>
                <w:b/>
                <w:sz w:val="30"/>
                <w:szCs w:val="30"/>
              </w:rPr>
              <w:t>1,273,03</w:t>
            </w:r>
            <w:r w:rsidR="00D4202C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C7CD10" w14:textId="77777777" w:rsidR="00597E33" w:rsidRPr="00783942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DC8E20" w14:textId="5DF54793" w:rsidR="00597E33" w:rsidRPr="00783942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2AAF" w14:textId="691D9389" w:rsidR="00597E33" w:rsidRPr="00783942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b/>
                <w:sz w:val="30"/>
                <w:szCs w:val="30"/>
              </w:rPr>
              <w:t>66,863</w:t>
            </w:r>
          </w:p>
        </w:tc>
      </w:tr>
      <w:tr w:rsidR="00597E33" w:rsidRPr="00813803" w14:paraId="345129E2" w14:textId="77777777" w:rsidTr="00783942">
        <w:tc>
          <w:tcPr>
            <w:tcW w:w="5607" w:type="dxa"/>
            <w:shd w:val="clear" w:color="auto" w:fill="auto"/>
          </w:tcPr>
          <w:p w14:paraId="4F8CE943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7FBBAA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D129F8C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D8C02C" w14:textId="77777777" w:rsidR="00597E33" w:rsidRPr="00813803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7E33" w:rsidRPr="00813803" w14:paraId="69673333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5B4B2F81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620" w:type="dxa"/>
          </w:tcPr>
          <w:p w14:paraId="7E86DB20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983ACF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1646C" w14:textId="154F41B3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E33" w:rsidRPr="00813803" w14:paraId="7F062328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37242596" w14:textId="5B2BBB54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4A7B06AA" w14:textId="2F45F96A" w:rsidR="00597E33" w:rsidRPr="00813803" w:rsidRDefault="00597E33" w:rsidP="0078394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ind w:left="-221" w:firstLine="2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8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07798">
              <w:rPr>
                <w:rFonts w:asciiTheme="majorBidi" w:hAnsiTheme="majorBidi"/>
                <w:sz w:val="30"/>
                <w:szCs w:val="30"/>
                <w:lang w:val="en-US" w:bidi="th-TH"/>
              </w:rPr>
              <w:t>433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07798">
              <w:rPr>
                <w:rFonts w:asciiTheme="majorBidi" w:hAnsi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15484E28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B7DA0" w14:textId="1714D551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21CF4485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1380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30D4BE2F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297FB9EE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2E74B52B" w:rsidR="00597E33" w:rsidRPr="00513B1A" w:rsidRDefault="00597E33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942">
              <w:rPr>
                <w:rFonts w:asciiTheme="majorBidi" w:hAnsiTheme="majorBidi"/>
                <w:b/>
                <w:bCs/>
                <w:sz w:val="30"/>
                <w:szCs w:val="30"/>
              </w:rPr>
              <w:t>3,433,739</w:t>
            </w:r>
          </w:p>
        </w:tc>
        <w:tc>
          <w:tcPr>
            <w:tcW w:w="270" w:type="dxa"/>
          </w:tcPr>
          <w:p w14:paraId="04D7D5C7" w14:textId="77777777" w:rsidR="00597E33" w:rsidRPr="00513B1A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29D85" w14:textId="11EB242F" w:rsidR="00597E33" w:rsidRPr="00513B1A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1D7140AD" w:rsidR="00597E33" w:rsidRPr="00783942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94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3"/>
    </w:tbl>
    <w:p w14:paraId="759E7543" w14:textId="77777777" w:rsidR="000D5FB0" w:rsidRPr="00813803" w:rsidRDefault="000D5FB0" w:rsidP="00410680">
      <w:pPr>
        <w:spacing w:line="240" w:lineRule="auto"/>
        <w:ind w:right="-43" w:firstLine="540"/>
        <w:jc w:val="thaiDistribute"/>
        <w:rPr>
          <w:rFonts w:asciiTheme="majorBidi" w:hAnsiTheme="majorBidi" w:cstheme="majorBidi"/>
          <w:spacing w:val="-4"/>
        </w:rPr>
      </w:pPr>
    </w:p>
    <w:p w14:paraId="1AF9A598" w14:textId="79FAC94A" w:rsidR="0070572D" w:rsidRPr="002564DB" w:rsidRDefault="00730C3B" w:rsidP="00783942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380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F62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1809">
        <w:rPr>
          <w:rFonts w:asciiTheme="majorBidi" w:hAnsiTheme="majorBidi" w:cstheme="majorBidi"/>
          <w:sz w:val="30"/>
          <w:szCs w:val="30"/>
        </w:rPr>
        <w:t xml:space="preserve">30 </w:t>
      </w:r>
      <w:r w:rsidR="009A180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13803">
        <w:rPr>
          <w:rFonts w:asciiTheme="majorBidi" w:hAnsiTheme="majorBidi" w:cstheme="majorBidi"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sz w:val="30"/>
          <w:szCs w:val="30"/>
        </w:rPr>
        <w:t>6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="00B858CE">
        <w:rPr>
          <w:rFonts w:asciiTheme="majorBidi" w:hAnsiTheme="majorBidi"/>
          <w:sz w:val="30"/>
          <w:szCs w:val="30"/>
        </w:rPr>
        <w:t>10</w:t>
      </w:r>
      <w:r w:rsidR="00597E33" w:rsidRPr="00783942">
        <w:rPr>
          <w:rFonts w:asciiTheme="majorBidi" w:hAnsiTheme="majorBidi"/>
          <w:sz w:val="30"/>
          <w:szCs w:val="30"/>
        </w:rPr>
        <w:t>5</w:t>
      </w:r>
      <w:r w:rsidR="005D4D8A">
        <w:rPr>
          <w:rFonts w:asciiTheme="majorBidi" w:hAnsiTheme="majorBidi"/>
          <w:sz w:val="30"/>
          <w:szCs w:val="30"/>
        </w:rPr>
        <w:t>.00</w:t>
      </w:r>
      <w:r w:rsidRPr="00F149BB">
        <w:rPr>
          <w:rFonts w:asciiTheme="majorBidi" w:hAnsiTheme="majorBidi"/>
          <w:sz w:val="30"/>
          <w:szCs w:val="30"/>
          <w:cs/>
        </w:rPr>
        <w:t xml:space="preserve"> </w:t>
      </w:r>
      <w:r w:rsidRPr="00F149BB">
        <w:rPr>
          <w:rFonts w:asciiTheme="majorBidi" w:hAnsiTheme="majorBidi" w:cstheme="majorBidi"/>
          <w:sz w:val="30"/>
          <w:szCs w:val="30"/>
          <w:cs/>
        </w:rPr>
        <w:t>ล้าน</w:t>
      </w:r>
      <w:r w:rsidRPr="0081380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: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 xml:space="preserve"> 64</w:t>
      </w:r>
      <w:r w:rsidR="001B05C6" w:rsidRPr="008138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>93</w:t>
      </w:r>
      <w:r w:rsidR="001B05C6" w:rsidRPr="0081380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02FDC2B" w14:textId="19E4D98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14:paraId="40621C7D" w14:textId="741A4DD7" w:rsidR="00E96513" w:rsidRPr="00BD373E" w:rsidRDefault="00C44317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ทุนเรือนหุ้น</w:t>
      </w:r>
    </w:p>
    <w:p w14:paraId="6CD5B1F9" w14:textId="7790989F" w:rsidR="00CC3518" w:rsidRPr="00410680" w:rsidRDefault="00CC3518" w:rsidP="00E96513">
      <w:pPr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5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52"/>
        <w:gridCol w:w="761"/>
        <w:gridCol w:w="1277"/>
        <w:gridCol w:w="270"/>
        <w:gridCol w:w="1260"/>
        <w:gridCol w:w="270"/>
        <w:gridCol w:w="1440"/>
        <w:gridCol w:w="270"/>
        <w:gridCol w:w="1419"/>
      </w:tblGrid>
      <w:tr w:rsidR="00EF1C82" w:rsidRPr="00BD373E" w14:paraId="29FBA604" w14:textId="77777777" w:rsidTr="00783942">
        <w:trPr>
          <w:tblHeader/>
        </w:trPr>
        <w:tc>
          <w:tcPr>
            <w:tcW w:w="2552" w:type="dxa"/>
          </w:tcPr>
          <w:p w14:paraId="1E8D7E47" w14:textId="77777777" w:rsidR="0007246A" w:rsidRPr="00CE7297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761" w:type="dxa"/>
          </w:tcPr>
          <w:p w14:paraId="35322224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07" w:type="dxa"/>
            <w:gridSpan w:val="3"/>
            <w:shd w:val="clear" w:color="auto" w:fill="auto"/>
          </w:tcPr>
          <w:p w14:paraId="5F548955" w14:textId="302917AF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255BF1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9" w:type="dxa"/>
            <w:gridSpan w:val="3"/>
            <w:shd w:val="clear" w:color="auto" w:fill="auto"/>
          </w:tcPr>
          <w:p w14:paraId="39451321" w14:textId="337E61AD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070C" w:rsidRPr="00BD373E" w14:paraId="0A326BBE" w14:textId="77777777" w:rsidTr="00783942">
        <w:trPr>
          <w:tblHeader/>
        </w:trPr>
        <w:tc>
          <w:tcPr>
            <w:tcW w:w="2552" w:type="dxa"/>
          </w:tcPr>
          <w:p w14:paraId="361CB6CE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069DBE07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77" w:type="dxa"/>
            <w:shd w:val="clear" w:color="auto" w:fill="auto"/>
          </w:tcPr>
          <w:p w14:paraId="6C8FC711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2D4BDAD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7D824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7FB6489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CC2F2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5DF9C53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  <w:shd w:val="clear" w:color="auto" w:fill="auto"/>
          </w:tcPr>
          <w:p w14:paraId="2E7CF0E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7246A" w:rsidRPr="00BD373E" w14:paraId="212C7384" w14:textId="77777777" w:rsidTr="00410680">
        <w:trPr>
          <w:tblHeader/>
        </w:trPr>
        <w:tc>
          <w:tcPr>
            <w:tcW w:w="2552" w:type="dxa"/>
          </w:tcPr>
          <w:p w14:paraId="4B5C16BD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1" w:type="dxa"/>
          </w:tcPr>
          <w:p w14:paraId="26E12BC6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06" w:type="dxa"/>
            <w:gridSpan w:val="7"/>
          </w:tcPr>
          <w:p w14:paraId="27591FFA" w14:textId="4B0BB603" w:rsidR="0007246A" w:rsidRPr="00BD373E" w:rsidRDefault="0007246A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394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(หุ้น/บาท)</w:t>
            </w:r>
          </w:p>
        </w:tc>
      </w:tr>
      <w:tr w:rsidR="00EF1C82" w:rsidRPr="00BD373E" w14:paraId="0D78BE8C" w14:textId="77777777" w:rsidTr="00783942">
        <w:tc>
          <w:tcPr>
            <w:tcW w:w="2552" w:type="dxa"/>
          </w:tcPr>
          <w:p w14:paraId="4158638C" w14:textId="40FAB6BF" w:rsidR="00EF1C82" w:rsidRPr="00CE7297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1" w:type="dxa"/>
          </w:tcPr>
          <w:p w14:paraId="76EFCE78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D0BEE9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8F173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938578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742B61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0F97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EF9CF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41A2613A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F1C82" w:rsidRPr="00BD373E" w14:paraId="2149BECB" w14:textId="77777777" w:rsidTr="00783942">
        <w:tc>
          <w:tcPr>
            <w:tcW w:w="2552" w:type="dxa"/>
          </w:tcPr>
          <w:p w14:paraId="6C32B77B" w14:textId="6D4182D8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70B5D37B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A7F01C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7519D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6E5847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3D7494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AE5B5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B89A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</w:tcPr>
          <w:p w14:paraId="25A0B4ED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1C5" w:rsidRPr="00BD373E" w14:paraId="191C03A8" w14:textId="77777777" w:rsidTr="00783942">
        <w:tc>
          <w:tcPr>
            <w:tcW w:w="2552" w:type="dxa"/>
          </w:tcPr>
          <w:p w14:paraId="42697799" w14:textId="5BF2C53D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631E05A4" w14:textId="0B85AD20" w:rsidR="00C731C5" w:rsidRPr="00CE7297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9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E729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E7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</w:tcPr>
          <w:p w14:paraId="11CB5559" w14:textId="46454B44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4095F8F8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7D206D" w14:textId="3E5502F5" w:rsidR="00C731C5" w:rsidRDefault="00C731C5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335,000,000</w:t>
            </w:r>
          </w:p>
        </w:tc>
        <w:tc>
          <w:tcPr>
            <w:tcW w:w="270" w:type="dxa"/>
          </w:tcPr>
          <w:p w14:paraId="5F51E9BC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0BFF7" w14:textId="2F196E4D" w:rsidR="00C731C5" w:rsidRPr="00410680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3A514B6F" w14:textId="77777777" w:rsidR="00C731C5" w:rsidRPr="00BD373E" w:rsidRDefault="00C731C5" w:rsidP="00C731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5BC7BFF5" w14:textId="7F4ACA7E" w:rsidR="00C731C5" w:rsidRPr="00410680" w:rsidRDefault="00C731C5" w:rsidP="00C731C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335,000,000</w:t>
            </w:r>
          </w:p>
        </w:tc>
      </w:tr>
      <w:tr w:rsidR="00C731C5" w:rsidRPr="00BD373E" w14:paraId="0A480BCE" w14:textId="77777777" w:rsidTr="00783942">
        <w:tc>
          <w:tcPr>
            <w:tcW w:w="2552" w:type="dxa"/>
          </w:tcPr>
          <w:p w14:paraId="0DA7AF58" w14:textId="57B1B7A1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มิถุนายน/ 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74FE6DAD" w14:textId="4ADA9EDF" w:rsidR="00C731C5" w:rsidRPr="00BD373E" w:rsidRDefault="00C731C5" w:rsidP="00C7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FC27437" w14:textId="6BC049C3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15140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C6D3F9" w14:textId="2E5AC83B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BEDB7D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710B1" w14:textId="3C373E38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483EA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E994DBC" w14:textId="662F35FE" w:rsidR="00C731C5" w:rsidRPr="00BD373E" w:rsidRDefault="00C731C5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31C5" w:rsidRPr="00BD373E" w14:paraId="32E04696" w14:textId="77777777" w:rsidTr="00783942">
        <w:tc>
          <w:tcPr>
            <w:tcW w:w="2552" w:type="dxa"/>
          </w:tcPr>
          <w:p w14:paraId="08F98BEC" w14:textId="290C99F6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6879850B" w14:textId="637B3354" w:rsidR="00C731C5" w:rsidRPr="00BD373E" w:rsidRDefault="00C731C5" w:rsidP="00C7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8F1EC90" w14:textId="57DE80B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140D0391" w14:textId="77777777" w:rsidR="00C731C5" w:rsidRPr="00E23B6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4E8E71" w14:textId="0DFCD589" w:rsidR="00C731C5" w:rsidRPr="00A631A4" w:rsidRDefault="00C731C5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  <w:tc>
          <w:tcPr>
            <w:tcW w:w="270" w:type="dxa"/>
          </w:tcPr>
          <w:p w14:paraId="2ABB6ACE" w14:textId="161E3E75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FD2DEF" w14:textId="72BAC50F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75D82680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04A064C" w14:textId="0226C45E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  <w:tr w:rsidR="00C731C5" w:rsidRPr="00BD373E" w14:paraId="082A7E82" w14:textId="77777777" w:rsidTr="00783942">
        <w:tc>
          <w:tcPr>
            <w:tcW w:w="2552" w:type="dxa"/>
          </w:tcPr>
          <w:p w14:paraId="18731306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11AD8501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D43734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69671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D62AA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2EBB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2991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8A19B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156CC0BB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4E830072" w14:textId="77777777" w:rsidTr="00783942">
        <w:tc>
          <w:tcPr>
            <w:tcW w:w="2552" w:type="dxa"/>
          </w:tcPr>
          <w:p w14:paraId="6DF24553" w14:textId="1E09A174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61" w:type="dxa"/>
          </w:tcPr>
          <w:p w14:paraId="025A840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588CD26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310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03A29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8098C6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71C6AF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010D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35F3369D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61393B66" w14:textId="77777777" w:rsidTr="00783942">
        <w:tc>
          <w:tcPr>
            <w:tcW w:w="2552" w:type="dxa"/>
          </w:tcPr>
          <w:p w14:paraId="1C041862" w14:textId="52F9E680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642817E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12AE55E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E342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143A8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70066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3772658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06B6EA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65A40AA5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0C1E35A4" w14:textId="77777777" w:rsidTr="00783942">
        <w:tc>
          <w:tcPr>
            <w:tcW w:w="2552" w:type="dxa"/>
          </w:tcPr>
          <w:p w14:paraId="40E07701" w14:textId="580CA805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7E422D69" w14:textId="6BEF133A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9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E729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E7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BD5235C" w14:textId="12191F5D" w:rsidR="00C731C5" w:rsidRPr="00783942" w:rsidRDefault="00A4278C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670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4ABA50F8" w14:textId="77777777" w:rsidR="00C731C5" w:rsidRPr="00410680" w:rsidRDefault="00C731C5" w:rsidP="00C731C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11E0C" w14:textId="48F19CC4" w:rsidR="00C731C5" w:rsidRPr="00410680" w:rsidRDefault="00A4278C" w:rsidP="00783942">
            <w:pPr>
              <w:pStyle w:val="30"/>
              <w:ind w:right="4"/>
              <w:jc w:val="right"/>
              <w:rPr>
                <w:rFonts w:cstheme="majorBidi"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  <w:cs/>
                <w:lang w:val="en-US" w:bidi="ar-SA"/>
              </w:rPr>
              <w:t>335</w:t>
            </w:r>
            <w:r w:rsidRPr="00783942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  <w:lang w:val="en-US" w:bidi="ar-SA"/>
              </w:rPr>
              <w:t>000</w:t>
            </w:r>
            <w:r w:rsidRPr="00783942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  <w:lang w:val="en-US" w:bidi="ar-SA"/>
              </w:rPr>
              <w:t>000</w:t>
            </w:r>
          </w:p>
        </w:tc>
        <w:tc>
          <w:tcPr>
            <w:tcW w:w="270" w:type="dxa"/>
          </w:tcPr>
          <w:p w14:paraId="53AA980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977DC4" w14:textId="7817D454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500,000,000</w:t>
            </w:r>
          </w:p>
        </w:tc>
        <w:tc>
          <w:tcPr>
            <w:tcW w:w="270" w:type="dxa"/>
          </w:tcPr>
          <w:p w14:paraId="18C0A2A5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12C50A2" w14:textId="4539A582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250,000,000</w:t>
            </w:r>
          </w:p>
        </w:tc>
      </w:tr>
      <w:tr w:rsidR="00C731C5" w:rsidRPr="00BD373E" w14:paraId="25E8F395" w14:textId="77777777" w:rsidTr="00783942">
        <w:tc>
          <w:tcPr>
            <w:tcW w:w="2552" w:type="dxa"/>
          </w:tcPr>
          <w:p w14:paraId="4E97D685" w14:textId="74D55712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1" w:type="dxa"/>
          </w:tcPr>
          <w:p w14:paraId="320D7EAA" w14:textId="377A335E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C10B23" w14:textId="114418CD" w:rsidR="00C731C5" w:rsidRPr="00783942" w:rsidDel="009A1809" w:rsidRDefault="00A631A4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D50D36" w14:textId="77777777" w:rsidR="00C731C5" w:rsidRPr="00A631A4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8C61C" w14:textId="3B614F2B" w:rsidR="00C731C5" w:rsidRPr="00783942" w:rsidDel="009A1809" w:rsidRDefault="00A631A4" w:rsidP="007839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84CC7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46565" w14:textId="7E70363C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170,000,000</w:t>
            </w:r>
          </w:p>
        </w:tc>
        <w:tc>
          <w:tcPr>
            <w:tcW w:w="270" w:type="dxa"/>
          </w:tcPr>
          <w:p w14:paraId="0AD292DC" w14:textId="77777777" w:rsidR="00C731C5" w:rsidRPr="00BD373E" w:rsidRDefault="00C731C5" w:rsidP="007839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B58BA1E" w14:textId="01B24972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85,000,000</w:t>
            </w:r>
          </w:p>
        </w:tc>
      </w:tr>
      <w:tr w:rsidR="00C731C5" w:rsidRPr="00BD373E" w14:paraId="4C5458E3" w14:textId="77777777" w:rsidTr="00783942">
        <w:tc>
          <w:tcPr>
            <w:tcW w:w="2552" w:type="dxa"/>
          </w:tcPr>
          <w:p w14:paraId="679D991B" w14:textId="5AE2CE36" w:rsidR="00C731C5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6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มิถุนายน/ 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24079D6B" w14:textId="77777777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EC7F8" w14:textId="77777777" w:rsidR="00C731C5" w:rsidRPr="00783942" w:rsidDel="009A1809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BA547A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47AEED" w14:textId="77777777" w:rsidR="00C731C5" w:rsidDel="009A1809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0E956F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7AD45" w14:textId="77777777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0F2A20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2CFE36C" w14:textId="77777777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31C5" w:rsidRPr="00BD373E" w14:paraId="2767739E" w14:textId="77777777" w:rsidTr="00783942">
        <w:tc>
          <w:tcPr>
            <w:tcW w:w="2552" w:type="dxa"/>
          </w:tcPr>
          <w:p w14:paraId="1877147E" w14:textId="46CB4D43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2B59E6E3" w14:textId="005FED84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2FB6663" w14:textId="71D2F6B2" w:rsidR="00C731C5" w:rsidRPr="00783942" w:rsidDel="009A1809" w:rsidRDefault="00A4278C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670</w:t>
            </w: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000</w:t>
            </w: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394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7193A83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A97EC1" w14:textId="176F8F27" w:rsidR="00C731C5" w:rsidDel="009A1809" w:rsidRDefault="00A4278C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335,000,000</w:t>
            </w:r>
          </w:p>
        </w:tc>
        <w:tc>
          <w:tcPr>
            <w:tcW w:w="270" w:type="dxa"/>
          </w:tcPr>
          <w:p w14:paraId="297089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D4E65F7" w14:textId="7B27A330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23AAAF6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66175010" w14:textId="3AAC5828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</w:tbl>
    <w:p w14:paraId="6BD161A1" w14:textId="0E6339CA" w:rsidR="002564DB" w:rsidRDefault="002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936490A" w14:textId="77777777" w:rsidR="003D37FB" w:rsidRDefault="003D3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629185B" w14:textId="5A30B255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37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161E39A5" w14:textId="77777777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0FDE" w14:textId="462F4F78" w:rsidR="00AD1BB4" w:rsidRPr="00BD373E" w:rsidRDefault="00AD1BB4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D373E">
        <w:rPr>
          <w:rFonts w:asciiTheme="majorBidi" w:hAnsiTheme="majorBidi" w:cstheme="majorBidi"/>
          <w:sz w:val="30"/>
          <w:szCs w:val="30"/>
          <w:cs/>
        </w:rPr>
        <w:t>ในเดือนพฤษภาคม</w:t>
      </w:r>
      <w:r w:rsidR="0099609D">
        <w:rPr>
          <w:rFonts w:asciiTheme="majorBidi" w:hAnsiTheme="majorBidi"/>
          <w:sz w:val="30"/>
          <w:szCs w:val="30"/>
          <w:cs/>
        </w:rPr>
        <w:t xml:space="preserve"> 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บริษัทได้เสนอขายหุ้นสามัญเพิ่มทุนใหม่ต่อประชาชนทั่วไป</w:t>
      </w:r>
      <w:r w:rsidR="002C1995" w:rsidRPr="00BD373E">
        <w:rPr>
          <w:rFonts w:asciiTheme="majorBidi" w:hAnsiTheme="majorBidi" w:cstheme="majorBidi"/>
          <w:sz w:val="30"/>
          <w:szCs w:val="30"/>
          <w:cs/>
        </w:rPr>
        <w:t>เป็น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ครั้งแรกจำนวน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170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BD373E">
        <w:rPr>
          <w:rFonts w:asciiTheme="majorBidi" w:hAnsiTheme="majorBidi" w:cstheme="majorBidi"/>
          <w:sz w:val="30"/>
          <w:szCs w:val="30"/>
        </w:rPr>
        <w:t>4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D373E">
        <w:rPr>
          <w:rFonts w:asciiTheme="majorBidi" w:hAnsiTheme="majorBidi"/>
          <w:sz w:val="30"/>
          <w:szCs w:val="30"/>
          <w:cs/>
        </w:rPr>
        <w:t>(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BD373E">
        <w:rPr>
          <w:rFonts w:asciiTheme="majorBidi" w:hAnsiTheme="majorBidi" w:cstheme="majorBidi"/>
          <w:sz w:val="30"/>
          <w:szCs w:val="30"/>
        </w:rPr>
        <w:t>0</w:t>
      </w:r>
      <w:r w:rsidRPr="00BD373E">
        <w:rPr>
          <w:rFonts w:asciiTheme="majorBidi" w:hAnsiTheme="majorBidi"/>
          <w:sz w:val="30"/>
          <w:szCs w:val="30"/>
          <w:cs/>
        </w:rPr>
        <w:t>.</w:t>
      </w:r>
      <w:r w:rsidRPr="00BD373E">
        <w:rPr>
          <w:rFonts w:asciiTheme="majorBidi" w:hAnsiTheme="majorBidi" w:cstheme="majorBidi"/>
          <w:sz w:val="30"/>
          <w:szCs w:val="30"/>
        </w:rPr>
        <w:t xml:space="preserve">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BD373E">
        <w:rPr>
          <w:rFonts w:asciiTheme="majorBidi" w:hAnsiTheme="majorBidi" w:cstheme="majorBidi"/>
          <w:sz w:val="30"/>
          <w:szCs w:val="30"/>
        </w:rPr>
        <w:t xml:space="preserve">4 </w:t>
      </w:r>
      <w:r w:rsidRPr="00BD373E">
        <w:rPr>
          <w:rFonts w:asciiTheme="majorBidi" w:hAnsiTheme="majorBidi" w:cstheme="majorBidi"/>
          <w:sz w:val="30"/>
          <w:szCs w:val="30"/>
          <w:cs/>
        </w:rPr>
        <w:t>บาท</w:t>
      </w:r>
      <w:r w:rsidRPr="00BD373E">
        <w:rPr>
          <w:rFonts w:asciiTheme="majorBidi" w:hAnsiTheme="majorBidi"/>
          <w:sz w:val="30"/>
          <w:szCs w:val="30"/>
          <w:cs/>
        </w:rPr>
        <w:t xml:space="preserve">)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บริษัทได้รับเงินจากการขายหุ้นสามัญดังกล่าวจำนวน </w:t>
      </w:r>
      <w:r w:rsidRPr="00BD373E">
        <w:rPr>
          <w:rFonts w:asciiTheme="majorBidi" w:hAnsiTheme="majorBidi" w:cstheme="majorBidi"/>
          <w:sz w:val="30"/>
          <w:szCs w:val="30"/>
        </w:rPr>
        <w:t xml:space="preserve">765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โดยบริษัทดำเนินการจดทะเบียนรับชำระค่าหุ้นกับกระทรวงพาณิชย์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6856" w:rsidRPr="00BD373E">
        <w:rPr>
          <w:rFonts w:asciiTheme="majorBidi" w:hAnsiTheme="majorBidi" w:cstheme="majorBidi"/>
          <w:sz w:val="30"/>
          <w:szCs w:val="30"/>
        </w:rPr>
        <w:t xml:space="preserve">17 </w:t>
      </w:r>
      <w:r w:rsidR="00116856" w:rsidRPr="00BD373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16856" w:rsidRPr="00BD373E">
        <w:rPr>
          <w:rFonts w:asciiTheme="majorBidi" w:hAnsiTheme="majorBidi" w:cstheme="majorBidi"/>
          <w:sz w:val="30"/>
          <w:szCs w:val="30"/>
        </w:rPr>
        <w:t>2565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และหุ้นของบริษัทเริ่มการซื้อขายในตลาดหลักทรัพย์แห่งประเทศไทย</w:t>
      </w:r>
      <w:r w:rsidR="0099609D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D06D0">
        <w:rPr>
          <w:rFonts w:asciiTheme="majorBidi" w:hAnsiTheme="majorBidi"/>
          <w:sz w:val="30"/>
          <w:szCs w:val="30"/>
          <w:cs/>
        </w:rPr>
        <w:t xml:space="preserve">                  </w:t>
      </w:r>
      <w:r w:rsidRPr="00BD373E">
        <w:rPr>
          <w:rFonts w:asciiTheme="majorBidi" w:hAnsiTheme="majorBidi" w:cstheme="majorBidi"/>
          <w:sz w:val="30"/>
          <w:szCs w:val="30"/>
        </w:rPr>
        <w:t>20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D373E">
        <w:rPr>
          <w:rFonts w:asciiTheme="majorBidi" w:hAnsiTheme="majorBidi" w:cstheme="majorBidi"/>
          <w:sz w:val="30"/>
          <w:szCs w:val="30"/>
        </w:rPr>
        <w:t xml:space="preserve">2565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BD06D0">
        <w:rPr>
          <w:rFonts w:asciiTheme="majorBidi" w:hAnsiTheme="majorBidi"/>
          <w:sz w:val="30"/>
          <w:szCs w:val="30"/>
          <w:cs/>
        </w:rPr>
        <w:t xml:space="preserve">                </w:t>
      </w:r>
      <w:r w:rsidR="000A390F" w:rsidRPr="00CE7297">
        <w:rPr>
          <w:rFonts w:asciiTheme="majorBidi" w:hAnsiTheme="majorBidi" w:cstheme="majorBidi"/>
          <w:sz w:val="30"/>
          <w:szCs w:val="30"/>
        </w:rPr>
        <w:t>18</w:t>
      </w:r>
      <w:r w:rsidR="000A390F" w:rsidRPr="00CE7297">
        <w:rPr>
          <w:rFonts w:asciiTheme="majorBidi" w:hAnsiTheme="majorBidi"/>
          <w:sz w:val="30"/>
          <w:szCs w:val="30"/>
          <w:cs/>
        </w:rPr>
        <w:t>.</w:t>
      </w:r>
      <w:r w:rsidR="000A390F" w:rsidRPr="00CE7297">
        <w:rPr>
          <w:rFonts w:asciiTheme="majorBidi" w:hAnsiTheme="majorBidi" w:cstheme="majorBidi"/>
          <w:sz w:val="30"/>
          <w:szCs w:val="30"/>
        </w:rPr>
        <w:t>77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CE7297">
        <w:rPr>
          <w:rFonts w:asciiTheme="majorBidi" w:hAnsiTheme="majorBidi" w:cstheme="majorBidi"/>
          <w:sz w:val="30"/>
          <w:szCs w:val="30"/>
        </w:rPr>
        <w:t>6</w:t>
      </w:r>
      <w:r w:rsidR="0048179C" w:rsidRPr="00CE7297">
        <w:rPr>
          <w:rFonts w:asciiTheme="majorBidi" w:hAnsiTheme="majorBidi" w:cstheme="majorBidi"/>
          <w:sz w:val="30"/>
          <w:szCs w:val="30"/>
        </w:rPr>
        <w:t>6</w:t>
      </w:r>
      <w:r w:rsidR="000A390F" w:rsidRPr="00CE7297">
        <w:rPr>
          <w:rFonts w:asciiTheme="majorBidi" w:hAnsiTheme="majorBidi" w:cstheme="majorBidi"/>
          <w:sz w:val="30"/>
          <w:szCs w:val="30"/>
        </w:rPr>
        <w:t>1</w:t>
      </w:r>
      <w:r w:rsidR="000A390F" w:rsidRPr="00CE7297">
        <w:rPr>
          <w:rFonts w:asciiTheme="majorBidi" w:hAnsiTheme="majorBidi"/>
          <w:sz w:val="30"/>
          <w:szCs w:val="30"/>
          <w:cs/>
        </w:rPr>
        <w:t>.</w:t>
      </w:r>
      <w:r w:rsidR="000A390F" w:rsidRPr="00CE7297">
        <w:rPr>
          <w:rFonts w:asciiTheme="majorBidi" w:hAnsiTheme="majorBidi" w:cstheme="majorBidi"/>
          <w:sz w:val="30"/>
          <w:szCs w:val="30"/>
        </w:rPr>
        <w:t>23</w:t>
      </w:r>
      <w:r w:rsidRPr="00BD373E">
        <w:rPr>
          <w:rFonts w:asciiTheme="majorBidi" w:hAnsiTheme="majorBidi"/>
          <w:sz w:val="30"/>
          <w:szCs w:val="30"/>
          <w:cs/>
        </w:rPr>
        <w:t xml:space="preserve"> </w:t>
      </w:r>
      <w:r w:rsidRPr="00BD373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1FEF430" w14:textId="20088849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5BBD0D" w14:textId="6DBABC7C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BD373E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9166B1" w14:textId="71A9D8DA" w:rsidR="00BC2060" w:rsidRPr="00BD373E" w:rsidRDefault="005551BA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344E4E1F" w14:textId="3B17BDE0" w:rsidR="009D0C83" w:rsidRPr="00BD373E" w:rsidRDefault="009D0C83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45CB53D" w14:textId="46415D58" w:rsidR="009F3AA6" w:rsidRPr="00BD373E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ข้อมูลเกี่ยวกับส่วนงานภูมิศาสตร์</w:t>
      </w:r>
    </w:p>
    <w:p w14:paraId="54E4B950" w14:textId="65A62261" w:rsidR="00AA31C9" w:rsidRPr="00BD373E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7BA915" w14:textId="79A273E9" w:rsidR="00EA459F" w:rsidRDefault="00AA31C9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รายได้จำแนกตามเขตภูมิศาสตร์หลักของบริษัทสำหรับงวด</w:t>
      </w:r>
      <w:r w:rsidR="005A4A4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39051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39051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39051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มิถุนายน 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FFF0998" w14:textId="77777777" w:rsidR="00FE6D21" w:rsidRPr="00BD373E" w:rsidRDefault="00FE6D21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FE6D21" w:rsidRPr="00BD373E" w14:paraId="32E594BC" w14:textId="77777777" w:rsidTr="008B6542">
        <w:tc>
          <w:tcPr>
            <w:tcW w:w="3398" w:type="pct"/>
          </w:tcPr>
          <w:p w14:paraId="612E79FB" w14:textId="23FA745E" w:rsidR="00FE6D21" w:rsidRPr="00BD373E" w:rsidRDefault="00FE6D21" w:rsidP="008B6542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4F0A7CA8" w14:textId="77777777" w:rsidR="00FE6D21" w:rsidRPr="00BD373E" w:rsidRDefault="00FE6D21" w:rsidP="008B654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left w:val="nil"/>
            </w:tcBorders>
          </w:tcPr>
          <w:p w14:paraId="605D1724" w14:textId="77777777" w:rsidR="00FE6D21" w:rsidRPr="00BD373E" w:rsidRDefault="00FE6D21" w:rsidP="008B65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6E4D9F4F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E6D21" w:rsidRPr="00BD373E" w14:paraId="5B45EAE7" w14:textId="77777777" w:rsidTr="008B6542">
        <w:tc>
          <w:tcPr>
            <w:tcW w:w="3398" w:type="pct"/>
          </w:tcPr>
          <w:p w14:paraId="2C87ADAA" w14:textId="77777777" w:rsidR="00FE6D21" w:rsidRPr="00BD373E" w:rsidRDefault="00FE6D21" w:rsidP="008B654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6C1E2387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FE6D21" w:rsidRPr="00BD373E" w14:paraId="3050B7DE" w14:textId="77777777" w:rsidTr="008B6542">
        <w:tc>
          <w:tcPr>
            <w:tcW w:w="3398" w:type="pct"/>
          </w:tcPr>
          <w:p w14:paraId="2451794F" w14:textId="77777777" w:rsidR="00FE6D21" w:rsidRPr="00BD373E" w:rsidRDefault="00FE6D21" w:rsidP="008B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8" w:type="pct"/>
          </w:tcPr>
          <w:p w14:paraId="64A799EC" w14:textId="1AC7B9A5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7D1B56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B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CC8E4DB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2004B2D" w14:textId="66B637A4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39,866,811</w:t>
            </w:r>
          </w:p>
        </w:tc>
      </w:tr>
      <w:tr w:rsidR="00FE6D21" w:rsidRPr="00BD373E" w14:paraId="31E12D8D" w14:textId="77777777" w:rsidTr="008B6542">
        <w:tc>
          <w:tcPr>
            <w:tcW w:w="3398" w:type="pct"/>
          </w:tcPr>
          <w:p w14:paraId="23AA942B" w14:textId="77777777" w:rsidR="00FE6D21" w:rsidRPr="00BD373E" w:rsidRDefault="00FE6D21" w:rsidP="008B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8" w:type="pct"/>
          </w:tcPr>
          <w:p w14:paraId="62030B43" w14:textId="3E7CFB14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173,939,905</w:t>
            </w:r>
            <w:r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29D3FAC8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448A4A5" w14:textId="2C3AE78F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257,790,23</w:t>
            </w:r>
            <w:r w:rsidR="00596D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E6D21" w:rsidRPr="00BD373E" w14:paraId="7CB9A8D3" w14:textId="77777777" w:rsidTr="008B6542">
        <w:tc>
          <w:tcPr>
            <w:tcW w:w="3398" w:type="pct"/>
          </w:tcPr>
          <w:p w14:paraId="269D4B5F" w14:textId="77777777" w:rsidR="00FE6D21" w:rsidRPr="00BD373E" w:rsidRDefault="00FE6D21" w:rsidP="008B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8" w:type="pct"/>
          </w:tcPr>
          <w:p w14:paraId="7B614A7C" w14:textId="754108F2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84,624,375</w:t>
            </w:r>
            <w:r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E73621E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B880878" w14:textId="6860E3B9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56,697,353</w:t>
            </w:r>
          </w:p>
        </w:tc>
      </w:tr>
      <w:tr w:rsidR="00FE6D21" w:rsidRPr="00BD373E" w14:paraId="589B9375" w14:textId="77777777" w:rsidTr="008B6542">
        <w:tc>
          <w:tcPr>
            <w:tcW w:w="3398" w:type="pct"/>
          </w:tcPr>
          <w:p w14:paraId="798EA08F" w14:textId="77777777" w:rsidR="00FE6D21" w:rsidRPr="00BD373E" w:rsidRDefault="00FE6D21" w:rsidP="008B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FB27C2B" w14:textId="2772E9E4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</w:t>
            </w:r>
            <w:r w:rsidR="007D1B5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1B56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D525EF4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4C118EAE" w14:textId="553A7E33" w:rsidR="00FE6D21" w:rsidRPr="00BD373E" w:rsidRDefault="00FE6D21" w:rsidP="008B654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80,094,54</w:t>
            </w:r>
            <w:r w:rsidR="00596D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E6D21" w:rsidRPr="00BD373E" w14:paraId="68E3108D" w14:textId="77777777" w:rsidTr="008B6542">
        <w:tc>
          <w:tcPr>
            <w:tcW w:w="3398" w:type="pct"/>
          </w:tcPr>
          <w:p w14:paraId="6374DF12" w14:textId="77777777" w:rsidR="00FE6D21" w:rsidRPr="00BD373E" w:rsidRDefault="00FE6D21" w:rsidP="008B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59EA124" w14:textId="46A9086E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420,384,784</w:t>
            </w:r>
          </w:p>
        </w:tc>
        <w:tc>
          <w:tcPr>
            <w:tcW w:w="145" w:type="pct"/>
          </w:tcPr>
          <w:p w14:paraId="01988F44" w14:textId="77777777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4BCC51F" w14:textId="40085AC5" w:rsidR="00FE6D21" w:rsidRPr="00BD373E" w:rsidRDefault="00FE6D21" w:rsidP="008B65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434,448,94</w:t>
            </w:r>
            <w:r w:rsidR="00BC4B3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B7DCEE7" w14:textId="0461D521" w:rsidR="002C1B3B" w:rsidRDefault="002C1B3B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383A1051" w14:textId="77777777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30455F" w:rsidRPr="00BD373E" w14:paraId="08609AED" w14:textId="77777777" w:rsidTr="00410680">
        <w:tc>
          <w:tcPr>
            <w:tcW w:w="3398" w:type="pct"/>
          </w:tcPr>
          <w:p w14:paraId="522C9A25" w14:textId="03317CC6" w:rsidR="0030455F" w:rsidRPr="00BD373E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="0039051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9051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9051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14224F7E" w14:textId="13B8D2AD" w:rsidR="0030455F" w:rsidRPr="00BD373E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BD373E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95837C7" w14:textId="3476E5FB" w:rsidR="0030455F" w:rsidRPr="00BD373E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0455F" w:rsidRPr="00BD373E" w14:paraId="0082FABA" w14:textId="77777777" w:rsidTr="00410680">
        <w:tc>
          <w:tcPr>
            <w:tcW w:w="3398" w:type="pct"/>
          </w:tcPr>
          <w:p w14:paraId="7D24211A" w14:textId="77777777" w:rsidR="0030455F" w:rsidRPr="00BD373E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6E16ECAF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806C74" w:rsidRPr="00BD373E" w14:paraId="306D02B4" w14:textId="77777777" w:rsidTr="00410680">
        <w:tc>
          <w:tcPr>
            <w:tcW w:w="3398" w:type="pct"/>
          </w:tcPr>
          <w:p w14:paraId="3BD95C81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8" w:type="pct"/>
          </w:tcPr>
          <w:p w14:paraId="1CBE9DC7" w14:textId="1C8C6D0E" w:rsidR="00806C74" w:rsidRPr="00BD373E" w:rsidRDefault="00206150" w:rsidP="00E7437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102,943,69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0E5A76"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7B7A339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AFDA9EF" w14:textId="5240839C" w:rsidR="00806C74" w:rsidRPr="00BD373E" w:rsidRDefault="0039051B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90,930,593</w:t>
            </w:r>
          </w:p>
        </w:tc>
      </w:tr>
      <w:tr w:rsidR="00806C74" w:rsidRPr="00BD373E" w14:paraId="2C451693" w14:textId="77777777" w:rsidTr="00410680">
        <w:tc>
          <w:tcPr>
            <w:tcW w:w="3398" w:type="pct"/>
          </w:tcPr>
          <w:p w14:paraId="610D74CD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8" w:type="pct"/>
          </w:tcPr>
          <w:p w14:paraId="5C46CC44" w14:textId="1005DA22" w:rsidR="00806C74" w:rsidRPr="00BD373E" w:rsidRDefault="000E5A7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232,282,283 </w:t>
            </w:r>
          </w:p>
        </w:tc>
        <w:tc>
          <w:tcPr>
            <w:tcW w:w="145" w:type="pct"/>
          </w:tcPr>
          <w:p w14:paraId="231726D8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A39F3A6" w14:textId="4B8DF164" w:rsidR="00806C74" w:rsidRPr="00BD373E" w:rsidRDefault="0039051B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445,721,117</w:t>
            </w:r>
          </w:p>
        </w:tc>
      </w:tr>
      <w:tr w:rsidR="00806C74" w:rsidRPr="00BD373E" w14:paraId="02C0598C" w14:textId="77777777" w:rsidTr="00410680">
        <w:tc>
          <w:tcPr>
            <w:tcW w:w="3398" w:type="pct"/>
          </w:tcPr>
          <w:p w14:paraId="717FD520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8" w:type="pct"/>
          </w:tcPr>
          <w:p w14:paraId="502010A7" w14:textId="1F725528" w:rsidR="00806C74" w:rsidRPr="00BD373E" w:rsidRDefault="000E5A76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A76">
              <w:rPr>
                <w:rFonts w:asciiTheme="majorBidi" w:hAnsiTheme="majorBidi" w:cstheme="majorBidi"/>
                <w:sz w:val="30"/>
                <w:szCs w:val="30"/>
              </w:rPr>
              <w:t xml:space="preserve">172,300,425 </w:t>
            </w:r>
          </w:p>
        </w:tc>
        <w:tc>
          <w:tcPr>
            <w:tcW w:w="145" w:type="pct"/>
          </w:tcPr>
          <w:p w14:paraId="792BC363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EF39C50" w14:textId="0039B27B" w:rsidR="00806C74" w:rsidRPr="00BD373E" w:rsidRDefault="0039051B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155,711,079</w:t>
            </w:r>
          </w:p>
        </w:tc>
      </w:tr>
      <w:tr w:rsidR="00806C74" w:rsidRPr="00BD373E" w14:paraId="0BA980F1" w14:textId="77777777" w:rsidTr="00410680">
        <w:tc>
          <w:tcPr>
            <w:tcW w:w="3398" w:type="pct"/>
          </w:tcPr>
          <w:p w14:paraId="2837F0FB" w14:textId="77777777" w:rsidR="00806C74" w:rsidRPr="00BD373E" w:rsidRDefault="00806C74" w:rsidP="008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248B9B" w14:textId="4080CF15" w:rsidR="00806C74" w:rsidRPr="00BD373E" w:rsidRDefault="000E5A76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A76">
              <w:rPr>
                <w:rFonts w:asciiTheme="majorBidi" w:hAnsiTheme="majorBidi" w:cstheme="majorBidi"/>
                <w:sz w:val="30"/>
                <w:szCs w:val="30"/>
              </w:rPr>
              <w:t>153,816,050</w:t>
            </w:r>
          </w:p>
        </w:tc>
        <w:tc>
          <w:tcPr>
            <w:tcW w:w="145" w:type="pct"/>
          </w:tcPr>
          <w:p w14:paraId="660C6930" w14:textId="77777777" w:rsidR="00806C74" w:rsidRPr="00BD373E" w:rsidRDefault="00806C74" w:rsidP="00806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2C32E7" w14:textId="28952D87" w:rsidR="00806C74" w:rsidRPr="00BD373E" w:rsidRDefault="0039051B" w:rsidP="00806C74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126,998,692</w:t>
            </w:r>
          </w:p>
        </w:tc>
      </w:tr>
      <w:tr w:rsidR="0030455F" w:rsidRPr="00BD373E" w14:paraId="12CFF0C6" w14:textId="77777777" w:rsidTr="00410680">
        <w:tc>
          <w:tcPr>
            <w:tcW w:w="3398" w:type="pct"/>
          </w:tcPr>
          <w:p w14:paraId="00C459CC" w14:textId="77777777" w:rsidR="0030455F" w:rsidRPr="00BD373E" w:rsidRDefault="0030455F" w:rsidP="0071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7E004E2F" w:rsidR="0030455F" w:rsidRPr="00BD373E" w:rsidRDefault="00CA484A" w:rsidP="00E74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661,342,45</w:t>
            </w:r>
            <w:r w:rsidR="002061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5D31BB94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6CC45F7A" w:rsidR="0030455F" w:rsidRPr="00BD373E" w:rsidRDefault="0039051B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819,361,481</w:t>
            </w:r>
          </w:p>
        </w:tc>
      </w:tr>
    </w:tbl>
    <w:p w14:paraId="3EC16C41" w14:textId="77777777" w:rsidR="0030455F" w:rsidRPr="00BD373E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BD373E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1DD6BD7" w14:textId="448FB5A5" w:rsidR="0039051B" w:rsidRDefault="0039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F6752BB" w14:textId="75BC3F83" w:rsidR="00FB2051" w:rsidRPr="00BD373E" w:rsidRDefault="00FB2051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1FFD742B" w14:textId="77777777" w:rsidR="00410680" w:rsidRDefault="00410680" w:rsidP="00783942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68F9A015" w14:textId="0310363D" w:rsidR="00410680" w:rsidRPr="00783942" w:rsidRDefault="00410680" w:rsidP="0078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783942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7F43A8" w14:textId="77777777" w:rsidR="00410680" w:rsidRPr="00813803" w:rsidRDefault="00410680" w:rsidP="00783942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410680" w:rsidRPr="00813803" w14:paraId="59BABBE4" w14:textId="77777777" w:rsidTr="00B0779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C5371CC" w14:textId="77777777" w:rsidR="00410680" w:rsidRPr="00813803" w:rsidRDefault="00410680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41A348" w14:textId="03F83C04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 w:rsidR="00BF06BE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="00BF06BE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21EAE1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53C9EE4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872EA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064D2592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8A70C1B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85F3F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10680" w:rsidRPr="00813803" w14:paraId="40CD8756" w14:textId="77777777" w:rsidTr="00B0779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BC70905" w14:textId="77777777" w:rsidR="00410680" w:rsidRPr="00813803" w:rsidRDefault="00410680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DB1F3EF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E8000D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6BF99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C01385B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BEADA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739E" w:rsidRPr="00813803" w14:paraId="0B16F104" w14:textId="77777777" w:rsidTr="00783942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662E398" w14:textId="58384B30" w:rsidR="0099739E" w:rsidRPr="00813803" w:rsidRDefault="0099739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4AC230EF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DC1E43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1B73A" w14:textId="77777777" w:rsidR="0099739E" w:rsidRPr="00813803" w:rsidRDefault="0099739E" w:rsidP="0099739E">
            <w:pPr>
              <w:pStyle w:val="BodyText"/>
              <w:tabs>
                <w:tab w:val="clear" w:pos="454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5ED91B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B9AA7" w14:textId="77777777" w:rsidR="0099739E" w:rsidRPr="0099739E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739E" w:rsidRPr="00813803" w14:paraId="76C5B6AA" w14:textId="77777777" w:rsidTr="00783942">
        <w:trPr>
          <w:tblHeader/>
        </w:trPr>
        <w:tc>
          <w:tcPr>
            <w:tcW w:w="2970" w:type="dxa"/>
            <w:shd w:val="clear" w:color="auto" w:fill="auto"/>
          </w:tcPr>
          <w:p w14:paraId="076E07E6" w14:textId="494EC0D6" w:rsidR="0099739E" w:rsidRPr="00813803" w:rsidRDefault="0099739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813803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331CA43" w14:textId="3E97FC34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</w:t>
            </w:r>
            <w:r w:rsidR="00F974B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293FA9" w14:textId="32909612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C0FA2" w14:textId="006DD1AD" w:rsidR="0099739E" w:rsidRPr="00813803" w:rsidRDefault="00513B1A" w:rsidP="00783942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2E9D">
              <w:rPr>
                <w:rFonts w:ascii="Angsana New" w:hAnsi="Angsana New"/>
                <w:sz w:val="30"/>
                <w:szCs w:val="30"/>
              </w:rPr>
              <w:t>0</w:t>
            </w:r>
            <w:r w:rsidR="00AF2E9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F2E9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F70A081" w14:textId="77777777" w:rsidR="0099739E" w:rsidRPr="0099739E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A4902" w14:textId="14B5DB84" w:rsidR="0099739E" w:rsidRPr="00813803" w:rsidRDefault="00372FA8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87.10</w:t>
            </w:r>
          </w:p>
        </w:tc>
      </w:tr>
      <w:tr w:rsidR="001F2AAE" w:rsidRPr="00813803" w14:paraId="7ACC4084" w14:textId="77777777" w:rsidTr="00B07798">
        <w:trPr>
          <w:tblHeader/>
        </w:trPr>
        <w:tc>
          <w:tcPr>
            <w:tcW w:w="2970" w:type="dxa"/>
            <w:shd w:val="clear" w:color="auto" w:fill="auto"/>
          </w:tcPr>
          <w:p w14:paraId="0432F2E3" w14:textId="292B195F" w:rsidR="001F2AAE" w:rsidRPr="00813803" w:rsidRDefault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19C9401" w14:textId="77777777" w:rsidR="001F2AAE" w:rsidRPr="00813803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E6C447" w14:textId="77777777" w:rsidR="001F2AA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4B06F" w14:textId="77777777" w:rsidR="001F2AAE" w:rsidRDefault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16799" w14:textId="77777777" w:rsidR="001F2AAE" w:rsidRPr="0099739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000D2" w14:textId="77777777" w:rsidR="001F2AA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AAE" w:rsidRPr="00813803" w14:paraId="7C7B8F3F" w14:textId="77777777" w:rsidTr="00783942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0B859FF3" w14:textId="2E7087D0" w:rsidR="001F2AAE" w:rsidRPr="00813803" w:rsidRDefault="001F2AAE" w:rsidP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055E2B4" w14:textId="77777777" w:rsidR="001F2AAE" w:rsidRPr="00813803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E6DA6D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64291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448CA5" w14:textId="77777777" w:rsidR="001F2AAE" w:rsidRPr="0099739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452DB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AAE" w:rsidRPr="00813803" w14:paraId="6363664C" w14:textId="77777777" w:rsidTr="00B07798">
        <w:trPr>
          <w:tblHeader/>
        </w:trPr>
        <w:tc>
          <w:tcPr>
            <w:tcW w:w="2970" w:type="dxa"/>
            <w:shd w:val="clear" w:color="auto" w:fill="auto"/>
          </w:tcPr>
          <w:p w14:paraId="6CE61CC9" w14:textId="2E1702D7" w:rsidR="001F2AAE" w:rsidRPr="00813803" w:rsidRDefault="001F2AAE" w:rsidP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52EB4933" w14:textId="43D4C87F" w:rsidR="001F2AAE" w:rsidRPr="00813803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63FEDF" w14:textId="551C9A89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58694" w14:textId="456150E9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0.12</w:t>
            </w:r>
          </w:p>
        </w:tc>
        <w:tc>
          <w:tcPr>
            <w:tcW w:w="270" w:type="dxa"/>
          </w:tcPr>
          <w:p w14:paraId="1A78C63E" w14:textId="77777777" w:rsidR="001F2AAE" w:rsidRPr="0099739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9F046" w14:textId="4169DE00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60.00</w:t>
            </w:r>
          </w:p>
        </w:tc>
      </w:tr>
    </w:tbl>
    <w:p w14:paraId="708724ED" w14:textId="67F85740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D38215F" w14:textId="77777777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FF798CE" w14:textId="0159B8AD" w:rsidR="00E96513" w:rsidRPr="00BD373E" w:rsidRDefault="00E96513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กำไรต่อหุ้นขั้นพื้นฐาน</w:t>
      </w:r>
    </w:p>
    <w:p w14:paraId="77BF1F09" w14:textId="77777777" w:rsidR="00E96513" w:rsidRPr="00BD373E" w:rsidRDefault="00E9651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5DAECC06" w:rsidR="002C6F28" w:rsidRPr="00BD373E" w:rsidRDefault="00E96513" w:rsidP="007B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7AFC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5F6168" w:rsidRPr="00977AFC">
        <w:rPr>
          <w:rFonts w:ascii="Angsana New" w:hAnsi="Angsana New"/>
          <w:sz w:val="30"/>
          <w:szCs w:val="30"/>
          <w:cs/>
        </w:rPr>
        <w:t>สาม</w:t>
      </w:r>
      <w:r w:rsidRPr="00977AFC">
        <w:rPr>
          <w:rFonts w:ascii="Angsana New" w:hAnsi="Angsana New"/>
          <w:sz w:val="30"/>
          <w:szCs w:val="30"/>
          <w:cs/>
        </w:rPr>
        <w:t>เดือน</w:t>
      </w:r>
      <w:r w:rsidR="00A631A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D373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75758">
        <w:rPr>
          <w:rFonts w:ascii="Angsana New" w:hAnsi="Angsana New"/>
          <w:sz w:val="30"/>
          <w:szCs w:val="30"/>
        </w:rPr>
        <w:t xml:space="preserve">30 </w:t>
      </w:r>
      <w:r w:rsidR="000757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6</w:t>
      </w:r>
      <w:r w:rsidR="00683ECB" w:rsidRPr="00BD373E">
        <w:rPr>
          <w:rFonts w:ascii="Angsana New" w:hAnsi="Angsana New"/>
          <w:sz w:val="30"/>
          <w:szCs w:val="30"/>
          <w:cs/>
        </w:rPr>
        <w:t xml:space="preserve"> และ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5</w:t>
      </w:r>
      <w:r w:rsidRPr="00BD373E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 w:rsidRPr="00BD373E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 w:rsidRPr="00BD373E">
        <w:rPr>
          <w:rFonts w:ascii="Angsana New" w:hAnsi="Angsana New"/>
          <w:sz w:val="30"/>
          <w:szCs w:val="30"/>
          <w:cs/>
        </w:rPr>
        <w:t>งวด</w:t>
      </w:r>
      <w:r w:rsidR="00683ECB" w:rsidRPr="00BD373E">
        <w:rPr>
          <w:rFonts w:ascii="Angsana New" w:hAnsi="Angsana New"/>
          <w:sz w:val="30"/>
          <w:szCs w:val="30"/>
          <w:cs/>
        </w:rPr>
        <w:t>โดยวิธี</w:t>
      </w:r>
      <w:r w:rsidR="00A631A4">
        <w:rPr>
          <w:rFonts w:ascii="Angsana New" w:hAnsi="Angsana New" w:hint="cs"/>
          <w:sz w:val="30"/>
          <w:szCs w:val="30"/>
          <w:cs/>
        </w:rPr>
        <w:t xml:space="preserve">  </w:t>
      </w:r>
      <w:r w:rsidR="00683ECB" w:rsidRPr="00BD373E">
        <w:rPr>
          <w:rFonts w:ascii="Angsana New" w:hAnsi="Angsana New"/>
          <w:sz w:val="30"/>
          <w:szCs w:val="30"/>
          <w:cs/>
        </w:rPr>
        <w:t>ถัวเฉลี่ยถ่วงน้ำหนัก โดย</w:t>
      </w:r>
      <w:r w:rsidRPr="00BD373E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 w:rsidRPr="00BD373E">
        <w:rPr>
          <w:rFonts w:ascii="Angsana New" w:hAnsi="Angsana New"/>
          <w:sz w:val="30"/>
          <w:szCs w:val="30"/>
          <w:cs/>
        </w:rPr>
        <w:t>ต่อไป</w:t>
      </w:r>
      <w:r w:rsidRPr="00BD373E">
        <w:rPr>
          <w:rFonts w:ascii="Angsana New" w:hAnsi="Angsana New"/>
          <w:sz w:val="30"/>
          <w:szCs w:val="30"/>
          <w:cs/>
        </w:rPr>
        <w:t>นี้</w:t>
      </w:r>
    </w:p>
    <w:p w14:paraId="048F7118" w14:textId="259110D3" w:rsidR="007B3767" w:rsidRPr="00BD373E" w:rsidRDefault="007B3767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BD373E" w14:paraId="4385E0FB" w14:textId="77777777" w:rsidTr="00006ECA">
        <w:tc>
          <w:tcPr>
            <w:tcW w:w="3398" w:type="pct"/>
          </w:tcPr>
          <w:p w14:paraId="4360DBFE" w14:textId="28ABFEFC" w:rsidR="00E96513" w:rsidRPr="00BD373E" w:rsidRDefault="00A317DF" w:rsidP="00345DC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774B12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 w:rsidR="004449F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9051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9051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9" w:type="pct"/>
          </w:tcPr>
          <w:p w14:paraId="75E4675A" w14:textId="0FBC5AAA" w:rsidR="00E96513" w:rsidRPr="00BD373E" w:rsidRDefault="00E96513" w:rsidP="00345D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BD373E" w:rsidRDefault="00E96513" w:rsidP="00345D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47EEF6E9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E96513" w:rsidRPr="00BD373E" w14:paraId="6E065ED7" w14:textId="77777777" w:rsidTr="00345DC1">
        <w:tc>
          <w:tcPr>
            <w:tcW w:w="3398" w:type="pct"/>
          </w:tcPr>
          <w:p w14:paraId="0214E1D1" w14:textId="77777777" w:rsidR="00E96513" w:rsidRPr="00BD373E" w:rsidRDefault="00E96513" w:rsidP="00345D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/หุ้น</w:t>
            </w: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06ECA" w:rsidRPr="00813803" w14:paraId="7F0C3C2C" w14:textId="77777777" w:rsidTr="00006ECA">
        <w:tc>
          <w:tcPr>
            <w:tcW w:w="3398" w:type="pct"/>
          </w:tcPr>
          <w:p w14:paraId="0D939876" w14:textId="542867A8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418AF369" w:rsidR="00006ECA" w:rsidRPr="00783942" w:rsidRDefault="00C731C5" w:rsidP="001416C0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604,8</w:t>
            </w:r>
            <w:r w:rsidR="002B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6" w:type="pct"/>
          </w:tcPr>
          <w:p w14:paraId="0E6E8196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39BE22EE" w:rsidR="00006ECA" w:rsidRPr="00813803" w:rsidRDefault="0039051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77,333,491</w:t>
            </w:r>
          </w:p>
        </w:tc>
      </w:tr>
      <w:tr w:rsidR="00006ECA" w:rsidRPr="00813803" w14:paraId="7EBBC0E7" w14:textId="77777777" w:rsidTr="00783942">
        <w:tc>
          <w:tcPr>
            <w:tcW w:w="3398" w:type="pct"/>
          </w:tcPr>
          <w:p w14:paraId="6F603A02" w14:textId="77777777" w:rsidR="00006ECA" w:rsidRPr="00BD373E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006ECA" w:rsidRPr="00BD373E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006ECA" w:rsidRPr="00BD373E" w:rsidRDefault="00006ECA" w:rsidP="00006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006ECA" w:rsidRPr="00813803" w:rsidRDefault="00006ECA" w:rsidP="00006EC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51B" w:rsidRPr="00BD373E" w14:paraId="1A6C1EE3" w14:textId="77777777" w:rsidTr="00783942">
        <w:tc>
          <w:tcPr>
            <w:tcW w:w="3398" w:type="pct"/>
          </w:tcPr>
          <w:p w14:paraId="70706A3D" w14:textId="57E5EA53" w:rsidR="0039051B" w:rsidRPr="00783942" w:rsidRDefault="0039051B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เมษายน</w:t>
            </w:r>
          </w:p>
        </w:tc>
        <w:tc>
          <w:tcPr>
            <w:tcW w:w="729" w:type="pct"/>
          </w:tcPr>
          <w:p w14:paraId="23A8A34B" w14:textId="384A3F84" w:rsidR="0039051B" w:rsidRPr="00783942" w:rsidRDefault="005930E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670</w:t>
            </w:r>
            <w:r w:rsidRPr="007839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7839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</w:tcPr>
          <w:p w14:paraId="178D34E9" w14:textId="77777777" w:rsidR="0039051B" w:rsidRPr="00783942" w:rsidRDefault="0039051B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1F339F1F" w14:textId="3ED72D47" w:rsidR="0039051B" w:rsidRPr="00783942" w:rsidRDefault="004449F3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</w:tr>
      <w:tr w:rsidR="0039051B" w:rsidRPr="00BD373E" w14:paraId="7DF29907" w14:textId="77777777" w:rsidTr="00783942">
        <w:tc>
          <w:tcPr>
            <w:tcW w:w="3398" w:type="pct"/>
          </w:tcPr>
          <w:p w14:paraId="711EB913" w14:textId="11CC3E7E" w:rsidR="0039051B" w:rsidRPr="00783942" w:rsidRDefault="0039051B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42AEFE38" w14:textId="4E4ED35C" w:rsidR="0039051B" w:rsidRPr="00783942" w:rsidRDefault="00A631A4" w:rsidP="00783942">
            <w:pPr>
              <w:tabs>
                <w:tab w:val="clear" w:pos="907"/>
              </w:tabs>
              <w:spacing w:line="240" w:lineRule="auto"/>
              <w:ind w:left="-131" w:right="163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5B8EF9" w14:textId="77777777" w:rsidR="0039051B" w:rsidRPr="00783942" w:rsidRDefault="0039051B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988BE20" w14:textId="61C5DD49" w:rsidR="0039051B" w:rsidRPr="00783942" w:rsidRDefault="004449F3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</w:rPr>
              <w:t>84,065,934</w:t>
            </w:r>
          </w:p>
        </w:tc>
      </w:tr>
      <w:tr w:rsidR="00D41571" w:rsidRPr="00BD373E" w14:paraId="3D8AB5CF" w14:textId="77777777" w:rsidTr="00783942">
        <w:tc>
          <w:tcPr>
            <w:tcW w:w="3398" w:type="pct"/>
          </w:tcPr>
          <w:p w14:paraId="5C170E80" w14:textId="1C8F5390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7B942827" w14:textId="0E539717" w:rsidR="00D41571" w:rsidRPr="00BD373E" w:rsidRDefault="00ED14F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670,000,000</w:t>
            </w:r>
          </w:p>
        </w:tc>
        <w:tc>
          <w:tcPr>
            <w:tcW w:w="146" w:type="pct"/>
          </w:tcPr>
          <w:p w14:paraId="7DD55055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7B77C9EE" w14:textId="734BCC91" w:rsidR="00D41571" w:rsidRPr="00BD373E" w:rsidRDefault="004449F3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584,065,934</w:t>
            </w:r>
          </w:p>
        </w:tc>
      </w:tr>
      <w:tr w:rsidR="00D41571" w:rsidRPr="00BD373E" w14:paraId="111A9DC5" w14:textId="77777777" w:rsidTr="00783942">
        <w:tc>
          <w:tcPr>
            <w:tcW w:w="3398" w:type="pct"/>
          </w:tcPr>
          <w:p w14:paraId="7E4FF75A" w14:textId="77777777" w:rsidR="00D41571" w:rsidRPr="00BD373E" w:rsidRDefault="00D41571" w:rsidP="00D41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D41571" w:rsidRPr="00BD373E" w:rsidRDefault="00D41571" w:rsidP="00D41571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571" w:rsidRPr="00BD373E" w14:paraId="6DC09A3F" w14:textId="77777777" w:rsidTr="002E558A">
        <w:tc>
          <w:tcPr>
            <w:tcW w:w="3398" w:type="pct"/>
          </w:tcPr>
          <w:p w14:paraId="66C68AB1" w14:textId="4DD50F81" w:rsidR="00D41571" w:rsidRPr="00BD373E" w:rsidRDefault="00D41571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center" w:pos="304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1CD36AB8" w:rsidR="00D41571" w:rsidRPr="00BD373E" w:rsidRDefault="00C731C5" w:rsidP="001416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46" w:type="pct"/>
          </w:tcPr>
          <w:p w14:paraId="110A7B36" w14:textId="77777777" w:rsidR="00D41571" w:rsidRPr="00BD373E" w:rsidRDefault="00D41571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6E02D381" w:rsidR="00D41571" w:rsidRPr="00BD373E" w:rsidRDefault="004449F3" w:rsidP="00D415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0.13</w:t>
            </w:r>
          </w:p>
        </w:tc>
      </w:tr>
    </w:tbl>
    <w:p w14:paraId="3FBE8002" w14:textId="44A742F9" w:rsidR="004449F3" w:rsidRDefault="00444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4449F3" w:rsidRPr="00BD373E" w14:paraId="74F9683B" w14:textId="77777777" w:rsidTr="00B07798">
        <w:tc>
          <w:tcPr>
            <w:tcW w:w="3398" w:type="pct"/>
          </w:tcPr>
          <w:p w14:paraId="72A3119E" w14:textId="77777777" w:rsidR="004449F3" w:rsidRPr="00BD373E" w:rsidRDefault="004449F3" w:rsidP="00B0779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9" w:type="pct"/>
          </w:tcPr>
          <w:p w14:paraId="74E7DFB1" w14:textId="77777777" w:rsidR="004449F3" w:rsidRPr="00BD373E" w:rsidRDefault="004449F3" w:rsidP="00B077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7E7D8EE5" w14:textId="77777777" w:rsidR="004449F3" w:rsidRPr="00BD373E" w:rsidRDefault="004449F3" w:rsidP="00B0779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31DFE24D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4449F3" w:rsidRPr="00BD373E" w14:paraId="45F2B602" w14:textId="77777777" w:rsidTr="00B07798">
        <w:tc>
          <w:tcPr>
            <w:tcW w:w="3398" w:type="pct"/>
          </w:tcPr>
          <w:p w14:paraId="1F208B7C" w14:textId="77777777" w:rsidR="004449F3" w:rsidRPr="00BD373E" w:rsidRDefault="004449F3" w:rsidP="00B077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3E93C4D3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(บาท/หุ้น)</w:t>
            </w:r>
          </w:p>
        </w:tc>
      </w:tr>
      <w:tr w:rsidR="004449F3" w:rsidRPr="00813803" w14:paraId="7C115EC5" w14:textId="77777777" w:rsidTr="00B07798">
        <w:tc>
          <w:tcPr>
            <w:tcW w:w="3398" w:type="pct"/>
          </w:tcPr>
          <w:p w14:paraId="0B3D3F06" w14:textId="77777777" w:rsidR="004449F3" w:rsidRPr="00BD373E" w:rsidRDefault="004449F3" w:rsidP="00B077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47A789EB" w14:textId="12127023" w:rsidR="004449F3" w:rsidRPr="00783942" w:rsidRDefault="000166F5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</w:t>
            </w: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811</w:t>
            </w: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904</w:t>
            </w:r>
          </w:p>
        </w:tc>
        <w:tc>
          <w:tcPr>
            <w:tcW w:w="146" w:type="pct"/>
          </w:tcPr>
          <w:p w14:paraId="0162D3D1" w14:textId="77777777" w:rsidR="004449F3" w:rsidRPr="000166F5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4764AB6D" w14:textId="26956B05" w:rsidR="004449F3" w:rsidRPr="00813803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124,118,531</w:t>
            </w:r>
          </w:p>
        </w:tc>
      </w:tr>
      <w:tr w:rsidR="004449F3" w:rsidRPr="00813803" w14:paraId="4F9DD3F4" w14:textId="77777777" w:rsidTr="00B07798">
        <w:tc>
          <w:tcPr>
            <w:tcW w:w="3398" w:type="pct"/>
          </w:tcPr>
          <w:p w14:paraId="416D9FA1" w14:textId="77777777" w:rsidR="004449F3" w:rsidRPr="00BD373E" w:rsidRDefault="004449F3" w:rsidP="00B077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2591CB44" w14:textId="77777777" w:rsidR="004449F3" w:rsidRPr="00BD373E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2FB922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72DE277D" w14:textId="77777777" w:rsidR="004449F3" w:rsidRPr="00813803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9F3" w:rsidRPr="00BD373E" w14:paraId="21F32F2C" w14:textId="77777777" w:rsidTr="00B07798">
        <w:tc>
          <w:tcPr>
            <w:tcW w:w="3398" w:type="pct"/>
          </w:tcPr>
          <w:p w14:paraId="74D9270E" w14:textId="7D78E908" w:rsidR="004449F3" w:rsidRPr="00A8680E" w:rsidRDefault="004449F3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68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จำนวนหุ้นสามัญที่ออก </w:t>
            </w:r>
            <w:r w:rsidRPr="00A631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</w:t>
            </w:r>
            <w:r w:rsidRPr="00A631A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A631A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A631A4" w:rsidRPr="00A631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29" w:type="pct"/>
          </w:tcPr>
          <w:p w14:paraId="49BC481C" w14:textId="03FF6157" w:rsidR="004449F3" w:rsidRPr="00075758" w:rsidRDefault="005930E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670</w:t>
            </w:r>
            <w:r w:rsidRPr="007839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7839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3942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</w:tcPr>
          <w:p w14:paraId="5727361C" w14:textId="77777777" w:rsidR="004449F3" w:rsidRPr="00A8680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1653A525" w14:textId="26AA5163" w:rsidR="004449F3" w:rsidRPr="00A8680E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E1E8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</w:tr>
      <w:tr w:rsidR="004449F3" w:rsidRPr="00BD373E" w14:paraId="4B6B4880" w14:textId="77777777" w:rsidTr="00B07798">
        <w:tc>
          <w:tcPr>
            <w:tcW w:w="3398" w:type="pct"/>
          </w:tcPr>
          <w:p w14:paraId="09655D57" w14:textId="77777777" w:rsidR="004449F3" w:rsidRPr="00A8680E" w:rsidRDefault="004449F3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68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10BA887B" w14:textId="14E48F3B" w:rsidR="004449F3" w:rsidRPr="00075758" w:rsidRDefault="001835E3" w:rsidP="00783942">
            <w:pPr>
              <w:tabs>
                <w:tab w:val="clear" w:pos="907"/>
              </w:tabs>
              <w:spacing w:line="240" w:lineRule="auto"/>
              <w:ind w:left="-131" w:right="163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575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F12A129" w14:textId="77777777" w:rsidR="004449F3" w:rsidRPr="00A8680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8BD90DC" w14:textId="07CF4B64" w:rsidR="004449F3" w:rsidRPr="00A8680E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42,265,193</w:t>
            </w:r>
          </w:p>
        </w:tc>
      </w:tr>
      <w:tr w:rsidR="004449F3" w:rsidRPr="00BD373E" w14:paraId="64F15CF1" w14:textId="77777777" w:rsidTr="00B07798">
        <w:tc>
          <w:tcPr>
            <w:tcW w:w="3398" w:type="pct"/>
          </w:tcPr>
          <w:p w14:paraId="6DC924A6" w14:textId="77777777" w:rsidR="004449F3" w:rsidRPr="00BD373E" w:rsidRDefault="004449F3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88FDF73" w14:textId="4F1124E9" w:rsidR="004449F3" w:rsidRPr="00BD373E" w:rsidRDefault="001835E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670,000,000</w:t>
            </w:r>
          </w:p>
        </w:tc>
        <w:tc>
          <w:tcPr>
            <w:tcW w:w="146" w:type="pct"/>
          </w:tcPr>
          <w:p w14:paraId="227C3564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1219056A" w14:textId="6FBF3217" w:rsidR="004449F3" w:rsidRPr="00BD373E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542,265,193</w:t>
            </w:r>
          </w:p>
        </w:tc>
      </w:tr>
      <w:tr w:rsidR="004449F3" w:rsidRPr="00BD373E" w14:paraId="2E3A56D7" w14:textId="77777777" w:rsidTr="00B07798">
        <w:tc>
          <w:tcPr>
            <w:tcW w:w="3398" w:type="pct"/>
          </w:tcPr>
          <w:p w14:paraId="1A87748D" w14:textId="77777777" w:rsidR="004449F3" w:rsidRPr="00BD373E" w:rsidRDefault="004449F3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8F0762" w14:textId="77777777" w:rsidR="004449F3" w:rsidRPr="00BD373E" w:rsidRDefault="004449F3" w:rsidP="00B07798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1B235A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2F280AFD" w14:textId="77777777" w:rsidR="004449F3" w:rsidRPr="00BD373E" w:rsidRDefault="004449F3" w:rsidP="00B07798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9F3" w:rsidRPr="00BD373E" w14:paraId="2D272560" w14:textId="77777777" w:rsidTr="00B07798">
        <w:tc>
          <w:tcPr>
            <w:tcW w:w="3398" w:type="pct"/>
          </w:tcPr>
          <w:p w14:paraId="0F224229" w14:textId="27BFD2F1" w:rsidR="004449F3" w:rsidRPr="00BD373E" w:rsidRDefault="004449F3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3050E062" w14:textId="779734DF" w:rsidR="004449F3" w:rsidRPr="00BD373E" w:rsidRDefault="000166F5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0.10</w:t>
            </w:r>
          </w:p>
        </w:tc>
        <w:tc>
          <w:tcPr>
            <w:tcW w:w="146" w:type="pct"/>
          </w:tcPr>
          <w:p w14:paraId="29BCE000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4DEA3604" w14:textId="755C35E0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</w:tbl>
    <w:p w14:paraId="04C8D6AB" w14:textId="3376C3B6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3EE678" w14:textId="77777777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57018B5E" w14:textId="53225D55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เครื่องมือทางการเงิน</w:t>
      </w:r>
    </w:p>
    <w:p w14:paraId="65B6856A" w14:textId="2629215B" w:rsidR="00BF3F2C" w:rsidRPr="00BD373E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BD373E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373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BD373E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AD8214B" w14:textId="36216203" w:rsidR="006D5BA9" w:rsidRDefault="001175E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>
        <w:rPr>
          <w:rFonts w:ascii="Angsana New" w:hAnsi="Angsana New" w:hint="cs"/>
          <w:sz w:val="30"/>
          <w:szCs w:val="30"/>
          <w:cs/>
        </w:rPr>
        <w:t>สินทรัพย์ทางการเงินและ</w:t>
      </w:r>
      <w:r w:rsidRPr="00BD373E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B9EBE0" w14:textId="77777777" w:rsidR="00075758" w:rsidRPr="00BD373E" w:rsidRDefault="0007575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91"/>
        <w:gridCol w:w="763"/>
        <w:gridCol w:w="180"/>
        <w:gridCol w:w="1123"/>
        <w:gridCol w:w="180"/>
        <w:gridCol w:w="767"/>
        <w:gridCol w:w="180"/>
        <w:gridCol w:w="1116"/>
      </w:tblGrid>
      <w:tr w:rsidR="006D5BA9" w14:paraId="5A5A2FB3" w14:textId="77777777" w:rsidTr="006D5BA9">
        <w:trPr>
          <w:trHeight w:val="363"/>
          <w:tblHeader/>
        </w:trPr>
        <w:tc>
          <w:tcPr>
            <w:tcW w:w="3510" w:type="dxa"/>
            <w:vAlign w:val="bottom"/>
          </w:tcPr>
          <w:p w14:paraId="4081F77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F5311" w14:textId="77777777" w:rsidR="006D5BA9" w:rsidRDefault="006D5BA9">
            <w:pPr>
              <w:pStyle w:val="acctfourfigures"/>
              <w:tabs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62228DEA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B2292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5BA9" w14:paraId="5E4F7489" w14:textId="77777777" w:rsidTr="006D5BA9">
        <w:trPr>
          <w:trHeight w:val="363"/>
          <w:tblHeader/>
        </w:trPr>
        <w:tc>
          <w:tcPr>
            <w:tcW w:w="3510" w:type="dxa"/>
            <w:vAlign w:val="bottom"/>
          </w:tcPr>
          <w:p w14:paraId="50E4DF1C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502363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586A9495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30FA5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3B0BD58E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0C6D4B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9C5BE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C849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17968D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F766A0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0C4D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9A95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720708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849FFE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A7DD5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A34D0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  <w:p w14:paraId="0888E0A3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1E953A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BA9" w14:paraId="03C9194F" w14:textId="77777777" w:rsidTr="006D5BA9">
        <w:trPr>
          <w:tblHeader/>
        </w:trPr>
        <w:tc>
          <w:tcPr>
            <w:tcW w:w="3510" w:type="dxa"/>
          </w:tcPr>
          <w:p w14:paraId="29369AE4" w14:textId="77777777" w:rsidR="006D5BA9" w:rsidRDefault="006D5BA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850" w:type="dxa"/>
            <w:gridSpan w:val="9"/>
            <w:hideMark/>
          </w:tcPr>
          <w:p w14:paraId="2EE0DE9E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D5BA9" w14:paraId="2B4715C6" w14:textId="77777777" w:rsidTr="006D5BA9">
        <w:tc>
          <w:tcPr>
            <w:tcW w:w="3510" w:type="dxa"/>
            <w:hideMark/>
          </w:tcPr>
          <w:p w14:paraId="54DCB13B" w14:textId="77777777" w:rsidR="006D5BA9" w:rsidRDefault="006D5BA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18813DA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C6E6FDB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</w:tcPr>
          <w:p w14:paraId="43C60059" w14:textId="77777777" w:rsidR="006D5BA9" w:rsidRDefault="006D5BA9">
            <w:pPr>
              <w:pStyle w:val="acctfourfigures"/>
              <w:tabs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081D5E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5B5A1E" w14:textId="77777777" w:rsidR="006D5BA9" w:rsidRDefault="006D5B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9D08DE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</w:tcPr>
          <w:p w14:paraId="5A69E990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322D01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F5443A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BA9" w14:paraId="035D02DA" w14:textId="77777777" w:rsidTr="006D5BA9">
        <w:tc>
          <w:tcPr>
            <w:tcW w:w="3510" w:type="dxa"/>
            <w:hideMark/>
          </w:tcPr>
          <w:p w14:paraId="611B2951" w14:textId="77777777" w:rsidR="006D5BA9" w:rsidRDefault="006D5BA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6A0CE0D7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91" w:type="dxa"/>
          </w:tcPr>
          <w:p w14:paraId="0B1A7ED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</w:tcPr>
          <w:p w14:paraId="12808C58" w14:textId="77777777" w:rsidR="006D5BA9" w:rsidRDefault="006D5BA9">
            <w:pPr>
              <w:pStyle w:val="31"/>
              <w:tabs>
                <w:tab w:val="clear" w:pos="36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94D313" w14:textId="77777777" w:rsidR="006D5BA9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0726834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1466BD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</w:tcPr>
          <w:p w14:paraId="19B61DF4" w14:textId="77777777" w:rsidR="006D5BA9" w:rsidRDefault="006D5BA9">
            <w:pPr>
              <w:pStyle w:val="31"/>
              <w:tabs>
                <w:tab w:val="clear" w:pos="36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A7E371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D6309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BA9" w14:paraId="763F734A" w14:textId="77777777" w:rsidTr="006D5BA9">
        <w:tc>
          <w:tcPr>
            <w:tcW w:w="3510" w:type="dxa"/>
            <w:vAlign w:val="bottom"/>
            <w:hideMark/>
          </w:tcPr>
          <w:p w14:paraId="2243099D" w14:textId="77777777" w:rsidR="006D5BA9" w:rsidRDefault="006D5BA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0D48A28" w14:textId="6DBEAC2F" w:rsidR="006D5BA9" w:rsidRDefault="006D5BA9" w:rsidP="00F149B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D5BA9">
              <w:rPr>
                <w:rFonts w:asciiTheme="majorBidi" w:hAnsiTheme="majorBidi" w:cstheme="majorBidi"/>
                <w:sz w:val="30"/>
                <w:szCs w:val="30"/>
              </w:rPr>
              <w:t>1,804,026</w:t>
            </w:r>
          </w:p>
        </w:tc>
        <w:tc>
          <w:tcPr>
            <w:tcW w:w="191" w:type="dxa"/>
          </w:tcPr>
          <w:p w14:paraId="74C4C3E5" w14:textId="77777777" w:rsidR="006D5BA9" w:rsidRDefault="006D5BA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hideMark/>
          </w:tcPr>
          <w:p w14:paraId="3B9C1E35" w14:textId="7CFC22DC" w:rsidR="006D5BA9" w:rsidRDefault="004D1C3D" w:rsidP="00783942">
            <w:pPr>
              <w:pStyle w:val="acctfourfigures"/>
              <w:tabs>
                <w:tab w:val="decimal" w:pos="450"/>
              </w:tabs>
              <w:spacing w:line="240" w:lineRule="auto"/>
              <w:ind w:left="2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      </w:t>
            </w:r>
            <w:r w:rsidR="006D5BA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3F9990" w14:textId="77777777" w:rsidR="006D5BA9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5F31FFF" w14:textId="054D98B0" w:rsidR="006D5BA9" w:rsidRDefault="006D5B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5BA9">
              <w:rPr>
                <w:rFonts w:asciiTheme="majorBidi" w:hAnsiTheme="majorBidi" w:cstheme="majorBidi"/>
                <w:sz w:val="30"/>
                <w:szCs w:val="30"/>
              </w:rPr>
              <w:t>1,804,026</w:t>
            </w:r>
          </w:p>
        </w:tc>
        <w:tc>
          <w:tcPr>
            <w:tcW w:w="180" w:type="dxa"/>
          </w:tcPr>
          <w:p w14:paraId="0B1F6F0E" w14:textId="77777777" w:rsidR="006D5BA9" w:rsidRDefault="006D5BA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hideMark/>
          </w:tcPr>
          <w:p w14:paraId="4FF41179" w14:textId="38B3B57A" w:rsidR="006D5BA9" w:rsidRDefault="004D1C3D" w:rsidP="004D1C3D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      </w:t>
            </w:r>
            <w:r w:rsidR="006D5BA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4F414C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88E17E" w14:textId="48A73E5E" w:rsidR="006D5BA9" w:rsidRDefault="006D5B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5BA9">
              <w:rPr>
                <w:rFonts w:ascii="Angsana New" w:hAnsi="Angsana New"/>
                <w:sz w:val="30"/>
                <w:szCs w:val="30"/>
              </w:rPr>
              <w:t>1,804,026</w:t>
            </w:r>
          </w:p>
        </w:tc>
      </w:tr>
      <w:tr w:rsidR="006D5BA9" w14:paraId="5B7B8DB0" w14:textId="77777777" w:rsidTr="006D5BA9">
        <w:tc>
          <w:tcPr>
            <w:tcW w:w="3510" w:type="dxa"/>
            <w:vAlign w:val="bottom"/>
          </w:tcPr>
          <w:p w14:paraId="7B36D9E3" w14:textId="77777777" w:rsidR="006D5BA9" w:rsidRDefault="006D5BA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1CAFC" w14:textId="77777777" w:rsidR="006D5BA9" w:rsidRDefault="006D5BA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16E4E038" w14:textId="77777777" w:rsidR="006D5BA9" w:rsidRDefault="006D5BA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657A8070" w14:textId="77777777" w:rsidR="006D5BA9" w:rsidRDefault="006D5BA9">
            <w:pPr>
              <w:pStyle w:val="acctfourfigures"/>
              <w:tabs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9E2D18" w14:textId="77777777" w:rsidR="006D5BA9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34B47A" w14:textId="77777777" w:rsidR="006D5BA9" w:rsidRDefault="006D5BA9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FCA674" w14:textId="77777777" w:rsidR="006D5BA9" w:rsidRDefault="006D5BA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418A8CFA" w14:textId="77777777" w:rsidR="006D5BA9" w:rsidRDefault="006D5BA9">
            <w:pPr>
              <w:pStyle w:val="acctfourfigures"/>
              <w:tabs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4F2EAE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BEBD94" w14:textId="77777777" w:rsidR="006D5BA9" w:rsidRDefault="006D5BA9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A9" w:rsidRPr="00A631A4" w14:paraId="34817C47" w14:textId="77777777" w:rsidTr="006D5BA9">
        <w:tc>
          <w:tcPr>
            <w:tcW w:w="3510" w:type="dxa"/>
            <w:vAlign w:val="bottom"/>
            <w:hideMark/>
          </w:tcPr>
          <w:p w14:paraId="7EB5C9EE" w14:textId="77777777" w:rsidR="00075758" w:rsidRDefault="0007575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240D53" w14:textId="77777777" w:rsidR="00075758" w:rsidRDefault="0007575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DF7783F" w14:textId="3BB162B2" w:rsidR="006D5BA9" w:rsidRPr="00A631A4" w:rsidRDefault="006D5BA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9CCE487" w14:textId="77777777" w:rsidR="006D5BA9" w:rsidRPr="00A631A4" w:rsidRDefault="006D5BA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467C824" w14:textId="77777777" w:rsidR="006D5BA9" w:rsidRPr="00A631A4" w:rsidRDefault="006D5BA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6C75D049" w14:textId="77777777" w:rsidR="006D5BA9" w:rsidRPr="00A631A4" w:rsidRDefault="006D5BA9">
            <w:pPr>
              <w:pStyle w:val="acctfourfigures"/>
              <w:tabs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C47E19" w14:textId="77777777" w:rsidR="006D5BA9" w:rsidRPr="00A631A4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3266F68" w14:textId="77777777" w:rsidR="006D5BA9" w:rsidRPr="00A631A4" w:rsidRDefault="006D5B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8CB909" w14:textId="77777777" w:rsidR="006D5BA9" w:rsidRPr="00A631A4" w:rsidRDefault="006D5BA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25A32FFD" w14:textId="77777777" w:rsidR="006D5BA9" w:rsidRPr="00A631A4" w:rsidRDefault="006D5BA9">
            <w:pPr>
              <w:pStyle w:val="acctfourfigures"/>
              <w:tabs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74CCB7" w14:textId="77777777" w:rsidR="006D5BA9" w:rsidRPr="00A631A4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DE26C1" w14:textId="77777777" w:rsidR="006D5BA9" w:rsidRPr="00A631A4" w:rsidRDefault="006D5B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A9" w:rsidRPr="00A631A4" w14:paraId="2532DA12" w14:textId="77777777" w:rsidTr="006D5BA9">
        <w:tc>
          <w:tcPr>
            <w:tcW w:w="3510" w:type="dxa"/>
            <w:vAlign w:val="bottom"/>
            <w:hideMark/>
          </w:tcPr>
          <w:p w14:paraId="66897DAE" w14:textId="77777777" w:rsidR="006D5BA9" w:rsidRPr="00A631A4" w:rsidRDefault="006D5BA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3A76227" w14:textId="77777777" w:rsidR="006D5BA9" w:rsidRPr="00A631A4" w:rsidRDefault="006D5BA9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76D3D8D" w14:textId="77777777" w:rsidR="006D5BA9" w:rsidRPr="00A631A4" w:rsidRDefault="006D5BA9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04DEF35D" w14:textId="77777777" w:rsidR="006D5BA9" w:rsidRPr="00A631A4" w:rsidRDefault="006D5BA9">
            <w:pPr>
              <w:pStyle w:val="acctfourfigures"/>
              <w:tabs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2ADF8B" w14:textId="77777777" w:rsidR="006D5BA9" w:rsidRPr="00A631A4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FCED082" w14:textId="77777777" w:rsidR="006D5BA9" w:rsidRPr="00A631A4" w:rsidRDefault="006D5B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21CC30" w14:textId="77777777" w:rsidR="006D5BA9" w:rsidRPr="00A631A4" w:rsidRDefault="006D5BA9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hideMark/>
          </w:tcPr>
          <w:p w14:paraId="17A339C9" w14:textId="77777777" w:rsidR="006D5BA9" w:rsidRPr="00A631A4" w:rsidRDefault="006D5BA9">
            <w:pPr>
              <w:pStyle w:val="acctfourfigures"/>
              <w:tabs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31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180" w:type="dxa"/>
          </w:tcPr>
          <w:p w14:paraId="6BECA085" w14:textId="77777777" w:rsidR="006D5BA9" w:rsidRPr="00A631A4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D6F99C" w14:textId="77777777" w:rsidR="006D5BA9" w:rsidRPr="00A631A4" w:rsidRDefault="006D5B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A9" w:rsidRPr="00A631A4" w14:paraId="690CCFC6" w14:textId="77777777" w:rsidTr="006D5BA9">
        <w:tc>
          <w:tcPr>
            <w:tcW w:w="3510" w:type="dxa"/>
            <w:vAlign w:val="bottom"/>
            <w:hideMark/>
          </w:tcPr>
          <w:p w14:paraId="2AE4BCE2" w14:textId="77777777" w:rsidR="006D5BA9" w:rsidRPr="00A631A4" w:rsidRDefault="006D5BA9">
            <w:pPr>
              <w:tabs>
                <w:tab w:val="clear" w:pos="3515"/>
                <w:tab w:val="clear" w:pos="3742"/>
                <w:tab w:val="clear" w:pos="5387"/>
                <w:tab w:val="left" w:pos="33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31A4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  <w:hideMark/>
          </w:tcPr>
          <w:p w14:paraId="242EE380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91" w:type="dxa"/>
          </w:tcPr>
          <w:p w14:paraId="35DA5E39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hideMark/>
          </w:tcPr>
          <w:p w14:paraId="155D7771" w14:textId="4FD54769" w:rsidR="006D5BA9" w:rsidRPr="00A631A4" w:rsidRDefault="004D1C3D" w:rsidP="00783942">
            <w:pPr>
              <w:pStyle w:val="acctfourfigures"/>
              <w:tabs>
                <w:tab w:val="decimal" w:pos="3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      </w:t>
            </w:r>
            <w:r w:rsidR="006D5BA9"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BBEF83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hideMark/>
          </w:tcPr>
          <w:p w14:paraId="6DE036AD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80" w:type="dxa"/>
          </w:tcPr>
          <w:p w14:paraId="4D9E6CA1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hideMark/>
          </w:tcPr>
          <w:p w14:paraId="51BA37FA" w14:textId="26610555" w:rsidR="006D5BA9" w:rsidRPr="00A631A4" w:rsidRDefault="004D1C3D" w:rsidP="004D1C3D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      </w:t>
            </w:r>
            <w:r w:rsidR="006D5BA9"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24357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hideMark/>
          </w:tcPr>
          <w:p w14:paraId="21DE526C" w14:textId="77777777" w:rsidR="006D5BA9" w:rsidRPr="00A631A4" w:rsidRDefault="006D5BA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</w:tr>
      <w:tr w:rsidR="00075758" w:rsidRPr="00A631A4" w14:paraId="40E45B52" w14:textId="77777777" w:rsidTr="006D5BA9">
        <w:tc>
          <w:tcPr>
            <w:tcW w:w="3510" w:type="dxa"/>
            <w:vAlign w:val="bottom"/>
          </w:tcPr>
          <w:p w14:paraId="0A2DFA7A" w14:textId="77777777" w:rsidR="00075758" w:rsidRPr="00A631A4" w:rsidRDefault="00075758">
            <w:pPr>
              <w:tabs>
                <w:tab w:val="clear" w:pos="3515"/>
                <w:tab w:val="clear" w:pos="3742"/>
                <w:tab w:val="clear" w:pos="5387"/>
                <w:tab w:val="left" w:pos="33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0EED8D0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060069C6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58E68BF9" w14:textId="77777777" w:rsidR="00075758" w:rsidRDefault="00075758" w:rsidP="004D1C3D">
            <w:pPr>
              <w:pStyle w:val="acctfourfigures"/>
              <w:tabs>
                <w:tab w:val="decimal" w:pos="36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94AE65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</w:tcPr>
          <w:p w14:paraId="25F3117D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F2B61C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124137E0" w14:textId="77777777" w:rsidR="00075758" w:rsidRDefault="00075758" w:rsidP="004D1C3D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094ED6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14:paraId="5F224600" w14:textId="77777777" w:rsidR="00075758" w:rsidRPr="00A631A4" w:rsidRDefault="000757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D202199" w14:textId="1B22B5E2" w:rsidR="002C1B3B" w:rsidRDefault="002C1B3B" w:rsidP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DA857E6" w14:textId="77777777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AF38570" w14:textId="75D7DF4C" w:rsidR="00E91D34" w:rsidRPr="00BD373E" w:rsidRDefault="00E91D34" w:rsidP="002C1B3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b/>
          <w:bCs/>
          <w:color w:val="000000"/>
        </w:rPr>
      </w:pPr>
      <w:r w:rsidRPr="0078394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2B52DB54" w14:textId="77777777" w:rsidR="00E91D34" w:rsidRPr="00BD373E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BD373E" w14:paraId="600943BE" w14:textId="77777777" w:rsidTr="00410680">
        <w:tc>
          <w:tcPr>
            <w:tcW w:w="4087" w:type="pct"/>
          </w:tcPr>
          <w:p w14:paraId="24B4DD7D" w14:textId="52E53386" w:rsidR="0015743F" w:rsidRPr="00BD373E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69456B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30 </w:t>
            </w:r>
            <w:r w:rsidR="0069456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มิถุนายน</w:t>
            </w:r>
            <w:r w:rsidR="002943D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977AF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2566</w:t>
            </w:r>
          </w:p>
        </w:tc>
        <w:tc>
          <w:tcPr>
            <w:tcW w:w="913" w:type="pct"/>
          </w:tcPr>
          <w:p w14:paraId="49A1D22F" w14:textId="5EAE7893" w:rsidR="0015743F" w:rsidRPr="00BD373E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D373E" w14:paraId="1ABF0E8B" w14:textId="77777777" w:rsidTr="00410680">
        <w:trPr>
          <w:trHeight w:val="371"/>
        </w:trPr>
        <w:tc>
          <w:tcPr>
            <w:tcW w:w="4087" w:type="pct"/>
          </w:tcPr>
          <w:p w14:paraId="5E78B4BA" w14:textId="77777777" w:rsidR="00031319" w:rsidRPr="00BD373E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D373E" w14:paraId="02F1680A" w14:textId="77777777" w:rsidTr="00410680">
        <w:tc>
          <w:tcPr>
            <w:tcW w:w="4087" w:type="pct"/>
          </w:tcPr>
          <w:p w14:paraId="2E9DA252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D373E" w14:paraId="32F9B9FD" w14:textId="77777777" w:rsidTr="00410680">
        <w:tc>
          <w:tcPr>
            <w:tcW w:w="4087" w:type="pct"/>
          </w:tcPr>
          <w:p w14:paraId="0231054E" w14:textId="6FCC767F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66A48DF0" w:rsidR="00031319" w:rsidRPr="00BD373E" w:rsidRDefault="003B71DE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71D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  <w:r w:rsidRPr="003B71DE">
              <w:rPr>
                <w:rFonts w:asciiTheme="majorBidi" w:hAnsiTheme="majorBidi"/>
                <w:sz w:val="30"/>
                <w:szCs w:val="30"/>
              </w:rPr>
              <w:t>,</w:t>
            </w:r>
            <w:r w:rsidRPr="003B71DE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  <w:r w:rsidRPr="003B71DE">
              <w:rPr>
                <w:rFonts w:asciiTheme="majorBidi" w:hAnsiTheme="majorBidi"/>
                <w:sz w:val="30"/>
                <w:szCs w:val="30"/>
              </w:rPr>
              <w:t>,</w:t>
            </w:r>
            <w:r w:rsidRPr="003B71DE">
              <w:rPr>
                <w:rFonts w:asciiTheme="majorBidi" w:hAnsiTheme="majorBidi"/>
                <w:sz w:val="30"/>
                <w:szCs w:val="30"/>
                <w:cs/>
              </w:rPr>
              <w:t>593</w:t>
            </w:r>
          </w:p>
        </w:tc>
      </w:tr>
      <w:tr w:rsidR="00031319" w:rsidRPr="00BD373E" w14:paraId="6781BD59" w14:textId="77777777" w:rsidTr="00410680">
        <w:tc>
          <w:tcPr>
            <w:tcW w:w="4087" w:type="pct"/>
          </w:tcPr>
          <w:p w14:paraId="26D42CB7" w14:textId="7DA65A82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260E4690" w:rsidR="00031319" w:rsidRPr="00BD373E" w:rsidRDefault="0069330A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30A">
              <w:rPr>
                <w:rFonts w:asciiTheme="majorBidi" w:hAnsiTheme="majorBidi"/>
                <w:sz w:val="30"/>
                <w:szCs w:val="30"/>
                <w:cs/>
              </w:rPr>
              <w:t>225</w:t>
            </w:r>
            <w:r w:rsidRPr="0069330A">
              <w:rPr>
                <w:rFonts w:asciiTheme="majorBidi" w:hAnsiTheme="majorBidi"/>
                <w:sz w:val="30"/>
                <w:szCs w:val="30"/>
              </w:rPr>
              <w:t>,</w:t>
            </w:r>
            <w:r w:rsidRPr="0069330A">
              <w:rPr>
                <w:rFonts w:asciiTheme="majorBidi" w:hAnsiTheme="majorBidi"/>
                <w:sz w:val="30"/>
                <w:szCs w:val="30"/>
                <w:cs/>
              </w:rPr>
              <w:t xml:space="preserve">000 </w:t>
            </w:r>
          </w:p>
        </w:tc>
      </w:tr>
      <w:tr w:rsidR="00031319" w:rsidRPr="00BD373E" w14:paraId="537FDFCA" w14:textId="77777777" w:rsidTr="00410680">
        <w:tc>
          <w:tcPr>
            <w:tcW w:w="4087" w:type="pct"/>
          </w:tcPr>
          <w:p w14:paraId="3C2D445D" w14:textId="04C2BC0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20511F58" w:rsidR="00031319" w:rsidRPr="00BD373E" w:rsidRDefault="003B71DE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1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211</w:t>
            </w:r>
            <w:r w:rsidRPr="003B71D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B71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440</w:t>
            </w:r>
            <w:r w:rsidRPr="003B71D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B71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593</w:t>
            </w:r>
          </w:p>
        </w:tc>
      </w:tr>
      <w:tr w:rsidR="00031319" w:rsidRPr="00BD373E" w14:paraId="141ABE96" w14:textId="77777777" w:rsidTr="00410680">
        <w:tc>
          <w:tcPr>
            <w:tcW w:w="4087" w:type="pct"/>
          </w:tcPr>
          <w:p w14:paraId="3160E90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27B2C64B" w14:textId="77777777" w:rsidTr="00783942">
        <w:tc>
          <w:tcPr>
            <w:tcW w:w="4087" w:type="pct"/>
          </w:tcPr>
          <w:p w14:paraId="610E4CD8" w14:textId="632C246B" w:rsidR="00031319" w:rsidRPr="00783942" w:rsidRDefault="00125037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913" w:type="pct"/>
            <w:tcBorders>
              <w:bottom w:val="double" w:sz="4" w:space="0" w:color="auto"/>
            </w:tcBorders>
          </w:tcPr>
          <w:p w14:paraId="7CA6D7D3" w14:textId="1822C351" w:rsidR="00031319" w:rsidRPr="00BD373E" w:rsidRDefault="00125037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7,888,300</w:t>
            </w:r>
          </w:p>
        </w:tc>
      </w:tr>
      <w:tr w:rsidR="00031319" w:rsidRPr="00BD373E" w14:paraId="4321606D" w14:textId="77777777" w:rsidTr="00783942">
        <w:tc>
          <w:tcPr>
            <w:tcW w:w="4087" w:type="pct"/>
          </w:tcPr>
          <w:p w14:paraId="106E02D7" w14:textId="5F20D8CE" w:rsidR="00031319" w:rsidRPr="00977AFC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13" w:type="pct"/>
            <w:tcBorders>
              <w:top w:val="double" w:sz="4" w:space="0" w:color="auto"/>
            </w:tcBorders>
          </w:tcPr>
          <w:p w14:paraId="676FB28B" w14:textId="2714E594" w:rsidR="00031319" w:rsidRPr="00BD373E" w:rsidRDefault="0003131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7BA0E2A" w14:textId="5C54310F" w:rsidR="00177D5F" w:rsidRPr="00783942" w:rsidRDefault="00177D5F" w:rsidP="00783942">
      <w:pPr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B2908" w14:textId="2158B335" w:rsidR="00353AE5" w:rsidRDefault="00353AE5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62DFBC83" w14:textId="521AD6E5" w:rsidR="0099609D" w:rsidRDefault="0099609D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5701478A" w14:textId="77777777" w:rsidR="00240B39" w:rsidRPr="00CF76AD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240B39" w:rsidRPr="00CF76AD" w:rsidSect="005D4D8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DCB6" w14:textId="77777777" w:rsidR="00932284" w:rsidRDefault="0093228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52890FC" w14:textId="77777777" w:rsidR="00932284" w:rsidRDefault="0093228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1F9DA9EE" w:rsidR="009324FF" w:rsidRPr="004A246C" w:rsidRDefault="009324FF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6848B0">
      <w:rPr>
        <w:rFonts w:asciiTheme="majorBidi" w:hAnsiTheme="majorBidi" w:cstheme="majorBidi"/>
        <w:caps/>
        <w:noProof/>
        <w:sz w:val="30"/>
        <w:szCs w:val="30"/>
      </w:rPr>
      <w:t>2</w:t>
    </w:r>
    <w:r w:rsidR="006848B0">
      <w:rPr>
        <w:rFonts w:asciiTheme="majorBidi" w:hAnsiTheme="majorBidi" w:cstheme="majorBidi"/>
        <w:caps/>
        <w:noProof/>
        <w:sz w:val="30"/>
        <w:szCs w:val="30"/>
      </w:rPr>
      <w:t>0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5CFE" w14:textId="77777777" w:rsidR="00932284" w:rsidRDefault="0093228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00DE17C" w14:textId="77777777" w:rsidR="00932284" w:rsidRDefault="0093228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9324FF" w:rsidRDefault="009324FF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9324FF" w:rsidRPr="008C507D" w:rsidRDefault="009324FF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5CFF6057" w:rsidR="009324FF" w:rsidRDefault="009324FF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4A4BA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6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9324FF" w:rsidRPr="007A52D5" w:rsidRDefault="009324FF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4340139">
    <w:abstractNumId w:val="6"/>
  </w:num>
  <w:num w:numId="2" w16cid:durableId="1007631266">
    <w:abstractNumId w:val="5"/>
  </w:num>
  <w:num w:numId="3" w16cid:durableId="820804759">
    <w:abstractNumId w:val="9"/>
  </w:num>
  <w:num w:numId="4" w16cid:durableId="284196109">
    <w:abstractNumId w:val="7"/>
  </w:num>
  <w:num w:numId="5" w16cid:durableId="1275864656">
    <w:abstractNumId w:val="8"/>
  </w:num>
  <w:num w:numId="6" w16cid:durableId="1604797142">
    <w:abstractNumId w:val="3"/>
  </w:num>
  <w:num w:numId="7" w16cid:durableId="802118007">
    <w:abstractNumId w:val="2"/>
  </w:num>
  <w:num w:numId="8" w16cid:durableId="330909051">
    <w:abstractNumId w:val="0"/>
  </w:num>
  <w:num w:numId="9" w16cid:durableId="1844666950">
    <w:abstractNumId w:val="1"/>
  </w:num>
  <w:num w:numId="10" w16cid:durableId="897520097">
    <w:abstractNumId w:val="4"/>
  </w:num>
  <w:num w:numId="11" w16cid:durableId="1027947396">
    <w:abstractNumId w:val="17"/>
  </w:num>
  <w:num w:numId="12" w16cid:durableId="887765993">
    <w:abstractNumId w:val="12"/>
  </w:num>
  <w:num w:numId="13" w16cid:durableId="393552620">
    <w:abstractNumId w:val="27"/>
  </w:num>
  <w:num w:numId="14" w16cid:durableId="406658158">
    <w:abstractNumId w:val="16"/>
  </w:num>
  <w:num w:numId="15" w16cid:durableId="1726443836">
    <w:abstractNumId w:val="18"/>
  </w:num>
  <w:num w:numId="16" w16cid:durableId="1248802370">
    <w:abstractNumId w:val="20"/>
  </w:num>
  <w:num w:numId="17" w16cid:durableId="738089487">
    <w:abstractNumId w:val="19"/>
  </w:num>
  <w:num w:numId="18" w16cid:durableId="605423210">
    <w:abstractNumId w:val="26"/>
  </w:num>
  <w:num w:numId="19" w16cid:durableId="1230073481">
    <w:abstractNumId w:val="22"/>
  </w:num>
  <w:num w:numId="20" w16cid:durableId="1522473390">
    <w:abstractNumId w:val="24"/>
  </w:num>
  <w:num w:numId="21" w16cid:durableId="773980188">
    <w:abstractNumId w:val="14"/>
  </w:num>
  <w:num w:numId="22" w16cid:durableId="2126734483">
    <w:abstractNumId w:val="11"/>
  </w:num>
  <w:num w:numId="23" w16cid:durableId="765273636">
    <w:abstractNumId w:val="29"/>
  </w:num>
  <w:num w:numId="24" w16cid:durableId="1757557708">
    <w:abstractNumId w:val="21"/>
  </w:num>
  <w:num w:numId="25" w16cid:durableId="28339302">
    <w:abstractNumId w:val="15"/>
  </w:num>
  <w:num w:numId="26" w16cid:durableId="1409493919">
    <w:abstractNumId w:val="23"/>
  </w:num>
  <w:num w:numId="27" w16cid:durableId="496649806">
    <w:abstractNumId w:val="10"/>
  </w:num>
  <w:num w:numId="28" w16cid:durableId="784690920">
    <w:abstractNumId w:val="13"/>
  </w:num>
  <w:num w:numId="29" w16cid:durableId="2071342152">
    <w:abstractNumId w:val="25"/>
  </w:num>
  <w:num w:numId="30" w16cid:durableId="1786923389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66F5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4EB0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7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1C53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33E"/>
    <w:rsid w:val="000C1B3D"/>
    <w:rsid w:val="000C33A7"/>
    <w:rsid w:val="000C37EB"/>
    <w:rsid w:val="000C3AAB"/>
    <w:rsid w:val="000C3FCA"/>
    <w:rsid w:val="000C4168"/>
    <w:rsid w:val="000C4B28"/>
    <w:rsid w:val="000C4B47"/>
    <w:rsid w:val="000C4BC8"/>
    <w:rsid w:val="000C54F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A76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06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93A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037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0B5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5E3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2AAE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150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2F79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56BC"/>
    <w:rsid w:val="0024602E"/>
    <w:rsid w:val="00246574"/>
    <w:rsid w:val="00246787"/>
    <w:rsid w:val="002474D8"/>
    <w:rsid w:val="00247623"/>
    <w:rsid w:val="002479A1"/>
    <w:rsid w:val="00247B28"/>
    <w:rsid w:val="00247EEA"/>
    <w:rsid w:val="00247FDF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3D1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A7D4B"/>
    <w:rsid w:val="002B09CD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534B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B3B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ED5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226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4B"/>
    <w:rsid w:val="0032348C"/>
    <w:rsid w:val="00323F9C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56D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2FA8"/>
    <w:rsid w:val="00373194"/>
    <w:rsid w:val="00373684"/>
    <w:rsid w:val="003736DD"/>
    <w:rsid w:val="0037398C"/>
    <w:rsid w:val="0037422B"/>
    <w:rsid w:val="0037455F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967"/>
    <w:rsid w:val="00386FEE"/>
    <w:rsid w:val="00387123"/>
    <w:rsid w:val="00390024"/>
    <w:rsid w:val="0039051B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1DE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D01F1"/>
    <w:rsid w:val="003D0230"/>
    <w:rsid w:val="003D032E"/>
    <w:rsid w:val="003D07E4"/>
    <w:rsid w:val="003D0993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7FB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B58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295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9F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858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444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46C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1C3D"/>
    <w:rsid w:val="004D284A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0792"/>
    <w:rsid w:val="004E170A"/>
    <w:rsid w:val="004E1EB5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1A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4DFA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437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0E8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6DBC"/>
    <w:rsid w:val="00597376"/>
    <w:rsid w:val="005974FF"/>
    <w:rsid w:val="0059758E"/>
    <w:rsid w:val="00597E33"/>
    <w:rsid w:val="00597ECB"/>
    <w:rsid w:val="005A1429"/>
    <w:rsid w:val="005A1D6B"/>
    <w:rsid w:val="005A1E18"/>
    <w:rsid w:val="005A1EDB"/>
    <w:rsid w:val="005A259F"/>
    <w:rsid w:val="005A2691"/>
    <w:rsid w:val="005A3257"/>
    <w:rsid w:val="005A3CEB"/>
    <w:rsid w:val="005A4A4E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4D8A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7106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1FA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8B0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30A"/>
    <w:rsid w:val="00693789"/>
    <w:rsid w:val="00693A01"/>
    <w:rsid w:val="0069456B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6E43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51B"/>
    <w:rsid w:val="006B4A7D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5BA9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B93"/>
    <w:rsid w:val="00745C36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8E3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942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086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41C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1B56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1E81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749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B71"/>
    <w:rsid w:val="00842C1E"/>
    <w:rsid w:val="0084325E"/>
    <w:rsid w:val="0084334E"/>
    <w:rsid w:val="00843415"/>
    <w:rsid w:val="00844258"/>
    <w:rsid w:val="008445E6"/>
    <w:rsid w:val="00844CAF"/>
    <w:rsid w:val="00845990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D35"/>
    <w:rsid w:val="00856332"/>
    <w:rsid w:val="008566A1"/>
    <w:rsid w:val="00856FD5"/>
    <w:rsid w:val="00857030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1C3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89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02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AA7"/>
    <w:rsid w:val="00926B61"/>
    <w:rsid w:val="00926F2E"/>
    <w:rsid w:val="009275CA"/>
    <w:rsid w:val="009276B6"/>
    <w:rsid w:val="009310AA"/>
    <w:rsid w:val="009318F9"/>
    <w:rsid w:val="009320AD"/>
    <w:rsid w:val="00932284"/>
    <w:rsid w:val="0093239B"/>
    <w:rsid w:val="009324FF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AF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5F6B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3A"/>
    <w:rsid w:val="00993BB4"/>
    <w:rsid w:val="00994770"/>
    <w:rsid w:val="00995619"/>
    <w:rsid w:val="00995DCE"/>
    <w:rsid w:val="0099609D"/>
    <w:rsid w:val="00996945"/>
    <w:rsid w:val="00996F06"/>
    <w:rsid w:val="0099739E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809"/>
    <w:rsid w:val="009A1E9C"/>
    <w:rsid w:val="009A1F91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0B2D"/>
    <w:rsid w:val="009B0C99"/>
    <w:rsid w:val="009B17AE"/>
    <w:rsid w:val="009B22D1"/>
    <w:rsid w:val="009B23AC"/>
    <w:rsid w:val="009B2E76"/>
    <w:rsid w:val="009B303D"/>
    <w:rsid w:val="009B3C47"/>
    <w:rsid w:val="009B412D"/>
    <w:rsid w:val="009B4288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5FD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46FD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78C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1A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7790D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1EA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485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1ED4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2E9D"/>
    <w:rsid w:val="00AF3015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798"/>
    <w:rsid w:val="00B07B66"/>
    <w:rsid w:val="00B07E3E"/>
    <w:rsid w:val="00B07FF2"/>
    <w:rsid w:val="00B1009F"/>
    <w:rsid w:val="00B108FB"/>
    <w:rsid w:val="00B11A0A"/>
    <w:rsid w:val="00B11D7E"/>
    <w:rsid w:val="00B12672"/>
    <w:rsid w:val="00B1270E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20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A5A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7C6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58CE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2B2D"/>
    <w:rsid w:val="00BC346D"/>
    <w:rsid w:val="00BC370E"/>
    <w:rsid w:val="00BC373F"/>
    <w:rsid w:val="00BC42D5"/>
    <w:rsid w:val="00BC4315"/>
    <w:rsid w:val="00BC4B31"/>
    <w:rsid w:val="00BC4B4B"/>
    <w:rsid w:val="00BC502D"/>
    <w:rsid w:val="00BC5043"/>
    <w:rsid w:val="00BC57B2"/>
    <w:rsid w:val="00BC5818"/>
    <w:rsid w:val="00BC5959"/>
    <w:rsid w:val="00BC65E6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6BE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B36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5AD"/>
    <w:rsid w:val="00C16BDC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045F"/>
    <w:rsid w:val="00C71361"/>
    <w:rsid w:val="00C71558"/>
    <w:rsid w:val="00C715F6"/>
    <w:rsid w:val="00C7175C"/>
    <w:rsid w:val="00C71D86"/>
    <w:rsid w:val="00C72874"/>
    <w:rsid w:val="00C7296E"/>
    <w:rsid w:val="00C72C4D"/>
    <w:rsid w:val="00C731C5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5719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48A"/>
    <w:rsid w:val="00CA484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322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7F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388E"/>
    <w:rsid w:val="00D2422A"/>
    <w:rsid w:val="00D244AC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571"/>
    <w:rsid w:val="00D41E17"/>
    <w:rsid w:val="00D4202C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5CE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3862"/>
    <w:rsid w:val="00DC3EA3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3B65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4F3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66F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2A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9BB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670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6ED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0C6"/>
    <w:rsid w:val="00F961E5"/>
    <w:rsid w:val="00F96812"/>
    <w:rsid w:val="00F96E9E"/>
    <w:rsid w:val="00F97096"/>
    <w:rsid w:val="00F974B9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3FEC"/>
    <w:rsid w:val="00FE490E"/>
    <w:rsid w:val="00FE599E"/>
    <w:rsid w:val="00FE6923"/>
    <w:rsid w:val="00FE6D21"/>
    <w:rsid w:val="00FE6E5A"/>
    <w:rsid w:val="00FE6FC4"/>
    <w:rsid w:val="00FF021B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CD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3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11" ma:contentTypeDescription="Create a new document." ma:contentTypeScope="" ma:versionID="3ef7fc5e13538a8fc69f84b123844d06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5a5c9b8402405c1b630ad5aa428b74de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44EBB-08BF-4C76-B966-73F90C98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5F43B6-5CCE-472B-9408-3D4B929B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593</TotalTime>
  <Pages>11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Chanisorn, Tianchaigerdsilp</cp:lastModifiedBy>
  <cp:revision>45</cp:revision>
  <cp:lastPrinted>2023-08-01T05:10:00Z</cp:lastPrinted>
  <dcterms:created xsi:type="dcterms:W3CDTF">2023-07-27T10:47:00Z</dcterms:created>
  <dcterms:modified xsi:type="dcterms:W3CDTF">2023-08-08T16:35:00Z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  <property fmtid="{D5CDD505-2E9C-101B-9397-08002B2CF9AE}" pid="3" name="MediaServiceImageTags">
    <vt:lpwstr/>
  </property>
</Properties>
</file>