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4A6E5A29" w:rsidR="00821066" w:rsidRDefault="009C6C61" w:rsidP="002058B9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</w:p>
    <w:p w14:paraId="28495A6E" w14:textId="77777777" w:rsidR="00117B13" w:rsidRPr="00533250" w:rsidRDefault="00117B13" w:rsidP="002058B9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 w:rsidRPr="009C6C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28D53C92" w:rsidR="00117B13" w:rsidRDefault="00117B13" w:rsidP="002058B9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0B74D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D2B5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B74D8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0B74D8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28495A70" w14:textId="77777777" w:rsidR="00D47C8E" w:rsidRDefault="00D47C8E" w:rsidP="002058B9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2058B9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2058B9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2058B9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1E7081E" w:rsidR="007172E2" w:rsidRPr="00F67D02" w:rsidRDefault="00AC6F80" w:rsidP="002058B9">
      <w:pPr>
        <w:spacing w:after="240" w:line="240" w:lineRule="atLeast"/>
        <w:ind w:left="2430" w:hanging="1912"/>
        <w:jc w:val="thaiDistribute"/>
        <w:rPr>
          <w:rFonts w:ascii="Angsana New" w:hAnsi="Angsana New"/>
          <w:sz w:val="30"/>
          <w:szCs w:val="30"/>
        </w:rPr>
      </w:pPr>
      <w:r w:rsidRPr="00C86429">
        <w:rPr>
          <w:rFonts w:ascii="Angsana New" w:hAnsi="Angsana New" w:hint="cs"/>
          <w:sz w:val="30"/>
          <w:szCs w:val="30"/>
          <w:cs/>
        </w:rPr>
        <w:t>การจดทะเบียน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 w:rsidRPr="00C86429">
        <w:rPr>
          <w:rFonts w:ascii="Angsana New" w:hAnsi="Angsana New"/>
          <w:sz w:val="30"/>
          <w:szCs w:val="30"/>
          <w:lang w:val="en-US"/>
        </w:rPr>
        <w:t xml:space="preserve">: </w:t>
      </w:r>
      <w:r w:rsidRPr="00C86429">
        <w:rPr>
          <w:rFonts w:ascii="Angsana New" w:hAnsi="Angsana New"/>
          <w:sz w:val="30"/>
          <w:szCs w:val="30"/>
          <w:cs/>
          <w:lang w:val="en-US"/>
        </w:rPr>
        <w:t xml:space="preserve">บริษัท  ฟังก์ชั่น อินเตอร์เนชั่นแนล  จำกัด (มหาชน) 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C86429">
        <w:rPr>
          <w:rFonts w:ascii="Angsana New" w:hAnsi="Angsana New"/>
          <w:sz w:val="30"/>
          <w:szCs w:val="30"/>
          <w:lang w:val="en-US"/>
        </w:rPr>
        <w:t>“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>บริษัทฯ</w:t>
      </w:r>
      <w:r w:rsidRPr="00C86429">
        <w:rPr>
          <w:rFonts w:ascii="Angsana New" w:hAnsi="Angsana New"/>
          <w:sz w:val="30"/>
          <w:szCs w:val="30"/>
          <w:lang w:val="en-US"/>
        </w:rPr>
        <w:t>”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86429">
        <w:rPr>
          <w:rFonts w:ascii="Angsana New" w:hAnsi="Angsana New"/>
          <w:sz w:val="30"/>
          <w:szCs w:val="30"/>
          <w:lang w:val="en-US"/>
        </w:rPr>
        <w:t xml:space="preserve"> 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>เป็นบริษัทมหาชนซึ่งจัดตั้งและมีภูม</w:t>
      </w:r>
      <w:r>
        <w:rPr>
          <w:rFonts w:ascii="Angsana New" w:hAnsi="Angsana New" w:hint="cs"/>
          <w:sz w:val="30"/>
          <w:szCs w:val="30"/>
          <w:cs/>
          <w:lang w:val="en-US"/>
        </w:rPr>
        <w:t>ิ</w:t>
      </w:r>
      <w:r w:rsidRPr="00C86429">
        <w:rPr>
          <w:rFonts w:ascii="Angsana New" w:hAnsi="Angsana New" w:hint="cs"/>
          <w:sz w:val="30"/>
          <w:szCs w:val="30"/>
          <w:cs/>
          <w:lang w:val="en-US"/>
        </w:rPr>
        <w:t>ลำเนาในประเทศไทย</w:t>
      </w:r>
    </w:p>
    <w:p w14:paraId="28495A75" w14:textId="64DC51BA" w:rsidR="007172E2" w:rsidRPr="007E5884" w:rsidRDefault="00BC320D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Default="00BC320D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28842111" w:rsidR="004A5132" w:rsidRPr="00317361" w:rsidRDefault="00662A3E" w:rsidP="002058B9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 w:rsidR="001A15DB">
        <w:rPr>
          <w:rFonts w:ascii="Angsana New" w:hAnsi="Angsana New" w:hint="cs"/>
          <w:b/>
          <w:bCs/>
          <w:sz w:val="30"/>
          <w:szCs w:val="30"/>
          <w:cs/>
        </w:rPr>
        <w:t>และนำเสนองบการเงินระหว่างกาล</w:t>
      </w:r>
    </w:p>
    <w:p w14:paraId="28495A81" w14:textId="77777777" w:rsidR="00822A5E" w:rsidRPr="0047209B" w:rsidRDefault="00822A5E" w:rsidP="002058B9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47209B">
        <w:rPr>
          <w:rFonts w:ascii="Angsana New" w:hAnsi="Angsana New"/>
          <w:sz w:val="30"/>
          <w:szCs w:val="30"/>
          <w:cs/>
        </w:rPr>
        <w:t>เกณฑ์ในการจัดทำงบการเงินระหว่างกาล</w:t>
      </w:r>
    </w:p>
    <w:p w14:paraId="28495A82" w14:textId="430986F6" w:rsidR="00094443" w:rsidRPr="00822A5E" w:rsidRDefault="003B27AB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B27A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="00A85698" w:rsidRPr="00A85698">
        <w:rPr>
          <w:rFonts w:ascii="Angsana New" w:hAnsi="Angsana New"/>
          <w:sz w:val="30"/>
          <w:szCs w:val="30"/>
        </w:rPr>
        <w:t>34</w:t>
      </w:r>
      <w:r w:rsidRPr="003B27A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8495A83" w14:textId="421DCD37" w:rsidR="00094443" w:rsidRDefault="0050249C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5024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540CB2">
        <w:rPr>
          <w:rFonts w:ascii="Angsana New" w:hAnsi="Angsana New"/>
          <w:sz w:val="30"/>
          <w:szCs w:val="30"/>
        </w:rPr>
        <w:br/>
      </w:r>
      <w:r w:rsidRPr="0050249C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ดังนั้นการใช้งบการเงินระหว่างกาลนี้ควรใช้ควบคู่ไปกับงบการเงินประจำปีล่าสุด</w:t>
      </w:r>
    </w:p>
    <w:p w14:paraId="28495A84" w14:textId="528BE32B" w:rsidR="00A96515" w:rsidRDefault="009D11B6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="001A5356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ของบริษัทฯ</w:t>
      </w:r>
      <w:r w:rsidR="00A96515" w:rsidRPr="00DA369A">
        <w:rPr>
          <w:rFonts w:ascii="Angsana New" w:hAnsi="Angsana New" w:hint="cs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ยกเว้นรายการที่เปิดเผยไว้ในนโยบายบัญชีที่เกี่ยวข้อง</w:t>
      </w:r>
    </w:p>
    <w:p w14:paraId="3D806E8A" w14:textId="031D86D1" w:rsidR="003207B4" w:rsidRDefault="003207B4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EC9BBDF" w14:textId="3C39197B" w:rsidR="003207B4" w:rsidRDefault="003207B4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7E95C3D" w14:textId="77777777" w:rsidR="00A005A6" w:rsidRDefault="00A005A6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DFF38FA" w14:textId="77777777" w:rsidR="00A005A6" w:rsidRDefault="00A005A6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8" w14:textId="4D8B45B9" w:rsidR="000D13CC" w:rsidRPr="004B4B94" w:rsidRDefault="000D13CC" w:rsidP="002058B9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4B4B9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</w:t>
      </w:r>
      <w:r w:rsidR="00C7442D" w:rsidRPr="004B4B94">
        <w:rPr>
          <w:rFonts w:ascii="Angsana New" w:hAnsi="Angsana New"/>
          <w:sz w:val="30"/>
          <w:szCs w:val="30"/>
          <w:cs/>
        </w:rPr>
        <w:t>การเงิน</w:t>
      </w:r>
      <w:r w:rsidR="001F4BCF" w:rsidRPr="004B4B94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4B4B94">
        <w:rPr>
          <w:rFonts w:ascii="Angsana New" w:hAnsi="Angsana New"/>
          <w:sz w:val="30"/>
          <w:szCs w:val="30"/>
          <w:cs/>
        </w:rPr>
        <w:t>ที่เริ่มมีผลบังคับใช้ในงวด</w:t>
      </w:r>
      <w:r w:rsidRPr="004B4B94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44B9B892" w:rsidR="008C7F6C" w:rsidRPr="008C7F6C" w:rsidRDefault="00B50D80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50D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br/>
        <w:t>1</w:t>
      </w:r>
      <w:r w:rsidRPr="00B50D80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2566</w:t>
      </w:r>
      <w:r w:rsidRPr="00B50D80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BA656E5" w:rsidR="000D13CC" w:rsidRDefault="003207B4" w:rsidP="002058B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207B4">
        <w:rPr>
          <w:rFonts w:ascii="Angsana New" w:hAnsi="Angsana New"/>
          <w:sz w:val="30"/>
          <w:szCs w:val="30"/>
          <w:cs/>
        </w:rPr>
        <w:t>การ</w:t>
      </w:r>
      <w:r w:rsidR="00E16BBE" w:rsidRPr="003207B4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>
        <w:rPr>
          <w:rFonts w:ascii="Angsana New" w:hAnsi="Angsana New" w:hint="cs"/>
          <w:sz w:val="30"/>
          <w:szCs w:val="30"/>
          <w:cs/>
        </w:rPr>
        <w:t>ของบริษัทฯ</w:t>
      </w:r>
    </w:p>
    <w:p w14:paraId="28495A93" w14:textId="0950F770" w:rsidR="006E17AF" w:rsidRPr="00B0205E" w:rsidRDefault="00945202" w:rsidP="002058B9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8495A94" w14:textId="196C589A" w:rsidR="00F15D2D" w:rsidRPr="0094369B" w:rsidRDefault="00945202" w:rsidP="002058B9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45202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6A43E1">
        <w:rPr>
          <w:rFonts w:ascii="Angsana New" w:hAnsi="Angsana New"/>
          <w:sz w:val="30"/>
          <w:szCs w:val="30"/>
        </w:rPr>
        <w:br/>
      </w:r>
      <w:r w:rsidRPr="0094520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40DD9">
        <w:rPr>
          <w:rFonts w:ascii="Angsana New" w:hAnsi="Angsana New"/>
          <w:sz w:val="30"/>
          <w:szCs w:val="30"/>
        </w:rPr>
        <w:t>31</w:t>
      </w:r>
      <w:r w:rsidRPr="0094520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>
        <w:rPr>
          <w:rFonts w:ascii="Angsana New" w:hAnsi="Angsana New"/>
          <w:sz w:val="30"/>
          <w:szCs w:val="30"/>
        </w:rPr>
        <w:t>256</w:t>
      </w:r>
      <w:r w:rsidR="0094369B">
        <w:rPr>
          <w:rFonts w:ascii="Angsana New" w:hAnsi="Angsana New"/>
          <w:sz w:val="30"/>
          <w:szCs w:val="30"/>
          <w:lang w:val="en-US"/>
        </w:rPr>
        <w:t>5</w:t>
      </w:r>
      <w:r w:rsidR="00D24E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4E2A" w:rsidRPr="00D24E2A">
        <w:rPr>
          <w:rFonts w:ascii="Angsana New" w:hAnsi="Angsana New"/>
          <w:sz w:val="30"/>
          <w:szCs w:val="30"/>
          <w:cs/>
          <w:lang w:val="en-US"/>
        </w:rPr>
        <w:t>ยกเว้นการเปลี่ยนแปลงนโยบายการบัญชีเรื่อง</w:t>
      </w:r>
      <w:r w:rsidR="00D24E2A">
        <w:rPr>
          <w:rFonts w:ascii="Angsana New" w:hAnsi="Angsana New" w:hint="cs"/>
          <w:sz w:val="30"/>
          <w:szCs w:val="30"/>
          <w:cs/>
          <w:lang w:val="en-US"/>
        </w:rPr>
        <w:t xml:space="preserve"> อสังหาริมทรัพย์เพื่อการลงทุน</w:t>
      </w:r>
    </w:p>
    <w:p w14:paraId="4B19954B" w14:textId="77777777" w:rsidR="00FF3479" w:rsidRPr="005B34C5" w:rsidRDefault="00FF3479" w:rsidP="007A3CC3">
      <w:pPr>
        <w:spacing w:line="240" w:lineRule="atLeast"/>
        <w:ind w:left="99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B34C5">
        <w:rPr>
          <w:rFonts w:ascii="Angsana New" w:hAnsi="Angsana New"/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396BF6E" w14:textId="0ADEBDE8" w:rsidR="00B16A17" w:rsidRDefault="00FF3479" w:rsidP="008A5F80">
      <w:pPr>
        <w:spacing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อสังหาริมทรัพย์เพื่อการลงทุนของบริษัทคือ</w:t>
      </w:r>
      <w:r w:rsidR="005A125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F3479">
        <w:rPr>
          <w:rFonts w:ascii="Angsana New" w:hAnsi="Angsana New"/>
          <w:sz w:val="30"/>
          <w:szCs w:val="30"/>
          <w:cs/>
          <w:lang w:val="en-US"/>
        </w:rPr>
        <w:t>ที่ดิน และอาคาร ซึ่งบริษัท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5AEBA91" w14:textId="3541423C" w:rsidR="00FF3479" w:rsidRPr="00FF3479" w:rsidRDefault="00FF3479" w:rsidP="008A5F80">
      <w:pPr>
        <w:spacing w:before="120"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E5C1C0" w14:textId="77777777" w:rsidR="00FF3479" w:rsidRPr="00FF3479" w:rsidRDefault="00FF3479" w:rsidP="008A5F80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  </w:t>
      </w:r>
    </w:p>
    <w:p w14:paraId="50F1D338" w14:textId="77777777" w:rsidR="00FF3479" w:rsidRPr="00FF3479" w:rsidRDefault="00FF3479" w:rsidP="008A5F80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7CE6BF0" w14:textId="673F27B6" w:rsidR="00FF3479" w:rsidRPr="00FF3479" w:rsidRDefault="00FF3479" w:rsidP="008A5F80">
      <w:pPr>
        <w:spacing w:after="24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6C8FC377" w14:textId="560CC2B7" w:rsidR="009D1408" w:rsidRDefault="00FF3479" w:rsidP="008A5F80">
      <w:pPr>
        <w:spacing w:after="240" w:line="240" w:lineRule="atLeast"/>
        <w:ind w:left="990" w:firstLine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อาคาร </w:t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="00A85698" w:rsidRPr="00A85698">
        <w:rPr>
          <w:rFonts w:ascii="Angsana New" w:hAnsi="Angsana New"/>
          <w:sz w:val="30"/>
          <w:szCs w:val="30"/>
        </w:rPr>
        <w:t>20</w:t>
      </w: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94769">
        <w:rPr>
          <w:rFonts w:ascii="Angsana New" w:hAnsi="Angsana New"/>
          <w:sz w:val="30"/>
          <w:szCs w:val="30"/>
          <w:lang w:val="en-US"/>
        </w:rPr>
        <w:tab/>
      </w:r>
      <w:r w:rsidRPr="00FF3479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7DB36E66" w14:textId="679F3CA2" w:rsidR="00EF4CB0" w:rsidRDefault="00EF4CB0" w:rsidP="00EF4CB0">
      <w:pPr>
        <w:spacing w:after="240" w:line="240" w:lineRule="atLeast"/>
        <w:ind w:left="2384" w:firstLine="42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2E5FD2C" w14:textId="43A41750" w:rsidR="00EF4CB0" w:rsidRDefault="00EF4CB0" w:rsidP="00EF4CB0">
      <w:pPr>
        <w:spacing w:after="240" w:line="240" w:lineRule="atLeast"/>
        <w:ind w:left="2384" w:firstLine="42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1F3726" w14:textId="77777777" w:rsidR="00FE751C" w:rsidRDefault="00FE751C" w:rsidP="00EF4CB0">
      <w:pPr>
        <w:spacing w:after="240" w:line="240" w:lineRule="atLeast"/>
        <w:ind w:left="2384" w:firstLine="42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AC10CC" w14:textId="77777777" w:rsidR="00EF4CB0" w:rsidRPr="0094369B" w:rsidRDefault="00EF4CB0" w:rsidP="00EF4CB0">
      <w:pPr>
        <w:spacing w:after="240" w:line="240" w:lineRule="atLeast"/>
        <w:ind w:left="2384" w:firstLine="42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5A95" w14:textId="2B2E78CF" w:rsidR="00F15D2D" w:rsidRPr="006A43E1" w:rsidRDefault="006A43E1" w:rsidP="002058B9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A43E1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10B0A765" w14:textId="6AB0F19F" w:rsidR="00945202" w:rsidRPr="004B4B94" w:rsidRDefault="00ED2245" w:rsidP="002058B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 บริษัทฯ</w:t>
      </w:r>
      <w:r w:rsidR="00CB7BB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มีรายการธุรกิจที่สำคัญกับบุคคลหรือกิจการที่เกี่ยวข้องกัน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รายการธุรกิจดังกล่าวเป็นไปตามเงื่อนไขและเกณฑ์ตามที่ตกลงกันระหว่างบริษัทฯ และบุคคลหรือกิจการที่เกี่ยวข้องกันเหล่านั้น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2245">
        <w:rPr>
          <w:rFonts w:ascii="Angsana New" w:hAnsi="Angsana New"/>
          <w:color w:val="000000" w:themeColor="text1"/>
          <w:sz w:val="30"/>
          <w:szCs w:val="30"/>
          <w:cs/>
        </w:rPr>
        <w:t>ซึ่งเป็นไป</w:t>
      </w:r>
      <w:r w:rsidRPr="004B4B94">
        <w:rPr>
          <w:rFonts w:ascii="Angsana New" w:hAnsi="Angsana New"/>
          <w:color w:val="000000" w:themeColor="text1"/>
          <w:sz w:val="30"/>
          <w:szCs w:val="30"/>
          <w:cs/>
        </w:rPr>
        <w:t>ตามปกติธุรกิจโดยสามารถสรุปได้ดังนี้</w:t>
      </w:r>
    </w:p>
    <w:p w14:paraId="08AE1202" w14:textId="3A0423FC" w:rsidR="004B4B94" w:rsidRPr="00F353AD" w:rsidRDefault="004B4B94" w:rsidP="002058B9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W w:w="10596" w:type="dxa"/>
        <w:tblInd w:w="-318" w:type="dxa"/>
        <w:tblLook w:val="04A0" w:firstRow="1" w:lastRow="0" w:firstColumn="1" w:lastColumn="0" w:noHBand="0" w:noVBand="1"/>
      </w:tblPr>
      <w:tblGrid>
        <w:gridCol w:w="391"/>
        <w:gridCol w:w="2915"/>
        <w:gridCol w:w="2610"/>
        <w:gridCol w:w="2160"/>
        <w:gridCol w:w="2520"/>
      </w:tblGrid>
      <w:tr w:rsidR="00A611C0" w:rsidRPr="00494247" w14:paraId="0645F2CF" w14:textId="77777777" w:rsidTr="00F65FC8">
        <w:tc>
          <w:tcPr>
            <w:tcW w:w="3306" w:type="dxa"/>
            <w:gridSpan w:val="2"/>
            <w:shd w:val="clear" w:color="auto" w:fill="auto"/>
          </w:tcPr>
          <w:p w14:paraId="60627318" w14:textId="77777777" w:rsidR="00A611C0" w:rsidRPr="00494247" w:rsidRDefault="00A611C0" w:rsidP="002058B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610" w:type="dxa"/>
          </w:tcPr>
          <w:p w14:paraId="52DD9EBA" w14:textId="3AAD69B0" w:rsidR="00A611C0" w:rsidRPr="00494247" w:rsidRDefault="00F65FC8" w:rsidP="002058B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160" w:type="dxa"/>
            <w:shd w:val="clear" w:color="auto" w:fill="auto"/>
          </w:tcPr>
          <w:p w14:paraId="3BE65535" w14:textId="73864E56" w:rsidR="00A611C0" w:rsidRPr="00494247" w:rsidRDefault="00F65FC8" w:rsidP="002058B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รายการค้า</w:t>
            </w:r>
          </w:p>
        </w:tc>
        <w:tc>
          <w:tcPr>
            <w:tcW w:w="2520" w:type="dxa"/>
            <w:shd w:val="clear" w:color="auto" w:fill="auto"/>
          </w:tcPr>
          <w:p w14:paraId="0E5FA4E7" w14:textId="6D85452A" w:rsidR="00A611C0" w:rsidRPr="00494247" w:rsidRDefault="00A611C0" w:rsidP="002058B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</w:t>
            </w:r>
            <w:r w:rsidR="00F65F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กำหนดราคา</w:t>
            </w:r>
          </w:p>
        </w:tc>
      </w:tr>
      <w:tr w:rsidR="00A611C0" w:rsidRPr="00494247" w14:paraId="2FAE47C3" w14:textId="77777777" w:rsidTr="00F65FC8">
        <w:tc>
          <w:tcPr>
            <w:tcW w:w="391" w:type="dxa"/>
            <w:shd w:val="clear" w:color="auto" w:fill="auto"/>
          </w:tcPr>
          <w:p w14:paraId="4480AE37" w14:textId="77777777" w:rsidR="00A611C0" w:rsidRPr="00494247" w:rsidRDefault="00A611C0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14:paraId="17A8449B" w14:textId="531BDC35" w:rsidR="00A611C0" w:rsidRPr="00494247" w:rsidRDefault="00F65FC8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มารีน จำกัด</w:t>
            </w:r>
          </w:p>
        </w:tc>
        <w:tc>
          <w:tcPr>
            <w:tcW w:w="2610" w:type="dxa"/>
          </w:tcPr>
          <w:p w14:paraId="156660EA" w14:textId="5BD1AA0B" w:rsidR="00A611C0" w:rsidRPr="00494247" w:rsidRDefault="00F65FC8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2D5CB2DF" w14:textId="174A5210" w:rsidR="00A611C0" w:rsidRPr="00494247" w:rsidRDefault="00F65FC8" w:rsidP="002058B9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5846D034" w14:textId="4345B158" w:rsidR="00A611C0" w:rsidRPr="00494247" w:rsidRDefault="00F65FC8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A611C0" w:rsidRPr="00494247" w14:paraId="17EC7C5D" w14:textId="77777777" w:rsidTr="00F65FC8">
        <w:tc>
          <w:tcPr>
            <w:tcW w:w="391" w:type="dxa"/>
            <w:shd w:val="clear" w:color="auto" w:fill="auto"/>
          </w:tcPr>
          <w:p w14:paraId="4C03DAC2" w14:textId="77777777" w:rsidR="00A611C0" w:rsidRPr="00494247" w:rsidRDefault="00A611C0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5" w:type="dxa"/>
            <w:shd w:val="clear" w:color="auto" w:fill="auto"/>
          </w:tcPr>
          <w:p w14:paraId="4AEC12ED" w14:textId="77777777" w:rsidR="00A611C0" w:rsidRPr="00494247" w:rsidRDefault="00A611C0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13886998" w14:textId="77777777" w:rsidR="00A611C0" w:rsidRPr="00494247" w:rsidRDefault="00A611C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D9EEEC1" w14:textId="64871F67" w:rsidR="00A611C0" w:rsidRPr="00494247" w:rsidRDefault="00F65FC8" w:rsidP="002058B9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53A4817" w14:textId="7824D629" w:rsidR="00A611C0" w:rsidRPr="00494247" w:rsidRDefault="00F65FC8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D64060" w:rsidRPr="00494247" w14:paraId="66CEE2F8" w14:textId="77777777" w:rsidTr="00F65FC8">
        <w:tc>
          <w:tcPr>
            <w:tcW w:w="391" w:type="dxa"/>
            <w:shd w:val="clear" w:color="auto" w:fill="auto"/>
          </w:tcPr>
          <w:p w14:paraId="210B2A0C" w14:textId="3D2E8C20" w:rsidR="00D64060" w:rsidRPr="00D64060" w:rsidRDefault="00D64060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14:paraId="4458E1D4" w14:textId="631E1A13" w:rsidR="00D64060" w:rsidRPr="00494247" w:rsidRDefault="00D64060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ศรีชงโค จำกัด</w:t>
            </w:r>
          </w:p>
        </w:tc>
        <w:tc>
          <w:tcPr>
            <w:tcW w:w="2610" w:type="dxa"/>
          </w:tcPr>
          <w:p w14:paraId="20DC6932" w14:textId="45A1FA96" w:rsidR="00D64060" w:rsidRDefault="00D6406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42BC5B36" w14:textId="27CEB8FB" w:rsidR="00D64060" w:rsidRPr="00F65FC8" w:rsidRDefault="004B4B9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4F03FB5C" w14:textId="06520467" w:rsidR="00D64060" w:rsidRPr="00F65FC8" w:rsidRDefault="004B4B94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4B4B94" w:rsidRPr="00494247" w14:paraId="0128E137" w14:textId="77777777" w:rsidTr="00F65FC8">
        <w:tc>
          <w:tcPr>
            <w:tcW w:w="391" w:type="dxa"/>
            <w:shd w:val="clear" w:color="auto" w:fill="auto"/>
          </w:tcPr>
          <w:p w14:paraId="373C11D4" w14:textId="77777777" w:rsidR="004B4B94" w:rsidRDefault="004B4B94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1684D200" w14:textId="77777777" w:rsidR="004B4B94" w:rsidRPr="00D64060" w:rsidRDefault="004B4B94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07917A1" w14:textId="77777777" w:rsidR="004B4B94" w:rsidRPr="00D64060" w:rsidRDefault="004B4B9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08C35DC" w14:textId="20CCA9DD" w:rsidR="004B4B94" w:rsidRPr="004B4B94" w:rsidRDefault="004B4B9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5DFAFF81" w14:textId="38CBCB0A" w:rsidR="004B4B94" w:rsidRPr="00F65FC8" w:rsidRDefault="004B4B94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4B4B94" w:rsidRPr="00494247" w14:paraId="7AFEDC62" w14:textId="77777777" w:rsidTr="00F65FC8">
        <w:tc>
          <w:tcPr>
            <w:tcW w:w="391" w:type="dxa"/>
            <w:shd w:val="clear" w:color="auto" w:fill="auto"/>
          </w:tcPr>
          <w:p w14:paraId="4D9E7C32" w14:textId="77777777" w:rsidR="004B4B94" w:rsidRDefault="004B4B94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540F60EE" w14:textId="77777777" w:rsidR="004B4B94" w:rsidRPr="00D64060" w:rsidRDefault="004B4B94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D067156" w14:textId="77777777" w:rsidR="004B4B94" w:rsidRPr="00D64060" w:rsidRDefault="004B4B9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B36D925" w14:textId="12207128" w:rsidR="004B4B94" w:rsidRPr="004B4B94" w:rsidRDefault="004B4B9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520" w:type="dxa"/>
            <w:shd w:val="clear" w:color="auto" w:fill="auto"/>
          </w:tcPr>
          <w:p w14:paraId="72351F4E" w14:textId="3F87A282" w:rsidR="004B4B94" w:rsidRPr="00F65FC8" w:rsidRDefault="004B4B94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B50D80" w:rsidRPr="00494247" w14:paraId="25CD6E0B" w14:textId="77777777" w:rsidTr="00F65FC8">
        <w:tc>
          <w:tcPr>
            <w:tcW w:w="391" w:type="dxa"/>
            <w:shd w:val="clear" w:color="auto" w:fill="auto"/>
          </w:tcPr>
          <w:p w14:paraId="0119584D" w14:textId="1E6741B4" w:rsidR="00B50D80" w:rsidRDefault="00B50D80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915" w:type="dxa"/>
            <w:shd w:val="clear" w:color="auto" w:fill="auto"/>
          </w:tcPr>
          <w:p w14:paraId="445D3945" w14:textId="65AF4874" w:rsidR="00B50D80" w:rsidRPr="00D64060" w:rsidRDefault="00B50D80" w:rsidP="002058B9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10" w:type="dxa"/>
          </w:tcPr>
          <w:p w14:paraId="476AF35A" w14:textId="55A13370" w:rsidR="00B50D80" w:rsidRPr="00D64060" w:rsidRDefault="00B50D8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</w:t>
            </w:r>
          </w:p>
        </w:tc>
        <w:tc>
          <w:tcPr>
            <w:tcW w:w="2160" w:type="dxa"/>
            <w:shd w:val="clear" w:color="auto" w:fill="auto"/>
          </w:tcPr>
          <w:p w14:paraId="6D06A8C5" w14:textId="6B5A9010" w:rsidR="00B50D80" w:rsidRPr="004B4B94" w:rsidRDefault="00B50D8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3858F0B" w14:textId="4BD62FFF" w:rsidR="00B50D80" w:rsidRPr="00F65FC8" w:rsidRDefault="00B50D80" w:rsidP="002058B9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</w:tbl>
    <w:p w14:paraId="48BEDAF1" w14:textId="77777777" w:rsidR="00561327" w:rsidRDefault="00561327" w:rsidP="002058B9">
      <w:pPr>
        <w:pStyle w:val="ListParagraph"/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421E2D1D" w14:textId="0F2B63BD" w:rsidR="009450DF" w:rsidRDefault="009450DF" w:rsidP="002058B9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</w:p>
    <w:p w14:paraId="6729D132" w14:textId="48D9D6B9" w:rsidR="00D64CD4" w:rsidRPr="009450DF" w:rsidRDefault="00D64CD4" w:rsidP="002058B9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30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3E33E1">
        <w:rPr>
          <w:rFonts w:ascii="Angsana New" w:hAnsi="Angsana New" w:hint="cs"/>
          <w:sz w:val="30"/>
          <w:szCs w:val="30"/>
          <w:cs/>
        </w:rPr>
        <w:t>มิถุนายน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</w:t>
      </w:r>
      <w:r w:rsidR="003E33E1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923A0">
        <w:rPr>
          <w:rFonts w:ascii="Angsana New" w:hAnsi="Angsana New"/>
          <w:sz w:val="30"/>
          <w:szCs w:val="30"/>
        </w:rPr>
        <w:t>31</w:t>
      </w:r>
      <w:r w:rsidRPr="00D64C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923A0">
        <w:rPr>
          <w:rFonts w:ascii="Angsana New" w:hAnsi="Angsana New"/>
          <w:sz w:val="30"/>
          <w:szCs w:val="30"/>
        </w:rPr>
        <w:t>256</w:t>
      </w:r>
      <w:r w:rsidR="003E33E1">
        <w:rPr>
          <w:rFonts w:ascii="Angsana New" w:hAnsi="Angsana New"/>
          <w:sz w:val="30"/>
          <w:szCs w:val="30"/>
        </w:rPr>
        <w:t>5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816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5602"/>
        <w:gridCol w:w="1987"/>
        <w:gridCol w:w="240"/>
        <w:gridCol w:w="1987"/>
      </w:tblGrid>
      <w:tr w:rsidR="00414342" w:rsidRPr="00775D86" w14:paraId="7C2478C0" w14:textId="77777777" w:rsidTr="006E109D">
        <w:tc>
          <w:tcPr>
            <w:tcW w:w="5602" w:type="dxa"/>
            <w:shd w:val="clear" w:color="auto" w:fill="auto"/>
          </w:tcPr>
          <w:p w14:paraId="021FCE6B" w14:textId="77777777" w:rsidR="00414342" w:rsidRPr="00775D86" w:rsidRDefault="00414342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794FA7E" w14:textId="77777777" w:rsidR="00414342" w:rsidRPr="00775D86" w:rsidRDefault="00414342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95A8FEF" w14:textId="77777777" w:rsidR="00414342" w:rsidRPr="00775D86" w:rsidRDefault="00414342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250ADB2" w14:textId="77777777" w:rsidR="00414342" w:rsidRPr="00775D86" w:rsidRDefault="00414342" w:rsidP="002058B9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342" w:rsidRPr="00775D86" w14:paraId="7C281A89" w14:textId="77777777" w:rsidTr="006E109D">
        <w:tc>
          <w:tcPr>
            <w:tcW w:w="5602" w:type="dxa"/>
            <w:shd w:val="clear" w:color="auto" w:fill="auto"/>
          </w:tcPr>
          <w:p w14:paraId="4FEFF743" w14:textId="77777777" w:rsidR="00414342" w:rsidRPr="00775D86" w:rsidRDefault="00414342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13C3" w14:textId="0B3E41A0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="003E33E1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 w:rsidR="003E33E1">
              <w:rPr>
                <w:sz w:val="30"/>
                <w:szCs w:val="30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0DF9C" w14:textId="77777777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F06E3" w14:textId="2FF27C08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414342">
              <w:rPr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 w:rsidR="003E33E1">
              <w:rPr>
                <w:sz w:val="30"/>
                <w:szCs w:val="30"/>
              </w:rPr>
              <w:t>5</w:t>
            </w:r>
          </w:p>
        </w:tc>
      </w:tr>
      <w:tr w:rsidR="00414342" w:rsidRPr="00775D86" w14:paraId="2483D0C3" w14:textId="77777777" w:rsidTr="006E109D">
        <w:tc>
          <w:tcPr>
            <w:tcW w:w="5602" w:type="dxa"/>
            <w:shd w:val="clear" w:color="auto" w:fill="auto"/>
            <w:vAlign w:val="center"/>
          </w:tcPr>
          <w:p w14:paraId="6B53F04D" w14:textId="37102700" w:rsidR="00414342" w:rsidRPr="00092D10" w:rsidRDefault="00414342" w:rsidP="002058B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ลูกหนี้การค้า-บริษัทในเครือ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61A6C80" w14:textId="77777777" w:rsidR="00414342" w:rsidRPr="00775D86" w:rsidRDefault="00414342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EC14550" w14:textId="77777777" w:rsidR="00414342" w:rsidRPr="00775D86" w:rsidRDefault="00414342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8CED98" w14:textId="77777777" w:rsidR="00414342" w:rsidRPr="00775D86" w:rsidRDefault="00414342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9058B" w:rsidRPr="00775D86" w14:paraId="0E3C72A1" w14:textId="77777777" w:rsidTr="000F6AF5">
        <w:tc>
          <w:tcPr>
            <w:tcW w:w="5602" w:type="dxa"/>
            <w:shd w:val="clear" w:color="auto" w:fill="auto"/>
            <w:vAlign w:val="center"/>
          </w:tcPr>
          <w:p w14:paraId="0F628E09" w14:textId="68EF0EB0" w:rsidR="0009058B" w:rsidRPr="00775D86" w:rsidRDefault="0009058B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614AED" w14:textId="65DAC6FB" w:rsidR="0009058B" w:rsidRPr="00775D86" w:rsidRDefault="00FD1C60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8443D5" w14:textId="77777777" w:rsidR="0009058B" w:rsidRPr="00775D86" w:rsidRDefault="0009058B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C2B2523" w14:textId="074A6ACF" w:rsidR="0009058B" w:rsidRPr="00775D86" w:rsidRDefault="00A85698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85698">
              <w:rPr>
                <w:rFonts w:ascii="Angsana New" w:hAnsi="Angsana New" w:hint="cs"/>
                <w:sz w:val="28"/>
                <w:szCs w:val="28"/>
              </w:rPr>
              <w:t>3</w:t>
            </w:r>
            <w:r w:rsidR="0009058B" w:rsidRPr="008E304C">
              <w:rPr>
                <w:rFonts w:ascii="Angsana New" w:hAnsi="Angsana New"/>
                <w:sz w:val="28"/>
                <w:szCs w:val="28"/>
                <w:lang w:val="en-US"/>
              </w:rPr>
              <w:t>,220.70</w:t>
            </w:r>
          </w:p>
        </w:tc>
      </w:tr>
      <w:tr w:rsidR="0009058B" w:rsidRPr="00775D86" w14:paraId="3E6264F5" w14:textId="77777777" w:rsidTr="000F6AF5">
        <w:tc>
          <w:tcPr>
            <w:tcW w:w="5602" w:type="dxa"/>
            <w:shd w:val="clear" w:color="auto" w:fill="auto"/>
            <w:vAlign w:val="center"/>
          </w:tcPr>
          <w:p w14:paraId="60BBFDC7" w14:textId="12DE3B96" w:rsidR="0009058B" w:rsidRPr="00775D86" w:rsidRDefault="0009058B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20F4D68" w14:textId="27ACB56E" w:rsidR="0009058B" w:rsidRPr="00322EB3" w:rsidRDefault="007269C8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130,458.68</w:t>
            </w:r>
          </w:p>
        </w:tc>
        <w:tc>
          <w:tcPr>
            <w:tcW w:w="240" w:type="dxa"/>
            <w:shd w:val="clear" w:color="auto" w:fill="auto"/>
          </w:tcPr>
          <w:p w14:paraId="30197788" w14:textId="77777777" w:rsidR="0009058B" w:rsidRPr="00775D86" w:rsidRDefault="0009058B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5C0B73B2" w14:textId="60D72011" w:rsidR="0009058B" w:rsidRPr="00E50A6D" w:rsidRDefault="0009058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53,189.70</w:t>
            </w:r>
          </w:p>
        </w:tc>
      </w:tr>
      <w:tr w:rsidR="0009058B" w:rsidRPr="00775D86" w14:paraId="11207B41" w14:textId="77777777" w:rsidTr="000F6AF5">
        <w:tc>
          <w:tcPr>
            <w:tcW w:w="5602" w:type="dxa"/>
            <w:shd w:val="clear" w:color="auto" w:fill="auto"/>
            <w:vAlign w:val="center"/>
          </w:tcPr>
          <w:p w14:paraId="26BBF7FF" w14:textId="1DE8DB7B" w:rsidR="0009058B" w:rsidRPr="00092D10" w:rsidRDefault="0009058B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56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425C7E2" w14:textId="31650454" w:rsidR="0009058B" w:rsidRPr="00322EB3" w:rsidRDefault="00FD1C60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871DF34" w14:textId="77777777" w:rsidR="0009058B" w:rsidRPr="00775D86" w:rsidRDefault="0009058B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38C86EA" w14:textId="37F613E1" w:rsidR="0009058B" w:rsidRPr="00E50A6D" w:rsidRDefault="0009058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1,489.44</w:t>
            </w:r>
          </w:p>
        </w:tc>
      </w:tr>
      <w:tr w:rsidR="00A7311B" w:rsidRPr="00775D86" w14:paraId="39803E37" w14:textId="77777777" w:rsidTr="0004515A">
        <w:tc>
          <w:tcPr>
            <w:tcW w:w="5602" w:type="dxa"/>
            <w:shd w:val="clear" w:color="auto" w:fill="auto"/>
            <w:vAlign w:val="center"/>
          </w:tcPr>
          <w:p w14:paraId="0A76F2A7" w14:textId="282821C4" w:rsidR="00A7311B" w:rsidRPr="00092D10" w:rsidRDefault="00A7311B" w:rsidP="002058B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</w:tcPr>
          <w:p w14:paraId="410CE75F" w14:textId="77777777" w:rsidR="00A7311B" w:rsidRPr="00775D86" w:rsidRDefault="00A7311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150B2B" w14:textId="77777777" w:rsidR="00A7311B" w:rsidRPr="00775D86" w:rsidRDefault="00A7311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D5A3A6C" w14:textId="77777777" w:rsidR="00A7311B" w:rsidRPr="00775D86" w:rsidRDefault="00A7311B" w:rsidP="002058B9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9609B" w:rsidRPr="00775D86" w14:paraId="39C9C020" w14:textId="77777777" w:rsidTr="000F6AF5">
        <w:tc>
          <w:tcPr>
            <w:tcW w:w="5602" w:type="dxa"/>
            <w:shd w:val="clear" w:color="auto" w:fill="auto"/>
            <w:vAlign w:val="center"/>
          </w:tcPr>
          <w:p w14:paraId="07DF9CED" w14:textId="13B966F4" w:rsidR="00A9609B" w:rsidRPr="00092D10" w:rsidRDefault="00A9609B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1138259F" w14:textId="29F2564E" w:rsidR="00A9609B" w:rsidRPr="00775D86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50,614.21</w:t>
            </w:r>
          </w:p>
        </w:tc>
        <w:tc>
          <w:tcPr>
            <w:tcW w:w="240" w:type="dxa"/>
            <w:shd w:val="clear" w:color="auto" w:fill="auto"/>
          </w:tcPr>
          <w:p w14:paraId="3207EFC6" w14:textId="77777777" w:rsidR="00A9609B" w:rsidRPr="00775D86" w:rsidRDefault="00A9609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5863C71" w14:textId="3E760DE6" w:rsidR="00A9609B" w:rsidRPr="00775D86" w:rsidRDefault="00A9609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</w:tr>
      <w:tr w:rsidR="00A9609B" w:rsidRPr="00775D86" w14:paraId="4F6D0CEE" w14:textId="77777777" w:rsidTr="000F6AF5">
        <w:tc>
          <w:tcPr>
            <w:tcW w:w="5602" w:type="dxa"/>
            <w:shd w:val="clear" w:color="auto" w:fill="auto"/>
            <w:vAlign w:val="center"/>
          </w:tcPr>
          <w:p w14:paraId="4EAAFE35" w14:textId="4AAF6C0B" w:rsidR="00A9609B" w:rsidRPr="00775D86" w:rsidRDefault="00A9609B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EC65205" w14:textId="5521AA19" w:rsidR="00A9609B" w:rsidRPr="00322EB3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60,189.64</w:t>
            </w:r>
          </w:p>
        </w:tc>
        <w:tc>
          <w:tcPr>
            <w:tcW w:w="240" w:type="dxa"/>
            <w:shd w:val="clear" w:color="auto" w:fill="auto"/>
          </w:tcPr>
          <w:p w14:paraId="69453B1E" w14:textId="77777777" w:rsidR="00A9609B" w:rsidRPr="00775D86" w:rsidRDefault="00A9609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FF9DBAC" w14:textId="5200000E" w:rsidR="00A9609B" w:rsidRPr="00E50A6D" w:rsidRDefault="00A9609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58,978.40</w:t>
            </w:r>
          </w:p>
        </w:tc>
      </w:tr>
      <w:tr w:rsidR="00A7311B" w:rsidRPr="00775D86" w14:paraId="1B09CC6F" w14:textId="77777777" w:rsidTr="0004515A">
        <w:tc>
          <w:tcPr>
            <w:tcW w:w="5602" w:type="dxa"/>
            <w:shd w:val="clear" w:color="auto" w:fill="auto"/>
            <w:vAlign w:val="center"/>
          </w:tcPr>
          <w:p w14:paraId="14FE3619" w14:textId="3C9E3F80" w:rsidR="00A7311B" w:rsidRPr="009450DF" w:rsidRDefault="00A7311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เงินทดรองจ่าย - ค่าสาธารณูปโภค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9B30FDE" w14:textId="77777777" w:rsidR="00A7311B" w:rsidRPr="00775D86" w:rsidRDefault="00A7311B" w:rsidP="002058B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747D55" w14:textId="77777777" w:rsidR="00A7311B" w:rsidRPr="00775D86" w:rsidRDefault="00A7311B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0F8FCDE" w14:textId="77777777" w:rsidR="00A7311B" w:rsidRPr="00775D86" w:rsidRDefault="00A7311B" w:rsidP="002058B9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DB5" w:rsidRPr="00775D86" w14:paraId="6186E1FA" w14:textId="77777777" w:rsidTr="000F6AF5">
        <w:tc>
          <w:tcPr>
            <w:tcW w:w="5602" w:type="dxa"/>
            <w:shd w:val="clear" w:color="auto" w:fill="auto"/>
            <w:vAlign w:val="center"/>
          </w:tcPr>
          <w:p w14:paraId="61F4747F" w14:textId="3693EA8A" w:rsidR="00353DB5" w:rsidRPr="00775D86" w:rsidRDefault="00353DB5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339AE51" w14:textId="62EC3E66" w:rsidR="00353DB5" w:rsidRPr="00775D86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13,381.53</w:t>
            </w:r>
          </w:p>
        </w:tc>
        <w:tc>
          <w:tcPr>
            <w:tcW w:w="240" w:type="dxa"/>
            <w:shd w:val="clear" w:color="auto" w:fill="auto"/>
          </w:tcPr>
          <w:p w14:paraId="26E10B08" w14:textId="77777777" w:rsidR="00353DB5" w:rsidRPr="00775D86" w:rsidRDefault="00353DB5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70EED3" w14:textId="34108921" w:rsidR="00353DB5" w:rsidRPr="00775D86" w:rsidRDefault="00353DB5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11,913.33</w:t>
            </w:r>
          </w:p>
        </w:tc>
      </w:tr>
      <w:tr w:rsidR="00353DB5" w:rsidRPr="00775D86" w14:paraId="7D3B560B" w14:textId="77777777" w:rsidTr="000F6AF5">
        <w:tc>
          <w:tcPr>
            <w:tcW w:w="5602" w:type="dxa"/>
            <w:shd w:val="clear" w:color="auto" w:fill="auto"/>
            <w:vAlign w:val="center"/>
          </w:tcPr>
          <w:p w14:paraId="57B0BA1B" w14:textId="639992A9" w:rsidR="00353DB5" w:rsidRPr="00775D86" w:rsidRDefault="00353DB5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D159910" w14:textId="5067A4C7" w:rsidR="00353DB5" w:rsidRPr="00E50A6D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83,401.79</w:t>
            </w:r>
          </w:p>
        </w:tc>
        <w:tc>
          <w:tcPr>
            <w:tcW w:w="240" w:type="dxa"/>
            <w:shd w:val="clear" w:color="auto" w:fill="auto"/>
          </w:tcPr>
          <w:p w14:paraId="109DBF60" w14:textId="77777777" w:rsidR="00353DB5" w:rsidRPr="00775D86" w:rsidRDefault="00353DB5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EC38112" w14:textId="79699399" w:rsidR="00353DB5" w:rsidRPr="009450DF" w:rsidRDefault="00353DB5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17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33,158.93</w:t>
            </w:r>
          </w:p>
        </w:tc>
      </w:tr>
      <w:tr w:rsidR="00A7311B" w:rsidRPr="00775D86" w14:paraId="4CD922E0" w14:textId="77777777" w:rsidTr="0004515A">
        <w:tc>
          <w:tcPr>
            <w:tcW w:w="5602" w:type="dxa"/>
            <w:shd w:val="clear" w:color="auto" w:fill="auto"/>
            <w:vAlign w:val="center"/>
          </w:tcPr>
          <w:p w14:paraId="7A717305" w14:textId="3FB2CF1D" w:rsidR="00A7311B" w:rsidRPr="00092D10" w:rsidRDefault="00A7311B" w:rsidP="002058B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CBD0E99" w14:textId="77777777" w:rsidR="00A7311B" w:rsidRPr="00E50A6D" w:rsidRDefault="00A7311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BE5CCEF" w14:textId="77777777" w:rsidR="00A7311B" w:rsidRPr="00775D86" w:rsidRDefault="00A7311B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9F3E65B" w14:textId="77777777" w:rsidR="00A7311B" w:rsidRPr="009450DF" w:rsidRDefault="00A7311B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65A6A" w:rsidRPr="00775D86" w14:paraId="3AB60769" w14:textId="77777777" w:rsidTr="000F6AF5">
        <w:tc>
          <w:tcPr>
            <w:tcW w:w="5602" w:type="dxa"/>
            <w:shd w:val="clear" w:color="auto" w:fill="auto"/>
            <w:vAlign w:val="center"/>
          </w:tcPr>
          <w:p w14:paraId="27068E9B" w14:textId="04005948" w:rsidR="00F65A6A" w:rsidRPr="00092D10" w:rsidRDefault="00F65A6A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DBFB562" w14:textId="032D015A" w:rsidR="00F65A6A" w:rsidRPr="00E50A6D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40" w:type="dxa"/>
            <w:shd w:val="clear" w:color="auto" w:fill="auto"/>
          </w:tcPr>
          <w:p w14:paraId="7E9E5228" w14:textId="77777777" w:rsidR="00F65A6A" w:rsidRPr="00775D86" w:rsidRDefault="00F65A6A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AC2B568" w14:textId="7E023004" w:rsidR="00F65A6A" w:rsidRPr="009450DF" w:rsidRDefault="00F65A6A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F65A6A" w:rsidRPr="00775D86" w14:paraId="63FA9E7F" w14:textId="77777777" w:rsidTr="000F6AF5">
        <w:tc>
          <w:tcPr>
            <w:tcW w:w="5602" w:type="dxa"/>
            <w:shd w:val="clear" w:color="auto" w:fill="auto"/>
            <w:vAlign w:val="center"/>
          </w:tcPr>
          <w:p w14:paraId="1C32F89B" w14:textId="1C6DC752" w:rsidR="00F65A6A" w:rsidRPr="00092D10" w:rsidRDefault="00F65A6A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FA5C2" w14:textId="35480297" w:rsidR="00F65A6A" w:rsidRPr="00E50A6D" w:rsidRDefault="00493E41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40" w:type="dxa"/>
            <w:shd w:val="clear" w:color="auto" w:fill="auto"/>
          </w:tcPr>
          <w:p w14:paraId="53B6D513" w14:textId="77777777" w:rsidR="00F65A6A" w:rsidRPr="00775D86" w:rsidRDefault="00F65A6A" w:rsidP="002058B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190C53" w14:textId="34F90B01" w:rsidR="00F65A6A" w:rsidRPr="009450DF" w:rsidRDefault="00F65A6A" w:rsidP="002058B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</w:tbl>
    <w:p w14:paraId="52318579" w14:textId="50DA503E" w:rsidR="00561327" w:rsidRDefault="00561327" w:rsidP="002058B9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624539D5" w14:textId="14C87C05" w:rsidR="00561327" w:rsidRDefault="00561327" w:rsidP="002058B9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6A4A84E9" w14:textId="47D9C838" w:rsidR="00561327" w:rsidRDefault="00561327" w:rsidP="002058B9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7413B3ED" w14:textId="74E00BCC" w:rsidR="0047209B" w:rsidRPr="00763837" w:rsidRDefault="0047209B" w:rsidP="002058B9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180"/>
        <w:outlineLvl w:val="0"/>
        <w:rPr>
          <w:rFonts w:ascii="Angsana New" w:hAnsi="Angsana New"/>
          <w:sz w:val="30"/>
          <w:szCs w:val="30"/>
        </w:rPr>
      </w:pPr>
      <w:r w:rsidRPr="00763837">
        <w:rPr>
          <w:rFonts w:ascii="Angsana New" w:hAnsi="Angsana New"/>
          <w:sz w:val="30"/>
          <w:szCs w:val="30"/>
          <w:cs/>
        </w:rPr>
        <w:lastRenderedPageBreak/>
        <w:t>รายการในงบกำไรขาดทุนเบ็ดเสร็จ</w:t>
      </w:r>
    </w:p>
    <w:p w14:paraId="0431261F" w14:textId="47F8897E" w:rsidR="0047209B" w:rsidRPr="00763837" w:rsidRDefault="005D0741" w:rsidP="00763837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763837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สำหรับงวด </w:t>
      </w:r>
      <w:r w:rsidRPr="00763837">
        <w:rPr>
          <w:rFonts w:ascii="Angsana New" w:hAnsi="Angsana New"/>
          <w:sz w:val="30"/>
          <w:szCs w:val="30"/>
        </w:rPr>
        <w:t xml:space="preserve">3 </w:t>
      </w:r>
      <w:r w:rsidRPr="00763837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3E33E1" w:rsidRPr="00763837">
        <w:rPr>
          <w:rFonts w:ascii="Angsana New" w:hAnsi="Angsana New"/>
          <w:sz w:val="30"/>
          <w:szCs w:val="30"/>
        </w:rPr>
        <w:t>6</w:t>
      </w:r>
      <w:r w:rsidRPr="00763837">
        <w:rPr>
          <w:rFonts w:ascii="Angsana New" w:hAnsi="Angsana New"/>
          <w:sz w:val="30"/>
          <w:szCs w:val="30"/>
        </w:rPr>
        <w:t xml:space="preserve"> </w:t>
      </w:r>
      <w:r w:rsidRPr="00763837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140DD9" w:rsidRPr="00763837">
        <w:rPr>
          <w:rFonts w:ascii="Angsana New" w:hAnsi="Angsana New"/>
          <w:sz w:val="30"/>
          <w:szCs w:val="30"/>
        </w:rPr>
        <w:t xml:space="preserve"> 30</w:t>
      </w:r>
      <w:r w:rsidRPr="00763837">
        <w:rPr>
          <w:rFonts w:ascii="Angsana New" w:hAnsi="Angsana New"/>
          <w:sz w:val="30"/>
          <w:szCs w:val="30"/>
          <w:cs/>
        </w:rPr>
        <w:t xml:space="preserve"> </w:t>
      </w:r>
      <w:r w:rsidR="009B4A78" w:rsidRPr="00763837">
        <w:rPr>
          <w:rFonts w:ascii="Angsana New" w:hAnsi="Angsana New" w:hint="cs"/>
          <w:sz w:val="30"/>
          <w:szCs w:val="30"/>
          <w:cs/>
        </w:rPr>
        <w:t>มิถุนายน</w:t>
      </w:r>
      <w:r w:rsidRPr="00763837">
        <w:rPr>
          <w:rFonts w:ascii="Angsana New" w:hAnsi="Angsana New"/>
          <w:sz w:val="30"/>
          <w:szCs w:val="30"/>
          <w:cs/>
        </w:rPr>
        <w:t xml:space="preserve"> </w:t>
      </w:r>
      <w:r w:rsidR="00140DD9" w:rsidRPr="00763837">
        <w:rPr>
          <w:rFonts w:ascii="Angsana New" w:hAnsi="Angsana New"/>
          <w:sz w:val="30"/>
          <w:szCs w:val="30"/>
        </w:rPr>
        <w:t>256</w:t>
      </w:r>
      <w:r w:rsidR="000462A0" w:rsidRPr="00763837">
        <w:rPr>
          <w:rFonts w:ascii="Angsana New" w:hAnsi="Angsana New"/>
          <w:sz w:val="30"/>
          <w:szCs w:val="30"/>
        </w:rPr>
        <w:t>6</w:t>
      </w:r>
      <w:r w:rsidRPr="00763837">
        <w:rPr>
          <w:rFonts w:ascii="Angsana New" w:hAnsi="Angsana New"/>
          <w:sz w:val="30"/>
          <w:szCs w:val="30"/>
          <w:cs/>
        </w:rPr>
        <w:t xml:space="preserve"> และ </w:t>
      </w:r>
      <w:r w:rsidR="00140DD9" w:rsidRPr="00763837">
        <w:rPr>
          <w:rFonts w:ascii="Angsana New" w:hAnsi="Angsana New"/>
          <w:sz w:val="30"/>
          <w:szCs w:val="30"/>
        </w:rPr>
        <w:t>256</w:t>
      </w:r>
      <w:r w:rsidR="000462A0" w:rsidRPr="00763837">
        <w:rPr>
          <w:rFonts w:ascii="Angsana New" w:hAnsi="Angsana New"/>
          <w:sz w:val="30"/>
          <w:szCs w:val="30"/>
        </w:rPr>
        <w:t>5</w:t>
      </w:r>
      <w:r w:rsidRPr="0076383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87"/>
        <w:gridCol w:w="1605"/>
        <w:gridCol w:w="236"/>
        <w:gridCol w:w="1600"/>
        <w:gridCol w:w="6"/>
        <w:gridCol w:w="277"/>
        <w:gridCol w:w="6"/>
        <w:gridCol w:w="1655"/>
        <w:gridCol w:w="236"/>
        <w:gridCol w:w="1577"/>
      </w:tblGrid>
      <w:tr w:rsidR="00C8007D" w:rsidRPr="00763837" w14:paraId="1E35C01D" w14:textId="77777777" w:rsidTr="00763837">
        <w:tc>
          <w:tcPr>
            <w:tcW w:w="2787" w:type="dxa"/>
            <w:shd w:val="clear" w:color="auto" w:fill="auto"/>
          </w:tcPr>
          <w:p w14:paraId="13D2D038" w14:textId="77777777" w:rsidR="00C8007D" w:rsidRPr="00763837" w:rsidRDefault="00C8007D" w:rsidP="00763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14:paraId="198AA32D" w14:textId="77777777" w:rsidR="00C8007D" w:rsidRPr="00763837" w:rsidRDefault="00C8007D" w:rsidP="00763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6A2BCFA" w14:textId="77777777" w:rsidR="00C8007D" w:rsidRPr="00763837" w:rsidRDefault="00C8007D" w:rsidP="00763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8B589" w14:textId="77777777" w:rsidR="00C8007D" w:rsidRPr="00763837" w:rsidRDefault="00C8007D" w:rsidP="00763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92635" w14:textId="77777777" w:rsidR="00C8007D" w:rsidRPr="00763837" w:rsidRDefault="00C8007D" w:rsidP="00763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B8623" w14:textId="77777777" w:rsidR="00C8007D" w:rsidRPr="00763837" w:rsidRDefault="00C8007D" w:rsidP="00763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007D" w:rsidRPr="00763837" w14:paraId="031E9484" w14:textId="77777777" w:rsidTr="00763837">
        <w:tc>
          <w:tcPr>
            <w:tcW w:w="2787" w:type="dxa"/>
            <w:shd w:val="clear" w:color="auto" w:fill="auto"/>
          </w:tcPr>
          <w:p w14:paraId="0F17D262" w14:textId="77777777" w:rsidR="00C8007D" w:rsidRPr="00763837" w:rsidRDefault="00C8007D" w:rsidP="00763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EB5C5" w14:textId="35D29DF7" w:rsidR="00C8007D" w:rsidRPr="00763837" w:rsidRDefault="00C8007D" w:rsidP="00763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BA521E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C01AF0" w14:textId="77777777" w:rsidR="00C8007D" w:rsidRPr="00763837" w:rsidRDefault="00C8007D" w:rsidP="00763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4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630E5" w14:textId="2511218C" w:rsidR="00C8007D" w:rsidRPr="00763837" w:rsidRDefault="00C8007D" w:rsidP="00763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3E33E1" w:rsidRPr="0076383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56F4A" w:rsidRPr="00763837" w14:paraId="01A4B9A5" w14:textId="77777777" w:rsidTr="00763837">
        <w:tc>
          <w:tcPr>
            <w:tcW w:w="2787" w:type="dxa"/>
            <w:shd w:val="clear" w:color="auto" w:fill="auto"/>
          </w:tcPr>
          <w:p w14:paraId="47343ED4" w14:textId="77777777" w:rsidR="00556F4A" w:rsidRPr="00763837" w:rsidRDefault="00556F4A" w:rsidP="007638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31AC" w14:textId="1CC3F2EC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ind w:right="-60"/>
              <w:jc w:val="center"/>
              <w:rPr>
                <w:color w:val="000000"/>
                <w:sz w:val="30"/>
                <w:szCs w:val="30"/>
              </w:rPr>
            </w:pPr>
            <w:r w:rsidRPr="00763837">
              <w:rPr>
                <w:sz w:val="30"/>
                <w:szCs w:val="30"/>
              </w:rPr>
              <w:t xml:space="preserve">30 </w:t>
            </w:r>
            <w:r w:rsidR="00967FE9" w:rsidRPr="00763837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763837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63837">
              <w:rPr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8D581E" w14:textId="77777777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A5F6C" w14:textId="204FC307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ind w:right="-60"/>
              <w:jc w:val="center"/>
              <w:rPr>
                <w:sz w:val="30"/>
                <w:szCs w:val="30"/>
              </w:rPr>
            </w:pPr>
            <w:r w:rsidRPr="00763837">
              <w:rPr>
                <w:sz w:val="30"/>
                <w:szCs w:val="30"/>
              </w:rPr>
              <w:t xml:space="preserve">30 </w:t>
            </w:r>
            <w:r w:rsidR="00967FE9" w:rsidRPr="00763837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763837">
              <w:rPr>
                <w:sz w:val="30"/>
                <w:szCs w:val="30"/>
                <w:cs/>
              </w:rPr>
              <w:t xml:space="preserve"> </w:t>
            </w:r>
            <w:r w:rsidRPr="00763837">
              <w:rPr>
                <w:sz w:val="30"/>
                <w:szCs w:val="30"/>
              </w:rPr>
              <w:t>256</w:t>
            </w:r>
            <w:r w:rsidR="00967FE9" w:rsidRPr="00763837">
              <w:rPr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5AB9AFC" w14:textId="77777777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58CD6" w14:textId="6F1392D2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763837">
              <w:rPr>
                <w:sz w:val="30"/>
                <w:szCs w:val="30"/>
              </w:rPr>
              <w:t xml:space="preserve">30 </w:t>
            </w:r>
            <w:r w:rsidR="003E33E1" w:rsidRPr="00763837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763837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63837">
              <w:rPr>
                <w:sz w:val="30"/>
                <w:szCs w:val="30"/>
              </w:rPr>
              <w:t>256</w:t>
            </w:r>
            <w:r w:rsidR="003E33E1" w:rsidRPr="00763837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D8DF09" w14:textId="77777777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2853" w14:textId="30509C54" w:rsidR="00556F4A" w:rsidRPr="00763837" w:rsidRDefault="00556F4A" w:rsidP="00763837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30"/>
                <w:szCs w:val="30"/>
              </w:rPr>
            </w:pPr>
            <w:r w:rsidRPr="00763837">
              <w:rPr>
                <w:color w:val="000000"/>
                <w:sz w:val="30"/>
                <w:szCs w:val="30"/>
              </w:rPr>
              <w:t xml:space="preserve">30 </w:t>
            </w:r>
            <w:r w:rsidR="00967FE9" w:rsidRPr="00763837">
              <w:rPr>
                <w:rFonts w:hint="cs"/>
                <w:color w:val="000000"/>
                <w:sz w:val="30"/>
                <w:szCs w:val="30"/>
                <w:cs/>
              </w:rPr>
              <w:t>มิถุนายน</w:t>
            </w:r>
            <w:r w:rsidRPr="0076383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763837">
              <w:rPr>
                <w:color w:val="000000"/>
                <w:sz w:val="30"/>
                <w:szCs w:val="30"/>
              </w:rPr>
              <w:t>256</w:t>
            </w:r>
            <w:r w:rsidR="00967FE9" w:rsidRPr="00763837">
              <w:rPr>
                <w:color w:val="000000"/>
                <w:sz w:val="30"/>
                <w:szCs w:val="30"/>
              </w:rPr>
              <w:t>5</w:t>
            </w:r>
          </w:p>
        </w:tc>
      </w:tr>
      <w:tr w:rsidR="00C8007D" w:rsidRPr="00763837" w14:paraId="281EDAD5" w14:textId="77777777" w:rsidTr="00763837">
        <w:trPr>
          <w:trHeight w:val="203"/>
        </w:trPr>
        <w:tc>
          <w:tcPr>
            <w:tcW w:w="2787" w:type="dxa"/>
            <w:shd w:val="clear" w:color="auto" w:fill="auto"/>
            <w:vAlign w:val="center"/>
          </w:tcPr>
          <w:p w14:paraId="277298FA" w14:textId="1837070E" w:rsidR="00C8007D" w:rsidRPr="00763837" w:rsidRDefault="00556F4A" w:rsidP="0076383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726384D6" w14:textId="4DD4F766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BFF29" w14:textId="77777777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6" w:type="dxa"/>
            <w:gridSpan w:val="2"/>
            <w:shd w:val="clear" w:color="auto" w:fill="auto"/>
          </w:tcPr>
          <w:p w14:paraId="6EA8C266" w14:textId="0555F642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B36C2A8" w14:textId="77777777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5ED68DC2" w14:textId="37C7C178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092670" w14:textId="77777777" w:rsidR="00C8007D" w:rsidRPr="00763837" w:rsidRDefault="00C8007D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42148428" w14:textId="1A8D3F72" w:rsidR="00C8007D" w:rsidRPr="00763837" w:rsidRDefault="00C8007D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09437C" w:rsidRPr="00763837" w14:paraId="4D8AAED1" w14:textId="77777777" w:rsidTr="00763837">
        <w:trPr>
          <w:trHeight w:val="203"/>
        </w:trPr>
        <w:tc>
          <w:tcPr>
            <w:tcW w:w="2787" w:type="dxa"/>
            <w:shd w:val="clear" w:color="auto" w:fill="auto"/>
            <w:vAlign w:val="center"/>
          </w:tcPr>
          <w:p w14:paraId="42BDF139" w14:textId="4DD1E9C5" w:rsidR="0009437C" w:rsidRPr="00763837" w:rsidRDefault="0009437C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BDBFB5D" w14:textId="02C787A5" w:rsidR="0009437C" w:rsidRPr="00763837" w:rsidRDefault="00A8569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</w:rPr>
              <w:t>141</w:t>
            </w:r>
            <w:r w:rsidR="002B1765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93E41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909</w:t>
            </w:r>
            <w:r w:rsidR="002B1765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6E898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6855BF78" w14:textId="1F5B9E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145,453.00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9F5DE6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8E20B55" w14:textId="29FDAAA8" w:rsidR="0009437C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286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324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9A05C" w14:textId="77777777" w:rsidR="0009437C" w:rsidRPr="00763837" w:rsidRDefault="0009437C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1E9B328" w14:textId="0D1AF99B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290,476.00</w:t>
            </w:r>
          </w:p>
        </w:tc>
      </w:tr>
      <w:tr w:rsidR="0009437C" w:rsidRPr="00763837" w14:paraId="02853A13" w14:textId="77777777" w:rsidTr="00763837">
        <w:trPr>
          <w:trHeight w:val="203"/>
        </w:trPr>
        <w:tc>
          <w:tcPr>
            <w:tcW w:w="2787" w:type="dxa"/>
            <w:shd w:val="clear" w:color="auto" w:fill="auto"/>
            <w:vAlign w:val="center"/>
          </w:tcPr>
          <w:p w14:paraId="5C6164FC" w14:textId="6C9A69BC" w:rsidR="0009437C" w:rsidRPr="00763837" w:rsidRDefault="0009437C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0851" w14:textId="3C9FFE8A" w:rsidR="0009437C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93E41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93E41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756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7CD11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2BD27" w14:textId="26B8E83E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157,073.00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1AF2894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A46F" w14:textId="621D7C1C" w:rsidR="0009437C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335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248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51B06" w14:textId="77777777" w:rsidR="0009437C" w:rsidRPr="00763837" w:rsidRDefault="0009437C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BA2D" w14:textId="4984F261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297,572.00</w:t>
            </w:r>
          </w:p>
        </w:tc>
      </w:tr>
      <w:tr w:rsidR="0009437C" w:rsidRPr="00763837" w14:paraId="6A283251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4C11A9B1" w14:textId="1A15216A" w:rsidR="0009437C" w:rsidRPr="00763837" w:rsidRDefault="0009437C" w:rsidP="0076383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7CD62" w14:textId="356FECC0" w:rsidR="0009437C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310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665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F1087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9E269" w14:textId="3C788E8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302,526.00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5FA80B" w14:textId="77777777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E75EE" w14:textId="5CFAD95F" w:rsidR="0009437C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621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572</w:t>
            </w:r>
            <w:r w:rsidR="007269C8"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EED54" w14:textId="77777777" w:rsidR="0009437C" w:rsidRPr="00763837" w:rsidRDefault="0009437C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35607" w14:textId="719017A5" w:rsidR="0009437C" w:rsidRPr="00763837" w:rsidRDefault="0009437C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588,048.00</w:t>
            </w:r>
          </w:p>
        </w:tc>
      </w:tr>
      <w:tr w:rsidR="00556F4A" w:rsidRPr="00763837" w14:paraId="12035A8E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23DC0A4E" w14:textId="328CB132" w:rsidR="00556F4A" w:rsidRPr="00763837" w:rsidRDefault="00FF4CD5" w:rsidP="0076383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38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4B841B2A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130961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5B9007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AB12274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double" w:sz="4" w:space="0" w:color="auto"/>
            </w:tcBorders>
            <w:shd w:val="clear" w:color="auto" w:fill="auto"/>
          </w:tcPr>
          <w:p w14:paraId="688381AC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292E8" w14:textId="77777777" w:rsidR="00556F4A" w:rsidRPr="00763837" w:rsidRDefault="00556F4A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  <w:shd w:val="clear" w:color="auto" w:fill="auto"/>
          </w:tcPr>
          <w:p w14:paraId="1B9A8595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851E1" w:rsidRPr="00763837" w14:paraId="5CF23D27" w14:textId="77777777" w:rsidTr="00763837">
        <w:trPr>
          <w:trHeight w:val="149"/>
        </w:trPr>
        <w:tc>
          <w:tcPr>
            <w:tcW w:w="2787" w:type="dxa"/>
            <w:shd w:val="clear" w:color="auto" w:fill="auto"/>
            <w:vAlign w:val="center"/>
          </w:tcPr>
          <w:p w14:paraId="63F8BFAD" w14:textId="6B54D661" w:rsidR="004851E1" w:rsidRPr="00763837" w:rsidRDefault="004851E1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605" w:type="dxa"/>
            <w:shd w:val="clear" w:color="auto" w:fill="auto"/>
          </w:tcPr>
          <w:p w14:paraId="58DE3227" w14:textId="1799F2FC" w:rsidR="004851E1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6E7FE" w14:textId="77777777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shd w:val="clear" w:color="auto" w:fill="auto"/>
          </w:tcPr>
          <w:p w14:paraId="586EF5B5" w14:textId="71B332C9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3D4F2F4" w14:textId="77777777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B793816" w14:textId="37E6713B" w:rsidR="004851E1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9555F" w14:textId="77777777" w:rsidR="004851E1" w:rsidRPr="00763837" w:rsidRDefault="004851E1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17FCEBE4" w14:textId="6920A281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</w:tr>
      <w:tr w:rsidR="004851E1" w:rsidRPr="00763837" w14:paraId="57F58B91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60905DF9" w14:textId="77777777" w:rsidR="004851E1" w:rsidRPr="00763837" w:rsidRDefault="004851E1" w:rsidP="0076383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203EF" w14:textId="080B6320" w:rsidR="004851E1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0D9F92" w14:textId="77777777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F8346" w14:textId="60D9CF50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4BE919" w14:textId="77777777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A47A9" w14:textId="1E92BD87" w:rsidR="004851E1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C0798" w14:textId="77777777" w:rsidR="004851E1" w:rsidRPr="00763837" w:rsidRDefault="004851E1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2CF5" w14:textId="3D58ADE4" w:rsidR="004851E1" w:rsidRPr="00763837" w:rsidRDefault="004851E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8,700.00</w:t>
            </w:r>
          </w:p>
        </w:tc>
      </w:tr>
      <w:tr w:rsidR="00556F4A" w:rsidRPr="00763837" w14:paraId="761A6787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10078A28" w14:textId="15E51CCC" w:rsidR="00556F4A" w:rsidRPr="00763837" w:rsidRDefault="00C85FB2" w:rsidP="0076383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38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0C4BD2BD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E04499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B4744D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EDE9C31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6D1AE50E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D24199" w14:textId="77777777" w:rsidR="00556F4A" w:rsidRPr="00763837" w:rsidRDefault="00556F4A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0C2B59A3" w14:textId="77777777" w:rsidR="00556F4A" w:rsidRPr="00763837" w:rsidRDefault="00556F4A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03814" w:rsidRPr="00763837" w14:paraId="5D0305DB" w14:textId="77777777" w:rsidTr="00763837">
        <w:trPr>
          <w:trHeight w:val="149"/>
        </w:trPr>
        <w:tc>
          <w:tcPr>
            <w:tcW w:w="2787" w:type="dxa"/>
            <w:shd w:val="clear" w:color="auto" w:fill="auto"/>
            <w:vAlign w:val="center"/>
          </w:tcPr>
          <w:p w14:paraId="4CB7E509" w14:textId="7F572D6D" w:rsidR="00703814" w:rsidRPr="00763837" w:rsidRDefault="00703814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605" w:type="dxa"/>
            <w:shd w:val="clear" w:color="auto" w:fill="auto"/>
          </w:tcPr>
          <w:p w14:paraId="45DA66E2" w14:textId="7DD899D9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1,356.00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9B30E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174720D1" w14:textId="1A77241A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C2A7A7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2CA66E36" w14:textId="711B4099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28,054.00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EDE78" w14:textId="77777777" w:rsidR="00703814" w:rsidRPr="00763837" w:rsidRDefault="00703814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C0954B3" w14:textId="230669F9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362,451.00</w:t>
            </w:r>
          </w:p>
        </w:tc>
      </w:tr>
      <w:tr w:rsidR="00703814" w:rsidRPr="00763837" w14:paraId="288E7B3B" w14:textId="77777777" w:rsidTr="00763837">
        <w:trPr>
          <w:trHeight w:val="149"/>
        </w:trPr>
        <w:tc>
          <w:tcPr>
            <w:tcW w:w="2787" w:type="dxa"/>
            <w:shd w:val="clear" w:color="auto" w:fill="auto"/>
            <w:vAlign w:val="center"/>
          </w:tcPr>
          <w:p w14:paraId="1B4D1069" w14:textId="4E76A43C" w:rsidR="00703814" w:rsidRPr="00763837" w:rsidRDefault="00703814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605" w:type="dxa"/>
            <w:shd w:val="clear" w:color="auto" w:fill="auto"/>
          </w:tcPr>
          <w:p w14:paraId="767B47DC" w14:textId="680E6FC1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122,465.00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0BA34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4F7463B0" w14:textId="518D6356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179,533.00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212816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760BA2F7" w14:textId="3D194ED5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175,965.00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7C8CE" w14:textId="77777777" w:rsidR="00703814" w:rsidRPr="00763837" w:rsidRDefault="00703814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95F500B" w14:textId="481C37EB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206,982.00</w:t>
            </w:r>
          </w:p>
        </w:tc>
      </w:tr>
      <w:tr w:rsidR="00703814" w:rsidRPr="00763837" w14:paraId="58CBD9AD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7F2FEC2F" w14:textId="38877288" w:rsidR="00703814" w:rsidRPr="00763837" w:rsidRDefault="00703814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14:paraId="6C84C7E0" w14:textId="20E215BA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17,927.22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F4BF81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39DB2" w14:textId="3828BF8C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94,151.36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CA5635F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7FE205B4" w14:textId="028D7160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45,402.71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1D490" w14:textId="77777777" w:rsidR="00703814" w:rsidRPr="00763837" w:rsidRDefault="00703814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449B0" w14:textId="7D9A10A1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146,294.95</w:t>
            </w:r>
          </w:p>
        </w:tc>
      </w:tr>
      <w:tr w:rsidR="00703814" w:rsidRPr="00763837" w14:paraId="178007A7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15552018" w14:textId="77777777" w:rsidR="00703814" w:rsidRPr="00763837" w:rsidRDefault="00703814" w:rsidP="0076383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CF5B5" w14:textId="71BA2E7C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141,748.22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B1B69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77251" w14:textId="0E492784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273,684.36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799234" w14:textId="77777777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A8345" w14:textId="0DD4F074" w:rsidR="00703814" w:rsidRPr="00763837" w:rsidRDefault="007269C8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249,421.71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BAD89E" w14:textId="77777777" w:rsidR="00703814" w:rsidRPr="00763837" w:rsidRDefault="00703814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4E41E" w14:textId="1A7CDDA9" w:rsidR="00703814" w:rsidRPr="00763837" w:rsidRDefault="0070381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715,727.95</w:t>
            </w:r>
          </w:p>
        </w:tc>
      </w:tr>
      <w:tr w:rsidR="000471F7" w:rsidRPr="00763837" w14:paraId="0792A43F" w14:textId="77777777" w:rsidTr="00763837">
        <w:trPr>
          <w:trHeight w:val="149"/>
        </w:trPr>
        <w:tc>
          <w:tcPr>
            <w:tcW w:w="4392" w:type="dxa"/>
            <w:gridSpan w:val="2"/>
            <w:shd w:val="clear" w:color="auto" w:fill="auto"/>
          </w:tcPr>
          <w:p w14:paraId="55388CC1" w14:textId="2EF093EA" w:rsidR="000471F7" w:rsidRPr="00763837" w:rsidRDefault="000471F7" w:rsidP="0076383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ต้นทุนในการจัดจำหน่าย/ค่าใช้จ่าย</w:t>
            </w:r>
            <w:r w:rsidRPr="007638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9C08" w14:textId="77777777" w:rsidR="000471F7" w:rsidRPr="00763837" w:rsidRDefault="000471F7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7AC987" w14:textId="77777777" w:rsidR="000471F7" w:rsidRPr="00763837" w:rsidRDefault="000471F7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922C2B" w14:textId="77777777" w:rsidR="000471F7" w:rsidRPr="00763837" w:rsidRDefault="000471F7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double" w:sz="4" w:space="0" w:color="auto"/>
            </w:tcBorders>
            <w:shd w:val="clear" w:color="auto" w:fill="auto"/>
          </w:tcPr>
          <w:p w14:paraId="67B52537" w14:textId="77777777" w:rsidR="000471F7" w:rsidRPr="00763837" w:rsidRDefault="000471F7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61A6A4" w14:textId="77777777" w:rsidR="000471F7" w:rsidRPr="00763837" w:rsidRDefault="000471F7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  <w:shd w:val="clear" w:color="auto" w:fill="auto"/>
          </w:tcPr>
          <w:p w14:paraId="5C42BE7D" w14:textId="77777777" w:rsidR="000471F7" w:rsidRPr="00763837" w:rsidRDefault="000471F7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85FB2" w:rsidRPr="00763837" w14:paraId="7786B544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4DC3285D" w14:textId="2B6F5B34" w:rsidR="00C85FB2" w:rsidRPr="00763837" w:rsidRDefault="000471F7" w:rsidP="0076383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38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605" w:type="dxa"/>
            <w:shd w:val="clear" w:color="auto" w:fill="auto"/>
          </w:tcPr>
          <w:p w14:paraId="52F04D34" w14:textId="1E4C9FE5" w:rsidR="00C85FB2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EA06D" w14:textId="77777777" w:rsidR="00C85FB2" w:rsidRPr="00763837" w:rsidRDefault="00C85FB2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shd w:val="clear" w:color="auto" w:fill="auto"/>
          </w:tcPr>
          <w:p w14:paraId="7CED5BF2" w14:textId="20EEE1AD" w:rsidR="00C85FB2" w:rsidRPr="00763837" w:rsidRDefault="00E83F8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145,900.00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ED57C3" w14:textId="77777777" w:rsidR="00C85FB2" w:rsidRPr="00763837" w:rsidRDefault="00C85FB2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44CAFA2" w14:textId="2C1ADBF7" w:rsidR="00C85FB2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A7A86" w14:textId="77777777" w:rsidR="00C85FB2" w:rsidRPr="00763837" w:rsidRDefault="00C85FB2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003B21A7" w14:textId="714BF5B9" w:rsidR="00C85FB2" w:rsidRPr="00763837" w:rsidRDefault="00E83F8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148,700.00</w:t>
            </w:r>
          </w:p>
        </w:tc>
      </w:tr>
      <w:tr w:rsidR="00C85FB2" w:rsidRPr="00763837" w14:paraId="6BA47E7C" w14:textId="77777777" w:rsidTr="00763837">
        <w:trPr>
          <w:trHeight w:val="149"/>
        </w:trPr>
        <w:tc>
          <w:tcPr>
            <w:tcW w:w="2787" w:type="dxa"/>
            <w:shd w:val="clear" w:color="auto" w:fill="auto"/>
          </w:tcPr>
          <w:p w14:paraId="364EF09F" w14:textId="77777777" w:rsidR="00C85FB2" w:rsidRPr="00763837" w:rsidRDefault="00C85FB2" w:rsidP="0076383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1D237" w14:textId="74A92268" w:rsidR="00C85FB2" w:rsidRPr="00763837" w:rsidRDefault="00AA77F3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A4246" w14:textId="77777777" w:rsidR="00C85FB2" w:rsidRPr="00763837" w:rsidRDefault="00C85FB2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D5D68" w14:textId="0C5BA805" w:rsidR="00C85FB2" w:rsidRPr="00763837" w:rsidRDefault="00E83F8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145,900.00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2540C9" w14:textId="77777777" w:rsidR="00C85FB2" w:rsidRPr="00763837" w:rsidRDefault="00C85FB2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34F56" w14:textId="589FEE9F" w:rsidR="00C85FB2" w:rsidRPr="00763837" w:rsidRDefault="00493E41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7ADF" w14:textId="77777777" w:rsidR="00C85FB2" w:rsidRPr="00763837" w:rsidRDefault="00C85FB2" w:rsidP="0076383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194C1" w14:textId="412DD899" w:rsidR="00C85FB2" w:rsidRPr="00763837" w:rsidRDefault="00E83F84" w:rsidP="0076383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38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148,700.00</w:t>
            </w:r>
          </w:p>
        </w:tc>
      </w:tr>
    </w:tbl>
    <w:p w14:paraId="28495A98" w14:textId="35C89DA6" w:rsidR="00AA19E0" w:rsidRPr="00763837" w:rsidRDefault="00AA19E0" w:rsidP="0076383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6383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414342" w:rsidRPr="00494247" w14:paraId="28495A9F" w14:textId="77777777" w:rsidTr="000A63CB">
        <w:tc>
          <w:tcPr>
            <w:tcW w:w="5602" w:type="dxa"/>
          </w:tcPr>
          <w:p w14:paraId="28495A99" w14:textId="77777777" w:rsidR="00414342" w:rsidRPr="00494247" w:rsidRDefault="00414342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9E" w14:textId="77777777" w:rsidR="00414342" w:rsidRPr="00494247" w:rsidRDefault="00414342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AD" w14:textId="77777777" w:rsidTr="000A63CB">
        <w:tc>
          <w:tcPr>
            <w:tcW w:w="5602" w:type="dxa"/>
          </w:tcPr>
          <w:p w14:paraId="28495AA5" w14:textId="77777777" w:rsidR="00414342" w:rsidRPr="00494247" w:rsidRDefault="00414342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553D2139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 w:rsidR="000462A0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 w:rsidR="000462A0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7A9D8D0C" w:rsidR="00414342" w:rsidRPr="00414342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color w:val="000000"/>
                <w:sz w:val="30"/>
                <w:szCs w:val="30"/>
              </w:rPr>
              <w:t xml:space="preserve">31 </w:t>
            </w:r>
            <w:r w:rsidRPr="00414342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14342">
              <w:rPr>
                <w:color w:val="000000"/>
                <w:sz w:val="30"/>
                <w:szCs w:val="30"/>
              </w:rPr>
              <w:t>256</w:t>
            </w:r>
            <w:r w:rsidR="000462A0">
              <w:rPr>
                <w:color w:val="000000"/>
                <w:sz w:val="30"/>
                <w:szCs w:val="30"/>
              </w:rPr>
              <w:t>5</w:t>
            </w:r>
          </w:p>
        </w:tc>
      </w:tr>
      <w:tr w:rsidR="009A69C1" w:rsidRPr="00494247" w14:paraId="28495AB6" w14:textId="77777777" w:rsidTr="002B1765">
        <w:trPr>
          <w:trHeight w:val="203"/>
        </w:trPr>
        <w:tc>
          <w:tcPr>
            <w:tcW w:w="5602" w:type="dxa"/>
            <w:vAlign w:val="center"/>
          </w:tcPr>
          <w:p w14:paraId="28495AAE" w14:textId="77777777" w:rsidR="009A69C1" w:rsidRPr="00494247" w:rsidRDefault="009A69C1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AB3" w14:textId="1AA91D54" w:rsidR="009A69C1" w:rsidRPr="00494247" w:rsidRDefault="007269C8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65,529.00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9A69C1" w:rsidRPr="00494247" w:rsidRDefault="009A69C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B5" w14:textId="41962678" w:rsidR="009A69C1" w:rsidRPr="00494247" w:rsidRDefault="009A69C1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60,500.00</w:t>
            </w:r>
          </w:p>
        </w:tc>
      </w:tr>
      <w:tr w:rsidR="009A69C1" w:rsidRPr="00494247" w14:paraId="28495ABF" w14:textId="77777777" w:rsidTr="002B1765">
        <w:trPr>
          <w:trHeight w:val="203"/>
        </w:trPr>
        <w:tc>
          <w:tcPr>
            <w:tcW w:w="5602" w:type="dxa"/>
          </w:tcPr>
          <w:p w14:paraId="28495AB7" w14:textId="0CAB7620" w:rsidR="009A69C1" w:rsidRPr="00494247" w:rsidRDefault="009A69C1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987" w:type="dxa"/>
            <w:shd w:val="clear" w:color="auto" w:fill="auto"/>
          </w:tcPr>
          <w:p w14:paraId="28495ABC" w14:textId="405C803A" w:rsidR="009A69C1" w:rsidRPr="00494247" w:rsidRDefault="007269C8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205,239.10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9A69C1" w:rsidRPr="00494247" w:rsidRDefault="009A69C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BE" w14:textId="384EAE99" w:rsidR="009A69C1" w:rsidRPr="00494247" w:rsidRDefault="009A69C1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127,535.04</w:t>
            </w:r>
          </w:p>
        </w:tc>
      </w:tr>
      <w:tr w:rsidR="009A69C1" w:rsidRPr="00494247" w14:paraId="2F1ED7BB" w14:textId="77777777" w:rsidTr="002B1765">
        <w:trPr>
          <w:trHeight w:val="203"/>
        </w:trPr>
        <w:tc>
          <w:tcPr>
            <w:tcW w:w="5602" w:type="dxa"/>
          </w:tcPr>
          <w:p w14:paraId="0FD5E235" w14:textId="3A2CDD4F" w:rsidR="009A69C1" w:rsidRPr="00494247" w:rsidRDefault="009A69C1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987" w:type="dxa"/>
            <w:shd w:val="clear" w:color="auto" w:fill="auto"/>
          </w:tcPr>
          <w:p w14:paraId="50A0A819" w14:textId="7A5E2CEF" w:rsidR="009A69C1" w:rsidRPr="00693F5B" w:rsidRDefault="007269C8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50,125.61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9A69C1" w:rsidRPr="00494247" w:rsidRDefault="009A69C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78EDF72" w14:textId="3D8CF7BA" w:rsidR="009A69C1" w:rsidRPr="00E50A6D" w:rsidRDefault="009A69C1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8,896.14</w:t>
            </w:r>
          </w:p>
        </w:tc>
      </w:tr>
      <w:tr w:rsidR="009A69C1" w:rsidRPr="00494247" w14:paraId="28495AC8" w14:textId="77777777" w:rsidTr="002B1765">
        <w:trPr>
          <w:trHeight w:val="203"/>
        </w:trPr>
        <w:tc>
          <w:tcPr>
            <w:tcW w:w="5602" w:type="dxa"/>
          </w:tcPr>
          <w:p w14:paraId="28495AC0" w14:textId="1D68AEC5" w:rsidR="009A69C1" w:rsidRPr="00494247" w:rsidRDefault="009A69C1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987" w:type="dxa"/>
            <w:shd w:val="clear" w:color="auto" w:fill="auto"/>
          </w:tcPr>
          <w:p w14:paraId="28495AC5" w14:textId="53C0FA39" w:rsidR="009A69C1" w:rsidRPr="007C4E27" w:rsidRDefault="007269C8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227,583,581.15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9A69C1" w:rsidRPr="00494247" w:rsidRDefault="009A69C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C7" w14:textId="640873BC" w:rsidR="009A69C1" w:rsidRPr="00720702" w:rsidRDefault="009A69C1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227,909,436.37</w:t>
            </w:r>
          </w:p>
        </w:tc>
      </w:tr>
      <w:tr w:rsidR="009A69C1" w:rsidRPr="00494247" w14:paraId="28495AD1" w14:textId="77777777" w:rsidTr="002B1765">
        <w:trPr>
          <w:trHeight w:val="149"/>
        </w:trPr>
        <w:tc>
          <w:tcPr>
            <w:tcW w:w="5602" w:type="dxa"/>
          </w:tcPr>
          <w:p w14:paraId="28495AC9" w14:textId="77777777" w:rsidR="009A69C1" w:rsidRPr="00A61878" w:rsidRDefault="009A69C1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2450A593" w:rsidR="009A69C1" w:rsidRPr="00693F5B" w:rsidRDefault="007269C8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227,904,474.86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9A69C1" w:rsidRPr="00A61878" w:rsidRDefault="009A69C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D0" w14:textId="334CD2FB" w:rsidR="009A69C1" w:rsidRPr="00A61878" w:rsidRDefault="009A69C1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228,106,367.55</w:t>
            </w:r>
          </w:p>
        </w:tc>
      </w:tr>
    </w:tbl>
    <w:p w14:paraId="5A0E292F" w14:textId="3171E5C3" w:rsidR="00561327" w:rsidRDefault="00561327" w:rsidP="002058B9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98846BF" w14:textId="77777777" w:rsidR="00561327" w:rsidRDefault="00561327" w:rsidP="002058B9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DA" w14:textId="0F055157" w:rsidR="003132B9" w:rsidRDefault="00414342" w:rsidP="002058B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434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414342" w:rsidRPr="00494247" w14:paraId="28495AE1" w14:textId="77777777" w:rsidTr="008B227B">
        <w:tc>
          <w:tcPr>
            <w:tcW w:w="5602" w:type="dxa"/>
          </w:tcPr>
          <w:p w14:paraId="28495ADB" w14:textId="77777777" w:rsidR="00414342" w:rsidRPr="00494247" w:rsidRDefault="00414342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E0" w14:textId="77777777" w:rsidR="00414342" w:rsidRPr="00494247" w:rsidRDefault="00414342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14342" w:rsidRPr="00494247" w14:paraId="28495AEF" w14:textId="77777777" w:rsidTr="008B227B">
        <w:tc>
          <w:tcPr>
            <w:tcW w:w="5602" w:type="dxa"/>
          </w:tcPr>
          <w:p w14:paraId="28495AE7" w14:textId="77777777" w:rsidR="00414342" w:rsidRPr="00494247" w:rsidRDefault="00414342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6758B7DE" w:rsidR="00414342" w:rsidRPr="004C4D7B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="000462A0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 w:rsidR="000462A0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414342" w:rsidRPr="004C4D7B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046F9009" w:rsidR="00414342" w:rsidRPr="004C4D7B" w:rsidRDefault="0041434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 w:rsidR="000462A0">
              <w:rPr>
                <w:color w:val="000000"/>
                <w:sz w:val="30"/>
                <w:szCs w:val="30"/>
              </w:rPr>
              <w:t>5</w:t>
            </w:r>
          </w:p>
        </w:tc>
      </w:tr>
      <w:tr w:rsidR="00414342" w:rsidRPr="00494247" w14:paraId="28495AF8" w14:textId="77777777" w:rsidTr="008B227B">
        <w:trPr>
          <w:trHeight w:val="203"/>
        </w:trPr>
        <w:tc>
          <w:tcPr>
            <w:tcW w:w="5602" w:type="dxa"/>
          </w:tcPr>
          <w:p w14:paraId="28495AF0" w14:textId="77777777" w:rsidR="00414342" w:rsidRPr="004C4D7B" w:rsidRDefault="00414342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414342" w:rsidRPr="00494247" w:rsidRDefault="00414342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414342" w:rsidRPr="00494247" w:rsidRDefault="00414342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center"/>
          </w:tcPr>
          <w:p w14:paraId="28495AF7" w14:textId="77777777" w:rsidR="00414342" w:rsidRPr="00494247" w:rsidRDefault="00414342" w:rsidP="002058B9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771" w:rsidRPr="00494247" w14:paraId="28495B0A" w14:textId="77777777" w:rsidTr="008B227B">
        <w:trPr>
          <w:trHeight w:val="203"/>
        </w:trPr>
        <w:tc>
          <w:tcPr>
            <w:tcW w:w="5602" w:type="dxa"/>
          </w:tcPr>
          <w:p w14:paraId="28495B02" w14:textId="38192B8E" w:rsidR="003D3771" w:rsidRPr="00494247" w:rsidRDefault="003D3771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987" w:type="dxa"/>
            <w:shd w:val="clear" w:color="auto" w:fill="auto"/>
          </w:tcPr>
          <w:p w14:paraId="28495B07" w14:textId="3AF860E7" w:rsidR="003D3771" w:rsidRPr="00874C70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14</w:t>
            </w:r>
            <w:r w:rsidR="00874C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,802,676.94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3D3771" w:rsidRPr="00494247" w:rsidRDefault="003D3771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09" w14:textId="6201BC5C" w:rsidR="003D3771" w:rsidRPr="00494247" w:rsidRDefault="003D377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10,203,556.01</w:t>
            </w:r>
          </w:p>
        </w:tc>
      </w:tr>
      <w:tr w:rsidR="003D3771" w:rsidRPr="00494247" w14:paraId="28495B13" w14:textId="77777777" w:rsidTr="002058B9">
        <w:trPr>
          <w:trHeight w:val="203"/>
        </w:trPr>
        <w:tc>
          <w:tcPr>
            <w:tcW w:w="5602" w:type="dxa"/>
          </w:tcPr>
          <w:p w14:paraId="28495B0B" w14:textId="7B071568" w:rsidR="003D3771" w:rsidRPr="00494247" w:rsidRDefault="003D3771" w:rsidP="002058B9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5312C975" w:rsidR="003D3771" w:rsidRPr="000544ED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466E">
              <w:rPr>
                <w:rFonts w:ascii="Angsana New" w:hAnsi="Angsana New"/>
                <w:color w:val="000000"/>
                <w:sz w:val="30"/>
                <w:szCs w:val="30"/>
              </w:rPr>
              <w:t>38,405,613.88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3D3771" w:rsidRPr="00494247" w:rsidRDefault="003D377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2" w14:textId="77A3F82D" w:rsidR="003D3771" w:rsidRPr="00494247" w:rsidRDefault="003D377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34,600,460.48</w:t>
            </w:r>
          </w:p>
        </w:tc>
      </w:tr>
      <w:tr w:rsidR="003D3771" w:rsidRPr="00494247" w14:paraId="36DFBF50" w14:textId="77777777" w:rsidTr="008B227B">
        <w:trPr>
          <w:trHeight w:val="203"/>
        </w:trPr>
        <w:tc>
          <w:tcPr>
            <w:tcW w:w="5602" w:type="dxa"/>
          </w:tcPr>
          <w:p w14:paraId="0DCC0E67" w14:textId="23A3412E" w:rsidR="003D3771" w:rsidRPr="004C4D7B" w:rsidRDefault="003D3771" w:rsidP="002058B9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50F2" w14:textId="115A5F80" w:rsidR="003D3771" w:rsidRPr="000544ED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466E">
              <w:rPr>
                <w:rFonts w:ascii="Angsana New" w:hAnsi="Angsana New"/>
                <w:color w:val="000000"/>
                <w:sz w:val="30"/>
                <w:szCs w:val="30"/>
              </w:rPr>
              <w:t>53,208,290.82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3D3771" w:rsidRPr="00494247" w:rsidRDefault="003D377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A4CC3" w14:textId="6874BF9F" w:rsidR="003D3771" w:rsidRPr="00E50A6D" w:rsidRDefault="003D377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tr w:rsidR="003D3771" w:rsidRPr="00494247" w14:paraId="1CD8759C" w14:textId="77777777" w:rsidTr="008B227B">
        <w:trPr>
          <w:trHeight w:val="203"/>
        </w:trPr>
        <w:tc>
          <w:tcPr>
            <w:tcW w:w="5602" w:type="dxa"/>
          </w:tcPr>
          <w:p w14:paraId="675A38DD" w14:textId="578A19AF" w:rsidR="003D3771" w:rsidRDefault="003D3771" w:rsidP="002058B9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6555" w14:textId="2A581825" w:rsidR="003D3771" w:rsidRPr="000544ED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7,545.91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3D3771" w:rsidRPr="00494247" w:rsidRDefault="003D3771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61E8188B" w:rsidR="003D3771" w:rsidRPr="004C4D7B" w:rsidRDefault="003D377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D3771" w:rsidRPr="00494247" w14:paraId="28495B1C" w14:textId="77777777" w:rsidTr="002058B9">
        <w:trPr>
          <w:trHeight w:val="149"/>
        </w:trPr>
        <w:tc>
          <w:tcPr>
            <w:tcW w:w="5602" w:type="dxa"/>
            <w:shd w:val="clear" w:color="auto" w:fill="auto"/>
          </w:tcPr>
          <w:p w14:paraId="28495B14" w14:textId="77777777" w:rsidR="003D3771" w:rsidRPr="00494247" w:rsidRDefault="003D3771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549D7634" w:rsidR="003D3771" w:rsidRPr="005A466E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66E">
              <w:rPr>
                <w:rFonts w:ascii="Angsana New" w:hAnsi="Angsana New"/>
                <w:color w:val="000000"/>
                <w:sz w:val="30"/>
                <w:szCs w:val="30"/>
              </w:rPr>
              <w:t>53,200,744.91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3D3771" w:rsidRPr="00494247" w:rsidRDefault="003D3771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B" w14:textId="0BED1086" w:rsidR="003D3771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="003D3771"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804</w:t>
            </w:r>
            <w:r w:rsidR="003D3771"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  <w:r w:rsidR="003D3771"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414342" w:rsidRPr="00494247" w14:paraId="28495B25" w14:textId="77777777" w:rsidTr="008B227B">
        <w:trPr>
          <w:trHeight w:val="149"/>
        </w:trPr>
        <w:tc>
          <w:tcPr>
            <w:tcW w:w="5602" w:type="dxa"/>
          </w:tcPr>
          <w:p w14:paraId="28495B1D" w14:textId="77777777" w:rsidR="00414342" w:rsidRPr="000544ED" w:rsidRDefault="00414342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77777777" w:rsidR="00414342" w:rsidRPr="000544ED" w:rsidRDefault="0041434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414342" w:rsidRPr="00494247" w:rsidRDefault="00414342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4" w14:textId="77777777" w:rsidR="00414342" w:rsidRPr="00494247" w:rsidRDefault="0041434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2ED9" w:rsidRPr="00494247" w14:paraId="28495B2E" w14:textId="77777777" w:rsidTr="008B227B">
        <w:trPr>
          <w:trHeight w:val="149"/>
        </w:trPr>
        <w:tc>
          <w:tcPr>
            <w:tcW w:w="5602" w:type="dxa"/>
          </w:tcPr>
          <w:p w14:paraId="28495B26" w14:textId="18BE10A5" w:rsidR="00DC2ED9" w:rsidRPr="00494247" w:rsidRDefault="00DC2ED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2B" w14:textId="0E861D86" w:rsidR="00DC2ED9" w:rsidRPr="00577CEE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28,769,924.74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2D" w14:textId="2682FDDC" w:rsidR="00DC2ED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DC2ED9"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784</w:t>
            </w:r>
            <w:r w:rsidR="00DC2ED9"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061</w:t>
            </w:r>
            <w:r w:rsidR="00DC2ED9"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DC2ED9" w:rsidRPr="00494247" w14:paraId="28495B37" w14:textId="77777777" w:rsidTr="008B227B">
        <w:trPr>
          <w:trHeight w:val="149"/>
        </w:trPr>
        <w:tc>
          <w:tcPr>
            <w:tcW w:w="5602" w:type="dxa"/>
          </w:tcPr>
          <w:p w14:paraId="28495B2F" w14:textId="097F1C33" w:rsidR="00DC2ED9" w:rsidRPr="00494247" w:rsidRDefault="00DC2ED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4" w14:textId="7E30A362" w:rsidR="00DC2ED9" w:rsidRPr="00577CEE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8,922,795.72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6" w14:textId="77FE1A9F" w:rsidR="00DC2ED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C2ED9"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446</w:t>
            </w:r>
            <w:r w:rsidR="00DC2ED9"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032</w:t>
            </w:r>
            <w:r w:rsidR="00DC2ED9"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</w:tc>
      </w:tr>
      <w:tr w:rsidR="00DC2ED9" w:rsidRPr="00494247" w14:paraId="28495B40" w14:textId="77777777" w:rsidTr="008B227B">
        <w:trPr>
          <w:trHeight w:val="149"/>
        </w:trPr>
        <w:tc>
          <w:tcPr>
            <w:tcW w:w="5602" w:type="dxa"/>
            <w:shd w:val="clear" w:color="auto" w:fill="auto"/>
          </w:tcPr>
          <w:p w14:paraId="28495B38" w14:textId="510C4D72" w:rsidR="00DC2ED9" w:rsidRPr="009356DB" w:rsidRDefault="00DC2ED9" w:rsidP="002058B9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3D" w14:textId="3A363656" w:rsidR="00DC2ED9" w:rsidRPr="00577CEE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1,998,209.50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F" w14:textId="3B91C65C" w:rsidR="00DC2ED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</w:tr>
      <w:tr w:rsidR="00DC2ED9" w:rsidRPr="00494247" w14:paraId="19FEAB84" w14:textId="77777777" w:rsidTr="008B227B">
        <w:trPr>
          <w:trHeight w:val="149"/>
        </w:trPr>
        <w:tc>
          <w:tcPr>
            <w:tcW w:w="5602" w:type="dxa"/>
            <w:shd w:val="clear" w:color="auto" w:fill="auto"/>
          </w:tcPr>
          <w:p w14:paraId="1DE11B3D" w14:textId="0C29816D" w:rsidR="00DC2ED9" w:rsidRPr="000544ED" w:rsidRDefault="00DC2ED9" w:rsidP="002058B9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FDEB4F2" w14:textId="5286A29E" w:rsidR="00DC2ED9" w:rsidRPr="00577CEE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110,803.85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5D1BAF9" w14:textId="26287494" w:rsidR="00DC2ED9" w:rsidRPr="00E50A6D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933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DC2ED9" w:rsidRPr="00494247" w14:paraId="28495B49" w14:textId="77777777" w:rsidTr="002058B9">
        <w:trPr>
          <w:trHeight w:val="149"/>
        </w:trPr>
        <w:tc>
          <w:tcPr>
            <w:tcW w:w="5602" w:type="dxa"/>
            <w:shd w:val="clear" w:color="auto" w:fill="auto"/>
          </w:tcPr>
          <w:p w14:paraId="28495B41" w14:textId="294FA8D4" w:rsidR="00DC2ED9" w:rsidRPr="00494247" w:rsidRDefault="00DC2ED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5B46" w14:textId="4416048B" w:rsidR="00DC2ED9" w:rsidRPr="00577CEE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466E">
              <w:rPr>
                <w:rFonts w:ascii="Angsana New" w:hAnsi="Angsana New"/>
                <w:color w:val="000000"/>
                <w:sz w:val="30"/>
                <w:szCs w:val="30"/>
              </w:rPr>
              <w:t>823,728.23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48" w14:textId="364328FB" w:rsidR="00DC2ED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423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DC2ED9" w:rsidRPr="00494247" w14:paraId="28495B52" w14:textId="77777777" w:rsidTr="008B227B">
        <w:trPr>
          <w:trHeight w:val="149"/>
        </w:trPr>
        <w:tc>
          <w:tcPr>
            <w:tcW w:w="5602" w:type="dxa"/>
          </w:tcPr>
          <w:p w14:paraId="28495B4A" w14:textId="77777777" w:rsidR="00DC2ED9" w:rsidRPr="00494247" w:rsidRDefault="00DC2ED9" w:rsidP="002058B9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1DF52B4F" w:rsidR="00DC2ED9" w:rsidRPr="00577CEE" w:rsidRDefault="008B227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27B">
              <w:rPr>
                <w:rFonts w:ascii="Angsana New" w:hAnsi="Angsana New"/>
                <w:color w:val="000000"/>
                <w:sz w:val="30"/>
                <w:szCs w:val="30"/>
              </w:rPr>
              <w:t>(323,384.67)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4091D386" w:rsidR="00DC2ED9" w:rsidRPr="00494247" w:rsidRDefault="00DC2ED9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C2ED9" w:rsidRPr="00494247" w14:paraId="28495B5B" w14:textId="77777777" w:rsidTr="002058B9">
        <w:trPr>
          <w:trHeight w:val="149"/>
        </w:trPr>
        <w:tc>
          <w:tcPr>
            <w:tcW w:w="5602" w:type="dxa"/>
          </w:tcPr>
          <w:p w14:paraId="28495B53" w14:textId="77777777" w:rsidR="00DC2ED9" w:rsidRPr="00494247" w:rsidRDefault="00DC2ED9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3BA6AF3B" w:rsidR="00DC2ED9" w:rsidRPr="00577CEE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466E">
              <w:rPr>
                <w:rFonts w:ascii="Angsana New" w:hAnsi="Angsana New"/>
                <w:color w:val="000000"/>
                <w:sz w:val="30"/>
                <w:szCs w:val="30"/>
              </w:rPr>
              <w:t>40,302,077.37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DC2ED9" w:rsidRPr="00494247" w:rsidRDefault="00DC2ED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20FEA902" w:rsidR="00DC2ED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772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DC2ED9" w:rsidRPr="00494247" w14:paraId="28495B64" w14:textId="77777777" w:rsidTr="008B227B">
        <w:trPr>
          <w:trHeight w:val="149"/>
        </w:trPr>
        <w:tc>
          <w:tcPr>
            <w:tcW w:w="5602" w:type="dxa"/>
            <w:vAlign w:val="center"/>
          </w:tcPr>
          <w:p w14:paraId="28495B5C" w14:textId="77777777" w:rsidR="00DC2ED9" w:rsidRPr="000544ED" w:rsidRDefault="00DC2ED9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226DFE3B" w:rsidR="00DC2ED9" w:rsidRPr="000544ED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93,502,822.28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DC2ED9" w:rsidRPr="000544ED" w:rsidRDefault="00DC2ED9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5477CE3C" w:rsidR="00DC2ED9" w:rsidRPr="000544ED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576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="00DC2ED9"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</w:tbl>
    <w:p w14:paraId="28495B65" w14:textId="77777777" w:rsidR="005274DC" w:rsidRPr="005274DC" w:rsidRDefault="005274DC" w:rsidP="002058B9">
      <w:pPr>
        <w:spacing w:line="240" w:lineRule="auto"/>
        <w:rPr>
          <w:rFonts w:ascii="Angsana New" w:hAnsi="Angsana New"/>
          <w:sz w:val="16"/>
          <w:szCs w:val="16"/>
        </w:rPr>
      </w:pPr>
    </w:p>
    <w:p w14:paraId="28495B66" w14:textId="2E123232" w:rsidR="00E41B43" w:rsidRPr="00D35F36" w:rsidRDefault="005832C4" w:rsidP="002058B9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832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04A1">
        <w:rPr>
          <w:rFonts w:ascii="Angsana New" w:hAnsi="Angsana New"/>
          <w:sz w:val="30"/>
          <w:szCs w:val="30"/>
        </w:rPr>
        <w:t>30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7A540E">
        <w:rPr>
          <w:rFonts w:ascii="Angsana New" w:hAnsi="Angsana New" w:hint="cs"/>
          <w:sz w:val="30"/>
          <w:szCs w:val="30"/>
          <w:cs/>
        </w:rPr>
        <w:t>มิถุนายน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140DD9">
        <w:rPr>
          <w:rFonts w:ascii="Angsana New" w:hAnsi="Angsana New"/>
          <w:sz w:val="30"/>
          <w:szCs w:val="30"/>
        </w:rPr>
        <w:t>256</w:t>
      </w:r>
      <w:r w:rsidR="007A540E">
        <w:rPr>
          <w:rFonts w:ascii="Angsana New" w:hAnsi="Angsana New"/>
          <w:sz w:val="30"/>
          <w:szCs w:val="30"/>
          <w:lang w:val="en-US"/>
        </w:rPr>
        <w:t>6</w:t>
      </w:r>
      <w:r w:rsidRPr="005832C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40DD9">
        <w:rPr>
          <w:rFonts w:ascii="Angsana New" w:hAnsi="Angsana New"/>
          <w:sz w:val="30"/>
          <w:szCs w:val="30"/>
          <w:lang w:val="en-US"/>
        </w:rPr>
        <w:t>31</w:t>
      </w:r>
      <w:r w:rsidRPr="005832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0DD9">
        <w:rPr>
          <w:rFonts w:ascii="Angsana New" w:hAnsi="Angsana New"/>
          <w:sz w:val="30"/>
          <w:szCs w:val="30"/>
        </w:rPr>
        <w:t>256</w:t>
      </w:r>
      <w:r w:rsidR="001D6F09">
        <w:rPr>
          <w:rFonts w:ascii="Angsana New" w:hAnsi="Angsana New"/>
          <w:sz w:val="30"/>
          <w:szCs w:val="30"/>
        </w:rPr>
        <w:t>5</w:t>
      </w:r>
      <w:r w:rsidRPr="005832C4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5832C4" w:rsidRPr="00494247" w14:paraId="1B7D58B0" w14:textId="77777777" w:rsidTr="00775A1A">
        <w:tc>
          <w:tcPr>
            <w:tcW w:w="5602" w:type="dxa"/>
          </w:tcPr>
          <w:p w14:paraId="45CC9E2D" w14:textId="77777777" w:rsidR="005832C4" w:rsidRPr="00494247" w:rsidRDefault="005832C4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5DD07B4" w14:textId="77777777" w:rsidR="005832C4" w:rsidRPr="00494247" w:rsidRDefault="005832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832C4" w:rsidRPr="004C4D7B" w14:paraId="7B2A2E8C" w14:textId="77777777" w:rsidTr="00775A1A">
        <w:tc>
          <w:tcPr>
            <w:tcW w:w="5602" w:type="dxa"/>
          </w:tcPr>
          <w:p w14:paraId="32C018AD" w14:textId="77777777" w:rsidR="005832C4" w:rsidRPr="00494247" w:rsidRDefault="005832C4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215DD5B3" w:rsidR="005832C4" w:rsidRPr="004C4D7B" w:rsidRDefault="005832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 w:rsidR="001D6F09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 w:rsidR="001D6F09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5832C4" w:rsidRPr="004C4D7B" w:rsidRDefault="005832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1018154F" w:rsidR="005832C4" w:rsidRPr="004C4D7B" w:rsidRDefault="005832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 xml:space="preserve">31 </w:t>
            </w:r>
            <w:r w:rsidRPr="004C4D7B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C4D7B">
              <w:rPr>
                <w:color w:val="000000"/>
                <w:sz w:val="30"/>
                <w:szCs w:val="30"/>
              </w:rPr>
              <w:t>256</w:t>
            </w:r>
            <w:r w:rsidR="001D6F09">
              <w:rPr>
                <w:color w:val="000000"/>
                <w:sz w:val="30"/>
                <w:szCs w:val="30"/>
              </w:rPr>
              <w:t>5</w:t>
            </w:r>
          </w:p>
        </w:tc>
      </w:tr>
      <w:tr w:rsidR="00AF6BBB" w:rsidRPr="00494247" w14:paraId="71FD87C8" w14:textId="77777777" w:rsidTr="002058B9">
        <w:trPr>
          <w:trHeight w:val="203"/>
        </w:trPr>
        <w:tc>
          <w:tcPr>
            <w:tcW w:w="5602" w:type="dxa"/>
          </w:tcPr>
          <w:p w14:paraId="1C48A094" w14:textId="5581B806" w:rsidR="00AF6BBB" w:rsidRPr="004C4D7B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334AE542" w:rsidR="00AF6BBB" w:rsidRPr="00B4410A" w:rsidRDefault="00603EB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3EB2">
              <w:rPr>
                <w:rFonts w:ascii="Angsana New" w:hAnsi="Angsana New"/>
                <w:color w:val="000000"/>
                <w:sz w:val="30"/>
                <w:szCs w:val="30"/>
              </w:rPr>
              <w:t>50,580,286.76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6CEAE31" w14:textId="76F4EB78" w:rsidR="00AF6BBB" w:rsidRPr="00B4410A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42</w:t>
            </w:r>
            <w:r w:rsidR="00AF6B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,020,492.14</w:t>
            </w:r>
          </w:p>
        </w:tc>
      </w:tr>
      <w:tr w:rsidR="00AF6BBB" w:rsidRPr="00494247" w14:paraId="558B8AC1" w14:textId="77777777" w:rsidTr="00775A1A">
        <w:trPr>
          <w:trHeight w:val="203"/>
        </w:trPr>
        <w:tc>
          <w:tcPr>
            <w:tcW w:w="5602" w:type="dxa"/>
          </w:tcPr>
          <w:p w14:paraId="16A271AD" w14:textId="32A0B41F" w:rsidR="00AF6BBB" w:rsidRPr="005832C4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0EFAF0B" w14:textId="77777777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D3A6D9A" w14:textId="77777777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F6BBB" w:rsidRPr="00494247" w14:paraId="167BB1A8" w14:textId="77777777" w:rsidTr="00775A1A">
        <w:trPr>
          <w:trHeight w:val="203"/>
        </w:trPr>
        <w:tc>
          <w:tcPr>
            <w:tcW w:w="5602" w:type="dxa"/>
          </w:tcPr>
          <w:p w14:paraId="77B75CCA" w14:textId="7B8AE538" w:rsidR="00AF6BBB" w:rsidRPr="005832C4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832C4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6FB568" w14:textId="7F19255D" w:rsidR="00AF6BBB" w:rsidRPr="00B4410A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2,628,004.06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89991D0" w14:textId="61FB4E34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2,731,563.75</w:t>
            </w:r>
          </w:p>
        </w:tc>
      </w:tr>
      <w:tr w:rsidR="00AF6BBB" w:rsidRPr="00494247" w14:paraId="4616D57A" w14:textId="77777777" w:rsidTr="00775A1A">
        <w:trPr>
          <w:trHeight w:val="203"/>
        </w:trPr>
        <w:tc>
          <w:tcPr>
            <w:tcW w:w="5602" w:type="dxa"/>
          </w:tcPr>
          <w:p w14:paraId="236C99D6" w14:textId="0A9A04AE" w:rsidR="00AF6BBB" w:rsidRPr="005832C4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567A4A" w14:textId="0F5BC69B" w:rsidR="00AF6BBB" w:rsidRPr="00B4410A" w:rsidRDefault="00FD1C60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7BDC40B" w14:textId="00F404A0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51,960.60</w:t>
            </w:r>
          </w:p>
        </w:tc>
      </w:tr>
      <w:tr w:rsidR="00AF6BBB" w:rsidRPr="00494247" w14:paraId="44F9F8AB" w14:textId="77777777" w:rsidTr="00775A1A">
        <w:trPr>
          <w:trHeight w:val="203"/>
        </w:trPr>
        <w:tc>
          <w:tcPr>
            <w:tcW w:w="5602" w:type="dxa"/>
          </w:tcPr>
          <w:p w14:paraId="01C0CB4E" w14:textId="7DDD534C" w:rsidR="00AF6BBB" w:rsidRPr="005832C4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442B34" w14:textId="4EDEE3E0" w:rsidR="00AF6BBB" w:rsidRPr="00B4410A" w:rsidRDefault="00FD1C60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D05DCF1" w14:textId="2C621889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F6BBB" w:rsidRPr="00494247" w14:paraId="456E514D" w14:textId="77777777" w:rsidTr="00775A1A">
        <w:trPr>
          <w:trHeight w:val="203"/>
        </w:trPr>
        <w:tc>
          <w:tcPr>
            <w:tcW w:w="5602" w:type="dxa"/>
          </w:tcPr>
          <w:p w14:paraId="0331A117" w14:textId="1565CFB0" w:rsidR="00AF6BBB" w:rsidRPr="00B4410A" w:rsidRDefault="00AF6BBB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41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57D8F1B9" w:rsidR="00AF6BBB" w:rsidRPr="00B4410A" w:rsidRDefault="00FD1C60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4A541244" w:rsidR="00AF6BBB" w:rsidRPr="00B4410A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F6BBB" w:rsidRPr="00E50A6D" w14:paraId="56E0A9EB" w14:textId="77777777" w:rsidTr="002058B9">
        <w:trPr>
          <w:trHeight w:val="203"/>
        </w:trPr>
        <w:tc>
          <w:tcPr>
            <w:tcW w:w="5602" w:type="dxa"/>
          </w:tcPr>
          <w:p w14:paraId="5AF30812" w14:textId="22D3620D" w:rsidR="00AF6BBB" w:rsidRPr="004C4D7B" w:rsidRDefault="00AF6BBB" w:rsidP="002058B9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3D3B119F" w:rsidR="00AF6BBB" w:rsidRPr="000544ED" w:rsidRDefault="00603EB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3EB2">
              <w:rPr>
                <w:rFonts w:ascii="Angsana New" w:hAnsi="Angsana New"/>
                <w:color w:val="000000"/>
                <w:sz w:val="30"/>
                <w:szCs w:val="30"/>
              </w:rPr>
              <w:t>53,208,290.82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AF6BBB" w:rsidRPr="00494247" w:rsidRDefault="00AF6BBB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164D9F86" w:rsidR="00AF6BBB" w:rsidRPr="00E50A6D" w:rsidRDefault="00AF6BB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</w:tbl>
    <w:p w14:paraId="28495BCD" w14:textId="5EBB60E5" w:rsidR="005274DC" w:rsidRDefault="005274DC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5810E1A" w14:textId="5306DE46" w:rsidR="005832C4" w:rsidRDefault="005832C4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C3B6C04" w14:textId="77777777" w:rsidR="00AF6BBB" w:rsidRDefault="00AF6BBB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98A13AC" w14:textId="51218B12" w:rsidR="005832C4" w:rsidRDefault="005832C4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1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987"/>
        <w:gridCol w:w="236"/>
        <w:gridCol w:w="1987"/>
      </w:tblGrid>
      <w:tr w:rsidR="00E11518" w:rsidRPr="00494247" w14:paraId="038B97F1" w14:textId="77777777" w:rsidTr="00775A1A">
        <w:tc>
          <w:tcPr>
            <w:tcW w:w="5940" w:type="dxa"/>
          </w:tcPr>
          <w:p w14:paraId="46D6341B" w14:textId="42F5DAD9" w:rsidR="00E11518" w:rsidRPr="00494247" w:rsidRDefault="00E11518" w:rsidP="002058B9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299DBA2" w14:textId="77777777" w:rsidR="00E11518" w:rsidRPr="00494247" w:rsidRDefault="00E11518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11518" w:rsidRPr="004C4D7B" w14:paraId="6F60BE86" w14:textId="77777777" w:rsidTr="00775A1A">
        <w:tc>
          <w:tcPr>
            <w:tcW w:w="5940" w:type="dxa"/>
          </w:tcPr>
          <w:p w14:paraId="1D50B3F9" w14:textId="77777777" w:rsidR="00E11518" w:rsidRPr="00494247" w:rsidRDefault="00E11518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C150C82" w14:textId="155D3040" w:rsidR="00E11518" w:rsidRPr="004C4D7B" w:rsidRDefault="00E1151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sz w:val="30"/>
                <w:szCs w:val="30"/>
              </w:rPr>
              <w:t>256</w:t>
            </w:r>
            <w:r w:rsidR="001D6F09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8DA1C9" w14:textId="77777777" w:rsidR="00E11518" w:rsidRPr="004C4D7B" w:rsidRDefault="00E1151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A84453A" w14:textId="0001E1C9" w:rsidR="00E11518" w:rsidRPr="004C4D7B" w:rsidRDefault="00E1151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C4D7B">
              <w:rPr>
                <w:color w:val="000000"/>
                <w:sz w:val="30"/>
                <w:szCs w:val="30"/>
              </w:rPr>
              <w:t>256</w:t>
            </w:r>
            <w:r w:rsidR="001D6F09">
              <w:rPr>
                <w:color w:val="000000"/>
                <w:sz w:val="30"/>
                <w:szCs w:val="30"/>
              </w:rPr>
              <w:t>5</w:t>
            </w:r>
          </w:p>
        </w:tc>
      </w:tr>
      <w:tr w:rsidR="00CB7BB4" w:rsidRPr="00B4410A" w14:paraId="73CAB600" w14:textId="77777777" w:rsidTr="00775A1A">
        <w:trPr>
          <w:trHeight w:val="203"/>
        </w:trPr>
        <w:tc>
          <w:tcPr>
            <w:tcW w:w="5940" w:type="dxa"/>
          </w:tcPr>
          <w:p w14:paraId="5105F884" w14:textId="60494EA1" w:rsidR="00CB7BB4" w:rsidRPr="00E11518" w:rsidRDefault="00CB7BB4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D211" w14:textId="77777777" w:rsidR="00CB7BB4" w:rsidRPr="00E11518" w:rsidRDefault="00CB7BB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CB7BB4" w:rsidRPr="00494247" w:rsidRDefault="00CB7BB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F5750FD" w14:textId="77777777" w:rsidR="00CB7BB4" w:rsidRPr="00E11518" w:rsidRDefault="00CB7BB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E4F" w:rsidRPr="00B4410A" w14:paraId="247F7040" w14:textId="77777777" w:rsidTr="00775A1A">
        <w:trPr>
          <w:trHeight w:val="203"/>
        </w:trPr>
        <w:tc>
          <w:tcPr>
            <w:tcW w:w="5940" w:type="dxa"/>
          </w:tcPr>
          <w:p w14:paraId="6D7A0F91" w14:textId="51E57EC7" w:rsidR="008B4E4F" w:rsidRPr="004C4D7B" w:rsidRDefault="008B4E4F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85698" w:rsidRPr="00A85698">
              <w:rPr>
                <w:rFonts w:ascii="Angsana New" w:hAnsi="Angsana New"/>
                <w:sz w:val="30"/>
                <w:szCs w:val="30"/>
              </w:rPr>
              <w:t>1</w:t>
            </w:r>
            <w:r w:rsidRPr="00E1151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EB4154C" w14:textId="0A31CA7D" w:rsidR="008B4E4F" w:rsidRPr="00B4410A" w:rsidRDefault="005A466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20CE7" w14:textId="77777777" w:rsidR="008B4E4F" w:rsidRPr="00494247" w:rsidRDefault="008B4E4F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CD5E358" w14:textId="25DC079A" w:rsidR="008B4E4F" w:rsidRPr="00B4410A" w:rsidRDefault="008B4E4F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</w:tr>
      <w:tr w:rsidR="008B4E4F" w:rsidRPr="00B4410A" w14:paraId="7894B050" w14:textId="77777777" w:rsidTr="00775A1A">
        <w:trPr>
          <w:trHeight w:val="203"/>
        </w:trPr>
        <w:tc>
          <w:tcPr>
            <w:tcW w:w="5940" w:type="dxa"/>
          </w:tcPr>
          <w:p w14:paraId="4A33C811" w14:textId="2AC1C102" w:rsidR="008B4E4F" w:rsidRPr="00B4410A" w:rsidRDefault="008B4E4F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7926ECB6" w:rsidR="008B4E4F" w:rsidRPr="00B4410A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7,545.91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224C3F" w14:textId="77777777" w:rsidR="008B4E4F" w:rsidRPr="00494247" w:rsidRDefault="008B4E4F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051C5A98" w:rsidR="008B4E4F" w:rsidRPr="00B4410A" w:rsidRDefault="008B4E4F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58C2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B4E4F" w:rsidRPr="00E50A6D" w14:paraId="044A0F89" w14:textId="77777777" w:rsidTr="00775A1A">
        <w:trPr>
          <w:trHeight w:val="203"/>
        </w:trPr>
        <w:tc>
          <w:tcPr>
            <w:tcW w:w="5940" w:type="dxa"/>
          </w:tcPr>
          <w:p w14:paraId="7B3CE219" w14:textId="4B1CBDF7" w:rsidR="008B4E4F" w:rsidRPr="007D4F04" w:rsidRDefault="008B4E4F" w:rsidP="002058B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C6E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6EAC">
              <w:rPr>
                <w:rFonts w:ascii="Angsana New" w:hAnsi="Angsana New"/>
                <w:sz w:val="30"/>
                <w:szCs w:val="30"/>
              </w:rPr>
              <w:t>3</w:t>
            </w:r>
            <w:r w:rsidR="00A50546">
              <w:rPr>
                <w:rFonts w:ascii="Angsana New" w:hAnsi="Angsana New"/>
                <w:sz w:val="30"/>
                <w:szCs w:val="30"/>
              </w:rPr>
              <w:t>0</w:t>
            </w:r>
            <w:r w:rsidRPr="005C6E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054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C6EAC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5C6EAC">
              <w:rPr>
                <w:rFonts w:ascii="Angsana New" w:hAnsi="Angsana New"/>
                <w:sz w:val="30"/>
                <w:szCs w:val="30"/>
              </w:rPr>
              <w:t>31</w:t>
            </w:r>
            <w:r w:rsidRPr="005C6EA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08889EAB" w:rsidR="008B4E4F" w:rsidRPr="000544ED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7,545.91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295F" w14:textId="77777777" w:rsidR="008B4E4F" w:rsidRPr="00494247" w:rsidRDefault="008B4E4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2BCC1CD0" w:rsidR="008B4E4F" w:rsidRPr="00E50A6D" w:rsidRDefault="008B4E4F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532A957C" w14:textId="1886D26C" w:rsidR="00E11518" w:rsidRDefault="00E11518" w:rsidP="002058B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1151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47F90AF6" w:rsidR="00E11518" w:rsidRPr="000D47ED" w:rsidRDefault="00E11518" w:rsidP="002058B9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044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3F9">
        <w:rPr>
          <w:rFonts w:ascii="Angsana New" w:hAnsi="Angsana New"/>
          <w:sz w:val="30"/>
          <w:szCs w:val="30"/>
        </w:rPr>
        <w:t>30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="001D6F09">
        <w:rPr>
          <w:rFonts w:ascii="Angsana New" w:hAnsi="Angsana New" w:hint="cs"/>
          <w:sz w:val="30"/>
          <w:szCs w:val="30"/>
          <w:cs/>
        </w:rPr>
        <w:t>มิถุนายน</w:t>
      </w:r>
      <w:r w:rsidRPr="00D044B5">
        <w:rPr>
          <w:rFonts w:ascii="Angsana New" w:hAnsi="Angsana New"/>
          <w:sz w:val="30"/>
          <w:szCs w:val="30"/>
          <w:cs/>
        </w:rPr>
        <w:t xml:space="preserve"> </w:t>
      </w:r>
      <w:r w:rsidR="004173F9">
        <w:rPr>
          <w:rFonts w:ascii="Angsana New" w:hAnsi="Angsana New"/>
          <w:sz w:val="30"/>
          <w:szCs w:val="30"/>
        </w:rPr>
        <w:t>256</w:t>
      </w:r>
      <w:r w:rsidR="001D6F09">
        <w:rPr>
          <w:rFonts w:ascii="Angsana New" w:hAnsi="Angsana New"/>
          <w:sz w:val="30"/>
          <w:szCs w:val="30"/>
          <w:lang w:val="en-US"/>
        </w:rPr>
        <w:t>6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73F9">
        <w:rPr>
          <w:rFonts w:ascii="Angsana New" w:hAnsi="Angsana New"/>
          <w:sz w:val="30"/>
          <w:szCs w:val="30"/>
        </w:rPr>
        <w:t>31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173F9">
        <w:rPr>
          <w:rFonts w:ascii="Angsana New" w:hAnsi="Angsana New"/>
          <w:sz w:val="30"/>
          <w:szCs w:val="30"/>
        </w:rPr>
        <w:t>256</w:t>
      </w:r>
      <w:r w:rsidR="00A85698" w:rsidRPr="00A85698">
        <w:rPr>
          <w:rFonts w:ascii="Angsana New" w:hAnsi="Angsana New" w:hint="cs"/>
          <w:sz w:val="30"/>
          <w:szCs w:val="30"/>
        </w:rPr>
        <w:t>5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D044B5">
        <w:rPr>
          <w:rFonts w:ascii="Angsana New" w:hAnsi="Angsana New"/>
          <w:sz w:val="30"/>
          <w:szCs w:val="30"/>
          <w:cs/>
        </w:rPr>
        <w:t>บริษัทฯ มีเงินให้กู้ยืมแก่พนักงานโดยมีอัตราดอกเบี้ย</w:t>
      </w:r>
      <w:r w:rsidR="00D044B5" w:rsidRPr="00D044B5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>
        <w:rPr>
          <w:rFonts w:ascii="Angsana New" w:hAnsi="Angsana New"/>
          <w:sz w:val="30"/>
          <w:szCs w:val="30"/>
        </w:rPr>
        <w:t>1</w:t>
      </w:r>
      <w:r w:rsidR="00D044B5" w:rsidRPr="00D044B5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D35F36" w:rsidRDefault="00D35F36" w:rsidP="002058B9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2F3C08C5" w:rsidR="004A5132" w:rsidRPr="00AC69F6" w:rsidRDefault="004A5132" w:rsidP="002058B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D044B5" w:rsidRPr="00494247" w14:paraId="28495BD6" w14:textId="77777777" w:rsidTr="00B00CF2">
        <w:tc>
          <w:tcPr>
            <w:tcW w:w="5602" w:type="dxa"/>
          </w:tcPr>
          <w:p w14:paraId="28495BD0" w14:textId="77777777" w:rsidR="00D044B5" w:rsidRPr="00494247" w:rsidRDefault="00D044B5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BD5" w14:textId="77777777" w:rsidR="00D044B5" w:rsidRPr="00494247" w:rsidRDefault="00D044B5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044B5" w:rsidRPr="00494247" w14:paraId="28495BE4" w14:textId="77777777" w:rsidTr="00B00CF2">
        <w:tc>
          <w:tcPr>
            <w:tcW w:w="5602" w:type="dxa"/>
          </w:tcPr>
          <w:p w14:paraId="28495BDC" w14:textId="77777777" w:rsidR="00D044B5" w:rsidRPr="00494247" w:rsidRDefault="00D044B5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18BE1F6C" w:rsidR="00D044B5" w:rsidRPr="00D044B5" w:rsidRDefault="00D044B5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2A7E90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2A7E90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D044B5" w:rsidRPr="00D044B5" w:rsidRDefault="00D044B5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30DE5C10" w:rsidR="00D044B5" w:rsidRPr="00D044B5" w:rsidRDefault="00D044B5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2A7E90">
              <w:rPr>
                <w:color w:val="000000"/>
                <w:sz w:val="30"/>
                <w:szCs w:val="30"/>
              </w:rPr>
              <w:t>5</w:t>
            </w:r>
          </w:p>
        </w:tc>
      </w:tr>
      <w:tr w:rsidR="006074FE" w:rsidRPr="00494247" w14:paraId="28495BFF" w14:textId="77777777" w:rsidTr="00B00CF2">
        <w:trPr>
          <w:trHeight w:val="203"/>
        </w:trPr>
        <w:tc>
          <w:tcPr>
            <w:tcW w:w="5602" w:type="dxa"/>
          </w:tcPr>
          <w:p w14:paraId="28495BF7" w14:textId="77777777" w:rsidR="006074FE" w:rsidRPr="00494247" w:rsidRDefault="006074FE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987" w:type="dxa"/>
            <w:shd w:val="clear" w:color="auto" w:fill="auto"/>
          </w:tcPr>
          <w:p w14:paraId="28495BFC" w14:textId="4692A9A7" w:rsidR="006074FE" w:rsidRPr="00F4526A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332,407,330.39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6074FE" w:rsidRPr="00494247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BFE" w14:textId="5EBB0146" w:rsidR="006074FE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290</w:t>
            </w:r>
            <w:r w:rsidR="006074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435</w:t>
            </w:r>
            <w:r w:rsidR="006074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502</w:t>
            </w:r>
            <w:r w:rsidR="006074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6074F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6074FE" w:rsidRPr="00494247" w14:paraId="157FF644" w14:textId="77777777" w:rsidTr="00B00CF2">
        <w:trPr>
          <w:trHeight w:val="203"/>
        </w:trPr>
        <w:tc>
          <w:tcPr>
            <w:tcW w:w="5602" w:type="dxa"/>
          </w:tcPr>
          <w:p w14:paraId="008B1C47" w14:textId="64F8903E" w:rsidR="006074FE" w:rsidRPr="00494247" w:rsidRDefault="006074FE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987" w:type="dxa"/>
            <w:shd w:val="clear" w:color="auto" w:fill="auto"/>
          </w:tcPr>
          <w:p w14:paraId="73C88597" w14:textId="1C9BE400" w:rsidR="006074FE" w:rsidRPr="00F4526A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1,487,630.58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6074FE" w:rsidRPr="00494247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B2F6D46" w14:textId="66776273" w:rsidR="006074FE" w:rsidRPr="00E50A6D" w:rsidRDefault="006074F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1,310,883.02</w:t>
            </w:r>
          </w:p>
        </w:tc>
      </w:tr>
      <w:tr w:rsidR="006074FE" w:rsidRPr="00494247" w14:paraId="28495C11" w14:textId="77777777" w:rsidTr="00B00CF2">
        <w:trPr>
          <w:trHeight w:val="181"/>
        </w:trPr>
        <w:tc>
          <w:tcPr>
            <w:tcW w:w="5602" w:type="dxa"/>
          </w:tcPr>
          <w:p w14:paraId="28495C09" w14:textId="249F7E14" w:rsidR="006074FE" w:rsidRPr="00494247" w:rsidRDefault="006074FE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0FB5C64C" w:rsidR="006074FE" w:rsidRPr="00D3269C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33,337,188.70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6074FE" w:rsidRPr="00494247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0D08D53C" w:rsidR="006074FE" w:rsidRPr="00494247" w:rsidRDefault="006074F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39,272,400.67</w:t>
            </w:r>
          </w:p>
        </w:tc>
      </w:tr>
      <w:tr w:rsidR="006074FE" w:rsidRPr="00494247" w14:paraId="28495C1A" w14:textId="77777777" w:rsidTr="00B00CF2">
        <w:trPr>
          <w:trHeight w:val="181"/>
        </w:trPr>
        <w:tc>
          <w:tcPr>
            <w:tcW w:w="5602" w:type="dxa"/>
          </w:tcPr>
          <w:p w14:paraId="28495C12" w14:textId="1F48534F" w:rsidR="006074FE" w:rsidRPr="00494247" w:rsidRDefault="006074FE" w:rsidP="002058B9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7" w14:textId="7BDC4940" w:rsidR="006074FE" w:rsidRPr="00613CA0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367,232,149.67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6074FE" w:rsidRPr="00494247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9" w14:textId="1D95D87E" w:rsidR="006074FE" w:rsidRPr="00494247" w:rsidRDefault="006074F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331,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018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785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6074FE" w:rsidRPr="00494247" w14:paraId="28495C23" w14:textId="77777777" w:rsidTr="00B00CF2">
        <w:trPr>
          <w:trHeight w:val="181"/>
        </w:trPr>
        <w:tc>
          <w:tcPr>
            <w:tcW w:w="5602" w:type="dxa"/>
          </w:tcPr>
          <w:p w14:paraId="28495C1B" w14:textId="77777777" w:rsidR="006074FE" w:rsidRPr="00494247" w:rsidRDefault="006074FE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05D2B1FE" w:rsidR="006074FE" w:rsidRPr="00613CA0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7,132,700.04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6074FE" w:rsidRPr="00494247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5643BB0A" w:rsidR="006074FE" w:rsidRPr="00494247" w:rsidRDefault="006074FE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DF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</w:tr>
      <w:tr w:rsidR="006074FE" w:rsidRPr="00494247" w14:paraId="28495C2C" w14:textId="77777777" w:rsidTr="00B00CF2">
        <w:trPr>
          <w:trHeight w:val="149"/>
        </w:trPr>
        <w:tc>
          <w:tcPr>
            <w:tcW w:w="5602" w:type="dxa"/>
          </w:tcPr>
          <w:p w14:paraId="28495C24" w14:textId="77777777" w:rsidR="006074FE" w:rsidRPr="00D3269C" w:rsidRDefault="006074FE" w:rsidP="002058B9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0F95B6EA" w:rsidR="006074FE" w:rsidRPr="00D3269C" w:rsidRDefault="00775A1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5A1A">
              <w:rPr>
                <w:rFonts w:ascii="Angsana New" w:hAnsi="Angsana New"/>
                <w:color w:val="000000"/>
                <w:sz w:val="30"/>
                <w:szCs w:val="30"/>
              </w:rPr>
              <w:t>360,099,449.63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6074FE" w:rsidRPr="00D3269C" w:rsidRDefault="006074FE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7EAAF479" w:rsidR="006074FE" w:rsidRPr="00D3269C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  <w:r w:rsidR="006074FE"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831</w:t>
            </w:r>
            <w:r w:rsidR="006074FE"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668</w:t>
            </w:r>
            <w:r w:rsidR="006074FE"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</w:tbl>
    <w:p w14:paraId="5FE65155" w14:textId="393B4846" w:rsidR="00D4249B" w:rsidRDefault="00B77A57" w:rsidP="009224A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52"/>
        <w:gridCol w:w="1987"/>
        <w:gridCol w:w="241"/>
        <w:gridCol w:w="1982"/>
      </w:tblGrid>
      <w:tr w:rsidR="00D86B2A" w:rsidRPr="00494247" w14:paraId="09C29886" w14:textId="77777777" w:rsidTr="00B904BD">
        <w:tc>
          <w:tcPr>
            <w:tcW w:w="5652" w:type="dxa"/>
          </w:tcPr>
          <w:p w14:paraId="5F80F1E8" w14:textId="77777777" w:rsidR="00D86B2A" w:rsidRPr="00494247" w:rsidRDefault="00D86B2A" w:rsidP="00DD410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0CD299E" w14:textId="77777777" w:rsidR="00D86B2A" w:rsidRPr="00494247" w:rsidRDefault="00D86B2A" w:rsidP="00DD410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6B2A" w:rsidRPr="00494247" w14:paraId="6DA319EB" w14:textId="77777777" w:rsidTr="009D7B94">
        <w:tc>
          <w:tcPr>
            <w:tcW w:w="5652" w:type="dxa"/>
          </w:tcPr>
          <w:p w14:paraId="0962058E" w14:textId="77777777" w:rsidR="00D86B2A" w:rsidRPr="00494247" w:rsidRDefault="00D86B2A" w:rsidP="00DD410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07BC6E5" w14:textId="77777777" w:rsidR="00D86B2A" w:rsidRPr="00D044B5" w:rsidRDefault="00D86B2A" w:rsidP="00DD41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789FC68" w14:textId="77777777" w:rsidR="00D86B2A" w:rsidRPr="00D044B5" w:rsidRDefault="00D86B2A" w:rsidP="00DD41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14:paraId="03A50AFC" w14:textId="77777777" w:rsidR="00D86B2A" w:rsidRPr="00D044B5" w:rsidRDefault="00D86B2A" w:rsidP="00DD41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D86B2A" w:rsidRPr="00494247" w14:paraId="17324AEB" w14:textId="77777777" w:rsidTr="009D7B94">
        <w:trPr>
          <w:trHeight w:val="203"/>
        </w:trPr>
        <w:tc>
          <w:tcPr>
            <w:tcW w:w="5652" w:type="dxa"/>
          </w:tcPr>
          <w:p w14:paraId="25264B4D" w14:textId="301CDDEA" w:rsidR="00D86B2A" w:rsidRPr="009B04F8" w:rsidRDefault="009544FA" w:rsidP="009D7B94">
            <w:pPr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สินทรัพย์ทางการเงินที่วัดมูลค่าผ่าน</w:t>
            </w:r>
            <w:r w:rsidR="008D39E7"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ด้วยมูลค่า</w:t>
            </w:r>
            <w:r w:rsidR="00F852E6"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ยุติธรรม</w:t>
            </w:r>
            <w:r w:rsidR="00B904BD" w:rsidRPr="009B04F8"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  <w:br/>
            </w:r>
            <w:r w:rsidR="00F852E6"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4923976C" w14:textId="1968D9E6" w:rsidR="00D86B2A" w:rsidRPr="00F4526A" w:rsidRDefault="00D86B2A" w:rsidP="00DD410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574EAE4" w14:textId="77777777" w:rsidR="00D86B2A" w:rsidRPr="00494247" w:rsidRDefault="00D86B2A" w:rsidP="00DD410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2" w:type="dxa"/>
            <w:shd w:val="clear" w:color="auto" w:fill="auto"/>
          </w:tcPr>
          <w:p w14:paraId="216412CF" w14:textId="07CE88F5" w:rsidR="00D86B2A" w:rsidRPr="00494247" w:rsidRDefault="00D86B2A" w:rsidP="00DD410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6B2A" w:rsidRPr="00494247" w14:paraId="7A62C664" w14:textId="77777777" w:rsidTr="00B857E1">
        <w:trPr>
          <w:trHeight w:val="181"/>
        </w:trPr>
        <w:tc>
          <w:tcPr>
            <w:tcW w:w="5652" w:type="dxa"/>
          </w:tcPr>
          <w:p w14:paraId="2BFFFC56" w14:textId="36E94DE6" w:rsidR="00D86B2A" w:rsidRPr="009B04F8" w:rsidRDefault="009B04F8" w:rsidP="00B857E1">
            <w:pPr>
              <w:spacing w:line="240" w:lineRule="auto"/>
              <w:ind w:left="504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กำไรที่ยังไม่เกิดขึ้นจากการเปลี่ยนแปลงมูลค่า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ยุติธรรมขอ</w:t>
            </w:r>
            <w:r w:rsidR="006749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2D83" w14:textId="2C303ADE" w:rsidR="00D86B2A" w:rsidRPr="00D3269C" w:rsidRDefault="00A85698" w:rsidP="00B857E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386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E5EABE4" w14:textId="77777777" w:rsidR="00D86B2A" w:rsidRPr="00494247" w:rsidRDefault="00D86B2A" w:rsidP="00DD410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379A" w14:textId="4595577E" w:rsidR="00D86B2A" w:rsidRPr="00494247" w:rsidRDefault="00D16788" w:rsidP="00B857E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86B2A" w:rsidRPr="00494247" w14:paraId="3A790E41" w14:textId="77777777" w:rsidTr="009D7B94">
        <w:trPr>
          <w:trHeight w:val="149"/>
        </w:trPr>
        <w:tc>
          <w:tcPr>
            <w:tcW w:w="5652" w:type="dxa"/>
          </w:tcPr>
          <w:p w14:paraId="73797366" w14:textId="5AE8F34E" w:rsidR="00D86B2A" w:rsidRPr="00D3269C" w:rsidRDefault="009B04F8" w:rsidP="009D7B94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CF859" w14:textId="63691B15" w:rsidR="00D86B2A" w:rsidRPr="00D3269C" w:rsidRDefault="00A85698" w:rsidP="00DD410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386</w:t>
            </w:r>
            <w:r w:rsidR="00D16788" w:rsidRPr="00D16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4E0330B" w14:textId="77777777" w:rsidR="00D86B2A" w:rsidRPr="00D3269C" w:rsidRDefault="00D86B2A" w:rsidP="00DD410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2F620" w14:textId="759F3116" w:rsidR="00D86B2A" w:rsidRPr="00D3269C" w:rsidRDefault="00D16788" w:rsidP="00DD410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7C3D876A" w14:textId="77777777" w:rsidR="00D86B2A" w:rsidRDefault="00D86B2A" w:rsidP="00D86B2A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B8A6E12" w14:textId="77777777" w:rsidR="00F05B25" w:rsidRDefault="00F05B25" w:rsidP="00D86B2A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DC6D618" w14:textId="77777777" w:rsidR="00F05B25" w:rsidRDefault="00F05B25" w:rsidP="00D86B2A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96F29EC" w14:textId="298717AE" w:rsidR="00D4249B" w:rsidRDefault="00D4249B" w:rsidP="00D4249B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4AF963E" w14:textId="64F408FA" w:rsidR="009224A9" w:rsidRDefault="009224A9" w:rsidP="009224A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F237961" w14:textId="760D5C3B" w:rsidR="009224A9" w:rsidRPr="00816665" w:rsidRDefault="009224A9" w:rsidP="00A5296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1666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816665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81666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816665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</w:t>
      </w:r>
      <w:r w:rsidR="005C21A5">
        <w:rPr>
          <w:rFonts w:ascii="Angsana New" w:hAnsi="Angsana New" w:hint="cs"/>
          <w:sz w:val="30"/>
          <w:szCs w:val="30"/>
          <w:cs/>
        </w:rPr>
        <w:t>อสังหาริม</w:t>
      </w:r>
      <w:r w:rsidR="00481037">
        <w:rPr>
          <w:rFonts w:ascii="Angsana New" w:hAnsi="Angsana New" w:hint="cs"/>
          <w:sz w:val="30"/>
          <w:szCs w:val="30"/>
          <w:cs/>
        </w:rPr>
        <w:t>ทรัพย์เพื่อการลงทุน</w:t>
      </w:r>
      <w:r>
        <w:rPr>
          <w:rFonts w:ascii="Angsana New" w:hAnsi="Angsana New"/>
          <w:sz w:val="30"/>
          <w:szCs w:val="30"/>
        </w:rPr>
        <w:t xml:space="preserve"> </w:t>
      </w:r>
      <w:r w:rsidRPr="008166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224A9" w:rsidRPr="00494247" w14:paraId="3B4FB0A7" w14:textId="77777777">
        <w:tc>
          <w:tcPr>
            <w:tcW w:w="5040" w:type="dxa"/>
          </w:tcPr>
          <w:p w14:paraId="7EF44232" w14:textId="77777777" w:rsidR="009224A9" w:rsidRPr="00494247" w:rsidRDefault="009224A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B9C6EB3" w14:textId="77777777" w:rsidR="009224A9" w:rsidRPr="00494247" w:rsidRDefault="009224A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224A9" w:rsidRPr="00494247" w14:paraId="3F428677" w14:textId="77777777">
        <w:tc>
          <w:tcPr>
            <w:tcW w:w="5040" w:type="dxa"/>
          </w:tcPr>
          <w:p w14:paraId="7B38D899" w14:textId="77777777" w:rsidR="009224A9" w:rsidRPr="00494247" w:rsidRDefault="009224A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EDA4EEE" w14:textId="77777777" w:rsidR="009224A9" w:rsidRPr="00D044B5" w:rsidRDefault="009224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12E94A" w14:textId="77777777" w:rsidR="009224A9" w:rsidRPr="00D044B5" w:rsidRDefault="009224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88C73C7" w14:textId="77777777" w:rsidR="009224A9" w:rsidRPr="00D044B5" w:rsidRDefault="009224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9224A9" w:rsidRPr="00494247" w14:paraId="1B39C8B7" w14:textId="77777777">
        <w:trPr>
          <w:trHeight w:val="203"/>
        </w:trPr>
        <w:tc>
          <w:tcPr>
            <w:tcW w:w="5040" w:type="dxa"/>
          </w:tcPr>
          <w:p w14:paraId="762D4FBB" w14:textId="77777777" w:rsidR="009224A9" w:rsidRPr="00494247" w:rsidRDefault="009224A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358A43B" w14:textId="0925CA05" w:rsidR="009224A9" w:rsidRPr="00F4526A" w:rsidRDefault="00AC0B1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AA14978" w14:textId="77777777" w:rsidR="009224A9" w:rsidRPr="00494247" w:rsidRDefault="009224A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88C58DC" w14:textId="688BCDB4" w:rsidR="009224A9" w:rsidRPr="00AC0B10" w:rsidRDefault="00AC0B1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224A9" w:rsidRPr="00494247" w14:paraId="12ABACF2" w14:textId="77777777" w:rsidTr="001128B0">
        <w:trPr>
          <w:trHeight w:val="203"/>
        </w:trPr>
        <w:tc>
          <w:tcPr>
            <w:tcW w:w="5040" w:type="dxa"/>
          </w:tcPr>
          <w:p w14:paraId="71F0BCFB" w14:textId="6BC69385" w:rsidR="009224A9" w:rsidRPr="00816665" w:rsidRDefault="004B65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1987" w:type="dxa"/>
            <w:shd w:val="clear" w:color="auto" w:fill="auto"/>
          </w:tcPr>
          <w:p w14:paraId="3B8EDDB3" w14:textId="5FE51FDC" w:rsidR="009224A9" w:rsidRPr="00F4526A" w:rsidRDefault="0060671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  <w:tc>
          <w:tcPr>
            <w:tcW w:w="236" w:type="dxa"/>
            <w:vAlign w:val="center"/>
          </w:tcPr>
          <w:p w14:paraId="72DBE0E2" w14:textId="77777777" w:rsidR="009224A9" w:rsidRPr="00494247" w:rsidRDefault="009224A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84F3B87" w14:textId="565F505A" w:rsidR="009224A9" w:rsidRPr="00D3269C" w:rsidRDefault="00AC0B1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224A9" w:rsidRPr="00494247" w14:paraId="2225F547" w14:textId="77777777" w:rsidTr="001128B0">
        <w:trPr>
          <w:trHeight w:val="181"/>
        </w:trPr>
        <w:tc>
          <w:tcPr>
            <w:tcW w:w="5040" w:type="dxa"/>
          </w:tcPr>
          <w:p w14:paraId="5F167FFA" w14:textId="77777777" w:rsidR="009224A9" w:rsidRPr="00816665" w:rsidRDefault="009224A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D387F45" w14:textId="7A2DE19C" w:rsidR="009224A9" w:rsidRPr="00A74F80" w:rsidRDefault="0092279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B3316A" w:rsidRPr="00B3316A">
              <w:rPr>
                <w:rFonts w:ascii="Angsana New" w:hAnsi="Angsana New"/>
                <w:color w:val="000000"/>
                <w:sz w:val="30"/>
                <w:szCs w:val="30"/>
              </w:rPr>
              <w:t>89,423.88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B777804" w14:textId="77777777" w:rsidR="009224A9" w:rsidRPr="00494247" w:rsidRDefault="009224A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31443EB2" w14:textId="219A5DFF" w:rsidR="009224A9" w:rsidRPr="00816665" w:rsidRDefault="00AC0B1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224A9" w:rsidRPr="00494247" w14:paraId="009D3F70" w14:textId="77777777" w:rsidTr="001128B0">
        <w:trPr>
          <w:trHeight w:val="181"/>
        </w:trPr>
        <w:tc>
          <w:tcPr>
            <w:tcW w:w="5040" w:type="dxa"/>
          </w:tcPr>
          <w:p w14:paraId="253F6AA1" w14:textId="77777777" w:rsidR="009224A9" w:rsidRPr="00494247" w:rsidRDefault="009224A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A610F" w14:textId="20792701" w:rsidR="009224A9" w:rsidRPr="00D3269C" w:rsidRDefault="00A8569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F9469A" w:rsidRPr="00F946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844</w:t>
            </w:r>
            <w:r w:rsidR="00F9469A" w:rsidRPr="00F946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360</w:t>
            </w:r>
            <w:r w:rsidR="00F9469A" w:rsidRPr="00F9469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36" w:type="dxa"/>
            <w:vAlign w:val="center"/>
          </w:tcPr>
          <w:p w14:paraId="169A2344" w14:textId="77777777" w:rsidR="009224A9" w:rsidRPr="00494247" w:rsidRDefault="009224A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32479EA0" w14:textId="3A14B62F" w:rsidR="009224A9" w:rsidRPr="00494247" w:rsidRDefault="00AC0B1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4A1C5087" w14:textId="77777777" w:rsidR="00A52969" w:rsidRDefault="001A7400" w:rsidP="00DF0D62">
      <w:pPr>
        <w:spacing w:before="12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Pr="00917061">
        <w:rPr>
          <w:rFonts w:ascii="Angsana New" w:hAnsi="Angsana New"/>
          <w:sz w:val="30"/>
          <w:szCs w:val="30"/>
        </w:rPr>
        <w:t>3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 </w:t>
      </w:r>
      <w:r w:rsidR="00B3316A" w:rsidRPr="001128B0">
        <w:rPr>
          <w:rFonts w:ascii="Angsana New" w:hAnsi="Angsana New"/>
          <w:sz w:val="30"/>
          <w:szCs w:val="30"/>
        </w:rPr>
        <w:t xml:space="preserve">89,423.88 </w:t>
      </w:r>
      <w:r w:rsidRPr="006C1176">
        <w:rPr>
          <w:rFonts w:ascii="Angsana New" w:hAnsi="Angsana New"/>
          <w:sz w:val="30"/>
          <w:szCs w:val="30"/>
          <w:cs/>
        </w:rPr>
        <w:t>บาท</w:t>
      </w:r>
    </w:p>
    <w:p w14:paraId="153B8D2A" w14:textId="76AA0113" w:rsidR="00AC0B10" w:rsidRDefault="00A52969" w:rsidP="00DF0D62">
      <w:pPr>
        <w:spacing w:before="120"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  <w:r w:rsidRPr="005A1259">
        <w:rPr>
          <w:rFonts w:ascii="Angsana New" w:hAnsi="Angsana New" w:hint="cs"/>
          <w:sz w:val="30"/>
          <w:szCs w:val="30"/>
          <w:cs/>
        </w:rPr>
        <w:t xml:space="preserve">ในระหว่างงวดปี </w:t>
      </w:r>
      <w:r w:rsidR="00860CA7" w:rsidRPr="005A1259">
        <w:rPr>
          <w:rFonts w:ascii="Angsana New" w:hAnsi="Angsana New"/>
          <w:sz w:val="30"/>
          <w:szCs w:val="30"/>
          <w:lang w:val="en-US"/>
        </w:rPr>
        <w:t>2566</w:t>
      </w:r>
      <w:r w:rsidRPr="005A1259">
        <w:rPr>
          <w:rFonts w:ascii="Angsana New" w:hAnsi="Angsana New" w:hint="cs"/>
          <w:sz w:val="30"/>
          <w:szCs w:val="30"/>
          <w:cs/>
        </w:rPr>
        <w:t xml:space="preserve"> บริษัทฯ มีการให้บริการเช่าพื้นที่อาคารแก่กิจการที่เกี่ยวข้องกัน จึงจัดประเภทจากที่ดิน </w:t>
      </w:r>
      <w:r w:rsidR="00A85698">
        <w:rPr>
          <w:rFonts w:ascii="Angsana New" w:hAnsi="Angsana New" w:hint="cs"/>
          <w:sz w:val="30"/>
          <w:szCs w:val="30"/>
          <w:cs/>
        </w:rPr>
        <w:t>อาคาร</w:t>
      </w:r>
      <w:r w:rsidRPr="005A1259">
        <w:rPr>
          <w:rFonts w:ascii="Angsana New" w:hAnsi="Angsana New" w:hint="cs"/>
          <w:sz w:val="30"/>
          <w:szCs w:val="30"/>
          <w:cs/>
        </w:rPr>
        <w:t>และ</w:t>
      </w:r>
      <w:r w:rsidR="00A85698">
        <w:rPr>
          <w:rFonts w:ascii="Angsana New" w:hAnsi="Angsana New" w:hint="cs"/>
          <w:sz w:val="30"/>
          <w:szCs w:val="30"/>
          <w:cs/>
        </w:rPr>
        <w:t>อุปกรณ์</w:t>
      </w:r>
      <w:r w:rsidRPr="005A1259">
        <w:rPr>
          <w:rFonts w:ascii="Angsana New" w:hAnsi="Angsana New" w:hint="cs"/>
          <w:sz w:val="30"/>
          <w:szCs w:val="30"/>
          <w:cs/>
        </w:rPr>
        <w:t xml:space="preserve"> เป็นอสังหาริมทรัพย์เพื่อการลงทุน</w:t>
      </w:r>
    </w:p>
    <w:p w14:paraId="28495C2E" w14:textId="357E94FB" w:rsidR="00296CD8" w:rsidRDefault="00816665" w:rsidP="00DF0D62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8495C5E" w14:textId="487CE769" w:rsidR="001009F9" w:rsidRPr="00816665" w:rsidRDefault="00816665" w:rsidP="00DF0D6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1666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>
        <w:rPr>
          <w:rFonts w:ascii="Angsana New" w:hAnsi="Angsana New"/>
          <w:sz w:val="30"/>
          <w:szCs w:val="30"/>
        </w:rPr>
        <w:t>30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 w:rsidR="002A7E90">
        <w:rPr>
          <w:rFonts w:ascii="Angsana New" w:hAnsi="Angsana New" w:hint="cs"/>
          <w:sz w:val="30"/>
          <w:szCs w:val="30"/>
          <w:cs/>
        </w:rPr>
        <w:t>มิถุนายน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 w:rsidR="00B17E35">
        <w:rPr>
          <w:rFonts w:ascii="Angsana New" w:hAnsi="Angsana New"/>
          <w:sz w:val="30"/>
          <w:szCs w:val="30"/>
        </w:rPr>
        <w:t>256</w:t>
      </w:r>
      <w:r w:rsidR="002A7E90">
        <w:rPr>
          <w:rFonts w:ascii="Angsana New" w:hAnsi="Angsana New"/>
          <w:sz w:val="30"/>
          <w:szCs w:val="30"/>
        </w:rPr>
        <w:t>6</w:t>
      </w:r>
      <w:r w:rsidRPr="0081666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>
        <w:rPr>
          <w:rFonts w:ascii="Angsana New" w:hAnsi="Angsana New"/>
          <w:sz w:val="30"/>
          <w:szCs w:val="30"/>
        </w:rPr>
        <w:t>31</w:t>
      </w:r>
      <w:r w:rsidRPr="0081666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>
        <w:rPr>
          <w:rFonts w:ascii="Angsana New" w:hAnsi="Angsana New"/>
          <w:sz w:val="30"/>
          <w:szCs w:val="30"/>
        </w:rPr>
        <w:t>256</w:t>
      </w:r>
      <w:r w:rsidR="00ED490E">
        <w:rPr>
          <w:rFonts w:ascii="Angsana New" w:hAnsi="Angsana New"/>
          <w:sz w:val="30"/>
          <w:szCs w:val="30"/>
        </w:rPr>
        <w:t>5</w:t>
      </w:r>
      <w:r w:rsidRPr="00816665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มีรายการเปลี่ยนแปลงที่ดิน อาคาร และอุปกรณ์</w:t>
      </w:r>
      <w:r w:rsidR="00E20A95">
        <w:rPr>
          <w:rFonts w:ascii="Angsana New" w:hAnsi="Angsana New"/>
          <w:sz w:val="30"/>
          <w:szCs w:val="30"/>
        </w:rPr>
        <w:t xml:space="preserve"> </w:t>
      </w:r>
      <w:r w:rsidRPr="008166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269C" w:rsidRPr="00494247" w14:paraId="116C8290" w14:textId="77777777" w:rsidTr="003959B0">
        <w:tc>
          <w:tcPr>
            <w:tcW w:w="5040" w:type="dxa"/>
          </w:tcPr>
          <w:p w14:paraId="2278EF73" w14:textId="77777777" w:rsidR="00D3269C" w:rsidRPr="00494247" w:rsidRDefault="00D3269C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486C627" w14:textId="77777777" w:rsidR="00D3269C" w:rsidRPr="00494247" w:rsidRDefault="00D3269C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269C" w:rsidRPr="00494247" w14:paraId="62CCD8C6" w14:textId="77777777" w:rsidTr="003959B0">
        <w:tc>
          <w:tcPr>
            <w:tcW w:w="5040" w:type="dxa"/>
          </w:tcPr>
          <w:p w14:paraId="0AD9913A" w14:textId="77777777" w:rsidR="00D3269C" w:rsidRPr="00494247" w:rsidRDefault="00D3269C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A5196A" w14:textId="6391D48E" w:rsidR="00D3269C" w:rsidRPr="00D044B5" w:rsidRDefault="00D3269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ED490E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ED490E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CCCBF3" w14:textId="77777777" w:rsidR="00D3269C" w:rsidRPr="00D044B5" w:rsidRDefault="00D3269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2B91E52" w14:textId="0DC251DD" w:rsidR="00D3269C" w:rsidRPr="00D044B5" w:rsidRDefault="00D3269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ED490E">
              <w:rPr>
                <w:color w:val="000000"/>
                <w:sz w:val="30"/>
                <w:szCs w:val="30"/>
              </w:rPr>
              <w:t>5</w:t>
            </w:r>
          </w:p>
        </w:tc>
      </w:tr>
      <w:tr w:rsidR="0012161D" w:rsidRPr="00494247" w14:paraId="703BB40E" w14:textId="77777777" w:rsidTr="003959B0">
        <w:trPr>
          <w:trHeight w:val="203"/>
        </w:trPr>
        <w:tc>
          <w:tcPr>
            <w:tcW w:w="5040" w:type="dxa"/>
          </w:tcPr>
          <w:p w14:paraId="67A50B7A" w14:textId="3BFA5461" w:rsidR="0012161D" w:rsidRPr="00494247" w:rsidRDefault="0012161D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1B64892" w14:textId="6475FEEF" w:rsidR="0012161D" w:rsidRPr="00F4526A" w:rsidRDefault="0052502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  <w:tc>
          <w:tcPr>
            <w:tcW w:w="236" w:type="dxa"/>
            <w:vAlign w:val="center"/>
          </w:tcPr>
          <w:p w14:paraId="090AEF8B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3946D8F" w14:textId="640F0F53" w:rsidR="0012161D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942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541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</w:tr>
      <w:tr w:rsidR="0012161D" w:rsidRPr="00494247" w14:paraId="7DFDB111" w14:textId="77777777" w:rsidTr="002058B9">
        <w:trPr>
          <w:trHeight w:val="203"/>
        </w:trPr>
        <w:tc>
          <w:tcPr>
            <w:tcW w:w="5040" w:type="dxa"/>
          </w:tcPr>
          <w:p w14:paraId="3D776443" w14:textId="56993123" w:rsidR="0012161D" w:rsidRPr="00494247" w:rsidRDefault="0012161D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284E3CD4" w14:textId="653E82F2" w:rsidR="0012161D" w:rsidRPr="00F4526A" w:rsidRDefault="00BB4B0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4B01">
              <w:rPr>
                <w:rFonts w:ascii="Angsana New" w:hAnsi="Angsana New"/>
                <w:color w:val="000000"/>
                <w:sz w:val="30"/>
                <w:szCs w:val="30"/>
              </w:rPr>
              <w:t>20,160,184.30</w:t>
            </w:r>
          </w:p>
        </w:tc>
        <w:tc>
          <w:tcPr>
            <w:tcW w:w="236" w:type="dxa"/>
            <w:vAlign w:val="center"/>
          </w:tcPr>
          <w:p w14:paraId="5C80465D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40184436" w14:textId="6091026E" w:rsidR="0012161D" w:rsidRPr="00E50A6D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12161D"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057</w:t>
            </w:r>
            <w:r w:rsidR="0012161D"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697</w:t>
            </w:r>
            <w:r w:rsidR="0012161D"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12161D" w:rsidRPr="00494247" w14:paraId="4A6CE106" w14:textId="77777777" w:rsidTr="002058B9">
        <w:trPr>
          <w:trHeight w:val="203"/>
        </w:trPr>
        <w:tc>
          <w:tcPr>
            <w:tcW w:w="5040" w:type="dxa"/>
          </w:tcPr>
          <w:p w14:paraId="087ED722" w14:textId="3A553FDF" w:rsidR="0012161D" w:rsidRPr="00494247" w:rsidRDefault="0012161D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050FF3DE" w14:textId="1A5844CE" w:rsidR="0012161D" w:rsidRPr="00F4526A" w:rsidRDefault="008A4A30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4A30">
              <w:rPr>
                <w:rFonts w:ascii="Angsana New" w:hAnsi="Angsana New"/>
                <w:color w:val="000000"/>
                <w:sz w:val="30"/>
                <w:szCs w:val="30"/>
              </w:rPr>
              <w:t>(30,498.55)</w:t>
            </w:r>
          </w:p>
        </w:tc>
        <w:tc>
          <w:tcPr>
            <w:tcW w:w="236" w:type="dxa"/>
            <w:vAlign w:val="center"/>
          </w:tcPr>
          <w:p w14:paraId="500B4E2F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CC3464D" w14:textId="24045E3F" w:rsidR="0012161D" w:rsidRPr="00494247" w:rsidRDefault="0012161D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725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2161D" w:rsidRPr="00494247" w14:paraId="2A4622D8" w14:textId="77777777" w:rsidTr="001128B0">
        <w:trPr>
          <w:trHeight w:val="203"/>
        </w:trPr>
        <w:tc>
          <w:tcPr>
            <w:tcW w:w="5040" w:type="dxa"/>
          </w:tcPr>
          <w:p w14:paraId="13835D10" w14:textId="38AFBA94" w:rsidR="0012161D" w:rsidRPr="00816665" w:rsidRDefault="00CA218C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จัดประเภทไปอสังหาริมทรัพย์เพื่อการลงทุน</w:t>
            </w:r>
          </w:p>
        </w:tc>
        <w:tc>
          <w:tcPr>
            <w:tcW w:w="1987" w:type="dxa"/>
            <w:shd w:val="clear" w:color="auto" w:fill="auto"/>
          </w:tcPr>
          <w:p w14:paraId="3195F279" w14:textId="5538615E" w:rsidR="0012161D" w:rsidRPr="00F4526A" w:rsidRDefault="00FB66BF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6353D1" w:rsidRPr="006353D1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083E69E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33335C" w14:textId="649A9890" w:rsidR="0012161D" w:rsidRPr="00D3269C" w:rsidRDefault="0012161D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161D" w:rsidRPr="00494247" w14:paraId="2FF2129E" w14:textId="77777777" w:rsidTr="001128B0">
        <w:trPr>
          <w:trHeight w:val="181"/>
        </w:trPr>
        <w:tc>
          <w:tcPr>
            <w:tcW w:w="5040" w:type="dxa"/>
          </w:tcPr>
          <w:p w14:paraId="27B5AF19" w14:textId="3092D593" w:rsidR="0012161D" w:rsidRPr="00816665" w:rsidRDefault="0012161D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00B2B1A" w14:textId="00A60BC7" w:rsidR="0012161D" w:rsidRPr="00A74F80" w:rsidRDefault="00EE1C41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B3461" w:rsidRPr="000B3461">
              <w:rPr>
                <w:rFonts w:ascii="Angsana New" w:hAnsi="Angsana New"/>
                <w:color w:val="000000"/>
                <w:sz w:val="30"/>
                <w:szCs w:val="30"/>
              </w:rPr>
              <w:t>7,581,574.23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7812FD4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214B860" w14:textId="099C9AD1" w:rsidR="0012161D" w:rsidRPr="00816665" w:rsidRDefault="0012161D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808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2161D" w:rsidRPr="00494247" w14:paraId="02A60094" w14:textId="77777777" w:rsidTr="001128B0">
        <w:trPr>
          <w:trHeight w:val="181"/>
        </w:trPr>
        <w:tc>
          <w:tcPr>
            <w:tcW w:w="5040" w:type="dxa"/>
          </w:tcPr>
          <w:p w14:paraId="4E016FFB" w14:textId="4BD43612" w:rsidR="0012161D" w:rsidRPr="00494247" w:rsidRDefault="0012161D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1D0FE" w14:textId="1FA16D4E" w:rsidR="0012161D" w:rsidRPr="00D3269C" w:rsidRDefault="0029386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3868">
              <w:rPr>
                <w:rFonts w:ascii="Angsana New" w:hAnsi="Angsana New"/>
                <w:color w:val="000000"/>
                <w:sz w:val="30"/>
                <w:szCs w:val="30"/>
              </w:rPr>
              <w:t>236,782,211.39</w:t>
            </w:r>
          </w:p>
        </w:tc>
        <w:tc>
          <w:tcPr>
            <w:tcW w:w="236" w:type="dxa"/>
            <w:vAlign w:val="center"/>
          </w:tcPr>
          <w:p w14:paraId="1A2B6DD4" w14:textId="77777777" w:rsidR="0012161D" w:rsidRPr="00494247" w:rsidRDefault="0012161D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F21116B" w14:textId="1006988B" w:rsidR="0012161D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229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884</w:t>
            </w:r>
            <w:r w:rsidR="0012161D"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</w:p>
        </w:tc>
      </w:tr>
    </w:tbl>
    <w:p w14:paraId="1E14E9CE" w14:textId="77D57900" w:rsidR="00D3269C" w:rsidRPr="00917061" w:rsidRDefault="00816665" w:rsidP="00DF0D62">
      <w:pPr>
        <w:spacing w:before="120" w:after="120" w:line="240" w:lineRule="atLeast"/>
        <w:ind w:left="540"/>
        <w:jc w:val="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E20A95" w:rsidRPr="00917061">
        <w:rPr>
          <w:rFonts w:ascii="Angsana New" w:hAnsi="Angsana New"/>
          <w:sz w:val="30"/>
          <w:szCs w:val="30"/>
        </w:rPr>
        <w:t>3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</w:t>
      </w:r>
      <w:r w:rsidR="00E20A95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และ </w:t>
      </w:r>
      <w:r w:rsidR="00960CD4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960CD4"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E20A95" w:rsidRPr="00917061">
        <w:rPr>
          <w:rFonts w:ascii="Angsana New" w:hAnsi="Angsana New"/>
          <w:sz w:val="30"/>
          <w:szCs w:val="30"/>
        </w:rPr>
        <w:t>256</w:t>
      </w:r>
      <w:r w:rsidR="000A0CE7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</w:t>
      </w:r>
      <w:r w:rsidR="005B52B9">
        <w:rPr>
          <w:rFonts w:ascii="Angsana New" w:hAnsi="Angsana New"/>
          <w:sz w:val="30"/>
          <w:szCs w:val="30"/>
        </w:rPr>
        <w:t xml:space="preserve"> </w:t>
      </w:r>
      <w:r w:rsidR="00606713" w:rsidRPr="00BF78CA">
        <w:rPr>
          <w:rFonts w:ascii="Angsana New" w:hAnsi="Angsana New"/>
          <w:sz w:val="30"/>
          <w:szCs w:val="30"/>
        </w:rPr>
        <w:t>3,756,768.74</w:t>
      </w:r>
      <w:r w:rsidR="00606713" w:rsidRPr="00BF78CA">
        <w:rPr>
          <w:rFonts w:ascii="Angsana New" w:hAnsi="Angsana New" w:hint="cs"/>
          <w:sz w:val="30"/>
          <w:szCs w:val="30"/>
          <w:cs/>
        </w:rPr>
        <w:t xml:space="preserve"> </w:t>
      </w:r>
      <w:r w:rsidRPr="005B52B9">
        <w:rPr>
          <w:rFonts w:ascii="Angsana New" w:hAnsi="Angsana New"/>
          <w:sz w:val="30"/>
          <w:szCs w:val="30"/>
          <w:cs/>
        </w:rPr>
        <w:t>บาท</w:t>
      </w:r>
      <w:r w:rsidR="00A475A7">
        <w:rPr>
          <w:rFonts w:ascii="Angsana New" w:hAnsi="Angsana New"/>
          <w:sz w:val="30"/>
          <w:szCs w:val="30"/>
        </w:rPr>
        <w:t xml:space="preserve"> </w:t>
      </w:r>
      <w:r w:rsidRPr="005B52B9">
        <w:rPr>
          <w:rFonts w:ascii="Angsana New" w:hAnsi="Angsana New"/>
          <w:sz w:val="30"/>
          <w:szCs w:val="30"/>
          <w:cs/>
        </w:rPr>
        <w:t>และ</w:t>
      </w:r>
      <w:r w:rsidR="00DF688B" w:rsidRPr="005B52B9">
        <w:rPr>
          <w:rFonts w:ascii="Angsana New" w:hAnsi="Angsana New" w:hint="cs"/>
          <w:sz w:val="30"/>
          <w:szCs w:val="30"/>
          <w:cs/>
        </w:rPr>
        <w:t xml:space="preserve"> </w:t>
      </w:r>
      <w:r w:rsidR="00657D4A" w:rsidRPr="00BF78CA">
        <w:rPr>
          <w:rFonts w:ascii="Angsana New" w:hAnsi="Angsana New"/>
          <w:color w:val="000000"/>
          <w:sz w:val="30"/>
          <w:szCs w:val="30"/>
        </w:rPr>
        <w:t>7,581,574.23</w:t>
      </w:r>
      <w:r w:rsidRPr="005B52B9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Pr="00917061">
        <w:rPr>
          <w:rFonts w:ascii="Angsana New" w:hAnsi="Angsana New"/>
          <w:sz w:val="30"/>
          <w:szCs w:val="30"/>
          <w:cs/>
        </w:rPr>
        <w:t xml:space="preserve"> (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960CD4"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E20A95" w:rsidRPr="00917061">
        <w:rPr>
          <w:rFonts w:ascii="Angsana New" w:hAnsi="Angsana New"/>
          <w:sz w:val="30"/>
          <w:szCs w:val="30"/>
        </w:rPr>
        <w:t>256</w:t>
      </w:r>
      <w:r w:rsidR="00960CD4">
        <w:rPr>
          <w:rFonts w:ascii="Angsana New" w:hAnsi="Angsana New"/>
          <w:sz w:val="30"/>
          <w:szCs w:val="30"/>
          <w:lang w:val="en-US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: </w:t>
      </w:r>
      <w:r w:rsidR="00336E13">
        <w:rPr>
          <w:rFonts w:ascii="Angsana New" w:hAnsi="Angsana New"/>
          <w:sz w:val="30"/>
          <w:szCs w:val="30"/>
        </w:rPr>
        <w:t>4</w:t>
      </w:r>
      <w:r w:rsidR="00AF6605" w:rsidRPr="00AF6605">
        <w:rPr>
          <w:rFonts w:ascii="Angsana New" w:hAnsi="Angsana New"/>
          <w:sz w:val="30"/>
          <w:szCs w:val="30"/>
        </w:rPr>
        <w:t>,</w:t>
      </w:r>
      <w:r w:rsidR="00336E13">
        <w:rPr>
          <w:rFonts w:ascii="Angsana New" w:hAnsi="Angsana New"/>
          <w:sz w:val="30"/>
          <w:szCs w:val="30"/>
        </w:rPr>
        <w:t>003</w:t>
      </w:r>
      <w:r w:rsidR="00AF6605" w:rsidRPr="00AF6605">
        <w:rPr>
          <w:rFonts w:ascii="Angsana New" w:hAnsi="Angsana New"/>
          <w:sz w:val="30"/>
          <w:szCs w:val="30"/>
        </w:rPr>
        <w:t>,</w:t>
      </w:r>
      <w:r w:rsidR="00336E13">
        <w:rPr>
          <w:rFonts w:ascii="Angsana New" w:hAnsi="Angsana New"/>
          <w:sz w:val="30"/>
          <w:szCs w:val="30"/>
        </w:rPr>
        <w:t>136</w:t>
      </w:r>
      <w:r w:rsidR="00AF6605" w:rsidRPr="00AF6605">
        <w:rPr>
          <w:rFonts w:ascii="Angsana New" w:hAnsi="Angsana New"/>
          <w:sz w:val="30"/>
          <w:szCs w:val="30"/>
        </w:rPr>
        <w:t>.</w:t>
      </w:r>
      <w:r w:rsidR="00336E13">
        <w:rPr>
          <w:rFonts w:ascii="Angsana New" w:hAnsi="Angsana New"/>
          <w:sz w:val="30"/>
          <w:szCs w:val="30"/>
        </w:rPr>
        <w:t>80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336E13" w:rsidRPr="00336E13">
        <w:rPr>
          <w:rFonts w:ascii="Angsana New" w:hAnsi="Angsana New"/>
          <w:sz w:val="30"/>
          <w:szCs w:val="30"/>
        </w:rPr>
        <w:t>7,978,515.19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26241E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)</w:t>
      </w:r>
    </w:p>
    <w:p w14:paraId="14167E83" w14:textId="38BFE1FF" w:rsidR="00816665" w:rsidRPr="008755DB" w:rsidRDefault="00816665" w:rsidP="00DF0D6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0A0CE7"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0A0CE7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917061">
        <w:rPr>
          <w:rFonts w:ascii="Angsana New" w:hAnsi="Angsana New" w:hint="cs"/>
          <w:sz w:val="30"/>
          <w:szCs w:val="30"/>
          <w:cs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A408D">
        <w:rPr>
          <w:rFonts w:ascii="Angsana New" w:hAnsi="Angsana New"/>
          <w:sz w:val="30"/>
          <w:szCs w:val="30"/>
        </w:rPr>
        <w:t>2565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2058B9">
        <w:rPr>
          <w:rFonts w:ascii="Angsana New" w:hAnsi="Angsana New"/>
          <w:sz w:val="30"/>
          <w:szCs w:val="30"/>
          <w:cs/>
        </w:rPr>
        <w:t xml:space="preserve">จำนวน </w:t>
      </w:r>
      <w:r w:rsidR="00DF688B" w:rsidRPr="002058B9">
        <w:rPr>
          <w:rFonts w:ascii="Angsana New" w:hAnsi="Angsana New"/>
          <w:sz w:val="30"/>
          <w:szCs w:val="30"/>
        </w:rPr>
        <w:t>24,047,315.69</w:t>
      </w:r>
      <w:r w:rsidRPr="002058B9">
        <w:rPr>
          <w:rFonts w:ascii="Angsana New" w:hAnsi="Angsana New"/>
          <w:sz w:val="30"/>
          <w:szCs w:val="30"/>
          <w:cs/>
        </w:rPr>
        <w:t xml:space="preserve"> บาท</w:t>
      </w:r>
      <w:r w:rsidRPr="008755DB">
        <w:rPr>
          <w:rFonts w:ascii="Angsana New" w:hAnsi="Angsana New"/>
          <w:sz w:val="30"/>
          <w:szCs w:val="30"/>
          <w:cs/>
        </w:rPr>
        <w:t xml:space="preserve"> และ </w:t>
      </w:r>
      <w:r w:rsidR="0012252F" w:rsidRPr="008755DB">
        <w:rPr>
          <w:rFonts w:ascii="Angsana New" w:hAnsi="Angsana New"/>
          <w:sz w:val="30"/>
          <w:szCs w:val="30"/>
        </w:rPr>
        <w:t>22,369,929.93</w:t>
      </w:r>
      <w:r w:rsidRPr="008755DB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3B8DFCC8" w14:textId="33CADD8F" w:rsidR="00816665" w:rsidRPr="000F1647" w:rsidRDefault="00816665" w:rsidP="00DF0D6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755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 w:rsidRPr="008755DB">
        <w:rPr>
          <w:rFonts w:ascii="Angsana New" w:hAnsi="Angsana New"/>
          <w:sz w:val="30"/>
          <w:szCs w:val="30"/>
        </w:rPr>
        <w:t>30</w:t>
      </w:r>
      <w:r w:rsidRPr="008755DB">
        <w:rPr>
          <w:rFonts w:ascii="Angsana New" w:hAnsi="Angsana New"/>
          <w:sz w:val="30"/>
          <w:szCs w:val="30"/>
          <w:cs/>
        </w:rPr>
        <w:t xml:space="preserve"> </w:t>
      </w:r>
      <w:r w:rsidR="008F1E9B" w:rsidRPr="008755DB">
        <w:rPr>
          <w:rFonts w:ascii="Angsana New" w:hAnsi="Angsana New" w:hint="cs"/>
          <w:sz w:val="30"/>
          <w:szCs w:val="30"/>
          <w:cs/>
        </w:rPr>
        <w:t>มิถุนายน</w:t>
      </w:r>
      <w:r w:rsidRPr="008755DB">
        <w:rPr>
          <w:rFonts w:ascii="Angsana New" w:hAnsi="Angsana New"/>
          <w:sz w:val="30"/>
          <w:szCs w:val="30"/>
          <w:cs/>
        </w:rPr>
        <w:t xml:space="preserve"> </w:t>
      </w:r>
      <w:r w:rsidR="00864F00" w:rsidRPr="008755DB">
        <w:rPr>
          <w:rFonts w:ascii="Angsana New" w:hAnsi="Angsana New"/>
          <w:sz w:val="30"/>
          <w:szCs w:val="30"/>
        </w:rPr>
        <w:t>256</w:t>
      </w:r>
      <w:r w:rsidR="008F1E9B" w:rsidRPr="008755DB">
        <w:rPr>
          <w:rFonts w:ascii="Angsana New" w:hAnsi="Angsana New"/>
          <w:sz w:val="30"/>
          <w:szCs w:val="30"/>
          <w:lang w:val="en-US"/>
        </w:rPr>
        <w:t>6</w:t>
      </w:r>
      <w:r w:rsidRPr="008755D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8755DB">
        <w:rPr>
          <w:rFonts w:ascii="Angsana New" w:hAnsi="Angsana New"/>
          <w:sz w:val="30"/>
          <w:szCs w:val="30"/>
        </w:rPr>
        <w:t>31</w:t>
      </w:r>
      <w:r w:rsidRPr="008755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4F00" w:rsidRPr="008755DB">
        <w:rPr>
          <w:rFonts w:ascii="Angsana New" w:hAnsi="Angsana New"/>
          <w:sz w:val="30"/>
          <w:szCs w:val="30"/>
        </w:rPr>
        <w:t>256</w:t>
      </w:r>
      <w:r w:rsidR="008F1E9B" w:rsidRPr="008755DB">
        <w:rPr>
          <w:rFonts w:ascii="Angsana New" w:hAnsi="Angsana New"/>
          <w:sz w:val="30"/>
          <w:szCs w:val="30"/>
          <w:lang w:val="en-US"/>
        </w:rPr>
        <w:t>5</w:t>
      </w:r>
      <w:r w:rsidRPr="008755DB">
        <w:rPr>
          <w:rFonts w:ascii="Angsana New" w:hAnsi="Angsana New"/>
          <w:sz w:val="30"/>
          <w:szCs w:val="30"/>
          <w:cs/>
        </w:rPr>
        <w:t xml:space="preserve"> ที่ดินบางส่วน จำนวน </w:t>
      </w:r>
      <w:r w:rsidR="00864F00" w:rsidRPr="008755DB">
        <w:rPr>
          <w:rFonts w:ascii="Angsana New" w:hAnsi="Angsana New"/>
          <w:sz w:val="30"/>
          <w:szCs w:val="30"/>
        </w:rPr>
        <w:t>40</w:t>
      </w:r>
      <w:r w:rsidRPr="008755DB">
        <w:rPr>
          <w:rFonts w:ascii="Angsana New" w:hAnsi="Angsana New"/>
          <w:sz w:val="30"/>
          <w:szCs w:val="30"/>
        </w:rPr>
        <w:t>,</w:t>
      </w:r>
      <w:r w:rsidR="00A85698" w:rsidRPr="00A85698">
        <w:rPr>
          <w:rFonts w:ascii="Angsana New" w:hAnsi="Angsana New"/>
          <w:sz w:val="30"/>
          <w:szCs w:val="30"/>
        </w:rPr>
        <w:t>313</w:t>
      </w:r>
      <w:r w:rsidRPr="008755DB">
        <w:rPr>
          <w:rFonts w:ascii="Angsana New" w:hAnsi="Angsana New"/>
          <w:sz w:val="30"/>
          <w:szCs w:val="30"/>
        </w:rPr>
        <w:t>,</w:t>
      </w:r>
      <w:r w:rsidR="00864F00" w:rsidRPr="008755DB">
        <w:rPr>
          <w:rFonts w:ascii="Angsana New" w:hAnsi="Angsana New"/>
          <w:sz w:val="30"/>
          <w:szCs w:val="30"/>
        </w:rPr>
        <w:t>515</w:t>
      </w:r>
      <w:r w:rsidRPr="008755DB">
        <w:rPr>
          <w:rFonts w:ascii="Angsana New" w:hAnsi="Angsana New"/>
          <w:sz w:val="30"/>
          <w:szCs w:val="30"/>
          <w:cs/>
        </w:rPr>
        <w:t>.</w:t>
      </w:r>
      <w:r w:rsidR="00864F00" w:rsidRPr="008755DB">
        <w:rPr>
          <w:rFonts w:ascii="Angsana New" w:hAnsi="Angsana New"/>
          <w:sz w:val="30"/>
          <w:szCs w:val="30"/>
        </w:rPr>
        <w:t>00</w:t>
      </w:r>
      <w:r w:rsidRPr="008755DB">
        <w:rPr>
          <w:rFonts w:ascii="Angsana New" w:hAnsi="Angsana New"/>
          <w:sz w:val="30"/>
          <w:szCs w:val="30"/>
          <w:cs/>
        </w:rPr>
        <w:t xml:space="preserve"> บาท อาคารและสิ่งปลูกสร้างบางส่วน</w:t>
      </w:r>
      <w:r w:rsidR="002238A2" w:rsidRPr="008755DB">
        <w:rPr>
          <w:rFonts w:ascii="Angsana New" w:hAnsi="Angsana New"/>
          <w:sz w:val="30"/>
          <w:szCs w:val="30"/>
        </w:rPr>
        <w:t xml:space="preserve"> </w:t>
      </w:r>
      <w:r w:rsidRPr="008755DB">
        <w:rPr>
          <w:rFonts w:ascii="Angsana New" w:hAnsi="Angsana New"/>
          <w:sz w:val="30"/>
          <w:szCs w:val="30"/>
          <w:cs/>
        </w:rPr>
        <w:t xml:space="preserve">มูลค่าสุทธิ </w:t>
      </w:r>
      <w:r w:rsidRPr="002058B9">
        <w:rPr>
          <w:rFonts w:ascii="Angsana New" w:hAnsi="Angsana New"/>
          <w:sz w:val="30"/>
          <w:szCs w:val="30"/>
          <w:cs/>
        </w:rPr>
        <w:t>จำนวน</w:t>
      </w:r>
      <w:r w:rsidR="00AE0A46" w:rsidRPr="002058B9">
        <w:rPr>
          <w:rFonts w:ascii="Angsana New" w:hAnsi="Angsana New"/>
          <w:color w:val="FF0000"/>
          <w:sz w:val="30"/>
          <w:szCs w:val="30"/>
        </w:rPr>
        <w:t xml:space="preserve"> </w:t>
      </w:r>
      <w:r w:rsidR="00AE0A46" w:rsidRPr="00D456E9">
        <w:rPr>
          <w:rFonts w:ascii="Angsana New" w:hAnsi="Angsana New"/>
          <w:sz w:val="30"/>
          <w:szCs w:val="30"/>
        </w:rPr>
        <w:t>164,548,109.20</w:t>
      </w:r>
      <w:r w:rsidR="00AE0A46" w:rsidRPr="002058B9">
        <w:rPr>
          <w:rFonts w:ascii="Angsana New" w:hAnsi="Angsana New"/>
          <w:sz w:val="30"/>
          <w:szCs w:val="30"/>
        </w:rPr>
        <w:t xml:space="preserve"> </w:t>
      </w:r>
      <w:r w:rsidRPr="002058B9">
        <w:rPr>
          <w:rFonts w:ascii="Angsana New" w:hAnsi="Angsana New"/>
          <w:sz w:val="30"/>
          <w:szCs w:val="30"/>
          <w:cs/>
        </w:rPr>
        <w:t>บาท</w:t>
      </w:r>
      <w:r w:rsidRPr="008755DB">
        <w:rPr>
          <w:rFonts w:ascii="Angsana New" w:hAnsi="Angsana New"/>
          <w:sz w:val="30"/>
          <w:szCs w:val="30"/>
          <w:cs/>
        </w:rPr>
        <w:t xml:space="preserve"> และ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7871BB" w:rsidRPr="00BD1CAC">
        <w:rPr>
          <w:rFonts w:ascii="Angsana New" w:hAnsi="Angsana New"/>
          <w:sz w:val="30"/>
          <w:szCs w:val="30"/>
        </w:rPr>
        <w:t>148,535,285.95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ได้จดจำนองค้ำประกันสินเชื่อจากธนาคารแห่งหนึ่ง ตามหมายเห</w:t>
      </w:r>
      <w:r w:rsidRPr="0071424B">
        <w:rPr>
          <w:rFonts w:ascii="Angsana New" w:hAnsi="Angsana New"/>
          <w:sz w:val="30"/>
          <w:szCs w:val="30"/>
          <w:cs/>
        </w:rPr>
        <w:t xml:space="preserve">ตุ </w:t>
      </w:r>
      <w:r w:rsidR="00864F00" w:rsidRPr="005A1259">
        <w:rPr>
          <w:rFonts w:ascii="Angsana New" w:hAnsi="Angsana New"/>
          <w:sz w:val="30"/>
          <w:szCs w:val="30"/>
        </w:rPr>
        <w:t>1</w:t>
      </w:r>
      <w:r w:rsidR="00077CD2" w:rsidRPr="005A1259">
        <w:rPr>
          <w:rFonts w:ascii="Angsana New" w:hAnsi="Angsana New"/>
          <w:sz w:val="30"/>
          <w:szCs w:val="30"/>
        </w:rPr>
        <w:t>6</w:t>
      </w:r>
    </w:p>
    <w:p w14:paraId="74356448" w14:textId="223683E8" w:rsidR="00816665" w:rsidRDefault="00816665" w:rsidP="00DF0D6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64F00" w:rsidRPr="00917061">
        <w:rPr>
          <w:rFonts w:ascii="Angsana New" w:hAnsi="Angsana New"/>
          <w:sz w:val="30"/>
          <w:szCs w:val="30"/>
        </w:rPr>
        <w:t>30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18392C"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864F00" w:rsidRPr="00917061">
        <w:rPr>
          <w:rFonts w:ascii="Angsana New" w:hAnsi="Angsana New"/>
          <w:sz w:val="30"/>
          <w:szCs w:val="30"/>
        </w:rPr>
        <w:t>256</w:t>
      </w:r>
      <w:r w:rsidR="0018392C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64F00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07773" w:rsidRPr="00917061">
        <w:rPr>
          <w:rFonts w:ascii="Angsana New" w:hAnsi="Angsana New"/>
          <w:sz w:val="30"/>
          <w:szCs w:val="30"/>
        </w:rPr>
        <w:t>256</w:t>
      </w:r>
      <w:r w:rsidR="0084776B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r w:rsidR="00EE1C41">
        <w:rPr>
          <w:rFonts w:ascii="Angsana New" w:hAnsi="Angsana New"/>
          <w:sz w:val="30"/>
          <w:szCs w:val="30"/>
        </w:rPr>
        <w:t>72,639.70</w:t>
      </w:r>
      <w:r w:rsidRPr="00917061">
        <w:rPr>
          <w:rFonts w:ascii="Angsana New" w:hAnsi="Angsana New"/>
          <w:sz w:val="30"/>
          <w:szCs w:val="30"/>
          <w:cs/>
        </w:rPr>
        <w:t xml:space="preserve">  บาท และ </w:t>
      </w:r>
      <w:r w:rsidR="00960A54" w:rsidRPr="004C04C8">
        <w:rPr>
          <w:rFonts w:ascii="Angsana New" w:hAnsi="Angsana New"/>
          <w:sz w:val="30"/>
          <w:szCs w:val="30"/>
        </w:rPr>
        <w:t>235,852.45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ไว้เป็นส่วนหนึ่งของ ที่ดิน อาคารและอุปกรณ์</w:t>
      </w:r>
    </w:p>
    <w:p w14:paraId="28495C5F" w14:textId="3546FB55" w:rsidR="00B83446" w:rsidRPr="00DB1E68" w:rsidRDefault="00E6478B" w:rsidP="002058B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398CDD0" w14:textId="40E5C19C" w:rsidR="00E6478B" w:rsidRPr="00816665" w:rsidRDefault="00E6478B" w:rsidP="002058B9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84776B">
        <w:rPr>
          <w:rFonts w:ascii="Angsana New" w:hAnsi="Angsana New" w:hint="cs"/>
          <w:sz w:val="30"/>
          <w:szCs w:val="30"/>
          <w:cs/>
        </w:rPr>
        <w:t>มิถุนายน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632D79">
        <w:rPr>
          <w:rFonts w:ascii="Angsana New" w:hAnsi="Angsana New"/>
          <w:sz w:val="30"/>
          <w:szCs w:val="30"/>
        </w:rPr>
        <w:t>256</w:t>
      </w:r>
      <w:r w:rsidR="0084776B">
        <w:rPr>
          <w:rFonts w:ascii="Angsana New" w:hAnsi="Angsana New"/>
          <w:sz w:val="30"/>
          <w:szCs w:val="30"/>
        </w:rPr>
        <w:t>6</w:t>
      </w:r>
      <w:r w:rsidRPr="00E6478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84776B">
        <w:rPr>
          <w:rFonts w:ascii="Angsana New" w:hAnsi="Angsana New"/>
          <w:sz w:val="30"/>
          <w:szCs w:val="30"/>
          <w:lang w:val="en-US"/>
        </w:rPr>
        <w:t>5</w:t>
      </w:r>
      <w:r w:rsidRPr="00E6478B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E6478B" w:rsidRPr="00494247" w14:paraId="3E2FE5E9" w14:textId="77777777" w:rsidTr="003351A9">
        <w:tc>
          <w:tcPr>
            <w:tcW w:w="5040" w:type="dxa"/>
          </w:tcPr>
          <w:p w14:paraId="581C72A3" w14:textId="77777777" w:rsidR="00E6478B" w:rsidRPr="00494247" w:rsidRDefault="00E6478B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666BB65" w14:textId="77777777" w:rsidR="00E6478B" w:rsidRPr="00494247" w:rsidRDefault="00E6478B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6478B" w:rsidRPr="00494247" w14:paraId="092B47EE" w14:textId="77777777" w:rsidTr="003351A9">
        <w:tc>
          <w:tcPr>
            <w:tcW w:w="5040" w:type="dxa"/>
          </w:tcPr>
          <w:p w14:paraId="4E93FBC7" w14:textId="2F894BB6" w:rsidR="00E6478B" w:rsidRPr="00494247" w:rsidRDefault="00E6478B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E2EDCDC" w14:textId="11B43FFC" w:rsidR="00E6478B" w:rsidRPr="00D044B5" w:rsidRDefault="00E6478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84776B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84776B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DB960D" w14:textId="77777777" w:rsidR="00E6478B" w:rsidRPr="00D044B5" w:rsidRDefault="00E6478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118380E" w14:textId="675C8744" w:rsidR="00E6478B" w:rsidRPr="00D044B5" w:rsidRDefault="00E6478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84776B">
              <w:rPr>
                <w:color w:val="000000"/>
                <w:sz w:val="30"/>
                <w:szCs w:val="30"/>
              </w:rPr>
              <w:t>5</w:t>
            </w:r>
          </w:p>
        </w:tc>
      </w:tr>
      <w:tr w:rsidR="00A631AA" w:rsidRPr="00494247" w14:paraId="6F91EA28" w14:textId="77777777" w:rsidTr="003351A9">
        <w:trPr>
          <w:trHeight w:val="203"/>
        </w:trPr>
        <w:tc>
          <w:tcPr>
            <w:tcW w:w="5040" w:type="dxa"/>
          </w:tcPr>
          <w:p w14:paraId="5C733CF1" w14:textId="77777777" w:rsidR="00A631AA" w:rsidRPr="00494247" w:rsidRDefault="00A631AA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4BF5CE54" w14:textId="619E5579" w:rsidR="00A631AA" w:rsidRPr="00F4526A" w:rsidRDefault="0052502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  <w:tc>
          <w:tcPr>
            <w:tcW w:w="236" w:type="dxa"/>
            <w:vAlign w:val="center"/>
          </w:tcPr>
          <w:p w14:paraId="2FF9521F" w14:textId="77777777" w:rsidR="00A631AA" w:rsidRPr="00494247" w:rsidRDefault="00A631AA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AD02E6E" w14:textId="2A6A38A9" w:rsidR="00A631AA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887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</w:tr>
      <w:tr w:rsidR="00A631AA" w:rsidRPr="00494247" w14:paraId="02826501" w14:textId="77777777" w:rsidTr="003351A9">
        <w:trPr>
          <w:trHeight w:val="203"/>
        </w:trPr>
        <w:tc>
          <w:tcPr>
            <w:tcW w:w="5040" w:type="dxa"/>
          </w:tcPr>
          <w:p w14:paraId="4BD0E336" w14:textId="77777777" w:rsidR="00A631AA" w:rsidRPr="00494247" w:rsidRDefault="00A631AA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27A97100" w14:textId="0AD467D8" w:rsidR="00A631AA" w:rsidRPr="00F4526A" w:rsidRDefault="0071424B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A60D36F" w14:textId="77777777" w:rsidR="00A631AA" w:rsidRPr="00494247" w:rsidRDefault="00A631AA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F9C1945" w14:textId="4F619C01" w:rsidR="00A631AA" w:rsidRPr="00E50A6D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405</w:t>
            </w:r>
            <w:r w:rsidR="00A631AA" w:rsidRPr="009903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  <w:r w:rsidR="00A631AA" w:rsidRPr="00990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</w:tr>
      <w:tr w:rsidR="00A631AA" w:rsidRPr="00494247" w14:paraId="5469E0B8" w14:textId="77777777" w:rsidTr="003351A9">
        <w:trPr>
          <w:trHeight w:val="181"/>
        </w:trPr>
        <w:tc>
          <w:tcPr>
            <w:tcW w:w="5040" w:type="dxa"/>
          </w:tcPr>
          <w:p w14:paraId="13D8545E" w14:textId="77777777" w:rsidR="00A631AA" w:rsidRPr="00494247" w:rsidRDefault="00A631AA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D2959E9" w14:textId="26F5E646" w:rsidR="00A631AA" w:rsidRPr="00D3269C" w:rsidRDefault="003351A9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3351A9">
              <w:rPr>
                <w:rFonts w:ascii="Angsana New" w:hAnsi="Angsana New"/>
                <w:color w:val="000000"/>
                <w:sz w:val="30"/>
                <w:szCs w:val="30"/>
              </w:rPr>
              <w:t>469,554.88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66B2F96" w14:textId="77777777" w:rsidR="00A631AA" w:rsidRPr="00494247" w:rsidRDefault="00A631AA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390D75B8" w14:textId="48A2C66A" w:rsidR="00A631AA" w:rsidRPr="00494247" w:rsidRDefault="00A631A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487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31AA" w:rsidRPr="00494247" w14:paraId="5CD04D33" w14:textId="77777777" w:rsidTr="003351A9">
        <w:trPr>
          <w:trHeight w:val="149"/>
        </w:trPr>
        <w:tc>
          <w:tcPr>
            <w:tcW w:w="5040" w:type="dxa"/>
          </w:tcPr>
          <w:p w14:paraId="7CDEDA9E" w14:textId="77777777" w:rsidR="00A631AA" w:rsidRPr="00D3269C" w:rsidRDefault="00A631AA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5CF32" w14:textId="1CDBA58B" w:rsidR="00A631AA" w:rsidRPr="00D3269C" w:rsidRDefault="006F553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5532">
              <w:rPr>
                <w:rFonts w:ascii="Angsana New" w:hAnsi="Angsana New"/>
                <w:color w:val="000000"/>
                <w:sz w:val="30"/>
                <w:szCs w:val="30"/>
              </w:rPr>
              <w:t>947,904.53</w:t>
            </w:r>
          </w:p>
        </w:tc>
        <w:tc>
          <w:tcPr>
            <w:tcW w:w="236" w:type="dxa"/>
            <w:vAlign w:val="center"/>
          </w:tcPr>
          <w:p w14:paraId="1E9A64F1" w14:textId="77777777" w:rsidR="00A631AA" w:rsidRPr="00D3269C" w:rsidRDefault="00A631AA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241F38BC" w14:textId="1FF0880B" w:rsidR="00A631AA" w:rsidRPr="00D3269C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417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  <w:r w:rsidR="00A631AA"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</w:tr>
    </w:tbl>
    <w:p w14:paraId="5EA73EF6" w14:textId="2D3DF594" w:rsidR="00A40680" w:rsidRPr="00A40680" w:rsidRDefault="00A40680" w:rsidP="002058B9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40680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74344A">
        <w:rPr>
          <w:rFonts w:ascii="Angsana New" w:hAnsi="Angsana New"/>
          <w:sz w:val="30"/>
          <w:szCs w:val="30"/>
        </w:rPr>
        <w:t>3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84776B">
        <w:rPr>
          <w:rFonts w:ascii="Angsana New" w:hAnsi="Angsana New"/>
          <w:sz w:val="30"/>
          <w:szCs w:val="30"/>
        </w:rPr>
        <w:t>6</w:t>
      </w:r>
      <w:r w:rsidRPr="00A40680">
        <w:rPr>
          <w:rFonts w:ascii="Angsana New" w:hAnsi="Angsana New"/>
          <w:sz w:val="30"/>
          <w:szCs w:val="30"/>
          <w:cs/>
        </w:rPr>
        <w:t xml:space="preserve"> เดือนสิ้นสุดวันที่ </w:t>
      </w:r>
      <w:r w:rsidR="0074344A">
        <w:rPr>
          <w:rFonts w:ascii="Angsana New" w:hAnsi="Angsana New"/>
          <w:sz w:val="30"/>
          <w:szCs w:val="30"/>
        </w:rPr>
        <w:t>30</w:t>
      </w:r>
      <w:r w:rsidRPr="00A40680">
        <w:rPr>
          <w:rFonts w:ascii="Angsana New" w:hAnsi="Angsana New"/>
          <w:sz w:val="30"/>
          <w:szCs w:val="30"/>
          <w:cs/>
        </w:rPr>
        <w:t xml:space="preserve"> </w:t>
      </w:r>
      <w:r w:rsidR="0084776B">
        <w:rPr>
          <w:rFonts w:ascii="Angsana New" w:hAnsi="Angsana New" w:hint="cs"/>
          <w:sz w:val="30"/>
          <w:szCs w:val="30"/>
          <w:cs/>
        </w:rPr>
        <w:t>มิถุนายน</w:t>
      </w:r>
      <w:r w:rsidRPr="00A40680">
        <w:rPr>
          <w:rFonts w:ascii="Angsana New" w:hAnsi="Angsana New"/>
          <w:sz w:val="30"/>
          <w:szCs w:val="30"/>
          <w:cs/>
        </w:rPr>
        <w:t xml:space="preserve"> </w:t>
      </w:r>
      <w:r w:rsidR="0074344A">
        <w:rPr>
          <w:rFonts w:ascii="Angsana New" w:hAnsi="Angsana New"/>
          <w:sz w:val="30"/>
          <w:szCs w:val="30"/>
        </w:rPr>
        <w:t>256</w:t>
      </w:r>
      <w:r w:rsidR="0084776B">
        <w:rPr>
          <w:rFonts w:ascii="Angsana New" w:hAnsi="Angsana New"/>
          <w:sz w:val="30"/>
          <w:szCs w:val="30"/>
          <w:lang w:val="en-US"/>
        </w:rPr>
        <w:t>6</w:t>
      </w:r>
      <w:r w:rsidRPr="00A40680">
        <w:rPr>
          <w:rFonts w:ascii="Angsana New" w:hAnsi="Angsana New"/>
          <w:sz w:val="30"/>
          <w:szCs w:val="30"/>
          <w:cs/>
        </w:rPr>
        <w:t xml:space="preserve"> จำนวน</w:t>
      </w:r>
      <w:r w:rsidR="001E7DE6">
        <w:rPr>
          <w:rFonts w:ascii="Angsana New" w:hAnsi="Angsana New" w:hint="cs"/>
          <w:sz w:val="30"/>
          <w:szCs w:val="30"/>
          <w:cs/>
        </w:rPr>
        <w:t xml:space="preserve"> </w:t>
      </w:r>
      <w:r w:rsidR="006F5532" w:rsidRPr="006F5532">
        <w:rPr>
          <w:rFonts w:ascii="Angsana New" w:hAnsi="Angsana New"/>
          <w:sz w:val="30"/>
          <w:szCs w:val="30"/>
        </w:rPr>
        <w:t xml:space="preserve">236,074.56 </w:t>
      </w:r>
      <w:r w:rsidRPr="00A40680">
        <w:rPr>
          <w:rFonts w:ascii="Angsana New" w:hAnsi="Angsana New"/>
          <w:sz w:val="30"/>
          <w:szCs w:val="30"/>
          <w:cs/>
        </w:rPr>
        <w:t xml:space="preserve">บาท และ </w:t>
      </w:r>
      <w:r w:rsidR="006F5532" w:rsidRPr="006F5532">
        <w:rPr>
          <w:rFonts w:ascii="Angsana New" w:hAnsi="Angsana New"/>
          <w:sz w:val="30"/>
          <w:szCs w:val="30"/>
        </w:rPr>
        <w:t>469,554.88</w:t>
      </w:r>
      <w:r w:rsidR="00865DA9">
        <w:rPr>
          <w:rFonts w:ascii="Angsana New" w:hAnsi="Angsana New"/>
          <w:sz w:val="30"/>
          <w:szCs w:val="30"/>
        </w:rPr>
        <w:t xml:space="preserve"> </w:t>
      </w:r>
      <w:r w:rsidRPr="00A40680">
        <w:rPr>
          <w:rFonts w:ascii="Angsana New" w:hAnsi="Angsana New"/>
          <w:sz w:val="30"/>
          <w:szCs w:val="30"/>
          <w:cs/>
        </w:rPr>
        <w:t xml:space="preserve">บาท  </w:t>
      </w:r>
      <w:r w:rsidRPr="00B05B06">
        <w:rPr>
          <w:rFonts w:ascii="Angsana New" w:hAnsi="Angsana New"/>
          <w:sz w:val="30"/>
          <w:szCs w:val="30"/>
          <w:cs/>
        </w:rPr>
        <w:t>ตามลำดับ (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="00632D79" w:rsidRPr="00B05B06">
        <w:rPr>
          <w:rFonts w:ascii="Angsana New" w:hAnsi="Angsana New"/>
          <w:sz w:val="30"/>
          <w:szCs w:val="30"/>
        </w:rPr>
        <w:t>30</w:t>
      </w:r>
      <w:r w:rsidRPr="00B05B06">
        <w:rPr>
          <w:rFonts w:ascii="Angsana New" w:hAnsi="Angsana New"/>
          <w:sz w:val="30"/>
          <w:szCs w:val="30"/>
          <w:cs/>
        </w:rPr>
        <w:t xml:space="preserve"> </w:t>
      </w:r>
      <w:r w:rsidR="002D290E">
        <w:rPr>
          <w:rFonts w:ascii="Angsana New" w:hAnsi="Angsana New" w:hint="cs"/>
          <w:sz w:val="30"/>
          <w:szCs w:val="30"/>
          <w:cs/>
        </w:rPr>
        <w:t>มิถุนายน</w:t>
      </w:r>
      <w:r w:rsidRPr="00B05B06">
        <w:rPr>
          <w:rFonts w:ascii="Angsana New" w:hAnsi="Angsana New"/>
          <w:sz w:val="30"/>
          <w:szCs w:val="30"/>
          <w:cs/>
        </w:rPr>
        <w:t xml:space="preserve"> </w:t>
      </w:r>
      <w:r w:rsidR="00632D79" w:rsidRPr="00B05B06">
        <w:rPr>
          <w:rFonts w:ascii="Angsana New" w:hAnsi="Angsana New"/>
          <w:sz w:val="30"/>
          <w:szCs w:val="30"/>
        </w:rPr>
        <w:t>256</w:t>
      </w:r>
      <w:r w:rsidR="0084776B">
        <w:rPr>
          <w:rFonts w:ascii="Angsana New" w:hAnsi="Angsana New"/>
          <w:sz w:val="30"/>
          <w:szCs w:val="30"/>
        </w:rPr>
        <w:t>5</w:t>
      </w:r>
      <w:r w:rsidRPr="00B05B06">
        <w:rPr>
          <w:rFonts w:ascii="Angsana New" w:hAnsi="Angsana New"/>
          <w:sz w:val="30"/>
          <w:szCs w:val="30"/>
          <w:cs/>
        </w:rPr>
        <w:t xml:space="preserve"> : จำนวน </w:t>
      </w:r>
      <w:r w:rsidR="00B11820" w:rsidRPr="00B11820">
        <w:rPr>
          <w:rFonts w:ascii="Angsana New" w:hAnsi="Angsana New"/>
          <w:sz w:val="30"/>
          <w:szCs w:val="30"/>
          <w:lang w:val="en-US"/>
        </w:rPr>
        <w:t>202,054.25</w:t>
      </w:r>
      <w:r w:rsidRPr="00B05B06">
        <w:rPr>
          <w:rFonts w:ascii="Angsana New" w:hAnsi="Angsana New"/>
          <w:sz w:val="30"/>
          <w:szCs w:val="30"/>
          <w:cs/>
        </w:rPr>
        <w:t xml:space="preserve"> บาท และ </w:t>
      </w:r>
      <w:r w:rsidR="00407B80" w:rsidRPr="00407B80">
        <w:rPr>
          <w:rFonts w:ascii="Angsana New" w:hAnsi="Angsana New"/>
          <w:sz w:val="30"/>
          <w:szCs w:val="30"/>
          <w:lang w:val="en-US"/>
        </w:rPr>
        <w:t>401,888.12</w:t>
      </w:r>
      <w:r w:rsidRPr="00B05B06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="0026241E" w:rsidRPr="00B05B06">
        <w:rPr>
          <w:rFonts w:ascii="Angsana New" w:hAnsi="Angsana New"/>
          <w:sz w:val="30"/>
          <w:szCs w:val="30"/>
        </w:rPr>
        <w:t xml:space="preserve"> </w:t>
      </w:r>
      <w:r w:rsidRPr="00B05B06">
        <w:rPr>
          <w:rFonts w:ascii="Angsana New" w:hAnsi="Angsana New"/>
          <w:sz w:val="30"/>
          <w:szCs w:val="30"/>
          <w:cs/>
        </w:rPr>
        <w:t>)</w:t>
      </w:r>
    </w:p>
    <w:p w14:paraId="443B92C8" w14:textId="5BF96403" w:rsidR="00A40680" w:rsidRPr="00DB1E68" w:rsidRDefault="008F2559" w:rsidP="002058B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C7ADD19" w14:textId="150D53E8" w:rsidR="00A40680" w:rsidRPr="00816665" w:rsidRDefault="008F2559" w:rsidP="002058B9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2C12CA">
        <w:rPr>
          <w:rFonts w:ascii="Angsana New" w:hAnsi="Angsana New" w:hint="cs"/>
          <w:sz w:val="30"/>
          <w:szCs w:val="30"/>
          <w:cs/>
        </w:rPr>
        <w:t>มิถุนายน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C114E5">
        <w:rPr>
          <w:rFonts w:ascii="Angsana New" w:hAnsi="Angsana New"/>
          <w:sz w:val="30"/>
          <w:szCs w:val="30"/>
        </w:rPr>
        <w:t>256</w:t>
      </w:r>
      <w:r w:rsidR="002C12CA">
        <w:rPr>
          <w:rFonts w:ascii="Angsana New" w:hAnsi="Angsana New"/>
          <w:sz w:val="30"/>
          <w:szCs w:val="30"/>
        </w:rPr>
        <w:t>6</w:t>
      </w:r>
      <w:r w:rsidRPr="008F255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2C12CA">
        <w:rPr>
          <w:rFonts w:ascii="Angsana New" w:hAnsi="Angsana New"/>
          <w:sz w:val="30"/>
          <w:szCs w:val="30"/>
        </w:rPr>
        <w:t>5</w:t>
      </w:r>
      <w:r w:rsidRPr="008F2559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มีรายการเปลี่ยนแปลงสินทรัพย์ไม่มีตัวตน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A40680" w:rsidRPr="00494247" w14:paraId="00B5AEB7" w14:textId="77777777" w:rsidTr="006F5532">
        <w:tc>
          <w:tcPr>
            <w:tcW w:w="5040" w:type="dxa"/>
          </w:tcPr>
          <w:p w14:paraId="5080D329" w14:textId="77777777" w:rsidR="00A40680" w:rsidRPr="00494247" w:rsidRDefault="00A40680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931A5E1" w14:textId="77777777" w:rsidR="00A40680" w:rsidRPr="00494247" w:rsidRDefault="00A40680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40680" w:rsidRPr="00494247" w14:paraId="214580EE" w14:textId="77777777" w:rsidTr="006F5532">
        <w:tc>
          <w:tcPr>
            <w:tcW w:w="5040" w:type="dxa"/>
          </w:tcPr>
          <w:p w14:paraId="54FC4D43" w14:textId="77777777" w:rsidR="00A40680" w:rsidRPr="00494247" w:rsidRDefault="00A40680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E2CF8AD" w14:textId="3D064F90" w:rsidR="00A40680" w:rsidRPr="00D044B5" w:rsidRDefault="00A40680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2C12CA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2C12CA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FB62" w14:textId="77777777" w:rsidR="00A40680" w:rsidRPr="00D044B5" w:rsidRDefault="00A40680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A54C639" w14:textId="50E0B4E2" w:rsidR="00A40680" w:rsidRPr="00D044B5" w:rsidRDefault="00A40680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2C12CA">
              <w:rPr>
                <w:color w:val="000000"/>
                <w:sz w:val="30"/>
                <w:szCs w:val="30"/>
              </w:rPr>
              <w:t>5</w:t>
            </w:r>
          </w:p>
        </w:tc>
      </w:tr>
      <w:tr w:rsidR="006B30C5" w:rsidRPr="00494247" w14:paraId="5A481EBC" w14:textId="77777777" w:rsidTr="006F5532">
        <w:trPr>
          <w:trHeight w:val="203"/>
        </w:trPr>
        <w:tc>
          <w:tcPr>
            <w:tcW w:w="5040" w:type="dxa"/>
          </w:tcPr>
          <w:p w14:paraId="026FE6A2" w14:textId="77777777" w:rsidR="006B30C5" w:rsidRPr="00494247" w:rsidRDefault="006B30C5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19EF82DC" w14:textId="3363A190" w:rsidR="006B30C5" w:rsidRPr="00F4526A" w:rsidRDefault="0052502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  <w:tc>
          <w:tcPr>
            <w:tcW w:w="236" w:type="dxa"/>
            <w:vAlign w:val="center"/>
          </w:tcPr>
          <w:p w14:paraId="147BF9A2" w14:textId="77777777" w:rsidR="006B30C5" w:rsidRPr="00494247" w:rsidRDefault="006B30C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3247FCF" w14:textId="23A023F2" w:rsidR="006B30C5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6B30C5"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  <w:r w:rsidR="006B30C5"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  <w:r w:rsidR="006B30C5" w:rsidRPr="00FD28F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6B30C5" w:rsidRPr="00494247" w14:paraId="1E90F82B" w14:textId="77777777" w:rsidTr="006F5532">
        <w:trPr>
          <w:trHeight w:val="203"/>
        </w:trPr>
        <w:tc>
          <w:tcPr>
            <w:tcW w:w="5040" w:type="dxa"/>
          </w:tcPr>
          <w:p w14:paraId="1BCFF9ED" w14:textId="77777777" w:rsidR="006B30C5" w:rsidRPr="00494247" w:rsidRDefault="006B30C5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14B3B498" w14:textId="2201DB5A" w:rsidR="006B30C5" w:rsidRPr="00F4526A" w:rsidRDefault="006F553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120,400.00</w:t>
            </w:r>
          </w:p>
        </w:tc>
        <w:tc>
          <w:tcPr>
            <w:tcW w:w="236" w:type="dxa"/>
            <w:vAlign w:val="center"/>
          </w:tcPr>
          <w:p w14:paraId="4D23E73C" w14:textId="77777777" w:rsidR="006B30C5" w:rsidRPr="00494247" w:rsidRDefault="006B30C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56AD597" w14:textId="41FDF1EE" w:rsidR="006B30C5" w:rsidRPr="00E50A6D" w:rsidRDefault="006B30C5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</w:tr>
      <w:tr w:rsidR="006B30C5" w:rsidRPr="00494247" w14:paraId="7B44CB7A" w14:textId="77777777" w:rsidTr="006F5532">
        <w:trPr>
          <w:trHeight w:val="181"/>
        </w:trPr>
        <w:tc>
          <w:tcPr>
            <w:tcW w:w="5040" w:type="dxa"/>
          </w:tcPr>
          <w:p w14:paraId="4AD8B7A5" w14:textId="20ED148F" w:rsidR="006B30C5" w:rsidRPr="00494247" w:rsidRDefault="006B30C5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70A16F2" w14:textId="4A7A0AD6" w:rsidR="006B30C5" w:rsidRPr="00D3269C" w:rsidRDefault="006F553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F5532">
              <w:rPr>
                <w:rFonts w:ascii="Angsana New" w:hAnsi="Angsana New"/>
                <w:color w:val="000000"/>
                <w:sz w:val="30"/>
                <w:szCs w:val="30"/>
              </w:rPr>
              <w:t>612,623.63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91F323B" w14:textId="77777777" w:rsidR="006B30C5" w:rsidRPr="00494247" w:rsidRDefault="006B30C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1CD6E611" w14:textId="58B2C816" w:rsidR="006B30C5" w:rsidRPr="00494247" w:rsidRDefault="006B30C5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B30C5" w:rsidRPr="00494247" w14:paraId="014DB89B" w14:textId="77777777" w:rsidTr="006F5532">
        <w:trPr>
          <w:trHeight w:val="149"/>
        </w:trPr>
        <w:tc>
          <w:tcPr>
            <w:tcW w:w="5040" w:type="dxa"/>
          </w:tcPr>
          <w:p w14:paraId="193EF518" w14:textId="77777777" w:rsidR="006B30C5" w:rsidRPr="00D3269C" w:rsidRDefault="006B30C5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D513E" w14:textId="5E52689A" w:rsidR="006B30C5" w:rsidRPr="00D3269C" w:rsidRDefault="006F553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5532">
              <w:rPr>
                <w:rFonts w:ascii="Angsana New" w:hAnsi="Angsana New"/>
                <w:color w:val="000000"/>
                <w:sz w:val="30"/>
                <w:szCs w:val="30"/>
              </w:rPr>
              <w:t>5,321,520.27</w:t>
            </w:r>
          </w:p>
        </w:tc>
        <w:tc>
          <w:tcPr>
            <w:tcW w:w="236" w:type="dxa"/>
            <w:vAlign w:val="center"/>
          </w:tcPr>
          <w:p w14:paraId="743281D9" w14:textId="77777777" w:rsidR="006B30C5" w:rsidRPr="00D3269C" w:rsidRDefault="006B30C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0AC693A" w14:textId="5DB2DDCA" w:rsidR="006B30C5" w:rsidRPr="00D3269C" w:rsidRDefault="006B30C5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</w:tr>
    </w:tbl>
    <w:p w14:paraId="7A71AB21" w14:textId="59D31DAD" w:rsidR="00A40680" w:rsidRPr="00A40680" w:rsidRDefault="00877310" w:rsidP="002058B9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77310">
        <w:rPr>
          <w:rFonts w:ascii="Angsana New" w:hAnsi="Angsana New"/>
          <w:sz w:val="30"/>
          <w:szCs w:val="30"/>
          <w:cs/>
        </w:rPr>
        <w:t xml:space="preserve">ค่าตัดจำหน่ายสำหรับงวด </w:t>
      </w:r>
      <w:r w:rsidR="00394545">
        <w:rPr>
          <w:rFonts w:ascii="Angsana New" w:hAnsi="Angsana New"/>
          <w:sz w:val="30"/>
          <w:szCs w:val="30"/>
        </w:rPr>
        <w:t>3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2C12CA">
        <w:rPr>
          <w:rFonts w:ascii="Angsana New" w:hAnsi="Angsana New"/>
          <w:sz w:val="30"/>
          <w:szCs w:val="30"/>
        </w:rPr>
        <w:t>6</w:t>
      </w:r>
      <w:r w:rsidRPr="00877310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394545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</w:t>
      </w:r>
      <w:r w:rsidR="002C12CA">
        <w:rPr>
          <w:rFonts w:ascii="Angsana New" w:hAnsi="Angsana New" w:hint="cs"/>
          <w:sz w:val="30"/>
          <w:szCs w:val="30"/>
          <w:cs/>
        </w:rPr>
        <w:t>มิถุนายน</w:t>
      </w:r>
      <w:r w:rsidRPr="00877310">
        <w:rPr>
          <w:rFonts w:ascii="Angsana New" w:hAnsi="Angsana New"/>
          <w:sz w:val="30"/>
          <w:szCs w:val="30"/>
          <w:cs/>
        </w:rPr>
        <w:t xml:space="preserve"> </w:t>
      </w:r>
      <w:r w:rsidR="00394545">
        <w:rPr>
          <w:rFonts w:ascii="Angsana New" w:hAnsi="Angsana New"/>
          <w:sz w:val="30"/>
          <w:szCs w:val="30"/>
        </w:rPr>
        <w:t>256</w:t>
      </w:r>
      <w:r w:rsidR="008A4858">
        <w:rPr>
          <w:rFonts w:ascii="Angsana New" w:hAnsi="Angsana New"/>
          <w:sz w:val="30"/>
          <w:szCs w:val="30"/>
        </w:rPr>
        <w:t>6</w:t>
      </w:r>
      <w:r w:rsidRPr="00877310">
        <w:rPr>
          <w:rFonts w:ascii="Angsana New" w:hAnsi="Angsana New"/>
          <w:sz w:val="30"/>
          <w:szCs w:val="30"/>
          <w:cs/>
        </w:rPr>
        <w:t xml:space="preserve"> จำนว</w:t>
      </w:r>
      <w:r w:rsidR="003057CA">
        <w:rPr>
          <w:rFonts w:ascii="Angsana New" w:hAnsi="Angsana New" w:hint="cs"/>
          <w:sz w:val="30"/>
          <w:szCs w:val="30"/>
          <w:cs/>
        </w:rPr>
        <w:t>น</w:t>
      </w:r>
      <w:r w:rsidRPr="00877310">
        <w:rPr>
          <w:rFonts w:ascii="Angsana New" w:hAnsi="Angsana New"/>
          <w:sz w:val="30"/>
          <w:szCs w:val="30"/>
          <w:cs/>
        </w:rPr>
        <w:t xml:space="preserve"> </w:t>
      </w:r>
      <w:r w:rsidR="006F5532" w:rsidRPr="006F5532">
        <w:rPr>
          <w:rFonts w:ascii="Angsana New" w:hAnsi="Angsana New"/>
          <w:sz w:val="30"/>
          <w:szCs w:val="30"/>
          <w:lang w:val="en-US"/>
        </w:rPr>
        <w:t>308,616.23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6F5532" w:rsidRPr="006F5532">
        <w:rPr>
          <w:rFonts w:ascii="Angsana New" w:hAnsi="Angsana New"/>
          <w:sz w:val="30"/>
          <w:szCs w:val="30"/>
        </w:rPr>
        <w:t>612,623.63</w:t>
      </w:r>
      <w:r w:rsidR="001E7DE6">
        <w:rPr>
          <w:rFonts w:ascii="Angsana New" w:hAnsi="Angsana New" w:hint="cs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ตามลำดับ</w:t>
      </w:r>
      <w:r w:rsidRPr="00877310">
        <w:rPr>
          <w:rFonts w:ascii="Angsana New" w:hAnsi="Angsana New"/>
          <w:sz w:val="30"/>
          <w:szCs w:val="30"/>
          <w:cs/>
        </w:rPr>
        <w:t xml:space="preserve"> ( </w:t>
      </w:r>
      <w:r w:rsidR="00632D79">
        <w:rPr>
          <w:rFonts w:ascii="Angsana New" w:hAnsi="Angsana New"/>
          <w:sz w:val="30"/>
          <w:szCs w:val="30"/>
        </w:rPr>
        <w:t>30</w:t>
      </w:r>
      <w:r w:rsidRPr="00877310">
        <w:rPr>
          <w:rFonts w:ascii="Angsana New" w:hAnsi="Angsana New"/>
          <w:sz w:val="30"/>
          <w:szCs w:val="30"/>
          <w:cs/>
        </w:rPr>
        <w:t xml:space="preserve"> </w:t>
      </w:r>
      <w:r w:rsidR="002C12CA">
        <w:rPr>
          <w:rFonts w:ascii="Angsana New" w:hAnsi="Angsana New" w:hint="cs"/>
          <w:sz w:val="30"/>
          <w:szCs w:val="30"/>
          <w:cs/>
        </w:rPr>
        <w:t>มิถุนายน</w:t>
      </w:r>
      <w:r w:rsidRPr="00877310">
        <w:rPr>
          <w:rFonts w:ascii="Angsana New" w:hAnsi="Angsana New"/>
          <w:sz w:val="30"/>
          <w:szCs w:val="30"/>
          <w:cs/>
        </w:rPr>
        <w:t xml:space="preserve"> </w:t>
      </w:r>
      <w:r w:rsidR="00632D79">
        <w:rPr>
          <w:rFonts w:ascii="Angsana New" w:hAnsi="Angsana New"/>
          <w:sz w:val="30"/>
          <w:szCs w:val="30"/>
        </w:rPr>
        <w:t>256</w:t>
      </w:r>
      <w:r w:rsidR="002C12CA">
        <w:rPr>
          <w:rFonts w:ascii="Angsana New" w:hAnsi="Angsana New"/>
          <w:sz w:val="30"/>
          <w:szCs w:val="30"/>
          <w:lang w:val="en-US"/>
        </w:rPr>
        <w:t>5</w:t>
      </w:r>
      <w:r w:rsidRPr="00877310">
        <w:rPr>
          <w:rFonts w:ascii="Angsana New" w:hAnsi="Angsana New"/>
          <w:sz w:val="30"/>
          <w:szCs w:val="30"/>
          <w:cs/>
        </w:rPr>
        <w:t xml:space="preserve"> : จำนวน </w:t>
      </w:r>
      <w:r w:rsidR="00FE5274" w:rsidRPr="00FE5274">
        <w:rPr>
          <w:rFonts w:ascii="Angsana New" w:hAnsi="Angsana New"/>
          <w:sz w:val="30"/>
          <w:szCs w:val="30"/>
        </w:rPr>
        <w:t>301,342.91</w:t>
      </w:r>
      <w:r w:rsidRPr="00877310">
        <w:rPr>
          <w:rFonts w:ascii="Angsana New" w:hAnsi="Angsana New"/>
          <w:sz w:val="30"/>
          <w:szCs w:val="30"/>
          <w:cs/>
        </w:rPr>
        <w:t xml:space="preserve"> บาท และ </w:t>
      </w:r>
      <w:r w:rsidR="00FE5274" w:rsidRPr="00FE5274">
        <w:rPr>
          <w:rFonts w:ascii="Angsana New" w:hAnsi="Angsana New"/>
          <w:sz w:val="30"/>
          <w:szCs w:val="30"/>
        </w:rPr>
        <w:t>598,256.15</w:t>
      </w:r>
      <w:r w:rsidRPr="00877310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28495C8E" w14:textId="11DA4DBD" w:rsidR="00E6478B" w:rsidRPr="006F5532" w:rsidRDefault="00E6478B" w:rsidP="002058B9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</w:rPr>
        <w:sectPr w:rsidR="00E6478B" w:rsidRPr="006F5532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E71" w14:textId="09C09F54" w:rsidR="00B03B3F" w:rsidRDefault="00B03B3F" w:rsidP="0079496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3E64383A" w:rsidR="001220AA" w:rsidRPr="001079F3" w:rsidRDefault="001079F3" w:rsidP="002058B9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632D79">
        <w:rPr>
          <w:rFonts w:ascii="Angsana New" w:hAnsi="Angsana New"/>
          <w:sz w:val="30"/>
          <w:szCs w:val="30"/>
        </w:rPr>
        <w:t>30</w:t>
      </w:r>
      <w:r w:rsidRPr="001079F3">
        <w:rPr>
          <w:rFonts w:ascii="Angsana New" w:hAnsi="Angsana New"/>
          <w:sz w:val="30"/>
          <w:szCs w:val="30"/>
          <w:cs/>
        </w:rPr>
        <w:t xml:space="preserve"> </w:t>
      </w:r>
      <w:r w:rsidR="005C5864">
        <w:rPr>
          <w:rFonts w:ascii="Angsana New" w:hAnsi="Angsana New" w:hint="cs"/>
          <w:sz w:val="30"/>
          <w:szCs w:val="30"/>
          <w:cs/>
        </w:rPr>
        <w:t>มิถุนายน</w:t>
      </w:r>
      <w:r w:rsidRPr="001079F3">
        <w:rPr>
          <w:rFonts w:ascii="Angsana New" w:hAnsi="Angsana New"/>
          <w:sz w:val="30"/>
          <w:szCs w:val="30"/>
          <w:cs/>
        </w:rPr>
        <w:t xml:space="preserve"> </w:t>
      </w:r>
      <w:r w:rsidR="00632D79">
        <w:rPr>
          <w:rFonts w:ascii="Angsana New" w:hAnsi="Angsana New"/>
          <w:sz w:val="30"/>
          <w:szCs w:val="30"/>
        </w:rPr>
        <w:t>256</w:t>
      </w:r>
      <w:r w:rsidR="005C5864">
        <w:rPr>
          <w:rFonts w:ascii="Angsana New" w:hAnsi="Angsana New"/>
          <w:sz w:val="30"/>
          <w:szCs w:val="30"/>
        </w:rPr>
        <w:t>6</w:t>
      </w:r>
      <w:r w:rsidRPr="001079F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5C5864">
        <w:rPr>
          <w:rFonts w:ascii="Angsana New" w:hAnsi="Angsana New"/>
          <w:sz w:val="30"/>
          <w:szCs w:val="30"/>
        </w:rPr>
        <w:t>5</w:t>
      </w:r>
      <w:r w:rsidRPr="001079F3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3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45"/>
        <w:gridCol w:w="1987"/>
      </w:tblGrid>
      <w:tr w:rsidR="00687762" w:rsidRPr="005F6C33" w14:paraId="28495E77" w14:textId="77777777" w:rsidTr="006F5532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5F6C33" w:rsidRDefault="00687762" w:rsidP="002058B9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4" w14:textId="77777777" w:rsidR="00687762" w:rsidRPr="005F6C33" w:rsidRDefault="00687762" w:rsidP="002058B9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5" w14:textId="77777777" w:rsidR="00687762" w:rsidRPr="005F6C33" w:rsidRDefault="00687762" w:rsidP="002058B9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95E76" w14:textId="77777777" w:rsidR="00687762" w:rsidRPr="005F6C33" w:rsidRDefault="00687762" w:rsidP="002058B9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28495E7C" w14:textId="77777777" w:rsidTr="006F5532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687762" w:rsidRPr="005F6C33" w:rsidRDefault="00687762" w:rsidP="002058B9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95E79" w14:textId="64DDB094" w:rsidR="00687762" w:rsidRPr="001079F3" w:rsidRDefault="00BB7E13" w:rsidP="002058B9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1079F3" w:rsidRPr="001079F3">
              <w:rPr>
                <w:sz w:val="30"/>
                <w:szCs w:val="30"/>
                <w:cs/>
              </w:rPr>
              <w:t xml:space="preserve"> </w:t>
            </w:r>
            <w:r w:rsidR="005C5864">
              <w:rPr>
                <w:rFonts w:hint="cs"/>
                <w:sz w:val="30"/>
                <w:szCs w:val="30"/>
                <w:cs/>
              </w:rPr>
              <w:t>มิถุนายน</w:t>
            </w:r>
            <w:r w:rsidR="001079F3" w:rsidRPr="001079F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5C5864">
              <w:rPr>
                <w:sz w:val="30"/>
                <w:szCs w:val="30"/>
              </w:rPr>
              <w:t>6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687762" w:rsidRPr="001079F3" w:rsidRDefault="00687762" w:rsidP="002058B9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1D2B53F3" w:rsidR="00687762" w:rsidRPr="001079F3" w:rsidRDefault="00BB7E13" w:rsidP="002058B9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1079F3" w:rsidRPr="001079F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5C5864">
              <w:rPr>
                <w:sz w:val="30"/>
                <w:szCs w:val="30"/>
              </w:rPr>
              <w:t>5</w:t>
            </w:r>
          </w:p>
        </w:tc>
      </w:tr>
      <w:tr w:rsidR="00FC5B21" w:rsidRPr="005F6C33" w14:paraId="28495E86" w14:textId="77777777" w:rsidTr="006F5532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FC5B21" w:rsidRPr="002A5498" w:rsidRDefault="00FC5B21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7" w:type="dxa"/>
            <w:shd w:val="clear" w:color="auto" w:fill="auto"/>
          </w:tcPr>
          <w:p w14:paraId="28495E83" w14:textId="4A168640" w:rsidR="00FC5B21" w:rsidRPr="00313999" w:rsidRDefault="006F5532" w:rsidP="002058B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5532">
              <w:rPr>
                <w:rFonts w:ascii="Angsana New" w:hAnsi="Angsana New"/>
                <w:sz w:val="30"/>
                <w:szCs w:val="30"/>
              </w:rPr>
              <w:t>8,340,944.45</w:t>
            </w:r>
          </w:p>
        </w:tc>
        <w:tc>
          <w:tcPr>
            <w:tcW w:w="245" w:type="dxa"/>
          </w:tcPr>
          <w:p w14:paraId="28495E84" w14:textId="77777777" w:rsidR="00FC5B21" w:rsidRPr="00D73E71" w:rsidRDefault="00FC5B21" w:rsidP="002058B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28495E85" w14:textId="0357642F" w:rsidR="00FC5B21" w:rsidRPr="00313999" w:rsidRDefault="00A85698" w:rsidP="002058B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="00FC5B21"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="00FC5B21"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="00FC5B21"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FC5B21" w:rsidRPr="005F6C33" w14:paraId="28495E90" w14:textId="77777777" w:rsidTr="006F5532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13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FC5B21" w:rsidRPr="001079F3" w:rsidRDefault="00FC5B21" w:rsidP="002058B9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2BEA670E" w:rsidR="00FC5B21" w:rsidRPr="001079F3" w:rsidRDefault="006F5532" w:rsidP="002058B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5532">
              <w:rPr>
                <w:rFonts w:ascii="Angsana New" w:hAnsi="Angsana New"/>
                <w:sz w:val="30"/>
                <w:szCs w:val="30"/>
              </w:rPr>
              <w:t>8,340,944.45</w:t>
            </w:r>
          </w:p>
        </w:tc>
        <w:tc>
          <w:tcPr>
            <w:tcW w:w="245" w:type="dxa"/>
          </w:tcPr>
          <w:p w14:paraId="28495E8E" w14:textId="77777777" w:rsidR="00FC5B21" w:rsidRPr="001079F3" w:rsidRDefault="00FC5B21" w:rsidP="002058B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F" w14:textId="7130997F" w:rsidR="00FC5B21" w:rsidRPr="005134DF" w:rsidRDefault="00A85698" w:rsidP="002058B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5698">
              <w:rPr>
                <w:rFonts w:ascii="Angsana New" w:hAnsi="Angsana New"/>
                <w:sz w:val="30"/>
                <w:szCs w:val="30"/>
              </w:rPr>
              <w:t>7</w:t>
            </w:r>
            <w:r w:rsidR="00FC5B21"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692</w:t>
            </w:r>
            <w:r w:rsidR="00FC5B21" w:rsidRPr="005134DF">
              <w:rPr>
                <w:rFonts w:ascii="Angsana New" w:hAnsi="Angsana New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sz w:val="30"/>
                <w:szCs w:val="30"/>
              </w:rPr>
              <w:t>196</w:t>
            </w:r>
            <w:r w:rsidR="00FC5B21" w:rsidRPr="005134D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</w:tbl>
    <w:p w14:paraId="28495EC7" w14:textId="18986C3A" w:rsidR="00313999" w:rsidRDefault="00D5168C" w:rsidP="002058B9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>ค่าใช้จ่าย(รายได้)ภาษีเงินได้</w:t>
      </w:r>
      <w:r w:rsidR="005A1259">
        <w:rPr>
          <w:rFonts w:ascii="Angsana New" w:hAnsi="Angsana New" w:hint="cs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3A31D9">
        <w:rPr>
          <w:rFonts w:ascii="Angsana New" w:hAnsi="Angsana New"/>
          <w:sz w:val="30"/>
          <w:szCs w:val="30"/>
        </w:rPr>
        <w:t>3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5C5864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D5168C">
        <w:rPr>
          <w:rFonts w:ascii="Angsana New" w:hAnsi="Angsana New"/>
          <w:sz w:val="30"/>
          <w:szCs w:val="30"/>
        </w:rPr>
        <w:t xml:space="preserve">30 </w:t>
      </w:r>
      <w:r w:rsidR="005C5864">
        <w:rPr>
          <w:rFonts w:ascii="Angsana New" w:hAnsi="Angsana New" w:hint="cs"/>
          <w:sz w:val="30"/>
          <w:szCs w:val="30"/>
          <w:cs/>
        </w:rPr>
        <w:t>มิถุนายน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 w:rsidR="005C5864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5C5864">
        <w:rPr>
          <w:rFonts w:ascii="Angsana New" w:hAnsi="Angsana New"/>
          <w:sz w:val="30"/>
          <w:szCs w:val="30"/>
        </w:rPr>
        <w:t>5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620"/>
        <w:gridCol w:w="1620"/>
        <w:gridCol w:w="1620"/>
        <w:gridCol w:w="1620"/>
      </w:tblGrid>
      <w:tr w:rsidR="005D6107" w:rsidRPr="00494247" w14:paraId="028ADD0D" w14:textId="77777777" w:rsidTr="005A1259">
        <w:tc>
          <w:tcPr>
            <w:tcW w:w="3870" w:type="dxa"/>
          </w:tcPr>
          <w:p w14:paraId="455E05AD" w14:textId="77777777" w:rsidR="005D6107" w:rsidRPr="00494247" w:rsidRDefault="005D6107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430C9703" w14:textId="77777777" w:rsidR="005D6107" w:rsidRPr="00C8007D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550A2DC6" w14:textId="735E1D6A" w:rsidR="005D6107" w:rsidRPr="00C8007D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4646AC" w:rsidRPr="00494247" w14:paraId="757C59FA" w14:textId="77777777" w:rsidTr="005A1259">
        <w:tc>
          <w:tcPr>
            <w:tcW w:w="3870" w:type="dxa"/>
          </w:tcPr>
          <w:p w14:paraId="7A27699F" w14:textId="77777777" w:rsidR="004646AC" w:rsidRPr="00494247" w:rsidRDefault="004646AC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14:paraId="477D6BED" w14:textId="5B1C92F2" w:rsidR="004646AC" w:rsidRPr="005352F0" w:rsidRDefault="004646AC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5C5864"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</w:tcPr>
          <w:p w14:paraId="37593CC0" w14:textId="77308353" w:rsidR="004646AC" w:rsidRPr="005352F0" w:rsidRDefault="004646AC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5C5864">
              <w:rPr>
                <w:color w:val="000000"/>
                <w:sz w:val="30"/>
                <w:szCs w:val="30"/>
              </w:rPr>
              <w:t>6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C5864" w:rsidRPr="00494247" w14:paraId="06DFC645" w14:textId="77777777" w:rsidTr="005A1259">
        <w:tc>
          <w:tcPr>
            <w:tcW w:w="3870" w:type="dxa"/>
          </w:tcPr>
          <w:p w14:paraId="161B26C3" w14:textId="77777777" w:rsidR="005C5864" w:rsidRPr="00494247" w:rsidRDefault="005C5864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AAABE5D" w14:textId="239F5999" w:rsidR="005C5864" w:rsidRPr="005C5864" w:rsidRDefault="005C5864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BB7F991" w14:textId="17A1351D" w:rsidR="005C5864" w:rsidRPr="005352F0" w:rsidRDefault="005C5864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73D4FA0" w14:textId="0DB7F912" w:rsidR="005C5864" w:rsidRPr="005C5864" w:rsidRDefault="005C5864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FA2E2B3" w14:textId="6C9C9AFA" w:rsidR="005C5864" w:rsidRPr="005352F0" w:rsidRDefault="005C5864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 w:rsidR="001D16E9">
              <w:rPr>
                <w:sz w:val="30"/>
                <w:szCs w:val="30"/>
              </w:rPr>
              <w:t>5</w:t>
            </w:r>
          </w:p>
        </w:tc>
      </w:tr>
      <w:tr w:rsidR="004646AC" w:rsidRPr="00494247" w14:paraId="5D260985" w14:textId="77777777" w:rsidTr="005A1259">
        <w:trPr>
          <w:trHeight w:val="203"/>
        </w:trPr>
        <w:tc>
          <w:tcPr>
            <w:tcW w:w="3870" w:type="dxa"/>
            <w:vAlign w:val="center"/>
          </w:tcPr>
          <w:p w14:paraId="51C6055B" w14:textId="6DEA6575" w:rsidR="004646AC" w:rsidRPr="00494247" w:rsidRDefault="004646AC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20" w:type="dxa"/>
          </w:tcPr>
          <w:p w14:paraId="34C8480E" w14:textId="77777777" w:rsidR="004646AC" w:rsidRPr="00FA709A" w:rsidRDefault="004646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2BC240FD" w14:textId="77777777" w:rsidR="004646AC" w:rsidRPr="00494247" w:rsidRDefault="004646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9F1E9B2" w14:textId="77777777" w:rsidR="004646AC" w:rsidRPr="00494247" w:rsidRDefault="004646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149F418" w14:textId="77777777" w:rsidR="004646AC" w:rsidRPr="00494247" w:rsidRDefault="004646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646AC" w:rsidRPr="00CF1B56" w14:paraId="2DC13991" w14:textId="77777777" w:rsidTr="005A1259">
        <w:trPr>
          <w:trHeight w:val="203"/>
        </w:trPr>
        <w:tc>
          <w:tcPr>
            <w:tcW w:w="3870" w:type="dxa"/>
            <w:vAlign w:val="center"/>
          </w:tcPr>
          <w:p w14:paraId="17481420" w14:textId="47AED343" w:rsidR="004646AC" w:rsidRPr="00556F4A" w:rsidRDefault="004646AC" w:rsidP="002058B9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20" w:type="dxa"/>
            <w:shd w:val="clear" w:color="auto" w:fill="auto"/>
          </w:tcPr>
          <w:p w14:paraId="4338DD2D" w14:textId="1D630E40" w:rsidR="004646AC" w:rsidRPr="00FA709A" w:rsidRDefault="00106FD9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FD9">
              <w:rPr>
                <w:rFonts w:ascii="Angsana New" w:hAnsi="Angsana New"/>
                <w:color w:val="000000"/>
                <w:sz w:val="30"/>
                <w:szCs w:val="30"/>
              </w:rPr>
              <w:t>5,376,755.32</w:t>
            </w:r>
          </w:p>
        </w:tc>
        <w:tc>
          <w:tcPr>
            <w:tcW w:w="1620" w:type="dxa"/>
            <w:shd w:val="clear" w:color="auto" w:fill="auto"/>
          </w:tcPr>
          <w:p w14:paraId="7F8DE03C" w14:textId="42D48E9F" w:rsidR="004646AC" w:rsidRPr="00494247" w:rsidRDefault="00514DBC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4DBC">
              <w:rPr>
                <w:rFonts w:ascii="Angsana New" w:hAnsi="Angsana New"/>
                <w:color w:val="000000"/>
                <w:sz w:val="30"/>
                <w:szCs w:val="30"/>
              </w:rPr>
              <w:t>(1,025,716.00)</w:t>
            </w:r>
          </w:p>
        </w:tc>
        <w:tc>
          <w:tcPr>
            <w:tcW w:w="1620" w:type="dxa"/>
            <w:shd w:val="clear" w:color="auto" w:fill="auto"/>
          </w:tcPr>
          <w:p w14:paraId="3B12B148" w14:textId="10F55FFF" w:rsidR="004646AC" w:rsidRPr="008F126F" w:rsidRDefault="00106FD9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FD9">
              <w:rPr>
                <w:rFonts w:ascii="Angsana New" w:hAnsi="Angsana New"/>
                <w:color w:val="000000"/>
                <w:sz w:val="30"/>
                <w:szCs w:val="30"/>
              </w:rPr>
              <w:t>8,184,074.16</w:t>
            </w:r>
          </w:p>
        </w:tc>
        <w:tc>
          <w:tcPr>
            <w:tcW w:w="1620" w:type="dxa"/>
          </w:tcPr>
          <w:p w14:paraId="312D3118" w14:textId="0BE17E73" w:rsidR="004646AC" w:rsidRPr="008F126F" w:rsidRDefault="00514DBC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4DBC">
              <w:rPr>
                <w:rFonts w:ascii="Angsana New" w:hAnsi="Angsana New"/>
                <w:color w:val="000000"/>
                <w:sz w:val="30"/>
                <w:szCs w:val="30"/>
              </w:rPr>
              <w:t>2,423,589.60</w:t>
            </w:r>
          </w:p>
        </w:tc>
      </w:tr>
      <w:tr w:rsidR="004646AC" w:rsidRPr="00494247" w14:paraId="028D0032" w14:textId="77777777" w:rsidTr="005A1259">
        <w:trPr>
          <w:trHeight w:val="203"/>
        </w:trPr>
        <w:tc>
          <w:tcPr>
            <w:tcW w:w="3870" w:type="dxa"/>
            <w:vAlign w:val="center"/>
          </w:tcPr>
          <w:p w14:paraId="17F7B339" w14:textId="6B5AAD08" w:rsidR="004646AC" w:rsidRPr="00D5168C" w:rsidRDefault="004646AC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shd w:val="clear" w:color="auto" w:fill="auto"/>
          </w:tcPr>
          <w:p w14:paraId="14A35BAA" w14:textId="77777777" w:rsidR="004646AC" w:rsidRPr="00FA709A" w:rsidRDefault="004646AC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7AEA8F9" w14:textId="77777777" w:rsidR="004646AC" w:rsidRPr="00556F4A" w:rsidRDefault="004646AC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45215C5" w14:textId="77777777" w:rsidR="004646AC" w:rsidRPr="008F126F" w:rsidRDefault="004646AC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B7282B" w14:textId="77777777" w:rsidR="004646AC" w:rsidRPr="008F126F" w:rsidRDefault="004646AC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646AC" w:rsidRPr="00494247" w14:paraId="0C185394" w14:textId="77777777" w:rsidTr="005A1259">
        <w:trPr>
          <w:trHeight w:val="203"/>
        </w:trPr>
        <w:tc>
          <w:tcPr>
            <w:tcW w:w="3870" w:type="dxa"/>
            <w:vAlign w:val="bottom"/>
          </w:tcPr>
          <w:p w14:paraId="17018767" w14:textId="46744718" w:rsidR="004646AC" w:rsidRPr="00746AF3" w:rsidRDefault="004646AC" w:rsidP="002058B9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B428A6" w14:textId="54F37B0A" w:rsidR="006F5532" w:rsidRPr="00FA709A" w:rsidRDefault="00A67D28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(593,418.38)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C8B254" w14:textId="35073F83" w:rsidR="00CF1B56" w:rsidRPr="00556F4A" w:rsidRDefault="00CF1B56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1B56">
              <w:rPr>
                <w:rFonts w:ascii="Angsana New" w:hAnsi="Angsana New"/>
                <w:color w:val="000000"/>
                <w:sz w:val="30"/>
                <w:szCs w:val="30"/>
              </w:rPr>
              <w:t>(316,437.23)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0A05D3" w14:textId="1B5FF3D4" w:rsidR="004646AC" w:rsidRPr="008F126F" w:rsidRDefault="006F5532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5532">
              <w:rPr>
                <w:rFonts w:ascii="Angsana New" w:hAnsi="Angsana New"/>
                <w:color w:val="000000"/>
                <w:sz w:val="30"/>
                <w:szCs w:val="30"/>
              </w:rPr>
              <w:t>(648,747.62)</w:t>
            </w:r>
          </w:p>
        </w:tc>
        <w:tc>
          <w:tcPr>
            <w:tcW w:w="1620" w:type="dxa"/>
            <w:vAlign w:val="bottom"/>
          </w:tcPr>
          <w:p w14:paraId="7F0208CB" w14:textId="6118C042" w:rsidR="004646AC" w:rsidRPr="008F126F" w:rsidRDefault="00514DBC" w:rsidP="002058B9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4DBC">
              <w:rPr>
                <w:rFonts w:ascii="Angsana New" w:hAnsi="Angsana New"/>
                <w:color w:val="000000"/>
                <w:sz w:val="30"/>
                <w:szCs w:val="30"/>
              </w:rPr>
              <w:t>(367,181.04)</w:t>
            </w:r>
          </w:p>
        </w:tc>
      </w:tr>
      <w:tr w:rsidR="004646AC" w:rsidRPr="00494247" w14:paraId="6CCC43A0" w14:textId="77777777" w:rsidTr="005A1259">
        <w:trPr>
          <w:trHeight w:val="203"/>
        </w:trPr>
        <w:tc>
          <w:tcPr>
            <w:tcW w:w="3870" w:type="dxa"/>
            <w:vAlign w:val="center"/>
          </w:tcPr>
          <w:p w14:paraId="46C6E7A7" w14:textId="05CB4577" w:rsidR="004646AC" w:rsidRPr="00092D10" w:rsidRDefault="004646AC" w:rsidP="002058B9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620" w:type="dxa"/>
            <w:shd w:val="clear" w:color="auto" w:fill="auto"/>
          </w:tcPr>
          <w:p w14:paraId="2C714709" w14:textId="77777777" w:rsidR="004646AC" w:rsidRDefault="004646AC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7B1CB5B" w14:textId="60EC63CD" w:rsidR="00CE0732" w:rsidRPr="00FA709A" w:rsidRDefault="00106FD9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6FD9">
              <w:rPr>
                <w:rFonts w:ascii="Angsana New" w:hAnsi="Angsana New"/>
                <w:color w:val="000000"/>
                <w:sz w:val="30"/>
                <w:szCs w:val="30"/>
              </w:rPr>
              <w:t>4,783,336.94</w:t>
            </w:r>
          </w:p>
        </w:tc>
        <w:tc>
          <w:tcPr>
            <w:tcW w:w="1620" w:type="dxa"/>
            <w:shd w:val="clear" w:color="auto" w:fill="auto"/>
          </w:tcPr>
          <w:p w14:paraId="06C05109" w14:textId="77777777" w:rsidR="004646AC" w:rsidRDefault="004646AC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D7C29" w14:textId="325EED30" w:rsidR="00CE0732" w:rsidRPr="00494247" w:rsidRDefault="00CF1B56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1B56">
              <w:rPr>
                <w:rFonts w:ascii="Angsana New" w:hAnsi="Angsana New"/>
                <w:color w:val="000000"/>
                <w:sz w:val="30"/>
                <w:szCs w:val="30"/>
              </w:rPr>
              <w:t>(1,342,153.23)</w:t>
            </w:r>
          </w:p>
        </w:tc>
        <w:tc>
          <w:tcPr>
            <w:tcW w:w="1620" w:type="dxa"/>
            <w:shd w:val="clear" w:color="auto" w:fill="auto"/>
          </w:tcPr>
          <w:p w14:paraId="3A2F24B6" w14:textId="77777777" w:rsidR="004646AC" w:rsidRDefault="004646AC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1E41D7A0" w:rsidR="00CE0732" w:rsidRPr="008F126F" w:rsidRDefault="00106FD9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FD9">
              <w:rPr>
                <w:rFonts w:ascii="Angsana New" w:hAnsi="Angsana New"/>
                <w:color w:val="000000"/>
                <w:sz w:val="30"/>
                <w:szCs w:val="30"/>
              </w:rPr>
              <w:t>7,535,326.54</w:t>
            </w:r>
          </w:p>
        </w:tc>
        <w:tc>
          <w:tcPr>
            <w:tcW w:w="1620" w:type="dxa"/>
            <w:shd w:val="clear" w:color="auto" w:fill="auto"/>
          </w:tcPr>
          <w:p w14:paraId="42C89446" w14:textId="77777777" w:rsidR="004646AC" w:rsidRDefault="004646AC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76DB69" w14:textId="5A1B9136" w:rsidR="00CE0732" w:rsidRPr="008F126F" w:rsidRDefault="00CF1B56" w:rsidP="00205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1B56">
              <w:rPr>
                <w:rFonts w:ascii="Angsana New" w:hAnsi="Angsana New"/>
                <w:color w:val="000000"/>
                <w:sz w:val="30"/>
                <w:szCs w:val="30"/>
              </w:rPr>
              <w:t>2,056,408.56</w:t>
            </w:r>
          </w:p>
        </w:tc>
      </w:tr>
    </w:tbl>
    <w:p w14:paraId="2E04F518" w14:textId="2E4D829B" w:rsidR="0052736D" w:rsidRDefault="0052736D" w:rsidP="002058B9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736D">
        <w:rPr>
          <w:rFonts w:ascii="Angsana New" w:hAnsi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</w:t>
      </w:r>
      <w:r w:rsidR="005A1259">
        <w:rPr>
          <w:rFonts w:ascii="Angsana New" w:hAnsi="Angsana New" w:hint="cs"/>
          <w:sz w:val="30"/>
          <w:szCs w:val="30"/>
          <w:cs/>
        </w:rPr>
        <w:t xml:space="preserve"> </w:t>
      </w:r>
      <w:r w:rsidRPr="0052736D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BB7E13">
        <w:rPr>
          <w:rFonts w:ascii="Angsana New" w:hAnsi="Angsana New"/>
          <w:sz w:val="30"/>
          <w:szCs w:val="30"/>
        </w:rPr>
        <w:t>3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1D16E9">
        <w:rPr>
          <w:rFonts w:ascii="Angsana New" w:hAnsi="Angsana New"/>
          <w:sz w:val="30"/>
          <w:szCs w:val="30"/>
        </w:rPr>
        <w:t>6</w:t>
      </w:r>
      <w:r w:rsidRPr="0052736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A1034">
        <w:rPr>
          <w:rFonts w:ascii="Angsana New" w:hAnsi="Angsana New"/>
          <w:sz w:val="30"/>
          <w:szCs w:val="30"/>
        </w:rPr>
        <w:t>30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1D16E9">
        <w:rPr>
          <w:rFonts w:ascii="Angsana New" w:hAnsi="Angsana New" w:hint="cs"/>
          <w:sz w:val="30"/>
          <w:szCs w:val="30"/>
          <w:cs/>
        </w:rPr>
        <w:t>มิถุนายน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FF7369">
        <w:rPr>
          <w:rFonts w:ascii="Angsana New" w:hAnsi="Angsana New"/>
          <w:sz w:val="30"/>
          <w:szCs w:val="30"/>
        </w:rPr>
        <w:t>256</w:t>
      </w:r>
      <w:r w:rsidR="001D16E9">
        <w:rPr>
          <w:rFonts w:ascii="Angsana New" w:hAnsi="Angsana New"/>
          <w:sz w:val="30"/>
          <w:szCs w:val="30"/>
        </w:rPr>
        <w:t>6</w:t>
      </w:r>
      <w:r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CE0732">
        <w:rPr>
          <w:rFonts w:ascii="Angsana New" w:hAnsi="Angsana New"/>
          <w:sz w:val="30"/>
          <w:szCs w:val="30"/>
        </w:rPr>
        <w:t>5</w:t>
      </w:r>
      <w:r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1011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92"/>
        <w:gridCol w:w="1656"/>
        <w:gridCol w:w="1656"/>
        <w:gridCol w:w="1656"/>
        <w:gridCol w:w="1656"/>
      </w:tblGrid>
      <w:tr w:rsidR="005D6107" w:rsidRPr="00494247" w14:paraId="2ED0FDFA" w14:textId="77777777" w:rsidTr="005A1259">
        <w:tc>
          <w:tcPr>
            <w:tcW w:w="3492" w:type="dxa"/>
          </w:tcPr>
          <w:p w14:paraId="41266096" w14:textId="77777777" w:rsidR="005D6107" w:rsidRPr="00494247" w:rsidRDefault="005D6107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8542C9C" w14:textId="77777777" w:rsidR="005D6107" w:rsidRPr="00FF7369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405FDF" w14:textId="77777777" w:rsidR="005D6107" w:rsidRPr="00FF7369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AAC9F3" w14:textId="77777777" w:rsidR="005D6107" w:rsidRPr="00FF7369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312443F" w14:textId="369DBCC4" w:rsidR="005D6107" w:rsidRPr="00FF7369" w:rsidRDefault="005D6107" w:rsidP="002058B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5D6107" w:rsidRPr="00494247" w14:paraId="0BAE712D" w14:textId="77777777" w:rsidTr="005A1259">
        <w:tc>
          <w:tcPr>
            <w:tcW w:w="3492" w:type="dxa"/>
          </w:tcPr>
          <w:p w14:paraId="09658F01" w14:textId="77777777" w:rsidR="005D6107" w:rsidRPr="00494247" w:rsidRDefault="005D6107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646699E1" w14:textId="6DBE842E" w:rsidR="005D6107" w:rsidRPr="00FF7369" w:rsidRDefault="005D6107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E0732"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1FB20675" w14:textId="2EDECDB6" w:rsidR="005D6107" w:rsidRPr="00FF7369" w:rsidRDefault="005D6107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E0732">
              <w:rPr>
                <w:color w:val="000000"/>
                <w:sz w:val="30"/>
                <w:szCs w:val="30"/>
              </w:rPr>
              <w:t>6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CE0732" w:rsidRPr="00494247" w14:paraId="23E69564" w14:textId="77777777" w:rsidTr="005A1259">
        <w:tc>
          <w:tcPr>
            <w:tcW w:w="3492" w:type="dxa"/>
          </w:tcPr>
          <w:p w14:paraId="319FE514" w14:textId="77777777" w:rsidR="00CE0732" w:rsidRPr="00494247" w:rsidRDefault="00CE0732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5E24095B" w14:textId="2EE9C897" w:rsidR="00CE0732" w:rsidRPr="00FF7369" w:rsidRDefault="00CE0732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</w:tcPr>
          <w:p w14:paraId="1DFB482B" w14:textId="5F23B1F1" w:rsidR="00CE0732" w:rsidRPr="00FF7369" w:rsidRDefault="00CE0732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56" w:type="dxa"/>
          </w:tcPr>
          <w:p w14:paraId="1269020E" w14:textId="5DBDF0ED" w:rsidR="00CE0732" w:rsidRPr="00FF7369" w:rsidRDefault="00CE0732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</w:tcPr>
          <w:p w14:paraId="1AC57357" w14:textId="128DCC10" w:rsidR="00CE0732" w:rsidRPr="00FF7369" w:rsidRDefault="00CE0732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5352F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5352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5D6107" w:rsidRPr="00494247" w14:paraId="66577B7C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5FFDED6D" w14:textId="4A9BA688" w:rsidR="005D6107" w:rsidRPr="00494247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656" w:type="dxa"/>
            <w:shd w:val="clear" w:color="auto" w:fill="auto"/>
          </w:tcPr>
          <w:p w14:paraId="2B8A4F1B" w14:textId="6EFC6419" w:rsidR="005D6107" w:rsidRPr="00494247" w:rsidRDefault="00AE0A4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0A46">
              <w:rPr>
                <w:rFonts w:ascii="Angsana New" w:hAnsi="Angsana New"/>
                <w:color w:val="000000"/>
                <w:sz w:val="30"/>
                <w:szCs w:val="30"/>
              </w:rPr>
              <w:t>24,042,190.31</w:t>
            </w:r>
          </w:p>
        </w:tc>
        <w:tc>
          <w:tcPr>
            <w:tcW w:w="1656" w:type="dxa"/>
            <w:shd w:val="clear" w:color="auto" w:fill="auto"/>
          </w:tcPr>
          <w:p w14:paraId="2EECED15" w14:textId="6F5F5F7B" w:rsidR="005D6107" w:rsidRPr="00494247" w:rsidRDefault="00A3482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4826">
              <w:rPr>
                <w:rFonts w:ascii="Angsana New" w:hAnsi="Angsana New"/>
                <w:color w:val="000000"/>
                <w:sz w:val="30"/>
                <w:szCs w:val="30"/>
              </w:rPr>
              <w:t>5,960,656.54</w:t>
            </w:r>
          </w:p>
        </w:tc>
        <w:tc>
          <w:tcPr>
            <w:tcW w:w="1656" w:type="dxa"/>
            <w:shd w:val="clear" w:color="auto" w:fill="auto"/>
          </w:tcPr>
          <w:p w14:paraId="634F21B7" w14:textId="7B882199" w:rsidR="005D6107" w:rsidRPr="007B08B9" w:rsidRDefault="00AE0A4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0A46">
              <w:rPr>
                <w:rFonts w:ascii="Angsana New" w:hAnsi="Angsana New"/>
                <w:color w:val="000000"/>
                <w:sz w:val="30"/>
                <w:szCs w:val="30"/>
              </w:rPr>
              <w:t>37,758,443.31</w:t>
            </w:r>
          </w:p>
        </w:tc>
        <w:tc>
          <w:tcPr>
            <w:tcW w:w="1656" w:type="dxa"/>
          </w:tcPr>
          <w:p w14:paraId="7A2E8955" w14:textId="62DE22E6" w:rsidR="005D6107" w:rsidRPr="008A1034" w:rsidRDefault="00A3482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4826">
              <w:rPr>
                <w:rFonts w:ascii="Angsana New" w:hAnsi="Angsana New"/>
                <w:color w:val="000000"/>
                <w:sz w:val="30"/>
                <w:szCs w:val="30"/>
              </w:rPr>
              <w:t>23,093,317.17</w:t>
            </w:r>
          </w:p>
        </w:tc>
      </w:tr>
      <w:tr w:rsidR="005D6107" w:rsidRPr="00494247" w14:paraId="348AECE4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45293CC2" w14:textId="395C0B15" w:rsidR="005D6107" w:rsidRPr="00556F4A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656" w:type="dxa"/>
            <w:shd w:val="clear" w:color="auto" w:fill="auto"/>
          </w:tcPr>
          <w:p w14:paraId="5A0CA9DA" w14:textId="3E3D5F97" w:rsidR="005D6107" w:rsidRPr="00B46094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  <w:shd w:val="clear" w:color="auto" w:fill="auto"/>
          </w:tcPr>
          <w:p w14:paraId="643E3C92" w14:textId="15932CC2" w:rsidR="005D6107" w:rsidRPr="008A1034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03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  <w:shd w:val="clear" w:color="auto" w:fill="auto"/>
          </w:tcPr>
          <w:p w14:paraId="0E3D019D" w14:textId="724F722D" w:rsidR="005D6107" w:rsidRPr="00B46094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460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656" w:type="dxa"/>
          </w:tcPr>
          <w:p w14:paraId="5042FA58" w14:textId="0F741BA3" w:rsidR="005D6107" w:rsidRPr="008A1034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5D6107" w:rsidRPr="00494247" w14:paraId="0A9C170A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50AEC862" w14:textId="2B403C82" w:rsidR="005D6107" w:rsidRPr="00D5168C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656" w:type="dxa"/>
            <w:shd w:val="clear" w:color="auto" w:fill="auto"/>
          </w:tcPr>
          <w:p w14:paraId="5C4A4479" w14:textId="65408BBA" w:rsidR="005D6107" w:rsidRPr="0024362F" w:rsidRDefault="00AE0A4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0A46">
              <w:rPr>
                <w:rFonts w:ascii="Angsana New" w:hAnsi="Angsana New"/>
                <w:color w:val="000000"/>
                <w:sz w:val="30"/>
                <w:szCs w:val="30"/>
              </w:rPr>
              <w:t>4,808,438.06</w:t>
            </w:r>
          </w:p>
        </w:tc>
        <w:tc>
          <w:tcPr>
            <w:tcW w:w="1656" w:type="dxa"/>
            <w:shd w:val="clear" w:color="auto" w:fill="auto"/>
          </w:tcPr>
          <w:p w14:paraId="14C1DBD4" w14:textId="24D2C1D3" w:rsidR="005D6107" w:rsidRPr="00556F4A" w:rsidRDefault="00A3482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4826">
              <w:rPr>
                <w:rFonts w:ascii="Angsana New" w:hAnsi="Angsana New"/>
                <w:color w:val="000000"/>
                <w:sz w:val="30"/>
                <w:szCs w:val="30"/>
              </w:rPr>
              <w:t>1,192,131.31</w:t>
            </w:r>
          </w:p>
        </w:tc>
        <w:tc>
          <w:tcPr>
            <w:tcW w:w="1656" w:type="dxa"/>
            <w:shd w:val="clear" w:color="auto" w:fill="auto"/>
          </w:tcPr>
          <w:p w14:paraId="6500D2AD" w14:textId="3EA41CD4" w:rsidR="005D6107" w:rsidRPr="00A67D28" w:rsidRDefault="00A85698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AE0A46" w:rsidRPr="00AE0A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551</w:t>
            </w:r>
            <w:r w:rsidR="00AE0A46" w:rsidRPr="00AE0A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688</w:t>
            </w:r>
            <w:r w:rsidR="00AE0A46" w:rsidRPr="00AE0A4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656" w:type="dxa"/>
          </w:tcPr>
          <w:p w14:paraId="518C3362" w14:textId="18B2DA4F" w:rsidR="005D6107" w:rsidRPr="008F126F" w:rsidRDefault="00A3482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4826">
              <w:rPr>
                <w:rFonts w:ascii="Angsana New" w:hAnsi="Angsana New"/>
                <w:color w:val="000000"/>
                <w:sz w:val="30"/>
                <w:szCs w:val="30"/>
              </w:rPr>
              <w:t>4,618,663.43</w:t>
            </w:r>
          </w:p>
        </w:tc>
      </w:tr>
      <w:tr w:rsidR="005D6107" w:rsidRPr="00494247" w14:paraId="771F4144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32F4C792" w14:textId="0F222B6B" w:rsidR="005D6107" w:rsidRPr="00D55E94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656" w:type="dxa"/>
            <w:shd w:val="clear" w:color="auto" w:fill="auto"/>
          </w:tcPr>
          <w:p w14:paraId="7398EAD3" w14:textId="77777777" w:rsidR="005D6107" w:rsidRPr="0024362F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8E4F514" w14:textId="77777777" w:rsidR="005D6107" w:rsidRPr="00556F4A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BB65812" w14:textId="77777777" w:rsidR="005D6107" w:rsidRPr="008F126F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CE4AFB" w14:textId="77777777" w:rsidR="005D6107" w:rsidRPr="008F126F" w:rsidRDefault="005D6107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6107" w:rsidRPr="00494247" w14:paraId="21C53F2C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0CCB99C7" w14:textId="553FFDD3" w:rsidR="005D6107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656" w:type="dxa"/>
            <w:shd w:val="clear" w:color="auto" w:fill="auto"/>
          </w:tcPr>
          <w:p w14:paraId="79D7149F" w14:textId="0B63D299" w:rsidR="005D6107" w:rsidRPr="0024362F" w:rsidRDefault="00A67D28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A1155" w:rsidRPr="007A1155">
              <w:rPr>
                <w:rFonts w:ascii="Angsana New" w:hAnsi="Angsana New"/>
                <w:color w:val="000000"/>
                <w:sz w:val="30"/>
                <w:szCs w:val="30"/>
              </w:rPr>
              <w:t>25,101.12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DE91784" w14:textId="45FE786B" w:rsidR="005D6107" w:rsidRPr="00556F4A" w:rsidRDefault="00A34826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4826">
              <w:rPr>
                <w:rFonts w:ascii="Angsana New" w:hAnsi="Angsana New"/>
                <w:color w:val="000000"/>
                <w:sz w:val="30"/>
                <w:szCs w:val="30"/>
              </w:rPr>
              <w:t>(2,534,284.54)</w:t>
            </w:r>
          </w:p>
        </w:tc>
        <w:tc>
          <w:tcPr>
            <w:tcW w:w="1656" w:type="dxa"/>
            <w:shd w:val="clear" w:color="auto" w:fill="auto"/>
          </w:tcPr>
          <w:p w14:paraId="38517046" w14:textId="17913FA9" w:rsidR="005D6107" w:rsidRPr="008F126F" w:rsidRDefault="007A1155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155">
              <w:rPr>
                <w:rFonts w:ascii="Angsana New" w:hAnsi="Angsana New"/>
                <w:color w:val="000000"/>
                <w:sz w:val="30"/>
                <w:szCs w:val="30"/>
              </w:rPr>
              <w:t>(16,362.12)</w:t>
            </w:r>
          </w:p>
        </w:tc>
        <w:tc>
          <w:tcPr>
            <w:tcW w:w="1656" w:type="dxa"/>
          </w:tcPr>
          <w:p w14:paraId="4F483FD2" w14:textId="79542B14" w:rsidR="005D6107" w:rsidRPr="008F126F" w:rsidRDefault="00DF3698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698">
              <w:rPr>
                <w:rFonts w:ascii="Angsana New" w:hAnsi="Angsana New"/>
                <w:color w:val="000000"/>
                <w:sz w:val="30"/>
                <w:szCs w:val="30"/>
              </w:rPr>
              <w:t>(2,562,254.87)</w:t>
            </w:r>
          </w:p>
        </w:tc>
      </w:tr>
      <w:tr w:rsidR="005D6107" w:rsidRPr="00494247" w14:paraId="417A2C8F" w14:textId="77777777" w:rsidTr="005A1259">
        <w:trPr>
          <w:trHeight w:val="650"/>
        </w:trPr>
        <w:tc>
          <w:tcPr>
            <w:tcW w:w="3492" w:type="dxa"/>
            <w:vAlign w:val="center"/>
          </w:tcPr>
          <w:p w14:paraId="212C8558" w14:textId="0870D3CB" w:rsidR="005D6107" w:rsidRPr="00746AF3" w:rsidRDefault="005D6107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656" w:type="dxa"/>
            <w:shd w:val="clear" w:color="auto" w:fill="auto"/>
          </w:tcPr>
          <w:p w14:paraId="22C5FAAA" w14:textId="77777777" w:rsidR="005D6107" w:rsidRDefault="005D6107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40448FA" w14:textId="319A9A74" w:rsidR="00DF3698" w:rsidRPr="0024362F" w:rsidRDefault="007A1155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155">
              <w:rPr>
                <w:rFonts w:ascii="Angsana New" w:hAnsi="Angsana New"/>
                <w:color w:val="000000"/>
                <w:sz w:val="30"/>
                <w:szCs w:val="30"/>
              </w:rPr>
              <w:t>4,783,336.94</w:t>
            </w:r>
          </w:p>
        </w:tc>
        <w:tc>
          <w:tcPr>
            <w:tcW w:w="1656" w:type="dxa"/>
            <w:shd w:val="clear" w:color="auto" w:fill="auto"/>
          </w:tcPr>
          <w:p w14:paraId="7CE6C28A" w14:textId="77777777" w:rsidR="00DF3698" w:rsidRDefault="00DF3698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660BE" w14:textId="17719ED3" w:rsidR="005D6107" w:rsidRPr="00556F4A" w:rsidRDefault="00DF3698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698">
              <w:rPr>
                <w:rFonts w:ascii="Angsana New" w:hAnsi="Angsana New"/>
                <w:color w:val="000000"/>
                <w:sz w:val="30"/>
                <w:szCs w:val="30"/>
              </w:rPr>
              <w:t>(1,342,153.23)</w:t>
            </w:r>
          </w:p>
        </w:tc>
        <w:tc>
          <w:tcPr>
            <w:tcW w:w="1656" w:type="dxa"/>
            <w:shd w:val="clear" w:color="auto" w:fill="auto"/>
          </w:tcPr>
          <w:p w14:paraId="210142D3" w14:textId="77777777" w:rsidR="005D6107" w:rsidRDefault="005D6107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94C1E8" w14:textId="12E95F58" w:rsidR="00DF3698" w:rsidRPr="008F126F" w:rsidRDefault="00BB24AF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24AF">
              <w:rPr>
                <w:rFonts w:ascii="Angsana New" w:hAnsi="Angsana New"/>
                <w:color w:val="000000"/>
                <w:sz w:val="30"/>
                <w:szCs w:val="30"/>
              </w:rPr>
              <w:t>7,535,326.54</w:t>
            </w:r>
          </w:p>
        </w:tc>
        <w:tc>
          <w:tcPr>
            <w:tcW w:w="1656" w:type="dxa"/>
          </w:tcPr>
          <w:p w14:paraId="1CB99ABA" w14:textId="77777777" w:rsidR="00DF3698" w:rsidRDefault="00DF3698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7C5D274C" w:rsidR="005D6107" w:rsidRPr="008F126F" w:rsidRDefault="00DF3698" w:rsidP="002058B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698">
              <w:rPr>
                <w:rFonts w:ascii="Angsana New" w:hAnsi="Angsana New"/>
                <w:color w:val="000000"/>
                <w:sz w:val="30"/>
                <w:szCs w:val="30"/>
              </w:rPr>
              <w:t>2,056,408.56</w:t>
            </w:r>
          </w:p>
        </w:tc>
      </w:tr>
      <w:tr w:rsidR="005D6107" w:rsidRPr="00494247" w14:paraId="12D23196" w14:textId="77777777" w:rsidTr="005A1259">
        <w:trPr>
          <w:trHeight w:val="203"/>
        </w:trPr>
        <w:tc>
          <w:tcPr>
            <w:tcW w:w="3492" w:type="dxa"/>
            <w:vAlign w:val="center"/>
          </w:tcPr>
          <w:p w14:paraId="66006539" w14:textId="3CBE4BCE" w:rsidR="005D6107" w:rsidRDefault="005D6107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56" w:type="dxa"/>
            <w:shd w:val="clear" w:color="auto" w:fill="auto"/>
          </w:tcPr>
          <w:p w14:paraId="383818C5" w14:textId="2DEBB0A3" w:rsidR="005D6107" w:rsidRPr="00F97169" w:rsidRDefault="007A1155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19.90%</w:t>
            </w:r>
          </w:p>
        </w:tc>
        <w:tc>
          <w:tcPr>
            <w:tcW w:w="1656" w:type="dxa"/>
            <w:shd w:val="clear" w:color="auto" w:fill="auto"/>
          </w:tcPr>
          <w:p w14:paraId="370D9D18" w14:textId="49E56557" w:rsidR="005D6107" w:rsidRPr="008A1034" w:rsidRDefault="00B33F3F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3F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(22.52%</w:t>
            </w:r>
            <w:r w:rsidR="008610A5" w:rsidRPr="00B33F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B4D66DC" w14:textId="6A134232" w:rsidR="005D6107" w:rsidRPr="00F97169" w:rsidRDefault="00A85698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19</w:t>
            </w:r>
            <w:r w:rsidR="007A115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96</w:t>
            </w:r>
            <w:r w:rsidR="007A11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656" w:type="dxa"/>
          </w:tcPr>
          <w:p w14:paraId="29072990" w14:textId="21E0FAC8" w:rsidR="005D6107" w:rsidRPr="008A1034" w:rsidRDefault="00B33F3F" w:rsidP="002058B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3F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8.90%</w:t>
            </w:r>
          </w:p>
        </w:tc>
      </w:tr>
    </w:tbl>
    <w:p w14:paraId="79F7FA8B" w14:textId="3691972F" w:rsidR="007A44B1" w:rsidRPr="00DB1E68" w:rsidRDefault="007A44B1" w:rsidP="0079496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สินทรัพย์ไม่หมุนเวียนอื่น 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7A44B1" w:rsidRPr="00494247" w14:paraId="632F19F1" w14:textId="77777777" w:rsidTr="00A67D28">
        <w:tc>
          <w:tcPr>
            <w:tcW w:w="5130" w:type="dxa"/>
          </w:tcPr>
          <w:p w14:paraId="5890D9D0" w14:textId="77777777" w:rsidR="007A44B1" w:rsidRPr="00494247" w:rsidRDefault="007A44B1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800D66E" w14:textId="77777777" w:rsidR="007A44B1" w:rsidRPr="00494247" w:rsidRDefault="007A44B1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A44B1" w:rsidRPr="00494247" w14:paraId="7593441D" w14:textId="77777777" w:rsidTr="00A67D28">
        <w:tc>
          <w:tcPr>
            <w:tcW w:w="5130" w:type="dxa"/>
          </w:tcPr>
          <w:p w14:paraId="2103268B" w14:textId="77777777" w:rsidR="007A44B1" w:rsidRPr="00494247" w:rsidRDefault="007A44B1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1EC7BDDE" w:rsidR="007A44B1" w:rsidRPr="00D044B5" w:rsidRDefault="007A44B1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CE0732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CE0732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7A44B1" w:rsidRPr="00D044B5" w:rsidRDefault="007A44B1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75C82E10" w:rsidR="007A44B1" w:rsidRPr="00D044B5" w:rsidRDefault="007A44B1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CE0732">
              <w:rPr>
                <w:color w:val="000000"/>
                <w:sz w:val="30"/>
                <w:szCs w:val="30"/>
              </w:rPr>
              <w:t>5</w:t>
            </w:r>
          </w:p>
        </w:tc>
      </w:tr>
      <w:tr w:rsidR="00770184" w:rsidRPr="00494247" w14:paraId="1934D3A1" w14:textId="77777777" w:rsidTr="00A67D28">
        <w:trPr>
          <w:trHeight w:val="203"/>
        </w:trPr>
        <w:tc>
          <w:tcPr>
            <w:tcW w:w="5130" w:type="dxa"/>
          </w:tcPr>
          <w:p w14:paraId="2DA913EF" w14:textId="6EBE27A6" w:rsidR="00770184" w:rsidRPr="00494247" w:rsidRDefault="00770184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1987" w:type="dxa"/>
            <w:shd w:val="clear" w:color="auto" w:fill="auto"/>
          </w:tcPr>
          <w:p w14:paraId="4A6E73FE" w14:textId="3B7D321D" w:rsidR="00770184" w:rsidRPr="00F4526A" w:rsidRDefault="00A67D2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  <w:tc>
          <w:tcPr>
            <w:tcW w:w="236" w:type="dxa"/>
            <w:vAlign w:val="center"/>
          </w:tcPr>
          <w:p w14:paraId="0A64ABA5" w14:textId="77777777" w:rsidR="00770184" w:rsidRPr="00494247" w:rsidRDefault="0077018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319A0A6" w14:textId="250CAECE" w:rsidR="00770184" w:rsidRPr="00494247" w:rsidRDefault="0077018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</w:tr>
      <w:tr w:rsidR="00770184" w:rsidRPr="00494247" w14:paraId="045A4461" w14:textId="77777777" w:rsidTr="00A67D28">
        <w:trPr>
          <w:trHeight w:val="181"/>
        </w:trPr>
        <w:tc>
          <w:tcPr>
            <w:tcW w:w="5130" w:type="dxa"/>
          </w:tcPr>
          <w:p w14:paraId="1F653890" w14:textId="2CB68F2E" w:rsidR="00770184" w:rsidRPr="00494247" w:rsidRDefault="00770184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14E8EF56" w:rsidR="00770184" w:rsidRPr="00D3269C" w:rsidRDefault="00A67D2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2,420,915.33</w:t>
            </w:r>
          </w:p>
        </w:tc>
        <w:tc>
          <w:tcPr>
            <w:tcW w:w="236" w:type="dxa"/>
            <w:vAlign w:val="center"/>
          </w:tcPr>
          <w:p w14:paraId="3780D3F8" w14:textId="77777777" w:rsidR="00770184" w:rsidRPr="00494247" w:rsidRDefault="0077018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6450A1C1" w14:textId="729AD3B3" w:rsidR="00770184" w:rsidRPr="00494247" w:rsidRDefault="0077018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4,360,302.49</w:t>
            </w:r>
          </w:p>
        </w:tc>
      </w:tr>
      <w:tr w:rsidR="00770184" w:rsidRPr="00494247" w14:paraId="0386181F" w14:textId="77777777" w:rsidTr="00A67D28">
        <w:trPr>
          <w:trHeight w:val="149"/>
        </w:trPr>
        <w:tc>
          <w:tcPr>
            <w:tcW w:w="5130" w:type="dxa"/>
          </w:tcPr>
          <w:p w14:paraId="15FDF9DC" w14:textId="155222B9" w:rsidR="00770184" w:rsidRPr="00D3269C" w:rsidRDefault="00770184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0F926792" w:rsidR="00770184" w:rsidRPr="00D3269C" w:rsidRDefault="00A67D2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2,427,915.33</w:t>
            </w:r>
          </w:p>
        </w:tc>
        <w:tc>
          <w:tcPr>
            <w:tcW w:w="236" w:type="dxa"/>
            <w:vAlign w:val="center"/>
          </w:tcPr>
          <w:p w14:paraId="4E051E38" w14:textId="77777777" w:rsidR="00770184" w:rsidRPr="00D3269C" w:rsidRDefault="0077018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35651FEA" w14:textId="38B86314" w:rsidR="00770184" w:rsidRPr="00D3269C" w:rsidRDefault="00770184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4,367,302.49</w:t>
            </w:r>
          </w:p>
        </w:tc>
      </w:tr>
    </w:tbl>
    <w:p w14:paraId="06873B8A" w14:textId="61B7CFCF" w:rsidR="007A44B1" w:rsidRPr="00756BFE" w:rsidRDefault="00756BFE" w:rsidP="002058B9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บริษัทฯ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บริษัทฯ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287B7A54" w14:textId="4A5DD6C0" w:rsidR="00756BFE" w:rsidRPr="00DB1E68" w:rsidRDefault="00756BFE" w:rsidP="00DC4A43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t xml:space="preserve">เงินกู้ยืมระยะสั้นจากสถาบันการเงิน 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756BFE" w:rsidRPr="00494247" w14:paraId="0CE2568D" w14:textId="77777777" w:rsidTr="00A67D28">
        <w:tc>
          <w:tcPr>
            <w:tcW w:w="5220" w:type="dxa"/>
          </w:tcPr>
          <w:p w14:paraId="2410AFB3" w14:textId="77777777" w:rsidR="00756BFE" w:rsidRPr="00494247" w:rsidRDefault="00756BFE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F312EEF" w14:textId="77777777" w:rsidR="00756BFE" w:rsidRPr="00494247" w:rsidRDefault="00756BFE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E0732" w:rsidRPr="00494247" w14:paraId="398B0205" w14:textId="77777777" w:rsidTr="00A67D28">
        <w:tc>
          <w:tcPr>
            <w:tcW w:w="5220" w:type="dxa"/>
          </w:tcPr>
          <w:p w14:paraId="621F1CE3" w14:textId="77777777" w:rsidR="00CE0732" w:rsidRPr="00494247" w:rsidRDefault="00CE0732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EA41D1C" w14:textId="7D436D50" w:rsidR="00CE0732" w:rsidRPr="00D044B5" w:rsidRDefault="00CE073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FDA38C" w14:textId="77777777" w:rsidR="00CE0732" w:rsidRPr="00D044B5" w:rsidRDefault="00CE073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5780CAD" w14:textId="1B119840" w:rsidR="00CE0732" w:rsidRPr="00D044B5" w:rsidRDefault="00CE073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1F1AE7" w:rsidRPr="00494247" w14:paraId="461A5EBC" w14:textId="77777777" w:rsidTr="00A67D28">
        <w:trPr>
          <w:trHeight w:val="203"/>
        </w:trPr>
        <w:tc>
          <w:tcPr>
            <w:tcW w:w="5220" w:type="dxa"/>
          </w:tcPr>
          <w:p w14:paraId="24D943FF" w14:textId="03ABD866" w:rsidR="001F1AE7" w:rsidRPr="00494247" w:rsidRDefault="001F1AE7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shd w:val="clear" w:color="auto" w:fill="auto"/>
          </w:tcPr>
          <w:p w14:paraId="3E1260BC" w14:textId="157EF491" w:rsidR="001F1AE7" w:rsidRPr="00F4526A" w:rsidRDefault="00A67D2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124,286,334.00</w:t>
            </w:r>
          </w:p>
        </w:tc>
        <w:tc>
          <w:tcPr>
            <w:tcW w:w="236" w:type="dxa"/>
            <w:vAlign w:val="center"/>
          </w:tcPr>
          <w:p w14:paraId="6215D0A1" w14:textId="77777777" w:rsidR="001F1AE7" w:rsidRPr="00494247" w:rsidRDefault="001F1AE7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9F1A380" w14:textId="02A61739" w:rsidR="001F1AE7" w:rsidRPr="00494247" w:rsidRDefault="001F1AE7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  <w:tr w:rsidR="001F1AE7" w:rsidRPr="00494247" w14:paraId="5B107AE4" w14:textId="77777777" w:rsidTr="00A67D28">
        <w:trPr>
          <w:trHeight w:val="149"/>
        </w:trPr>
        <w:tc>
          <w:tcPr>
            <w:tcW w:w="5220" w:type="dxa"/>
          </w:tcPr>
          <w:p w14:paraId="1E688EAE" w14:textId="77777777" w:rsidR="001F1AE7" w:rsidRPr="00D3269C" w:rsidRDefault="001F1AE7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66E5F" w14:textId="6230D96D" w:rsidR="001F1AE7" w:rsidRPr="00D3269C" w:rsidRDefault="00A67D2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7D28">
              <w:rPr>
                <w:rFonts w:ascii="Angsana New" w:hAnsi="Angsana New"/>
                <w:color w:val="000000"/>
                <w:sz w:val="30"/>
                <w:szCs w:val="30"/>
              </w:rPr>
              <w:t>124,286,334.00</w:t>
            </w:r>
          </w:p>
        </w:tc>
        <w:tc>
          <w:tcPr>
            <w:tcW w:w="236" w:type="dxa"/>
            <w:vAlign w:val="center"/>
          </w:tcPr>
          <w:p w14:paraId="3F34FF17" w14:textId="77777777" w:rsidR="001F1AE7" w:rsidRPr="00D3269C" w:rsidRDefault="001F1AE7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6F2AE141" w14:textId="38D58B52" w:rsidR="001F1AE7" w:rsidRPr="00D3269C" w:rsidRDefault="001F1AE7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</w:tbl>
    <w:p w14:paraId="22475578" w14:textId="6488DC6C" w:rsidR="00756BFE" w:rsidRPr="004F2A56" w:rsidRDefault="00756BFE" w:rsidP="002058B9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30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CE0732">
        <w:rPr>
          <w:rFonts w:ascii="Angsana New" w:hAnsi="Angsana New" w:hint="cs"/>
          <w:sz w:val="30"/>
          <w:szCs w:val="30"/>
          <w:cs/>
        </w:rPr>
        <w:t>มิถุนายน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</w:t>
      </w:r>
      <w:r w:rsidR="00CE0732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A1034">
        <w:rPr>
          <w:rFonts w:ascii="Angsana New" w:hAnsi="Angsana New"/>
          <w:sz w:val="30"/>
          <w:szCs w:val="30"/>
        </w:rPr>
        <w:t>31</w:t>
      </w:r>
      <w:r w:rsidRPr="00756BF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A1034">
        <w:rPr>
          <w:rFonts w:ascii="Angsana New" w:hAnsi="Angsana New"/>
          <w:sz w:val="30"/>
          <w:szCs w:val="30"/>
        </w:rPr>
        <w:t>256</w:t>
      </w:r>
      <w:r w:rsidR="00CE0732">
        <w:rPr>
          <w:rFonts w:ascii="Angsana New" w:hAnsi="Angsana New"/>
          <w:sz w:val="30"/>
          <w:szCs w:val="30"/>
          <w:lang w:val="en-US"/>
        </w:rPr>
        <w:t>5</w:t>
      </w:r>
      <w:r w:rsidRPr="00756BFE">
        <w:rPr>
          <w:rFonts w:ascii="Angsana New" w:hAnsi="Angsana New"/>
          <w:sz w:val="30"/>
          <w:szCs w:val="30"/>
          <w:cs/>
        </w:rPr>
        <w:t xml:space="preserve"> บริษัทฯ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</w:t>
      </w:r>
      <w:r w:rsidRPr="00CD399A">
        <w:rPr>
          <w:rFonts w:ascii="Angsana New" w:hAnsi="Angsana New"/>
          <w:sz w:val="30"/>
          <w:szCs w:val="30"/>
          <w:cs/>
        </w:rPr>
        <w:t xml:space="preserve">รวม </w:t>
      </w:r>
      <w:r w:rsidR="008A1034" w:rsidRPr="00CD399A">
        <w:rPr>
          <w:rFonts w:ascii="Angsana New" w:hAnsi="Angsana New"/>
          <w:sz w:val="30"/>
          <w:szCs w:val="30"/>
        </w:rPr>
        <w:t>570.54</w:t>
      </w:r>
      <w:r w:rsidRPr="00CD399A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CD399A">
        <w:rPr>
          <w:rFonts w:ascii="Angsana New" w:hAnsi="Angsana New"/>
          <w:sz w:val="30"/>
          <w:szCs w:val="30"/>
        </w:rPr>
        <w:t xml:space="preserve">MLR </w:t>
      </w:r>
      <w:r w:rsidR="001A7CA4">
        <w:rPr>
          <w:rFonts w:ascii="Angsana New" w:hAnsi="Angsana New" w:hint="cs"/>
          <w:sz w:val="30"/>
          <w:szCs w:val="30"/>
          <w:cs/>
        </w:rPr>
        <w:t>และ</w:t>
      </w:r>
      <w:r w:rsidRPr="00CD399A">
        <w:rPr>
          <w:rFonts w:ascii="Angsana New" w:hAnsi="Angsana New"/>
          <w:sz w:val="30"/>
          <w:szCs w:val="30"/>
          <w:cs/>
        </w:rPr>
        <w:t xml:space="preserve"> </w:t>
      </w:r>
      <w:r w:rsidRPr="00CD399A">
        <w:rPr>
          <w:rFonts w:ascii="Angsana New" w:hAnsi="Angsana New"/>
          <w:sz w:val="30"/>
          <w:szCs w:val="30"/>
        </w:rPr>
        <w:t xml:space="preserve">MOR </w:t>
      </w:r>
      <w:r w:rsidRPr="00CD399A">
        <w:rPr>
          <w:rFonts w:ascii="Angsana New" w:hAnsi="Angsana New"/>
          <w:sz w:val="30"/>
          <w:szCs w:val="30"/>
          <w:cs/>
        </w:rPr>
        <w:t>ต่อ</w:t>
      </w:r>
      <w:r w:rsidRPr="00756BFE">
        <w:rPr>
          <w:rFonts w:ascii="Angsana New" w:hAnsi="Angsana New"/>
          <w:sz w:val="30"/>
          <w:szCs w:val="30"/>
          <w:cs/>
        </w:rPr>
        <w:t>ปี ค้ำประกันโดยการจดจำนองที่ดินบางส่วน อาคารและสิ่งปลูกสร้าง บางส่วน  ตามหมาย</w:t>
      </w:r>
      <w:r w:rsidRPr="00125CAD">
        <w:rPr>
          <w:rFonts w:ascii="Angsana New" w:hAnsi="Angsana New"/>
          <w:sz w:val="30"/>
          <w:szCs w:val="30"/>
          <w:cs/>
        </w:rPr>
        <w:t xml:space="preserve">เหตุ </w:t>
      </w:r>
      <w:r w:rsidR="00B3265B" w:rsidRPr="005A1259">
        <w:rPr>
          <w:rFonts w:ascii="Angsana New" w:hAnsi="Angsana New"/>
          <w:sz w:val="30"/>
          <w:szCs w:val="30"/>
        </w:rPr>
        <w:t>1</w:t>
      </w:r>
      <w:r w:rsidR="00077CD2" w:rsidRPr="005A1259">
        <w:rPr>
          <w:rFonts w:ascii="Angsana New" w:hAnsi="Angsana New"/>
          <w:sz w:val="30"/>
          <w:szCs w:val="30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</w:p>
    <w:p w14:paraId="15EEF2C1" w14:textId="5F14CE7E" w:rsidR="00B3585A" w:rsidRPr="00DB1E68" w:rsidRDefault="00B3585A" w:rsidP="00DC4A43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3585A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B3585A" w:rsidRPr="00494247" w14:paraId="5E009093" w14:textId="77777777" w:rsidTr="00ED6EF2">
        <w:tc>
          <w:tcPr>
            <w:tcW w:w="5220" w:type="dxa"/>
          </w:tcPr>
          <w:p w14:paraId="0AE38FA9" w14:textId="77777777" w:rsidR="00B3585A" w:rsidRPr="00494247" w:rsidRDefault="00B3585A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70B0D0D" w14:textId="77777777" w:rsidR="00B3585A" w:rsidRPr="00494247" w:rsidRDefault="00B3585A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3585A" w:rsidRPr="00494247" w14:paraId="3085C691" w14:textId="77777777" w:rsidTr="00ED6EF2">
        <w:tc>
          <w:tcPr>
            <w:tcW w:w="5220" w:type="dxa"/>
          </w:tcPr>
          <w:p w14:paraId="56B743F9" w14:textId="77777777" w:rsidR="00B3585A" w:rsidRPr="00494247" w:rsidRDefault="00B3585A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5A7EDEBA" w:rsidR="00B3585A" w:rsidRPr="00D044B5" w:rsidRDefault="00B3585A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 w:rsidR="00CE0732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 w:rsidR="00CE0732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B3585A" w:rsidRPr="00D044B5" w:rsidRDefault="00B3585A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D9F480" w14:textId="435FEED2" w:rsidR="00B3585A" w:rsidRPr="00D044B5" w:rsidRDefault="00B3585A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CE0732">
              <w:rPr>
                <w:color w:val="000000"/>
                <w:sz w:val="30"/>
                <w:szCs w:val="30"/>
              </w:rPr>
              <w:t>5</w:t>
            </w:r>
          </w:p>
        </w:tc>
      </w:tr>
      <w:tr w:rsidR="00B3585A" w:rsidRPr="00494247" w14:paraId="299DDECE" w14:textId="77777777" w:rsidTr="00ED6EF2">
        <w:trPr>
          <w:trHeight w:val="203"/>
        </w:trPr>
        <w:tc>
          <w:tcPr>
            <w:tcW w:w="5220" w:type="dxa"/>
          </w:tcPr>
          <w:p w14:paraId="171F6A04" w14:textId="3BA95E5D" w:rsidR="00B3585A" w:rsidRPr="00494247" w:rsidRDefault="00B3585A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2B32DDEB" w14:textId="77777777" w:rsidR="00B3585A" w:rsidRPr="00F4526A" w:rsidRDefault="00B3585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B3585A" w:rsidRPr="00494247" w:rsidRDefault="00B3585A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41375DF" w14:textId="09230F0F" w:rsidR="00B3585A" w:rsidRPr="00494247" w:rsidRDefault="00B3585A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6C99" w:rsidRPr="00494247" w14:paraId="26F2C42E" w14:textId="77777777" w:rsidTr="00ED6EF2">
        <w:trPr>
          <w:trHeight w:val="203"/>
        </w:trPr>
        <w:tc>
          <w:tcPr>
            <w:tcW w:w="5220" w:type="dxa"/>
          </w:tcPr>
          <w:p w14:paraId="07BDBE5F" w14:textId="038FA7AB" w:rsidR="006A6C99" w:rsidRPr="007A44B1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153CF6F7" w14:textId="3803E415" w:rsidR="006A6C99" w:rsidRPr="00F4526A" w:rsidRDefault="00ED6EF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EF2">
              <w:rPr>
                <w:rFonts w:ascii="Angsana New" w:hAnsi="Angsana New"/>
                <w:color w:val="000000"/>
                <w:sz w:val="30"/>
                <w:szCs w:val="30"/>
              </w:rPr>
              <w:t>37,406,984.79</w:t>
            </w:r>
          </w:p>
        </w:tc>
        <w:tc>
          <w:tcPr>
            <w:tcW w:w="236" w:type="dxa"/>
            <w:vAlign w:val="center"/>
          </w:tcPr>
          <w:p w14:paraId="5EDB1AE6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6A3DA1A" w14:textId="0A9D31CA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6A6C99"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  <w:r w:rsidR="006A6C99"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  <w:r w:rsidR="006A6C99"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</w:tr>
      <w:tr w:rsidR="006A6C99" w:rsidRPr="00494247" w14:paraId="79226EEC" w14:textId="77777777" w:rsidTr="00ED6EF2">
        <w:trPr>
          <w:trHeight w:val="203"/>
        </w:trPr>
        <w:tc>
          <w:tcPr>
            <w:tcW w:w="5220" w:type="dxa"/>
          </w:tcPr>
          <w:p w14:paraId="49CDA728" w14:textId="62DFFAA6" w:rsidR="006A6C99" w:rsidRPr="007A44B1" w:rsidRDefault="006A6C99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987" w:type="dxa"/>
            <w:shd w:val="clear" w:color="auto" w:fill="auto"/>
          </w:tcPr>
          <w:p w14:paraId="71929906" w14:textId="77777777" w:rsidR="006A6C99" w:rsidRPr="00F4526A" w:rsidRDefault="006A6C99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55FD0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9395FF2" w14:textId="77777777" w:rsidR="006A6C99" w:rsidRPr="007A44B1" w:rsidRDefault="006A6C99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A6C99" w:rsidRPr="00494247" w14:paraId="45A2AD8D" w14:textId="77777777" w:rsidTr="002058B9">
        <w:trPr>
          <w:trHeight w:val="203"/>
        </w:trPr>
        <w:tc>
          <w:tcPr>
            <w:tcW w:w="5220" w:type="dxa"/>
          </w:tcPr>
          <w:p w14:paraId="197BDC11" w14:textId="146D6D9A" w:rsidR="006A6C99" w:rsidRPr="007A44B1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987" w:type="dxa"/>
            <w:shd w:val="clear" w:color="auto" w:fill="auto"/>
          </w:tcPr>
          <w:p w14:paraId="3FB64919" w14:textId="2AEF9924" w:rsidR="006A6C99" w:rsidRPr="00F4526A" w:rsidRDefault="007A4FC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FC2">
              <w:rPr>
                <w:rFonts w:ascii="Angsana New" w:hAnsi="Angsana New"/>
                <w:color w:val="000000"/>
                <w:sz w:val="30"/>
                <w:szCs w:val="30"/>
              </w:rPr>
              <w:t>5,222,779.73</w:t>
            </w:r>
          </w:p>
        </w:tc>
        <w:tc>
          <w:tcPr>
            <w:tcW w:w="236" w:type="dxa"/>
            <w:vAlign w:val="center"/>
          </w:tcPr>
          <w:p w14:paraId="4F1F2484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8C8AD06" w14:textId="0EA2912E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881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757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6A6C99" w:rsidRPr="00494247" w14:paraId="55E45470" w14:textId="77777777" w:rsidTr="00ED6EF2">
        <w:trPr>
          <w:trHeight w:val="203"/>
        </w:trPr>
        <w:tc>
          <w:tcPr>
            <w:tcW w:w="5220" w:type="dxa"/>
          </w:tcPr>
          <w:p w14:paraId="46FD5231" w14:textId="0E375972" w:rsidR="006A6C99" w:rsidRPr="007A44B1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987" w:type="dxa"/>
            <w:shd w:val="clear" w:color="auto" w:fill="auto"/>
          </w:tcPr>
          <w:p w14:paraId="7F470CDF" w14:textId="76ED19E4" w:rsidR="006A6C99" w:rsidRPr="00F4526A" w:rsidRDefault="00ED6EF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EF2">
              <w:rPr>
                <w:rFonts w:ascii="Angsana New" w:hAnsi="Angsana New"/>
                <w:color w:val="000000"/>
                <w:sz w:val="30"/>
                <w:szCs w:val="30"/>
              </w:rPr>
              <w:t>5,172,664.74</w:t>
            </w:r>
          </w:p>
        </w:tc>
        <w:tc>
          <w:tcPr>
            <w:tcW w:w="236" w:type="dxa"/>
            <w:vAlign w:val="center"/>
          </w:tcPr>
          <w:p w14:paraId="63C5B681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2F7577E" w14:textId="39DD4E0C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6A6C99" w:rsidRPr="00494247" w14:paraId="49FDF823" w14:textId="77777777" w:rsidTr="00ED6EF2">
        <w:trPr>
          <w:trHeight w:val="203"/>
        </w:trPr>
        <w:tc>
          <w:tcPr>
            <w:tcW w:w="5220" w:type="dxa"/>
          </w:tcPr>
          <w:p w14:paraId="1B929404" w14:textId="300C6585" w:rsidR="006A6C99" w:rsidRPr="007A44B1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</w:p>
        </w:tc>
        <w:tc>
          <w:tcPr>
            <w:tcW w:w="1987" w:type="dxa"/>
            <w:shd w:val="clear" w:color="auto" w:fill="auto"/>
          </w:tcPr>
          <w:p w14:paraId="61450DEE" w14:textId="33F0B550" w:rsidR="006A6C99" w:rsidRPr="00F4526A" w:rsidRDefault="00ED6EF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EF2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vAlign w:val="center"/>
          </w:tcPr>
          <w:p w14:paraId="3134514F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F20021D" w14:textId="2C6C0035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6A6C99" w:rsidRPr="00494247" w14:paraId="02D158C4" w14:textId="77777777" w:rsidTr="00ED6EF2">
        <w:trPr>
          <w:trHeight w:val="203"/>
        </w:trPr>
        <w:tc>
          <w:tcPr>
            <w:tcW w:w="5220" w:type="dxa"/>
          </w:tcPr>
          <w:p w14:paraId="4679AF52" w14:textId="73017223" w:rsidR="006A6C99" w:rsidRPr="007A44B1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987" w:type="dxa"/>
            <w:shd w:val="clear" w:color="auto" w:fill="auto"/>
          </w:tcPr>
          <w:p w14:paraId="4547AC4A" w14:textId="09980BB2" w:rsidR="006A6C99" w:rsidRPr="00F4526A" w:rsidRDefault="00ED6EF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EF2">
              <w:rPr>
                <w:rFonts w:ascii="Angsana New" w:hAnsi="Angsana New"/>
                <w:color w:val="000000"/>
                <w:sz w:val="30"/>
                <w:szCs w:val="30"/>
              </w:rPr>
              <w:t>2,512,578.64</w:t>
            </w:r>
          </w:p>
        </w:tc>
        <w:tc>
          <w:tcPr>
            <w:tcW w:w="236" w:type="dxa"/>
            <w:vAlign w:val="center"/>
          </w:tcPr>
          <w:p w14:paraId="69A96201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2221B960" w14:textId="207E7814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811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6A6C99" w:rsidRPr="00494247" w14:paraId="7282152D" w14:textId="77777777" w:rsidTr="002058B9">
        <w:trPr>
          <w:trHeight w:val="203"/>
        </w:trPr>
        <w:tc>
          <w:tcPr>
            <w:tcW w:w="5220" w:type="dxa"/>
          </w:tcPr>
          <w:p w14:paraId="75BC386E" w14:textId="20B9F5DE" w:rsidR="006A6C99" w:rsidRPr="006A79F4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987" w:type="dxa"/>
            <w:shd w:val="clear" w:color="auto" w:fill="auto"/>
          </w:tcPr>
          <w:p w14:paraId="50CDC8B3" w14:textId="3384FE64" w:rsidR="006A6C99" w:rsidRPr="00F4526A" w:rsidRDefault="007A4FC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FC2">
              <w:rPr>
                <w:rFonts w:ascii="Angsana New" w:hAnsi="Angsana New"/>
                <w:color w:val="000000"/>
                <w:sz w:val="30"/>
                <w:szCs w:val="30"/>
              </w:rPr>
              <w:t>6,469,861.10</w:t>
            </w:r>
          </w:p>
        </w:tc>
        <w:tc>
          <w:tcPr>
            <w:tcW w:w="236" w:type="dxa"/>
            <w:vAlign w:val="center"/>
          </w:tcPr>
          <w:p w14:paraId="019954DF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2599A51" w14:textId="4EAF2ABA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681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</w:tr>
      <w:tr w:rsidR="006A6C99" w:rsidRPr="00494247" w14:paraId="1C534F78" w14:textId="77777777" w:rsidTr="00ED6EF2">
        <w:trPr>
          <w:trHeight w:val="203"/>
        </w:trPr>
        <w:tc>
          <w:tcPr>
            <w:tcW w:w="5220" w:type="dxa"/>
          </w:tcPr>
          <w:p w14:paraId="1186E269" w14:textId="452730F6" w:rsidR="006A6C99" w:rsidRPr="006A79F4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987" w:type="dxa"/>
            <w:shd w:val="clear" w:color="auto" w:fill="auto"/>
          </w:tcPr>
          <w:p w14:paraId="7EA88DF6" w14:textId="655AAA05" w:rsidR="006A6C99" w:rsidRPr="00F4526A" w:rsidRDefault="00ED6EF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EF2">
              <w:rPr>
                <w:rFonts w:ascii="Angsana New" w:hAnsi="Angsana New"/>
                <w:color w:val="000000"/>
                <w:sz w:val="30"/>
                <w:szCs w:val="30"/>
              </w:rPr>
              <w:t>830,013.54</w:t>
            </w:r>
          </w:p>
        </w:tc>
        <w:tc>
          <w:tcPr>
            <w:tcW w:w="236" w:type="dxa"/>
            <w:vAlign w:val="center"/>
          </w:tcPr>
          <w:p w14:paraId="235B22EF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A57FB5E" w14:textId="721A619C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637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6A6C99" w:rsidRPr="00494247" w14:paraId="64F6B448" w14:textId="77777777" w:rsidTr="007A4FC2">
        <w:trPr>
          <w:trHeight w:val="203"/>
        </w:trPr>
        <w:tc>
          <w:tcPr>
            <w:tcW w:w="5220" w:type="dxa"/>
          </w:tcPr>
          <w:p w14:paraId="5E5E739A" w14:textId="092DFE6E" w:rsidR="006A6C99" w:rsidRPr="006A79F4" w:rsidRDefault="006A6C99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885D587" w14:textId="6CB074B4" w:rsidR="006A6C99" w:rsidRPr="00F4526A" w:rsidRDefault="007A4FC2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FC2">
              <w:rPr>
                <w:rFonts w:ascii="Angsana New" w:hAnsi="Angsana New"/>
                <w:color w:val="000000"/>
                <w:sz w:val="30"/>
                <w:szCs w:val="30"/>
              </w:rPr>
              <w:t>4,472,654.59</w:t>
            </w:r>
          </w:p>
        </w:tc>
        <w:tc>
          <w:tcPr>
            <w:tcW w:w="236" w:type="dxa"/>
            <w:vAlign w:val="center"/>
          </w:tcPr>
          <w:p w14:paraId="715D7C2C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A71A5E9" w14:textId="49101920" w:rsidR="006A6C99" w:rsidRPr="007A44B1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="006A6C99"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  <w:tr w:rsidR="006A6C99" w:rsidRPr="00494247" w14:paraId="42E93FAB" w14:textId="77777777" w:rsidTr="002058B9">
        <w:trPr>
          <w:trHeight w:val="181"/>
        </w:trPr>
        <w:tc>
          <w:tcPr>
            <w:tcW w:w="5220" w:type="dxa"/>
          </w:tcPr>
          <w:p w14:paraId="287942CE" w14:textId="28DBEA13" w:rsidR="006A6C99" w:rsidRPr="00494247" w:rsidRDefault="006A6C99" w:rsidP="002058B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94A1" w14:textId="794E942C" w:rsidR="006A6C99" w:rsidRPr="00D3269C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="007A4FC2" w:rsidRPr="007A4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  <w:r w:rsidR="007A4FC2" w:rsidRPr="007A4F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537</w:t>
            </w:r>
            <w:r w:rsidR="007A4FC2" w:rsidRPr="007A4FC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center"/>
          </w:tcPr>
          <w:p w14:paraId="7DC6BC60" w14:textId="77777777" w:rsidR="006A6C99" w:rsidRPr="00494247" w:rsidRDefault="006A6C99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C35B18D" w14:textId="04BBD197" w:rsidR="006A6C99" w:rsidRPr="00494247" w:rsidRDefault="00A85698" w:rsidP="002058B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6A6C99"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  <w:r w:rsidR="006A6C99"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383</w:t>
            </w:r>
            <w:r w:rsidR="006A6C99"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</w:tr>
    </w:tbl>
    <w:p w14:paraId="7075A3AE" w14:textId="6C154DB5" w:rsidR="00B3585A" w:rsidRDefault="00B3585A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28C055A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  <w:bookmarkStart w:id="0" w:name="_Hlk39869493"/>
    </w:p>
    <w:p w14:paraId="69A4073B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3C2068C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B2976B0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E0E89B7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F20154A" w14:textId="77777777" w:rsidR="00140F5C" w:rsidRPr="00140F5C" w:rsidRDefault="00140F5C" w:rsidP="002058B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0BD" w14:textId="4EC60E51" w:rsidR="00B03B3F" w:rsidRPr="00574462" w:rsidRDefault="00B03B3F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4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987"/>
        <w:gridCol w:w="236"/>
        <w:gridCol w:w="1987"/>
      </w:tblGrid>
      <w:tr w:rsidR="00897AC1" w:rsidRPr="00574462" w14:paraId="284960C0" w14:textId="77777777" w:rsidTr="00ED6EF2">
        <w:tc>
          <w:tcPr>
            <w:tcW w:w="5220" w:type="dxa"/>
          </w:tcPr>
          <w:p w14:paraId="284960BE" w14:textId="77777777" w:rsidR="00897AC1" w:rsidRPr="00574462" w:rsidRDefault="00897AC1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84960BF" w14:textId="77777777" w:rsidR="00897AC1" w:rsidRPr="00574462" w:rsidRDefault="00897AC1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74462" w14:paraId="284960C5" w14:textId="77777777" w:rsidTr="00ED6EF2">
        <w:tc>
          <w:tcPr>
            <w:tcW w:w="5220" w:type="dxa"/>
          </w:tcPr>
          <w:p w14:paraId="284960C1" w14:textId="77777777" w:rsidR="00897AC1" w:rsidRPr="00574462" w:rsidRDefault="00897AC1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60CD0285" w:rsidR="00897AC1" w:rsidRPr="00574462" w:rsidRDefault="00DC17D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8026C3" w:rsidRPr="008026C3">
              <w:rPr>
                <w:sz w:val="30"/>
                <w:szCs w:val="30"/>
                <w:cs/>
              </w:rPr>
              <w:t xml:space="preserve"> </w:t>
            </w:r>
            <w:r w:rsidR="00CE0732">
              <w:rPr>
                <w:rFonts w:hint="cs"/>
                <w:sz w:val="30"/>
                <w:szCs w:val="30"/>
                <w:cs/>
              </w:rPr>
              <w:t>มิถุนายน</w:t>
            </w:r>
            <w:r w:rsidR="008026C3"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CE0732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897AC1" w:rsidRPr="00574462" w:rsidRDefault="00897AC1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2D0DAADA" w:rsidR="00897AC1" w:rsidRPr="00574462" w:rsidRDefault="00DC17D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8026C3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CE0732">
              <w:rPr>
                <w:sz w:val="30"/>
                <w:szCs w:val="30"/>
              </w:rPr>
              <w:t>5</w:t>
            </w:r>
          </w:p>
        </w:tc>
      </w:tr>
      <w:tr w:rsidR="00C11730" w:rsidRPr="00917061" w14:paraId="284960CA" w14:textId="77777777" w:rsidTr="00ED6EF2">
        <w:trPr>
          <w:trHeight w:val="203"/>
        </w:trPr>
        <w:tc>
          <w:tcPr>
            <w:tcW w:w="5220" w:type="dxa"/>
          </w:tcPr>
          <w:p w14:paraId="284960C6" w14:textId="7089C5D9" w:rsidR="00C11730" w:rsidRPr="00917061" w:rsidRDefault="00C1173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1E369EB0" w:rsidR="00C11730" w:rsidRPr="00917061" w:rsidRDefault="00ED6EF2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1,095,600.00</w:t>
            </w:r>
          </w:p>
        </w:tc>
        <w:tc>
          <w:tcPr>
            <w:tcW w:w="236" w:type="dxa"/>
            <w:vAlign w:val="center"/>
          </w:tcPr>
          <w:p w14:paraId="284960C8" w14:textId="77777777" w:rsidR="00C11730" w:rsidRPr="00917061" w:rsidRDefault="00C1173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0D5D6080" w:rsidR="00C11730" w:rsidRPr="00917061" w:rsidRDefault="00C11730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1,599,600.00</w:t>
            </w:r>
          </w:p>
        </w:tc>
      </w:tr>
      <w:tr w:rsidR="00C11730" w:rsidRPr="00917061" w14:paraId="284960CF" w14:textId="77777777" w:rsidTr="00ED6EF2">
        <w:trPr>
          <w:trHeight w:val="203"/>
        </w:trPr>
        <w:tc>
          <w:tcPr>
            <w:tcW w:w="5220" w:type="dxa"/>
            <w:vAlign w:val="center"/>
          </w:tcPr>
          <w:p w14:paraId="284960CB" w14:textId="63734456" w:rsidR="00C11730" w:rsidRPr="00917061" w:rsidRDefault="00C1173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75C856D6" w:rsidR="00C11730" w:rsidRPr="00917061" w:rsidRDefault="00ED6EF2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D6EF2">
              <w:rPr>
                <w:rFonts w:ascii="Angsana New" w:hAnsi="Angsana New"/>
                <w:sz w:val="30"/>
                <w:szCs w:val="30"/>
              </w:rPr>
              <w:t>26,317.93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84960CD" w14:textId="77777777" w:rsidR="00C11730" w:rsidRPr="00917061" w:rsidRDefault="00C1173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CE" w14:textId="524BD0F6" w:rsidR="00C11730" w:rsidRPr="00917061" w:rsidRDefault="00C11730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C11730" w:rsidRPr="00917061" w14:paraId="284960D4" w14:textId="77777777" w:rsidTr="00ED6EF2">
        <w:trPr>
          <w:trHeight w:val="149"/>
        </w:trPr>
        <w:tc>
          <w:tcPr>
            <w:tcW w:w="5220" w:type="dxa"/>
            <w:vAlign w:val="center"/>
          </w:tcPr>
          <w:p w14:paraId="284960D0" w14:textId="142D3418" w:rsidR="00C11730" w:rsidRPr="00917061" w:rsidRDefault="00C1173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09D89C0E" w:rsidR="00C11730" w:rsidRPr="00917061" w:rsidRDefault="00ED6EF2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1,069,282.07</w:t>
            </w:r>
          </w:p>
        </w:tc>
        <w:tc>
          <w:tcPr>
            <w:tcW w:w="236" w:type="dxa"/>
            <w:vAlign w:val="center"/>
          </w:tcPr>
          <w:p w14:paraId="284960D2" w14:textId="77777777" w:rsidR="00C11730" w:rsidRPr="00917061" w:rsidRDefault="00C1173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419C4BA1" w:rsidR="00C11730" w:rsidRPr="00917061" w:rsidRDefault="00C11730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  <w:tr w:rsidR="00C11730" w:rsidRPr="00917061" w14:paraId="284960D9" w14:textId="77777777" w:rsidTr="00ED6EF2">
        <w:trPr>
          <w:trHeight w:val="149"/>
        </w:trPr>
        <w:tc>
          <w:tcPr>
            <w:tcW w:w="5220" w:type="dxa"/>
          </w:tcPr>
          <w:p w14:paraId="284960D5" w14:textId="35AA9C43" w:rsidR="00C11730" w:rsidRPr="00917061" w:rsidRDefault="00C1173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="00A85698" w:rsidRPr="00A85698"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243E6BEF" w:rsidR="00C11730" w:rsidRPr="00335CBD" w:rsidRDefault="00A70B14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D6EF2" w:rsidRPr="00ED6EF2">
              <w:rPr>
                <w:rFonts w:ascii="Angsana New" w:hAnsi="Angsana New"/>
                <w:sz w:val="30"/>
                <w:szCs w:val="30"/>
              </w:rPr>
              <w:t>925,080.95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60D7" w14:textId="77777777" w:rsidR="00C11730" w:rsidRPr="00917061" w:rsidRDefault="00C1173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240E264C" w:rsidR="00C11730" w:rsidRPr="00917061" w:rsidRDefault="00C11730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(1,048,797.11)</w:t>
            </w:r>
          </w:p>
        </w:tc>
      </w:tr>
      <w:tr w:rsidR="00C11730" w:rsidRPr="00917061" w14:paraId="284960DE" w14:textId="77777777" w:rsidTr="00ED6EF2">
        <w:trPr>
          <w:trHeight w:val="149"/>
        </w:trPr>
        <w:tc>
          <w:tcPr>
            <w:tcW w:w="5220" w:type="dxa"/>
            <w:shd w:val="clear" w:color="auto" w:fill="auto"/>
          </w:tcPr>
          <w:p w14:paraId="284960DA" w14:textId="453DF33C" w:rsidR="00C11730" w:rsidRPr="00917061" w:rsidRDefault="00C1173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64F23680" w:rsidR="00C11730" w:rsidRPr="00917061" w:rsidRDefault="00ED6EF2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144,201.1</w:t>
            </w:r>
            <w:r w:rsidR="005A12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84960DC" w14:textId="77777777" w:rsidR="00C11730" w:rsidRPr="00917061" w:rsidRDefault="00C1173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4DDFFE09" w:rsidR="00C11730" w:rsidRPr="00917061" w:rsidRDefault="00C11730" w:rsidP="002058B9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</w:tr>
    </w:tbl>
    <w:p w14:paraId="6E235391" w14:textId="197215AE" w:rsidR="008026C3" w:rsidRPr="00B40970" w:rsidRDefault="008026C3" w:rsidP="002058B9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2165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45E1F" w:rsidRPr="00021656">
        <w:rPr>
          <w:rFonts w:ascii="Angsana New" w:hAnsi="Angsana New"/>
          <w:sz w:val="30"/>
          <w:szCs w:val="30"/>
        </w:rPr>
        <w:t>30</w:t>
      </w:r>
      <w:r w:rsidRPr="00021656">
        <w:rPr>
          <w:rFonts w:ascii="Angsana New" w:hAnsi="Angsana New"/>
          <w:sz w:val="30"/>
          <w:szCs w:val="30"/>
          <w:cs/>
        </w:rPr>
        <w:t xml:space="preserve"> </w:t>
      </w:r>
      <w:r w:rsidR="00CE0732" w:rsidRPr="00021656">
        <w:rPr>
          <w:rFonts w:ascii="Angsana New" w:hAnsi="Angsana New" w:hint="cs"/>
          <w:sz w:val="30"/>
          <w:szCs w:val="30"/>
          <w:cs/>
        </w:rPr>
        <w:t>มิถุนายน</w:t>
      </w:r>
      <w:r w:rsidRPr="00021656">
        <w:rPr>
          <w:rFonts w:ascii="Angsana New" w:hAnsi="Angsana New"/>
          <w:sz w:val="30"/>
          <w:szCs w:val="30"/>
          <w:cs/>
        </w:rPr>
        <w:t xml:space="preserve"> </w:t>
      </w:r>
      <w:r w:rsidR="00F45E1F" w:rsidRPr="00021656">
        <w:rPr>
          <w:rFonts w:ascii="Angsana New" w:hAnsi="Angsana New"/>
          <w:sz w:val="30"/>
          <w:szCs w:val="30"/>
        </w:rPr>
        <w:t>256</w:t>
      </w:r>
      <w:r w:rsidR="005A1259">
        <w:rPr>
          <w:rFonts w:ascii="Angsana New" w:hAnsi="Angsana New"/>
          <w:sz w:val="30"/>
          <w:szCs w:val="30"/>
        </w:rPr>
        <w:t>6</w:t>
      </w:r>
      <w:r w:rsidRPr="00021656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45E1F" w:rsidRPr="00021656">
        <w:rPr>
          <w:rFonts w:ascii="Angsana New" w:hAnsi="Angsana New"/>
          <w:sz w:val="30"/>
          <w:szCs w:val="30"/>
        </w:rPr>
        <w:t>31</w:t>
      </w:r>
      <w:r w:rsidRPr="0002165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021656">
        <w:rPr>
          <w:rFonts w:ascii="Angsana New" w:hAnsi="Angsana New"/>
          <w:sz w:val="30"/>
          <w:szCs w:val="30"/>
        </w:rPr>
        <w:t>256</w:t>
      </w:r>
      <w:r w:rsidR="00CE0732" w:rsidRPr="00021656">
        <w:rPr>
          <w:rFonts w:ascii="Angsana New" w:hAnsi="Angsana New"/>
          <w:sz w:val="30"/>
          <w:szCs w:val="30"/>
          <w:lang w:val="en-US"/>
        </w:rPr>
        <w:t>5</w:t>
      </w:r>
      <w:r w:rsidRPr="00021656">
        <w:rPr>
          <w:rFonts w:ascii="Angsana New" w:hAnsi="Angsana New"/>
          <w:sz w:val="30"/>
          <w:szCs w:val="30"/>
          <w:cs/>
        </w:rPr>
        <w:t xml:space="preserve"> บริษัทฯ มีสัญญาเช่า</w:t>
      </w:r>
      <w:r w:rsidRPr="00DF1C19">
        <w:rPr>
          <w:rFonts w:ascii="Angsana New" w:hAnsi="Angsana New"/>
          <w:sz w:val="30"/>
          <w:szCs w:val="30"/>
          <w:cs/>
        </w:rPr>
        <w:t xml:space="preserve">จำนวน </w:t>
      </w:r>
      <w:r w:rsidR="00516468" w:rsidRPr="00DF1C19">
        <w:rPr>
          <w:rFonts w:ascii="Angsana New" w:hAnsi="Angsana New"/>
          <w:sz w:val="30"/>
          <w:szCs w:val="30"/>
          <w:lang w:val="en-US"/>
        </w:rPr>
        <w:t>3</w:t>
      </w:r>
      <w:r w:rsidRPr="00DF1C19">
        <w:rPr>
          <w:rFonts w:ascii="Angsana New" w:hAnsi="Angsana New"/>
          <w:sz w:val="30"/>
          <w:szCs w:val="30"/>
          <w:cs/>
        </w:rPr>
        <w:t xml:space="preserve"> </w:t>
      </w:r>
      <w:r w:rsidR="00516468" w:rsidRPr="00DF1C19">
        <w:rPr>
          <w:rFonts w:ascii="Angsana New" w:hAnsi="Angsana New" w:hint="cs"/>
          <w:sz w:val="30"/>
          <w:szCs w:val="30"/>
          <w:cs/>
        </w:rPr>
        <w:t>สัญญา</w:t>
      </w:r>
      <w:r w:rsidRPr="00DF1C19">
        <w:rPr>
          <w:rFonts w:ascii="Angsana New" w:hAnsi="Angsana New"/>
          <w:sz w:val="30"/>
          <w:szCs w:val="30"/>
          <w:cs/>
        </w:rPr>
        <w:t xml:space="preserve"> โดยสัญญาดังกล่าว</w:t>
      </w:r>
      <w:r w:rsidR="00AA69FA" w:rsidRPr="00DF1C19">
        <w:rPr>
          <w:rFonts w:ascii="Angsana New" w:hAnsi="Angsana New"/>
          <w:sz w:val="30"/>
          <w:szCs w:val="30"/>
        </w:rPr>
        <w:t xml:space="preserve"> </w:t>
      </w:r>
      <w:r w:rsidRPr="00DF1C19">
        <w:rPr>
          <w:rFonts w:ascii="Angsana New" w:hAnsi="Angsana New"/>
          <w:sz w:val="30"/>
          <w:szCs w:val="30"/>
          <w:cs/>
        </w:rPr>
        <w:t xml:space="preserve">สิ้นสุดเดือนเมษายน </w:t>
      </w:r>
      <w:r w:rsidR="00F45E1F" w:rsidRPr="00DF1C19">
        <w:rPr>
          <w:rFonts w:ascii="Angsana New" w:hAnsi="Angsana New"/>
          <w:sz w:val="30"/>
          <w:szCs w:val="30"/>
        </w:rPr>
        <w:t>2567</w:t>
      </w:r>
      <w:r w:rsidR="009608AB" w:rsidRPr="00DF1C19">
        <w:rPr>
          <w:rFonts w:ascii="Angsana New" w:hAnsi="Angsana New"/>
          <w:sz w:val="30"/>
          <w:szCs w:val="30"/>
        </w:rPr>
        <w:t xml:space="preserve"> </w:t>
      </w:r>
      <w:r w:rsidR="00AA54F6" w:rsidRPr="00DF1C19">
        <w:rPr>
          <w:rFonts w:ascii="Angsana New" w:hAnsi="Angsana New" w:hint="cs"/>
          <w:sz w:val="30"/>
          <w:szCs w:val="30"/>
          <w:cs/>
        </w:rPr>
        <w:t>-</w:t>
      </w:r>
      <w:r w:rsidR="009608AB" w:rsidRPr="00DF1C19">
        <w:rPr>
          <w:rFonts w:ascii="Angsana New" w:hAnsi="Angsana New"/>
          <w:sz w:val="30"/>
          <w:szCs w:val="30"/>
        </w:rPr>
        <w:t xml:space="preserve"> </w:t>
      </w:r>
      <w:r w:rsidR="00B40970" w:rsidRPr="00DF1C1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D6107" w:rsidRPr="00DF1C19">
        <w:rPr>
          <w:rFonts w:ascii="Angsana New" w:hAnsi="Angsana New"/>
          <w:sz w:val="30"/>
          <w:szCs w:val="30"/>
          <w:lang w:val="en-US"/>
        </w:rPr>
        <w:t>2568</w:t>
      </w:r>
    </w:p>
    <w:p w14:paraId="284960DF" w14:textId="3DB278D8" w:rsidR="000C30D0" w:rsidRPr="00574462" w:rsidRDefault="000C30D0" w:rsidP="002058B9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ฯ </w:t>
      </w:r>
      <w:r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654"/>
        <w:gridCol w:w="236"/>
        <w:gridCol w:w="1566"/>
        <w:gridCol w:w="236"/>
        <w:gridCol w:w="1744"/>
      </w:tblGrid>
      <w:tr w:rsidR="003C4FC4" w:rsidRPr="00574462" w14:paraId="7862CAA1" w14:textId="77777777" w:rsidTr="00ED6EF2">
        <w:tc>
          <w:tcPr>
            <w:tcW w:w="3958" w:type="dxa"/>
          </w:tcPr>
          <w:p w14:paraId="0ABBB448" w14:textId="77777777" w:rsidR="003C4FC4" w:rsidRPr="00574462" w:rsidRDefault="003C4FC4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D576BD3" w14:textId="77777777" w:rsidR="003C4FC4" w:rsidRPr="00574462" w:rsidRDefault="003C4F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C54B2F9" w14:textId="77777777" w:rsidR="003C4FC4" w:rsidRPr="00574462" w:rsidRDefault="003C4F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4FC4" w:rsidRPr="00574462" w14:paraId="1328238A" w14:textId="77777777" w:rsidTr="00ED6EF2">
        <w:tc>
          <w:tcPr>
            <w:tcW w:w="3958" w:type="dxa"/>
          </w:tcPr>
          <w:p w14:paraId="010469F8" w14:textId="77777777" w:rsidR="003C4FC4" w:rsidRPr="00574462" w:rsidRDefault="003C4FC4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6" w:type="dxa"/>
            <w:gridSpan w:val="5"/>
            <w:tcBorders>
              <w:bottom w:val="single" w:sz="4" w:space="0" w:color="auto"/>
            </w:tcBorders>
          </w:tcPr>
          <w:p w14:paraId="472936CD" w14:textId="6804ED24" w:rsidR="003C4FC4" w:rsidRPr="008F6C56" w:rsidRDefault="003C4FC4" w:rsidP="002058B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F6C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F6C5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3C4FC4" w:rsidRPr="005D0B27" w14:paraId="7C202AC2" w14:textId="77777777" w:rsidTr="00ED6EF2">
        <w:tc>
          <w:tcPr>
            <w:tcW w:w="3958" w:type="dxa"/>
          </w:tcPr>
          <w:p w14:paraId="05E824D3" w14:textId="77777777" w:rsidR="003C4FC4" w:rsidRPr="00574462" w:rsidRDefault="003C4FC4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3C4FC4" w:rsidRPr="00574462" w14:paraId="0B390F84" w14:textId="77777777" w:rsidTr="00DF1C19">
        <w:trPr>
          <w:trHeight w:val="203"/>
        </w:trPr>
        <w:tc>
          <w:tcPr>
            <w:tcW w:w="3958" w:type="dxa"/>
          </w:tcPr>
          <w:p w14:paraId="79155726" w14:textId="77777777" w:rsidR="003C4FC4" w:rsidRPr="00574462" w:rsidRDefault="003C4FC4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3C4FC4" w:rsidRPr="00574462" w:rsidRDefault="003C4FC4" w:rsidP="002058B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4FFA5B91" w:rsidR="003C4FC4" w:rsidRPr="00574462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948,000.00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3C4FC4" w:rsidRPr="00574462" w:rsidRDefault="003C4FC4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AF61D7C" w14:textId="578D9F63" w:rsidR="003C4FC4" w:rsidRPr="00574462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147,600.00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5FF75" w14:textId="77777777" w:rsidR="003C4FC4" w:rsidRPr="00574462" w:rsidRDefault="003C4FC4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6FB8C0F" w14:textId="0C1A3156" w:rsidR="003C4FC4" w:rsidRPr="00574462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6EF2">
              <w:rPr>
                <w:rFonts w:ascii="Angsana New" w:hAnsi="Angsana New"/>
                <w:sz w:val="30"/>
                <w:szCs w:val="30"/>
              </w:rPr>
              <w:t>1,095,600.00</w:t>
            </w:r>
          </w:p>
        </w:tc>
      </w:tr>
      <w:tr w:rsidR="003C4FC4" w:rsidRPr="00574462" w14:paraId="2843CC3D" w14:textId="77777777" w:rsidTr="00DF1C19">
        <w:trPr>
          <w:trHeight w:val="203"/>
        </w:trPr>
        <w:tc>
          <w:tcPr>
            <w:tcW w:w="3958" w:type="dxa"/>
            <w:vAlign w:val="center"/>
          </w:tcPr>
          <w:p w14:paraId="2714FC4B" w14:textId="77777777" w:rsidR="003C4FC4" w:rsidRPr="00574462" w:rsidRDefault="003C4FC4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6B1F8BB5" w14:textId="77777777" w:rsidR="003C4FC4" w:rsidRPr="00513A27" w:rsidRDefault="003C4FC4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7CC988EC" w:rsidR="003C4FC4" w:rsidRPr="00513A27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(22,919.05)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3C4FC4" w:rsidRPr="00513A27" w:rsidRDefault="003C4FC4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084AC1D5" w:rsidR="003C4FC4" w:rsidRPr="00574462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(3,398.87)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3C4FC4" w:rsidRPr="00574462" w:rsidRDefault="003C4FC4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648C38AB" w:rsidR="003C4FC4" w:rsidRPr="00574462" w:rsidRDefault="00ED6EF2" w:rsidP="002058B9">
            <w:pPr>
              <w:tabs>
                <w:tab w:val="decimal" w:pos="133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(26,317.9</w:t>
            </w:r>
            <w:r w:rsidR="003057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D6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4FC4" w:rsidRPr="00574462" w14:paraId="44542CAD" w14:textId="77777777" w:rsidTr="00DF1C19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73C4C849" w:rsidR="00CF7250" w:rsidRPr="00513A27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925,080.95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28DCDD0A" w:rsidR="003C4FC4" w:rsidRPr="00574462" w:rsidRDefault="00ED6EF2" w:rsidP="002058B9">
            <w:pPr>
              <w:tabs>
                <w:tab w:val="decimal" w:pos="126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144,201.13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72238767" w:rsidR="003C4FC4" w:rsidRPr="00574462" w:rsidRDefault="00ED6EF2" w:rsidP="002058B9">
            <w:pPr>
              <w:tabs>
                <w:tab w:val="decimal" w:pos="1330"/>
              </w:tabs>
              <w:spacing w:line="420" w:lineRule="exac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F2">
              <w:rPr>
                <w:rFonts w:ascii="Angsana New" w:hAnsi="Angsana New"/>
                <w:sz w:val="30"/>
                <w:szCs w:val="30"/>
              </w:rPr>
              <w:t>1,069,282.0</w:t>
            </w:r>
            <w:r w:rsidR="003057C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849610E" w14:textId="77777777" w:rsidR="000C30D0" w:rsidRPr="00574462" w:rsidRDefault="000C30D0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2058B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0"/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565"/>
        <w:gridCol w:w="236"/>
        <w:gridCol w:w="1744"/>
      </w:tblGrid>
      <w:tr w:rsidR="005D0B27" w:rsidRPr="00574462" w14:paraId="134DE5E5" w14:textId="77777777" w:rsidTr="0067606A">
        <w:tc>
          <w:tcPr>
            <w:tcW w:w="3959" w:type="dxa"/>
          </w:tcPr>
          <w:p w14:paraId="1A4587AB" w14:textId="77777777" w:rsidR="005D0B27" w:rsidRPr="00574462" w:rsidRDefault="005D0B27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4FAF74" w14:textId="77777777" w:rsidR="005D0B27" w:rsidRPr="00574462" w:rsidRDefault="005D0B27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0A73B0AF" w14:textId="77777777" w:rsidR="005D0B27" w:rsidRPr="00574462" w:rsidRDefault="005D0B27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D0B27" w:rsidRPr="00574462" w14:paraId="25194701" w14:textId="77777777" w:rsidTr="0067606A">
        <w:tc>
          <w:tcPr>
            <w:tcW w:w="3959" w:type="dxa"/>
          </w:tcPr>
          <w:p w14:paraId="2E793E23" w14:textId="77777777" w:rsidR="005D0B27" w:rsidRPr="00574462" w:rsidRDefault="005D0B27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5" w:type="dxa"/>
            <w:gridSpan w:val="5"/>
            <w:tcBorders>
              <w:bottom w:val="single" w:sz="4" w:space="0" w:color="auto"/>
            </w:tcBorders>
          </w:tcPr>
          <w:p w14:paraId="5E48ACC7" w14:textId="14292DE2" w:rsidR="005D0B27" w:rsidRPr="008F6C56" w:rsidRDefault="005D0B27" w:rsidP="002058B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F6C5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5D0B27" w:rsidRPr="005D0B27" w14:paraId="209A5A4C" w14:textId="77777777" w:rsidTr="0067606A">
        <w:tc>
          <w:tcPr>
            <w:tcW w:w="3959" w:type="dxa"/>
          </w:tcPr>
          <w:p w14:paraId="55C5BCBD" w14:textId="77777777" w:rsidR="005D0B27" w:rsidRPr="00574462" w:rsidRDefault="005D0B27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A94E23" w:rsidRPr="00574462" w14:paraId="07077773" w14:textId="77777777" w:rsidTr="002B1765">
        <w:trPr>
          <w:trHeight w:val="203"/>
        </w:trPr>
        <w:tc>
          <w:tcPr>
            <w:tcW w:w="3959" w:type="dxa"/>
          </w:tcPr>
          <w:p w14:paraId="5C86D1A0" w14:textId="77777777" w:rsidR="00A94E23" w:rsidRPr="00574462" w:rsidRDefault="00A94E23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A94E23" w:rsidRPr="00574462" w:rsidRDefault="00A94E23" w:rsidP="002058B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0EE2D4B0" w14:textId="73BA1AFB" w:rsidR="00A94E23" w:rsidRPr="00574462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</w:tcPr>
          <w:p w14:paraId="2F061026" w14:textId="77777777" w:rsidR="00A94E23" w:rsidRPr="00574462" w:rsidRDefault="00A94E23" w:rsidP="002058B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6A63BBA" w14:textId="45A9F6A9" w:rsidR="00A94E23" w:rsidRPr="00574462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507,600.00</w:t>
            </w:r>
          </w:p>
        </w:tc>
        <w:tc>
          <w:tcPr>
            <w:tcW w:w="236" w:type="dxa"/>
            <w:vAlign w:val="center"/>
          </w:tcPr>
          <w:p w14:paraId="024E11B6" w14:textId="77777777" w:rsidR="00A94E23" w:rsidRPr="00574462" w:rsidRDefault="00A94E23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80A1D01" w14:textId="24688564" w:rsidR="00A94E23" w:rsidRPr="00574462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1.599,600.00</w:t>
            </w:r>
          </w:p>
        </w:tc>
      </w:tr>
      <w:tr w:rsidR="00A94E23" w:rsidRPr="00574462" w14:paraId="5A1C21EC" w14:textId="77777777" w:rsidTr="0067606A">
        <w:trPr>
          <w:trHeight w:val="203"/>
        </w:trPr>
        <w:tc>
          <w:tcPr>
            <w:tcW w:w="3959" w:type="dxa"/>
            <w:vAlign w:val="center"/>
          </w:tcPr>
          <w:p w14:paraId="447E3735" w14:textId="77777777" w:rsidR="00A94E23" w:rsidRPr="00574462" w:rsidRDefault="00A94E23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A94E23" w:rsidRPr="00513A27" w:rsidRDefault="00A94E23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6178C5" w14:textId="58D2188E" w:rsidR="00A94E23" w:rsidRPr="00513A27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(43,202.89)</w:t>
            </w:r>
          </w:p>
        </w:tc>
        <w:tc>
          <w:tcPr>
            <w:tcW w:w="236" w:type="dxa"/>
          </w:tcPr>
          <w:p w14:paraId="0762DBE9" w14:textId="77777777" w:rsidR="00A94E23" w:rsidRPr="00513A27" w:rsidRDefault="00A94E23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0F04E784" w:rsidR="00A94E23" w:rsidRPr="00574462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  <w:tc>
          <w:tcPr>
            <w:tcW w:w="236" w:type="dxa"/>
            <w:vAlign w:val="center"/>
          </w:tcPr>
          <w:p w14:paraId="3AD6C7A8" w14:textId="77777777" w:rsidR="00A94E23" w:rsidRPr="00574462" w:rsidRDefault="00A94E23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5CB6565D" w14:textId="4A3263F5" w:rsidR="00A94E23" w:rsidRPr="00574462" w:rsidRDefault="00A94E23" w:rsidP="002058B9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A94E23" w:rsidRPr="00574462" w14:paraId="2E19A32A" w14:textId="77777777" w:rsidTr="002B1765">
        <w:trPr>
          <w:trHeight w:val="203"/>
        </w:trPr>
        <w:tc>
          <w:tcPr>
            <w:tcW w:w="3959" w:type="dxa"/>
            <w:vAlign w:val="center"/>
          </w:tcPr>
          <w:p w14:paraId="044E4968" w14:textId="77777777" w:rsidR="00A94E23" w:rsidRPr="00574462" w:rsidRDefault="00A94E23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A94E23" w:rsidRPr="00513A27" w:rsidRDefault="00A94E23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0A317FE7" w:rsidR="00A94E23" w:rsidRPr="00513A27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1,048,797.11</w:t>
            </w:r>
          </w:p>
        </w:tc>
        <w:tc>
          <w:tcPr>
            <w:tcW w:w="236" w:type="dxa"/>
          </w:tcPr>
          <w:p w14:paraId="52CF32D7" w14:textId="77777777" w:rsidR="00A94E23" w:rsidRPr="00513A27" w:rsidRDefault="00A94E23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280488DA" w:rsidR="00A94E23" w:rsidRPr="00574462" w:rsidRDefault="00A94E23" w:rsidP="002058B9">
            <w:pPr>
              <w:tabs>
                <w:tab w:val="decimal" w:pos="12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  <w:vAlign w:val="center"/>
          </w:tcPr>
          <w:p w14:paraId="76553D15" w14:textId="77777777" w:rsidR="00A94E23" w:rsidRPr="00574462" w:rsidRDefault="00A94E23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5102D50E" w:rsidR="00A94E23" w:rsidRPr="00574462" w:rsidRDefault="00A94E23" w:rsidP="002058B9">
            <w:pPr>
              <w:tabs>
                <w:tab w:val="decimal" w:pos="1330"/>
              </w:tabs>
              <w:spacing w:line="420" w:lineRule="exact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</w:tbl>
    <w:p w14:paraId="2849613E" w14:textId="01766FDB" w:rsidR="003502E7" w:rsidRDefault="003502E7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ADD2F1" w14:textId="5A36FA33" w:rsidR="008026C3" w:rsidRDefault="008026C3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A29614E" w14:textId="70869A97" w:rsidR="008026C3" w:rsidRDefault="008026C3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6E587F7" w14:textId="5E9E0B56" w:rsidR="008026C3" w:rsidRDefault="008026C3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E29E93" w14:textId="63CD911A" w:rsidR="008026C3" w:rsidRDefault="003C4FC4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C4FC4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ค่าใช้จ่ายสำหรับงวด </w:t>
      </w:r>
      <w:r w:rsidR="00E7286D">
        <w:rPr>
          <w:rFonts w:ascii="Angsana New" w:hAnsi="Angsana New"/>
          <w:sz w:val="30"/>
          <w:szCs w:val="30"/>
        </w:rPr>
        <w:t>3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8F6C56">
        <w:rPr>
          <w:rFonts w:ascii="Angsana New" w:hAnsi="Angsana New"/>
          <w:sz w:val="30"/>
          <w:szCs w:val="30"/>
        </w:rPr>
        <w:t>6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3C4FC4">
        <w:rPr>
          <w:rFonts w:ascii="Angsana New" w:hAnsi="Angsana New"/>
          <w:sz w:val="30"/>
          <w:szCs w:val="30"/>
        </w:rPr>
        <w:t xml:space="preserve">30 </w:t>
      </w:r>
      <w:r w:rsidR="008F6C56">
        <w:rPr>
          <w:rFonts w:ascii="Angsana New" w:hAnsi="Angsana New" w:hint="cs"/>
          <w:sz w:val="30"/>
          <w:szCs w:val="30"/>
          <w:cs/>
        </w:rPr>
        <w:t>มิถุนายน</w:t>
      </w:r>
      <w:r w:rsidRPr="003C4FC4">
        <w:rPr>
          <w:rFonts w:ascii="Angsana New" w:hAnsi="Angsana New"/>
          <w:sz w:val="30"/>
          <w:szCs w:val="30"/>
          <w:cs/>
        </w:rPr>
        <w:t xml:space="preserve"> </w:t>
      </w:r>
      <w:r w:rsidR="00E7286D">
        <w:rPr>
          <w:rFonts w:ascii="Angsana New" w:hAnsi="Angsana New"/>
          <w:sz w:val="30"/>
          <w:szCs w:val="30"/>
        </w:rPr>
        <w:t>256</w:t>
      </w:r>
      <w:r w:rsidR="008F6C56">
        <w:rPr>
          <w:rFonts w:ascii="Angsana New" w:hAnsi="Angsana New"/>
          <w:sz w:val="30"/>
          <w:szCs w:val="30"/>
          <w:lang w:val="en-US"/>
        </w:rPr>
        <w:t>6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และ </w:t>
      </w:r>
      <w:r w:rsidRPr="003C4FC4">
        <w:rPr>
          <w:rFonts w:ascii="Angsana New" w:hAnsi="Angsana New"/>
          <w:sz w:val="30"/>
          <w:szCs w:val="30"/>
        </w:rPr>
        <w:t>256</w:t>
      </w:r>
      <w:r w:rsidR="008F6C56">
        <w:rPr>
          <w:rFonts w:ascii="Angsana New" w:hAnsi="Angsana New"/>
          <w:sz w:val="30"/>
          <w:szCs w:val="30"/>
          <w:lang w:val="en-US"/>
        </w:rPr>
        <w:t>5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96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9"/>
        <w:gridCol w:w="1656"/>
        <w:gridCol w:w="1656"/>
        <w:gridCol w:w="1656"/>
        <w:gridCol w:w="1656"/>
      </w:tblGrid>
      <w:tr w:rsidR="005C4DBB" w:rsidRPr="00494247" w14:paraId="09CAB82A" w14:textId="77777777" w:rsidTr="005A1259">
        <w:tc>
          <w:tcPr>
            <w:tcW w:w="3339" w:type="dxa"/>
          </w:tcPr>
          <w:p w14:paraId="397CE946" w14:textId="77777777" w:rsidR="005C4DBB" w:rsidRPr="00494247" w:rsidRDefault="005C4DBB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80E0676" w14:textId="77777777" w:rsidR="005C4DBB" w:rsidRPr="00494247" w:rsidRDefault="005C4DBB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F1D12F" w14:textId="77777777" w:rsidR="005C4DBB" w:rsidRPr="00494247" w:rsidRDefault="005C4DBB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7CD17036" w14:textId="77777777" w:rsidR="005C4DBB" w:rsidRPr="00494247" w:rsidRDefault="005C4DBB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C4DBB" w:rsidRPr="00494247" w14:paraId="6D5639B5" w14:textId="77777777" w:rsidTr="005A1259">
        <w:tc>
          <w:tcPr>
            <w:tcW w:w="3339" w:type="dxa"/>
          </w:tcPr>
          <w:p w14:paraId="4107D024" w14:textId="77777777" w:rsidR="005C4DBB" w:rsidRPr="00494247" w:rsidRDefault="005C4DBB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63C8C759" w14:textId="43B13965" w:rsidR="005C4DBB" w:rsidRPr="00494247" w:rsidRDefault="005C4DBB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65CFBB6D" w14:textId="2CBD3E32" w:rsidR="005C4DBB" w:rsidRPr="00494247" w:rsidRDefault="005C4DBB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A35C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5C4DBB" w:rsidRPr="00494247" w14:paraId="57C6B7F6" w14:textId="77777777" w:rsidTr="00FF00AC">
        <w:tc>
          <w:tcPr>
            <w:tcW w:w="3339" w:type="dxa"/>
          </w:tcPr>
          <w:p w14:paraId="1FF0D149" w14:textId="77777777" w:rsidR="005C4DBB" w:rsidRPr="00494247" w:rsidRDefault="005C4DBB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499B329" w14:textId="1A4F62CF" w:rsidR="005C4DBB" w:rsidRPr="004F4B94" w:rsidRDefault="005C4DBB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</w:tcPr>
          <w:p w14:paraId="59214661" w14:textId="721DB915" w:rsidR="005C4DBB" w:rsidRPr="004F4B94" w:rsidRDefault="005C4DBB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56" w:type="dxa"/>
          </w:tcPr>
          <w:p w14:paraId="4D76BBED" w14:textId="5D886683" w:rsidR="005C4DBB" w:rsidRPr="004F4B94" w:rsidRDefault="005C4DBB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F6C56">
              <w:rPr>
                <w:color w:val="000000"/>
                <w:sz w:val="30"/>
                <w:szCs w:val="30"/>
              </w:rPr>
              <w:t xml:space="preserve">30 </w:t>
            </w:r>
            <w:r w:rsidRPr="008F6C56">
              <w:rPr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F6C56"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56" w:type="dxa"/>
          </w:tcPr>
          <w:p w14:paraId="27573631" w14:textId="65CA07C8" w:rsidR="005C4DBB" w:rsidRPr="004F4B94" w:rsidRDefault="005C4DBB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F6C56">
              <w:rPr>
                <w:color w:val="000000"/>
                <w:sz w:val="30"/>
                <w:szCs w:val="30"/>
              </w:rPr>
              <w:t xml:space="preserve">30 </w:t>
            </w:r>
            <w:r w:rsidRPr="008F6C56">
              <w:rPr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F6C56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647DF4" w:rsidRPr="00494247" w14:paraId="54DB2554" w14:textId="77777777" w:rsidTr="00FF00AC">
        <w:trPr>
          <w:trHeight w:val="203"/>
        </w:trPr>
        <w:tc>
          <w:tcPr>
            <w:tcW w:w="3339" w:type="dxa"/>
            <w:vAlign w:val="center"/>
          </w:tcPr>
          <w:p w14:paraId="7D8C411D" w14:textId="2D59CC8B" w:rsidR="00647DF4" w:rsidRPr="00494247" w:rsidRDefault="00647DF4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8AAF332" w14:textId="04D7EA71" w:rsidR="00647DF4" w:rsidRPr="000825D4" w:rsidRDefault="00212C22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12C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236,074.56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F27D6DB" w14:textId="36214C77" w:rsidR="00647DF4" w:rsidRPr="003C4FC4" w:rsidRDefault="00647DF4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202,054.25 </w:t>
            </w:r>
          </w:p>
        </w:tc>
        <w:tc>
          <w:tcPr>
            <w:tcW w:w="1656" w:type="dxa"/>
            <w:shd w:val="clear" w:color="auto" w:fill="auto"/>
          </w:tcPr>
          <w:p w14:paraId="6CD5AEA7" w14:textId="74626807" w:rsidR="00647DF4" w:rsidRPr="00494247" w:rsidRDefault="00212C22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2C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469,554.88</w:t>
            </w:r>
          </w:p>
        </w:tc>
        <w:tc>
          <w:tcPr>
            <w:tcW w:w="1656" w:type="dxa"/>
            <w:vAlign w:val="bottom"/>
          </w:tcPr>
          <w:p w14:paraId="230A152D" w14:textId="330D8D2D" w:rsidR="00647DF4" w:rsidRPr="00494247" w:rsidRDefault="00647DF4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401,888.12 </w:t>
            </w:r>
          </w:p>
        </w:tc>
      </w:tr>
      <w:tr w:rsidR="00647DF4" w:rsidRPr="00494247" w14:paraId="34F36755" w14:textId="77777777" w:rsidTr="00FF00AC">
        <w:trPr>
          <w:trHeight w:val="203"/>
        </w:trPr>
        <w:tc>
          <w:tcPr>
            <w:tcW w:w="3339" w:type="dxa"/>
            <w:vAlign w:val="center"/>
          </w:tcPr>
          <w:p w14:paraId="7633FA61" w14:textId="22C5C861" w:rsidR="00647DF4" w:rsidRPr="00556F4A" w:rsidRDefault="00647DF4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194689" w14:textId="51651392" w:rsidR="00647DF4" w:rsidRPr="0052736D" w:rsidRDefault="00FF00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12,084.10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D15E19" w14:textId="367F392A" w:rsidR="00647DF4" w:rsidRPr="003C4FC4" w:rsidRDefault="00647DF4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17,452.06 </w:t>
            </w:r>
          </w:p>
        </w:tc>
        <w:tc>
          <w:tcPr>
            <w:tcW w:w="1656" w:type="dxa"/>
            <w:shd w:val="clear" w:color="auto" w:fill="auto"/>
          </w:tcPr>
          <w:p w14:paraId="2127B514" w14:textId="1BF39974" w:rsidR="00647DF4" w:rsidRPr="00047BB0" w:rsidRDefault="00FF00AC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26,681.63</w:t>
            </w:r>
          </w:p>
        </w:tc>
        <w:tc>
          <w:tcPr>
            <w:tcW w:w="1656" w:type="dxa"/>
            <w:vAlign w:val="bottom"/>
          </w:tcPr>
          <w:p w14:paraId="2BF6C514" w14:textId="29EDD649" w:rsidR="00647DF4" w:rsidRPr="00047BB0" w:rsidRDefault="00647DF4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36,984.15 </w:t>
            </w:r>
          </w:p>
        </w:tc>
      </w:tr>
      <w:tr w:rsidR="00647DF4" w:rsidRPr="00494247" w14:paraId="07A07E25" w14:textId="77777777" w:rsidTr="002058B9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78D00443" w14:textId="0BE1A99C" w:rsidR="00647DF4" w:rsidRPr="00D5168C" w:rsidRDefault="00647DF4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F407D1E" w14:textId="18226523" w:rsidR="00647DF4" w:rsidRPr="000825D4" w:rsidRDefault="000460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5FAB17" w14:textId="3BA724DA" w:rsidR="00647DF4" w:rsidRPr="006D52C4" w:rsidRDefault="00647DF4" w:rsidP="002058B9">
            <w:pPr>
              <w:pStyle w:val="ListParagraph"/>
              <w:numPr>
                <w:ilvl w:val="0"/>
                <w:numId w:val="22"/>
              </w:num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7D58F2A" w14:textId="772740C6" w:rsidR="00647DF4" w:rsidRPr="00047BB0" w:rsidRDefault="000460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3B4AA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F9D10F6" w14:textId="24426751" w:rsidR="00647DF4" w:rsidRPr="00047BB0" w:rsidRDefault="00647DF4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229,500.00 </w:t>
            </w:r>
          </w:p>
        </w:tc>
      </w:tr>
      <w:tr w:rsidR="005C4DBB" w:rsidRPr="00494247" w14:paraId="1F2CC4DC" w14:textId="77777777" w:rsidTr="00046065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46094B73" w14:textId="68A5B209" w:rsidR="005C4DBB" w:rsidRPr="003C4FC4" w:rsidRDefault="005C4DBB" w:rsidP="002058B9">
            <w:pPr>
              <w:spacing w:line="360" w:lineRule="exact"/>
              <w:ind w:left="78" w:right="-36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656" w:type="dxa"/>
            <w:shd w:val="clear" w:color="auto" w:fill="auto"/>
          </w:tcPr>
          <w:p w14:paraId="6510B770" w14:textId="77777777" w:rsidR="00A35C62" w:rsidRDefault="00A35C62" w:rsidP="002058B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DA04DF2" w14:textId="174D84FF" w:rsidR="00647DF4" w:rsidRPr="000825D4" w:rsidRDefault="00FF00AC" w:rsidP="002058B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300F48" w14:textId="77777777" w:rsidR="00647DF4" w:rsidRPr="00647DF4" w:rsidRDefault="00647DF4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896D2BC" w14:textId="38C7333E" w:rsidR="005C4DBB" w:rsidRPr="003C4FC4" w:rsidRDefault="00647DF4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1656" w:type="dxa"/>
            <w:shd w:val="clear" w:color="auto" w:fill="auto"/>
          </w:tcPr>
          <w:p w14:paraId="5DEABD0A" w14:textId="77777777" w:rsidR="005C4DBB" w:rsidRDefault="005C4DBB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5607FBD" w14:textId="236432FB" w:rsidR="00A35C62" w:rsidRDefault="00FF00AC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214,500.00</w:t>
            </w:r>
          </w:p>
        </w:tc>
        <w:tc>
          <w:tcPr>
            <w:tcW w:w="1656" w:type="dxa"/>
            <w:shd w:val="clear" w:color="auto" w:fill="auto"/>
          </w:tcPr>
          <w:p w14:paraId="20F21025" w14:textId="77777777" w:rsidR="005C4DBB" w:rsidRDefault="005C4DBB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FBBB573" w14:textId="3F2CA237" w:rsidR="00A35C62" w:rsidRPr="00047BB0" w:rsidRDefault="008A1F65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F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214,500.00</w:t>
            </w:r>
          </w:p>
        </w:tc>
      </w:tr>
      <w:tr w:rsidR="005C4DBB" w:rsidRPr="00494247" w14:paraId="48EB2C08" w14:textId="77777777" w:rsidTr="002058B9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3313FD93" w14:textId="3C5AEC24" w:rsidR="005C4DBB" w:rsidRPr="00D55E94" w:rsidRDefault="005C4DBB" w:rsidP="002058B9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20F3C9B8" w14:textId="57F358C2" w:rsidR="005C4DBB" w:rsidRPr="000825D4" w:rsidRDefault="00046065" w:rsidP="002058B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460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361,408.66</w:t>
            </w:r>
          </w:p>
        </w:tc>
        <w:tc>
          <w:tcPr>
            <w:tcW w:w="1656" w:type="dxa"/>
            <w:shd w:val="clear" w:color="auto" w:fill="auto"/>
          </w:tcPr>
          <w:p w14:paraId="47E33852" w14:textId="492F18F9" w:rsidR="005C4DBB" w:rsidRPr="003C4FC4" w:rsidRDefault="00647DF4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326,756.31</w:t>
            </w:r>
          </w:p>
        </w:tc>
        <w:tc>
          <w:tcPr>
            <w:tcW w:w="1656" w:type="dxa"/>
            <w:shd w:val="clear" w:color="auto" w:fill="auto"/>
          </w:tcPr>
          <w:p w14:paraId="261579BC" w14:textId="48BEB30A" w:rsidR="005C4DBB" w:rsidRPr="00047BB0" w:rsidRDefault="00A85698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 w:rsidR="003B4AA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046065" w:rsidRPr="000460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736</w:t>
            </w:r>
            <w:r w:rsidR="00046065" w:rsidRPr="0004606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656" w:type="dxa"/>
            <w:shd w:val="clear" w:color="auto" w:fill="auto"/>
          </w:tcPr>
          <w:p w14:paraId="1498E739" w14:textId="3FC2CB81" w:rsidR="005C4DBB" w:rsidRPr="00047BB0" w:rsidRDefault="008A1F65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1F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882,872.27</w:t>
            </w:r>
          </w:p>
        </w:tc>
      </w:tr>
    </w:tbl>
    <w:p w14:paraId="08FEC490" w14:textId="30C77EA3" w:rsidR="008026C3" w:rsidRDefault="008026C3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240A6919" w:rsidR="00E45619" w:rsidRDefault="00047BB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บริษัทฯ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6D52C4">
        <w:rPr>
          <w:rFonts w:ascii="Angsana New" w:hAnsi="Angsana New"/>
          <w:sz w:val="30"/>
          <w:szCs w:val="30"/>
        </w:rPr>
        <w:t>2541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19FF6241" w:rsidR="00047BB0" w:rsidRPr="00574462" w:rsidRDefault="00047BB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1987"/>
        <w:gridCol w:w="236"/>
        <w:gridCol w:w="1987"/>
      </w:tblGrid>
      <w:tr w:rsidR="00047BB0" w:rsidRPr="00574462" w14:paraId="073D5721" w14:textId="77777777" w:rsidTr="005A1259">
        <w:tc>
          <w:tcPr>
            <w:tcW w:w="5022" w:type="dxa"/>
          </w:tcPr>
          <w:p w14:paraId="1187C336" w14:textId="77777777" w:rsidR="00047BB0" w:rsidRPr="00574462" w:rsidRDefault="00047BB0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058BC52" w14:textId="77777777" w:rsidR="00047BB0" w:rsidRPr="00574462" w:rsidRDefault="00047BB0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47BB0" w:rsidRPr="00574462" w14:paraId="7507F284" w14:textId="77777777" w:rsidTr="005A1259">
        <w:tc>
          <w:tcPr>
            <w:tcW w:w="5022" w:type="dxa"/>
          </w:tcPr>
          <w:p w14:paraId="57444F73" w14:textId="77777777" w:rsidR="00047BB0" w:rsidRPr="00574462" w:rsidRDefault="00047BB0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1A6B83D2" w:rsidR="00047BB0" w:rsidRPr="00574462" w:rsidRDefault="00471CD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047BB0" w:rsidRPr="008026C3">
              <w:rPr>
                <w:sz w:val="30"/>
                <w:szCs w:val="30"/>
                <w:cs/>
              </w:rPr>
              <w:t xml:space="preserve"> </w:t>
            </w:r>
            <w:r w:rsidR="00F06EED">
              <w:rPr>
                <w:rFonts w:hint="cs"/>
                <w:sz w:val="30"/>
                <w:szCs w:val="30"/>
                <w:cs/>
              </w:rPr>
              <w:t>มิถุนายน</w:t>
            </w:r>
            <w:r w:rsidR="00047BB0" w:rsidRPr="008026C3">
              <w:rPr>
                <w:sz w:val="30"/>
                <w:szCs w:val="30"/>
                <w:cs/>
              </w:rPr>
              <w:t xml:space="preserve"> </w:t>
            </w:r>
            <w:r w:rsidR="003F7756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047BB0" w:rsidRPr="00574462" w:rsidRDefault="00047BB0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65DAD24D" w:rsidR="00047BB0" w:rsidRPr="00574462" w:rsidRDefault="00471CD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047BB0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3F7756">
              <w:rPr>
                <w:sz w:val="30"/>
                <w:szCs w:val="30"/>
              </w:rPr>
              <w:t>5</w:t>
            </w:r>
          </w:p>
        </w:tc>
      </w:tr>
      <w:tr w:rsidR="00047BB0" w:rsidRPr="00574462" w14:paraId="702E4638" w14:textId="77777777" w:rsidTr="005A1259">
        <w:trPr>
          <w:trHeight w:val="203"/>
        </w:trPr>
        <w:tc>
          <w:tcPr>
            <w:tcW w:w="5022" w:type="dxa"/>
          </w:tcPr>
          <w:p w14:paraId="4CEFB65A" w14:textId="1E3F5A28" w:rsidR="00047BB0" w:rsidRPr="005B4595" w:rsidRDefault="00BC18D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="00047BB0" w:rsidRPr="00047BB0">
              <w:rPr>
                <w:rFonts w:ascii="Angsana New" w:hAnsi="Angsana New"/>
                <w:sz w:val="30"/>
                <w:szCs w:val="30"/>
                <w:cs/>
              </w:rPr>
              <w:t>ตามงบแสดงฐานะการเงิน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77777777" w:rsidR="00047BB0" w:rsidRPr="00574462" w:rsidRDefault="00047BB0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047BB0" w:rsidRPr="00574462" w:rsidRDefault="00047BB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047BB0" w:rsidRPr="00574462" w:rsidRDefault="00047BB0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FAF" w:rsidRPr="00574462" w14:paraId="6E748FDC" w14:textId="77777777" w:rsidTr="005A1259">
        <w:trPr>
          <w:trHeight w:val="149"/>
        </w:trPr>
        <w:tc>
          <w:tcPr>
            <w:tcW w:w="5022" w:type="dxa"/>
            <w:shd w:val="clear" w:color="auto" w:fill="auto"/>
          </w:tcPr>
          <w:p w14:paraId="74892E67" w14:textId="1D8BFCAA" w:rsidR="00CB6FAF" w:rsidRPr="005B4595" w:rsidRDefault="00CB6FAF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336D669C" w:rsidR="00CB6FAF" w:rsidRPr="00D373FF" w:rsidRDefault="00FF00AC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00AC">
              <w:rPr>
                <w:rFonts w:ascii="Angsana New" w:hAnsi="Angsana New"/>
                <w:sz w:val="30"/>
                <w:szCs w:val="30"/>
              </w:rPr>
              <w:t>34,340,555.42</w:t>
            </w:r>
          </w:p>
        </w:tc>
        <w:tc>
          <w:tcPr>
            <w:tcW w:w="236" w:type="dxa"/>
            <w:vAlign w:val="center"/>
          </w:tcPr>
          <w:p w14:paraId="45141CB7" w14:textId="77777777" w:rsidR="00CB6FAF" w:rsidRPr="00574462" w:rsidRDefault="00CB6FAF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vAlign w:val="bottom"/>
          </w:tcPr>
          <w:p w14:paraId="2F9E7ED5" w14:textId="7BB6AF44" w:rsidR="00CB6FAF" w:rsidRPr="008026C3" w:rsidRDefault="00CB6FA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75775">
              <w:rPr>
                <w:rFonts w:ascii="Angsana New" w:hAnsi="Angsana New"/>
                <w:sz w:val="30"/>
                <w:szCs w:val="30"/>
              </w:rPr>
              <w:t>32,290,447.52</w:t>
            </w:r>
          </w:p>
        </w:tc>
      </w:tr>
    </w:tbl>
    <w:p w14:paraId="2DDF92E4" w14:textId="77777777" w:rsidR="00D37C38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07403C" w14:textId="77777777" w:rsidR="00D37C38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9EC690" w14:textId="77777777" w:rsidR="00D37C38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37217" w14:textId="77777777" w:rsidR="00D37C38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2FB963D" w14:textId="77777777" w:rsidR="00D37C38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04D678" w14:textId="77777777" w:rsidR="00D373FF" w:rsidRDefault="00D373FF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250CB153" w:rsidR="00A23836" w:rsidRDefault="00D37C38" w:rsidP="002058B9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 มีดังนี้</w:t>
      </w:r>
    </w:p>
    <w:tbl>
      <w:tblPr>
        <w:tblW w:w="98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D37C38" w:rsidRPr="00574462" w14:paraId="65E22A95" w14:textId="77777777" w:rsidTr="00D93952">
        <w:tc>
          <w:tcPr>
            <w:tcW w:w="5602" w:type="dxa"/>
          </w:tcPr>
          <w:p w14:paraId="3A0875B0" w14:textId="77777777" w:rsidR="00D37C38" w:rsidRPr="00574462" w:rsidRDefault="00D37C38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7197C15E" w14:textId="77777777" w:rsidR="00D37C38" w:rsidRPr="00574462" w:rsidRDefault="00D37C38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7C38" w:rsidRPr="00574462" w14:paraId="052CC066" w14:textId="77777777" w:rsidTr="00D93952">
        <w:tc>
          <w:tcPr>
            <w:tcW w:w="5602" w:type="dxa"/>
          </w:tcPr>
          <w:p w14:paraId="308884A6" w14:textId="77777777" w:rsidR="00D37C38" w:rsidRPr="00574462" w:rsidRDefault="00D37C38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3271DCAF" w:rsidR="00D37C38" w:rsidRPr="00574462" w:rsidRDefault="000A63C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3F7756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D37C38" w:rsidRPr="00574462" w:rsidRDefault="00D37C3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10D8FAE0" w:rsidR="00D37C38" w:rsidRPr="00574462" w:rsidRDefault="000A63C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3F7756">
              <w:rPr>
                <w:sz w:val="30"/>
                <w:szCs w:val="30"/>
              </w:rPr>
              <w:t>5</w:t>
            </w:r>
          </w:p>
        </w:tc>
      </w:tr>
      <w:tr w:rsidR="00765470" w:rsidRPr="00574462" w14:paraId="5A8AE205" w14:textId="77777777" w:rsidTr="00D93952">
        <w:trPr>
          <w:trHeight w:val="203"/>
        </w:trPr>
        <w:tc>
          <w:tcPr>
            <w:tcW w:w="5602" w:type="dxa"/>
          </w:tcPr>
          <w:p w14:paraId="20DDC6F3" w14:textId="7DF87606" w:rsidR="00765470" w:rsidRPr="005B4595" w:rsidRDefault="00765470" w:rsidP="002058B9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5C10D168" w:rsidR="00765470" w:rsidRPr="00574462" w:rsidRDefault="00CC73B5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  <w:tc>
          <w:tcPr>
            <w:tcW w:w="236" w:type="dxa"/>
            <w:vAlign w:val="center"/>
          </w:tcPr>
          <w:p w14:paraId="09D17A76" w14:textId="77777777" w:rsidR="00765470" w:rsidRPr="00574462" w:rsidRDefault="0076547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676FD03D" w:rsidR="00765470" w:rsidRPr="00574462" w:rsidRDefault="00765470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765470" w:rsidRPr="00574462" w14:paraId="7B9CDC51" w14:textId="77777777" w:rsidTr="00D93952">
        <w:trPr>
          <w:trHeight w:val="203"/>
        </w:trPr>
        <w:tc>
          <w:tcPr>
            <w:tcW w:w="5602" w:type="dxa"/>
          </w:tcPr>
          <w:p w14:paraId="7A8DFE2F" w14:textId="48744FFC" w:rsidR="00765470" w:rsidRPr="00047BB0" w:rsidRDefault="0076547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76F7F838" w:rsidR="00765470" w:rsidRPr="00574462" w:rsidRDefault="00FF00AC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F00AC">
              <w:rPr>
                <w:rFonts w:ascii="Angsana New" w:hAnsi="Angsana New"/>
                <w:sz w:val="30"/>
                <w:szCs w:val="30"/>
              </w:rPr>
              <w:t>(751,735.00)</w:t>
            </w:r>
          </w:p>
        </w:tc>
        <w:tc>
          <w:tcPr>
            <w:tcW w:w="236" w:type="dxa"/>
            <w:vAlign w:val="center"/>
          </w:tcPr>
          <w:p w14:paraId="77F045F9" w14:textId="77777777" w:rsidR="00765470" w:rsidRPr="00574462" w:rsidRDefault="0076547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5046620E" w:rsidR="00765470" w:rsidRPr="00574462" w:rsidRDefault="00765470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EB7F37" w:rsidRPr="00574462" w14:paraId="6C962D77" w14:textId="77777777" w:rsidTr="00D93952">
        <w:trPr>
          <w:trHeight w:val="203"/>
        </w:trPr>
        <w:tc>
          <w:tcPr>
            <w:tcW w:w="5602" w:type="dxa"/>
          </w:tcPr>
          <w:p w14:paraId="27B1F5E0" w14:textId="600A108E" w:rsidR="00EB7F37" w:rsidRPr="00D37C38" w:rsidRDefault="00EB7F37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EB7F37" w:rsidRPr="00574462" w:rsidRDefault="00EB7F37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EB7F37" w:rsidRPr="00574462" w:rsidRDefault="00EB7F37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EB7F37" w:rsidRPr="00574462" w:rsidRDefault="00EB7F37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EC4" w:rsidRPr="00574462" w14:paraId="016C15E7" w14:textId="77777777" w:rsidTr="00D93952">
        <w:trPr>
          <w:trHeight w:val="203"/>
        </w:trPr>
        <w:tc>
          <w:tcPr>
            <w:tcW w:w="5602" w:type="dxa"/>
          </w:tcPr>
          <w:p w14:paraId="0C894E01" w14:textId="31514B25" w:rsidR="00BB7EC4" w:rsidRPr="00D37C38" w:rsidRDefault="00BB7EC4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2FAF7B3A" w:rsidR="00BB7EC4" w:rsidRPr="00574462" w:rsidRDefault="00D93952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93952">
              <w:rPr>
                <w:rFonts w:ascii="Angsana New" w:hAnsi="Angsana New"/>
                <w:sz w:val="30"/>
                <w:szCs w:val="30"/>
              </w:rPr>
              <w:t>1,583,053.68</w:t>
            </w:r>
          </w:p>
        </w:tc>
        <w:tc>
          <w:tcPr>
            <w:tcW w:w="236" w:type="dxa"/>
            <w:vAlign w:val="center"/>
          </w:tcPr>
          <w:p w14:paraId="42467C30" w14:textId="77777777" w:rsidR="00BB7EC4" w:rsidRPr="00574462" w:rsidRDefault="00BB7EC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542EDFB2" w:rsidR="00BB7EC4" w:rsidRPr="00574462" w:rsidRDefault="00BB7EC4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5,0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58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BB7EC4" w:rsidRPr="00574462" w14:paraId="11B66C70" w14:textId="77777777" w:rsidTr="00D93952">
        <w:trPr>
          <w:trHeight w:val="203"/>
        </w:trPr>
        <w:tc>
          <w:tcPr>
            <w:tcW w:w="5602" w:type="dxa"/>
          </w:tcPr>
          <w:p w14:paraId="01D02CE5" w14:textId="697F3B69" w:rsidR="00BB7EC4" w:rsidRPr="00D37C38" w:rsidRDefault="00BB7EC4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22F03890" w:rsidR="00BB7EC4" w:rsidRPr="00574462" w:rsidRDefault="00D93952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93952">
              <w:rPr>
                <w:rFonts w:ascii="Angsana New" w:hAnsi="Angsana New"/>
                <w:sz w:val="30"/>
                <w:szCs w:val="30"/>
              </w:rPr>
              <w:t>467,054.2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685F5F2C" w14:textId="77777777" w:rsidR="00BB7EC4" w:rsidRPr="00574462" w:rsidRDefault="00BB7EC4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3DE00666" w:rsidR="00BB7EC4" w:rsidRPr="00574462" w:rsidRDefault="00BB7EC4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766,037.8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EB7F37" w:rsidRPr="00574462" w14:paraId="05D98804" w14:textId="77777777" w:rsidTr="00D93952">
        <w:trPr>
          <w:trHeight w:val="203"/>
        </w:trPr>
        <w:tc>
          <w:tcPr>
            <w:tcW w:w="5602" w:type="dxa"/>
          </w:tcPr>
          <w:p w14:paraId="17882725" w14:textId="0352D17A" w:rsidR="00EB7F37" w:rsidRPr="00D37C38" w:rsidRDefault="00EB7F37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EB7F37" w:rsidRPr="00574462" w:rsidRDefault="00EB7F37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EB7F37" w:rsidRPr="00574462" w:rsidRDefault="00EB7F37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EB7F37" w:rsidRPr="00574462" w:rsidRDefault="00EB7F37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7C1" w:rsidRPr="008026C3" w14:paraId="2284292B" w14:textId="77777777" w:rsidTr="00D93952">
        <w:trPr>
          <w:trHeight w:val="149"/>
        </w:trPr>
        <w:tc>
          <w:tcPr>
            <w:tcW w:w="5602" w:type="dxa"/>
            <w:shd w:val="clear" w:color="auto" w:fill="auto"/>
          </w:tcPr>
          <w:p w14:paraId="1D0DB2E9" w14:textId="67930ECE" w:rsidR="001157C1" w:rsidRPr="005B4595" w:rsidRDefault="001157C1" w:rsidP="002058B9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22965497" w:rsidR="001157C1" w:rsidRPr="00EB7F37" w:rsidRDefault="00845CE0" w:rsidP="002058B9">
            <w:pPr>
              <w:tabs>
                <w:tab w:val="decimal" w:pos="15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6D180E0" w14:textId="77777777" w:rsidR="001157C1" w:rsidRPr="00574462" w:rsidRDefault="001157C1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6A192CF9" w:rsidR="001157C1" w:rsidRPr="009A3397" w:rsidRDefault="001157C1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(6,628,953.00)</w:t>
            </w:r>
          </w:p>
        </w:tc>
      </w:tr>
      <w:tr w:rsidR="001157C1" w:rsidRPr="008026C3" w14:paraId="3BEAA60B" w14:textId="77777777" w:rsidTr="00D93952">
        <w:trPr>
          <w:trHeight w:val="149"/>
        </w:trPr>
        <w:tc>
          <w:tcPr>
            <w:tcW w:w="5602" w:type="dxa"/>
            <w:shd w:val="clear" w:color="auto" w:fill="auto"/>
          </w:tcPr>
          <w:p w14:paraId="6C5FEE85" w14:textId="77777777" w:rsidR="001157C1" w:rsidRPr="00D37C38" w:rsidRDefault="001157C1" w:rsidP="002058B9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1EB507B1" w:rsidR="001157C1" w:rsidRPr="00EB7F37" w:rsidRDefault="00D93952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93952">
              <w:rPr>
                <w:rFonts w:ascii="Angsana New" w:hAnsi="Angsana New"/>
                <w:sz w:val="30"/>
                <w:szCs w:val="30"/>
              </w:rPr>
              <w:t>34,340,555.4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52037BA3" w14:textId="77777777" w:rsidR="001157C1" w:rsidRPr="00574462" w:rsidRDefault="001157C1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62DF4F0E" w:rsidR="001157C1" w:rsidRPr="009A3397" w:rsidRDefault="001157C1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1F4E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4B3835" w:rsidRPr="008026C3" w14:paraId="5E9C4442" w14:textId="77777777" w:rsidTr="00D93952">
        <w:trPr>
          <w:trHeight w:val="149"/>
        </w:trPr>
        <w:tc>
          <w:tcPr>
            <w:tcW w:w="5602" w:type="dxa"/>
            <w:shd w:val="clear" w:color="auto" w:fill="auto"/>
          </w:tcPr>
          <w:p w14:paraId="53DFC558" w14:textId="00DBB0DD" w:rsidR="004B3835" w:rsidRPr="00D37C38" w:rsidRDefault="004B3835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25F6BDCD" w:rsidR="004B3835" w:rsidRPr="00EB7F37" w:rsidRDefault="00845CE0" w:rsidP="002058B9">
            <w:pPr>
              <w:tabs>
                <w:tab w:val="decimal" w:pos="156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F3B9947" w14:textId="77777777" w:rsidR="004B3835" w:rsidRPr="00574462" w:rsidRDefault="004B383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76BF027A" w:rsidR="004B3835" w:rsidRPr="009A3397" w:rsidRDefault="004B3835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751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735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B3835" w:rsidRPr="008026C3" w14:paraId="359AE480" w14:textId="77777777" w:rsidTr="00D93952">
        <w:trPr>
          <w:trHeight w:val="149"/>
        </w:trPr>
        <w:tc>
          <w:tcPr>
            <w:tcW w:w="5602" w:type="dxa"/>
            <w:shd w:val="clear" w:color="auto" w:fill="auto"/>
          </w:tcPr>
          <w:p w14:paraId="796E1E35" w14:textId="1187ED97" w:rsidR="004B3835" w:rsidRPr="00D37C38" w:rsidRDefault="004B3835" w:rsidP="002058B9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4A66A757" w:rsidR="004B3835" w:rsidRPr="00EB7F37" w:rsidRDefault="00D93952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93952">
              <w:rPr>
                <w:rFonts w:ascii="Angsana New" w:hAnsi="Angsana New"/>
                <w:sz w:val="30"/>
                <w:szCs w:val="30"/>
              </w:rPr>
              <w:t>34,340,555.4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0FFF3927" w14:textId="77777777" w:rsidR="004B3835" w:rsidRPr="00574462" w:rsidRDefault="004B3835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5595A366" w:rsidR="004B3835" w:rsidRPr="009A3397" w:rsidRDefault="004B3835" w:rsidP="002058B9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447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</w:tbl>
    <w:p w14:paraId="284961C7" w14:textId="77777777" w:rsidR="000C30D0" w:rsidRDefault="000C30D0" w:rsidP="002058B9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8" w14:textId="1C081848" w:rsidR="00FD22DD" w:rsidRDefault="00D93ED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3ED0">
        <w:rPr>
          <w:rFonts w:ascii="Angsana New" w:hAnsi="Angsana New"/>
          <w:sz w:val="30"/>
          <w:szCs w:val="30"/>
          <w:cs/>
        </w:rPr>
        <w:t xml:space="preserve">ค่าใช้จ่ายที่รับรู้ที่แสดงรายการในงบกำไรขาดทุนเบ็ดเสร็จ สำหรับงวด </w:t>
      </w:r>
      <w:r w:rsidR="00405BF4">
        <w:rPr>
          <w:rFonts w:ascii="Angsana New" w:hAnsi="Angsana New"/>
          <w:sz w:val="30"/>
          <w:szCs w:val="30"/>
        </w:rPr>
        <w:t>3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3F7756">
        <w:rPr>
          <w:rFonts w:ascii="Angsana New" w:hAnsi="Angsana New"/>
          <w:sz w:val="30"/>
          <w:szCs w:val="30"/>
          <w:lang w:val="en-US"/>
        </w:rPr>
        <w:t>6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1CDB">
        <w:rPr>
          <w:rFonts w:ascii="Angsana New" w:hAnsi="Angsana New"/>
          <w:sz w:val="30"/>
          <w:szCs w:val="30"/>
        </w:rPr>
        <w:br/>
      </w:r>
      <w:r w:rsidR="00405BF4">
        <w:rPr>
          <w:rFonts w:ascii="Angsana New" w:hAnsi="Angsana New"/>
          <w:sz w:val="30"/>
          <w:szCs w:val="30"/>
        </w:rPr>
        <w:t>30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="003F7756">
        <w:rPr>
          <w:rFonts w:ascii="Angsana New" w:hAnsi="Angsana New" w:hint="cs"/>
          <w:sz w:val="30"/>
          <w:szCs w:val="30"/>
          <w:cs/>
        </w:rPr>
        <w:t>มิถุนายน</w:t>
      </w:r>
      <w:r w:rsidRPr="00D93ED0">
        <w:rPr>
          <w:rFonts w:ascii="Angsana New" w:hAnsi="Angsana New"/>
          <w:sz w:val="30"/>
          <w:szCs w:val="30"/>
          <w:cs/>
        </w:rPr>
        <w:t xml:space="preserve"> </w:t>
      </w:r>
      <w:r w:rsidR="00405BF4">
        <w:rPr>
          <w:rFonts w:ascii="Angsana New" w:hAnsi="Angsana New"/>
          <w:sz w:val="30"/>
          <w:szCs w:val="30"/>
        </w:rPr>
        <w:t>256</w:t>
      </w:r>
      <w:r w:rsidR="003F7756">
        <w:rPr>
          <w:rFonts w:ascii="Angsana New" w:hAnsi="Angsana New"/>
          <w:sz w:val="30"/>
          <w:szCs w:val="30"/>
        </w:rPr>
        <w:t>6</w:t>
      </w:r>
      <w:r w:rsidR="00471CDB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 xml:space="preserve">และ </w:t>
      </w:r>
      <w:r w:rsidR="00405BF4">
        <w:rPr>
          <w:rFonts w:ascii="Angsana New" w:hAnsi="Angsana New"/>
          <w:sz w:val="30"/>
          <w:szCs w:val="30"/>
        </w:rPr>
        <w:t>256</w:t>
      </w:r>
      <w:r w:rsidR="003F7756">
        <w:rPr>
          <w:rFonts w:ascii="Angsana New" w:hAnsi="Angsana New"/>
          <w:sz w:val="30"/>
          <w:szCs w:val="30"/>
          <w:lang w:val="en-US"/>
        </w:rPr>
        <w:t>5</w:t>
      </w:r>
      <w:r w:rsidRPr="00D93ED0">
        <w:rPr>
          <w:rFonts w:ascii="Angsana New" w:hAnsi="Angsana New"/>
          <w:sz w:val="30"/>
          <w:szCs w:val="30"/>
        </w:rPr>
        <w:t xml:space="preserve"> </w:t>
      </w:r>
      <w:r w:rsidRPr="00D93ED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656"/>
        <w:gridCol w:w="1656"/>
        <w:gridCol w:w="1654"/>
        <w:gridCol w:w="1658"/>
      </w:tblGrid>
      <w:tr w:rsidR="00DC783E" w:rsidRPr="00494247" w14:paraId="12E70AB3" w14:textId="77777777" w:rsidTr="005A1259">
        <w:tc>
          <w:tcPr>
            <w:tcW w:w="3042" w:type="dxa"/>
          </w:tcPr>
          <w:p w14:paraId="27795807" w14:textId="77777777" w:rsidR="00DC783E" w:rsidRPr="00494247" w:rsidRDefault="00DC783E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32BE89" w14:textId="77777777" w:rsidR="00DC783E" w:rsidRPr="00494247" w:rsidRDefault="00DC783E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B2BB65D" w14:textId="77777777" w:rsidR="00DC783E" w:rsidRPr="00494247" w:rsidRDefault="00DC783E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60D628C5" w14:textId="77777777" w:rsidR="00DC783E" w:rsidRPr="00494247" w:rsidRDefault="00DC783E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C783E" w:rsidRPr="00494247" w14:paraId="53E5A938" w14:textId="77777777" w:rsidTr="005A1259">
        <w:tc>
          <w:tcPr>
            <w:tcW w:w="3042" w:type="dxa"/>
          </w:tcPr>
          <w:p w14:paraId="4492358A" w14:textId="77777777" w:rsidR="00DC783E" w:rsidRPr="00494247" w:rsidRDefault="00DC783E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381CD809" w14:textId="1B15DA0D" w:rsidR="00DC783E" w:rsidRPr="00494247" w:rsidRDefault="00DC783E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08DE5168" w14:textId="518BA7EC" w:rsidR="00DC783E" w:rsidRPr="00494247" w:rsidRDefault="00DC783E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DC783E" w:rsidRPr="00494247" w14:paraId="56F4B66E" w14:textId="77777777" w:rsidTr="005A1259">
        <w:tc>
          <w:tcPr>
            <w:tcW w:w="3042" w:type="dxa"/>
          </w:tcPr>
          <w:p w14:paraId="2C99AA27" w14:textId="77777777" w:rsidR="00DC783E" w:rsidRPr="00494247" w:rsidRDefault="00DC783E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E2167B9" w14:textId="1B488FF0" w:rsidR="00DC783E" w:rsidRPr="00405BF4" w:rsidRDefault="00DC783E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</w:tcPr>
          <w:p w14:paraId="23204661" w14:textId="2AD46DB8" w:rsidR="00DC783E" w:rsidRPr="00405BF4" w:rsidRDefault="00DC783E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color w:val="000000"/>
                <w:sz w:val="30"/>
                <w:szCs w:val="30"/>
              </w:rPr>
              <w:t xml:space="preserve">30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มิถุนายน</w:t>
            </w:r>
            <w:r w:rsidRPr="00405BF4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405BF4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654" w:type="dxa"/>
          </w:tcPr>
          <w:p w14:paraId="2186F0D2" w14:textId="0329CD2E" w:rsidR="00DC783E" w:rsidRPr="00405BF4" w:rsidRDefault="00DC783E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8" w:type="dxa"/>
          </w:tcPr>
          <w:p w14:paraId="0D88DF8C" w14:textId="224F6E3F" w:rsidR="00DC783E" w:rsidRPr="00405BF4" w:rsidRDefault="00DC783E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color w:val="000000"/>
                <w:sz w:val="30"/>
                <w:szCs w:val="30"/>
              </w:rPr>
              <w:t xml:space="preserve">30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มิถุนายน</w:t>
            </w:r>
            <w:r w:rsidRPr="00405BF4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405BF4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3B5DE9" w:rsidRPr="00494247" w14:paraId="38784BFF" w14:textId="77777777" w:rsidTr="005A1259">
        <w:trPr>
          <w:trHeight w:val="203"/>
        </w:trPr>
        <w:tc>
          <w:tcPr>
            <w:tcW w:w="3042" w:type="dxa"/>
            <w:vAlign w:val="center"/>
          </w:tcPr>
          <w:p w14:paraId="05077920" w14:textId="2A1EDC53" w:rsidR="003B5DE9" w:rsidRPr="00494247" w:rsidRDefault="003B5DE9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56" w:type="dxa"/>
            <w:shd w:val="clear" w:color="auto" w:fill="auto"/>
          </w:tcPr>
          <w:p w14:paraId="0ABE67F7" w14:textId="02237B9C" w:rsidR="003B5DE9" w:rsidRPr="00366D60" w:rsidRDefault="00533E5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87,116.80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9EBE500" w14:textId="79C47E4F" w:rsidR="003B5DE9" w:rsidRPr="003C4FC4" w:rsidRDefault="003B5DE9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161,360.64 </w:t>
            </w:r>
          </w:p>
        </w:tc>
        <w:tc>
          <w:tcPr>
            <w:tcW w:w="1654" w:type="dxa"/>
            <w:shd w:val="clear" w:color="auto" w:fill="auto"/>
          </w:tcPr>
          <w:p w14:paraId="54FF4425" w14:textId="78FC88D0" w:rsidR="003B5DE9" w:rsidRPr="00494247" w:rsidRDefault="00533E5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174,233.60</w:t>
            </w:r>
          </w:p>
        </w:tc>
        <w:tc>
          <w:tcPr>
            <w:tcW w:w="1658" w:type="dxa"/>
            <w:vAlign w:val="bottom"/>
          </w:tcPr>
          <w:p w14:paraId="1D21E5C4" w14:textId="7C7E07BD" w:rsidR="003B5DE9" w:rsidRPr="00494247" w:rsidRDefault="003B5DE9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311,538.72 </w:t>
            </w:r>
          </w:p>
        </w:tc>
      </w:tr>
      <w:tr w:rsidR="003B5DE9" w:rsidRPr="00494247" w14:paraId="1E4E5969" w14:textId="77777777" w:rsidTr="005A1259">
        <w:trPr>
          <w:trHeight w:val="203"/>
        </w:trPr>
        <w:tc>
          <w:tcPr>
            <w:tcW w:w="3042" w:type="dxa"/>
            <w:vAlign w:val="center"/>
          </w:tcPr>
          <w:p w14:paraId="7A084D86" w14:textId="77A9D0A6" w:rsidR="003B5DE9" w:rsidRPr="00556F4A" w:rsidRDefault="003B5DE9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56" w:type="dxa"/>
            <w:shd w:val="clear" w:color="auto" w:fill="auto"/>
          </w:tcPr>
          <w:p w14:paraId="2B93105B" w14:textId="22CEA647" w:rsidR="003B5DE9" w:rsidRPr="0052736D" w:rsidRDefault="00D93952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387,139.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3BF3B7" w14:textId="022E92A4" w:rsidR="003B5DE9" w:rsidRPr="003C4FC4" w:rsidRDefault="003B5DE9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602,851.20 </w:t>
            </w:r>
          </w:p>
        </w:tc>
        <w:tc>
          <w:tcPr>
            <w:tcW w:w="1654" w:type="dxa"/>
            <w:shd w:val="clear" w:color="auto" w:fill="auto"/>
          </w:tcPr>
          <w:p w14:paraId="15F45563" w14:textId="6E9B7FD2" w:rsidR="003B5DE9" w:rsidRPr="00047BB0" w:rsidRDefault="00D93952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278.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658" w:type="dxa"/>
            <w:vAlign w:val="bottom"/>
          </w:tcPr>
          <w:p w14:paraId="148DC86A" w14:textId="09FBDAA5" w:rsidR="003B5DE9" w:rsidRPr="00047BB0" w:rsidRDefault="003B5DE9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1,019,297.43 </w:t>
            </w:r>
          </w:p>
        </w:tc>
      </w:tr>
      <w:tr w:rsidR="003B5DE9" w:rsidRPr="00494247" w14:paraId="77EBCADE" w14:textId="77777777" w:rsidTr="005A1259">
        <w:trPr>
          <w:trHeight w:val="203"/>
        </w:trPr>
        <w:tc>
          <w:tcPr>
            <w:tcW w:w="3042" w:type="dxa"/>
            <w:vAlign w:val="center"/>
          </w:tcPr>
          <w:p w14:paraId="3EC8CEE3" w14:textId="4DCE36F5" w:rsidR="003B5DE9" w:rsidRPr="00D5168C" w:rsidRDefault="003B5DE9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  <w:shd w:val="clear" w:color="auto" w:fill="auto"/>
          </w:tcPr>
          <w:p w14:paraId="38B5A7B7" w14:textId="52C8B53C" w:rsidR="003B5DE9" w:rsidRPr="00366D60" w:rsidRDefault="00533E55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550,797.73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99367C" w14:textId="4FBC4D75" w:rsidR="003B5DE9" w:rsidRPr="003C4FC4" w:rsidRDefault="003B5DE9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814,468.02 </w:t>
            </w:r>
          </w:p>
        </w:tc>
        <w:tc>
          <w:tcPr>
            <w:tcW w:w="1654" w:type="dxa"/>
            <w:shd w:val="clear" w:color="auto" w:fill="auto"/>
          </w:tcPr>
          <w:p w14:paraId="2F6A8E63" w14:textId="19ACCD94" w:rsidR="003B5DE9" w:rsidRPr="00047BB0" w:rsidRDefault="00D93952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1,101,595.4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1658" w:type="dxa"/>
            <w:vAlign w:val="bottom"/>
          </w:tcPr>
          <w:p w14:paraId="66F8F56A" w14:textId="1DFF9E85" w:rsidR="003B5DE9" w:rsidRPr="00047BB0" w:rsidRDefault="003B5DE9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1,585,916.07 </w:t>
            </w:r>
          </w:p>
        </w:tc>
      </w:tr>
      <w:tr w:rsidR="003B5DE9" w:rsidRPr="00494247" w14:paraId="47B448EB" w14:textId="77777777" w:rsidTr="005A1259">
        <w:trPr>
          <w:trHeight w:val="203"/>
        </w:trPr>
        <w:tc>
          <w:tcPr>
            <w:tcW w:w="3042" w:type="dxa"/>
            <w:vAlign w:val="center"/>
          </w:tcPr>
          <w:p w14:paraId="5E9FECAC" w14:textId="75C2D2FE" w:rsidR="003B5DE9" w:rsidRDefault="003B5DE9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38477AD2" w14:textId="67BB9579" w:rsidR="003B5DE9" w:rsidRPr="00366D60" w:rsidRDefault="00533E55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1,025,053.95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7E4AA8C" w14:textId="05F45DF9" w:rsidR="003B5DE9" w:rsidRPr="003C4FC4" w:rsidRDefault="003B5DE9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1,578,679.86 </w:t>
            </w:r>
          </w:p>
        </w:tc>
        <w:tc>
          <w:tcPr>
            <w:tcW w:w="1654" w:type="dxa"/>
            <w:shd w:val="clear" w:color="auto" w:fill="auto"/>
          </w:tcPr>
          <w:p w14:paraId="4E527AA4" w14:textId="15E09C5A" w:rsidR="003B5DE9" w:rsidRPr="00047BB0" w:rsidRDefault="00533E55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2,050,107.90</w:t>
            </w:r>
          </w:p>
        </w:tc>
        <w:tc>
          <w:tcPr>
            <w:tcW w:w="1658" w:type="dxa"/>
            <w:vAlign w:val="bottom"/>
          </w:tcPr>
          <w:p w14:paraId="6EEAFB36" w14:textId="72711F18" w:rsidR="003B5DE9" w:rsidRPr="00047BB0" w:rsidRDefault="003B5DE9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B5D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2,916,752.22 </w:t>
            </w:r>
          </w:p>
        </w:tc>
      </w:tr>
    </w:tbl>
    <w:p w14:paraId="284961C9" w14:textId="77777777" w:rsidR="00FD22DD" w:rsidRDefault="00FD22DD" w:rsidP="002058B9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EE" w14:textId="016BC418" w:rsidR="005B5F0B" w:rsidRPr="0009037F" w:rsidRDefault="005B5F0B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val="en-US" w:eastAsia="ko-KR"/>
        </w:rPr>
      </w:pPr>
    </w:p>
    <w:p w14:paraId="1E4E9062" w14:textId="4705B3E7" w:rsidR="00D93ED0" w:rsidRDefault="00D93ED0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0D38204" w14:textId="0D2FB490" w:rsidR="00D93ED0" w:rsidRDefault="00D93ED0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A2EBB5F" w14:textId="6DD71B27" w:rsidR="00D93ED0" w:rsidRDefault="00D93ED0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533ABB9" w14:textId="77777777" w:rsidR="004B3835" w:rsidRDefault="004B3835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03999E1" w14:textId="77777777" w:rsidR="00D93ED0" w:rsidRDefault="00D93ED0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3CF0035D" w:rsidR="00A8454F" w:rsidRPr="0063553E" w:rsidRDefault="00D93ED0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lastRenderedPageBreak/>
        <w:t>ทุนจดทะเบียน</w:t>
      </w:r>
    </w:p>
    <w:p w14:paraId="55822050" w14:textId="77777777" w:rsidR="001B01C0" w:rsidRPr="00EA216A" w:rsidRDefault="001B01C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A216A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EA216A">
        <w:rPr>
          <w:rFonts w:ascii="Angsana New" w:hAnsi="Angsana New"/>
          <w:sz w:val="30"/>
          <w:szCs w:val="30"/>
        </w:rPr>
        <w:t xml:space="preserve">130 </w:t>
      </w:r>
      <w:r w:rsidRPr="00EA216A">
        <w:rPr>
          <w:rFonts w:ascii="Angsana New" w:hAnsi="Angsana New"/>
          <w:sz w:val="30"/>
          <w:szCs w:val="30"/>
          <w:cs/>
        </w:rPr>
        <w:t>ล้านหุ้น</w:t>
      </w:r>
      <w:r w:rsidRPr="00EA216A">
        <w:rPr>
          <w:rFonts w:ascii="Angsana New" w:hAnsi="Angsana New"/>
          <w:sz w:val="30"/>
          <w:szCs w:val="30"/>
        </w:rPr>
        <w:t xml:space="preserve"> </w:t>
      </w:r>
      <w:r w:rsidRPr="00EA216A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EA216A">
        <w:rPr>
          <w:rFonts w:ascii="Angsana New" w:hAnsi="Angsana New"/>
          <w:sz w:val="30"/>
          <w:szCs w:val="30"/>
        </w:rPr>
        <w:t>1.00</w:t>
      </w:r>
      <w:r w:rsidRPr="00EA216A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 w:rsidRPr="00EA216A">
        <w:rPr>
          <w:rFonts w:ascii="Angsana New" w:hAnsi="Angsana New"/>
          <w:sz w:val="30"/>
          <w:szCs w:val="30"/>
        </w:rPr>
        <w:t>2.50</w:t>
      </w:r>
      <w:r w:rsidRPr="00EA216A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 w:rsidRPr="00EA216A">
        <w:rPr>
          <w:rFonts w:ascii="Angsana New" w:hAnsi="Angsana New"/>
          <w:sz w:val="30"/>
          <w:szCs w:val="30"/>
        </w:rPr>
        <w:t xml:space="preserve"> </w:t>
      </w:r>
      <w:r w:rsidRPr="00EA216A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EA216A">
        <w:rPr>
          <w:rFonts w:ascii="Angsana New" w:hAnsi="Angsana New"/>
          <w:sz w:val="30"/>
          <w:szCs w:val="30"/>
        </w:rPr>
        <w:t xml:space="preserve">325 </w:t>
      </w:r>
      <w:r w:rsidRPr="00EA216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A216A">
        <w:rPr>
          <w:rFonts w:ascii="Angsana New" w:hAnsi="Angsana New" w:hint="cs"/>
          <w:sz w:val="30"/>
          <w:szCs w:val="30"/>
          <w:cs/>
        </w:rPr>
        <w:t>และ</w:t>
      </w:r>
      <w:r w:rsidRPr="00EA216A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EA216A">
        <w:rPr>
          <w:rFonts w:ascii="Angsana New" w:hAnsi="Angsana New"/>
          <w:sz w:val="30"/>
          <w:szCs w:val="30"/>
        </w:rPr>
        <w:t xml:space="preserve">17 </w:t>
      </w:r>
      <w:r w:rsidRPr="00EA216A">
        <w:rPr>
          <w:rFonts w:ascii="Angsana New" w:hAnsi="Angsana New"/>
          <w:sz w:val="30"/>
          <w:szCs w:val="30"/>
          <w:cs/>
        </w:rPr>
        <w:t>พฤษภาคม</w:t>
      </w:r>
      <w:r w:rsidRPr="00EA216A">
        <w:rPr>
          <w:rFonts w:ascii="Angsana New" w:hAnsi="Angsana New"/>
          <w:sz w:val="30"/>
          <w:szCs w:val="30"/>
        </w:rPr>
        <w:t xml:space="preserve"> 2565 </w:t>
      </w:r>
      <w:r w:rsidRPr="00EA216A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EA216A">
        <w:rPr>
          <w:rFonts w:ascii="Angsana New" w:hAnsi="Angsana New"/>
          <w:sz w:val="30"/>
          <w:szCs w:val="30"/>
        </w:rPr>
        <w:t xml:space="preserve">17 </w:t>
      </w:r>
      <w:r w:rsidRPr="00EA216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A216A">
        <w:rPr>
          <w:rFonts w:ascii="Angsana New" w:hAnsi="Angsana New"/>
          <w:sz w:val="30"/>
          <w:szCs w:val="30"/>
        </w:rPr>
        <w:t xml:space="preserve">2565 </w:t>
      </w:r>
      <w:r w:rsidRPr="00EA216A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EA216A">
        <w:rPr>
          <w:rFonts w:ascii="Angsana New" w:hAnsi="Angsana New"/>
          <w:sz w:val="30"/>
          <w:szCs w:val="30"/>
        </w:rPr>
        <w:t xml:space="preserve">12.63 </w:t>
      </w:r>
      <w:r w:rsidRPr="00EA216A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A216A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 w:rsidRPr="00EA216A">
        <w:rPr>
          <w:rFonts w:ascii="Angsana New" w:hAnsi="Angsana New"/>
          <w:sz w:val="30"/>
          <w:szCs w:val="30"/>
        </w:rPr>
        <w:t>19</w:t>
      </w:r>
      <w:r w:rsidRPr="00EA216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16A">
        <w:rPr>
          <w:rFonts w:ascii="Angsana New" w:hAnsi="Angsana New"/>
          <w:sz w:val="30"/>
          <w:szCs w:val="30"/>
        </w:rPr>
        <w:t>2565</w:t>
      </w:r>
    </w:p>
    <w:p w14:paraId="17E6514D" w14:textId="22D94E9C" w:rsidR="008A0688" w:rsidRPr="008A0688" w:rsidRDefault="008A0688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5D0157C" w14:textId="6C0B9827" w:rsidR="008A0688" w:rsidRDefault="00D9700A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70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7CD4">
        <w:rPr>
          <w:rFonts w:ascii="Angsana New" w:hAnsi="Angsana New"/>
          <w:sz w:val="30"/>
          <w:szCs w:val="30"/>
          <w:lang w:val="en-US"/>
        </w:rPr>
        <w:t>11</w:t>
      </w:r>
      <w:r w:rsidRPr="00D9700A">
        <w:rPr>
          <w:rFonts w:ascii="Angsana New" w:hAnsi="Angsana New"/>
          <w:sz w:val="30"/>
          <w:szCs w:val="30"/>
          <w:cs/>
        </w:rPr>
        <w:t xml:space="preserve"> เมษายน </w:t>
      </w:r>
      <w:r w:rsidR="00D87CD4">
        <w:rPr>
          <w:rFonts w:ascii="Angsana New" w:hAnsi="Angsana New"/>
          <w:sz w:val="30"/>
          <w:szCs w:val="30"/>
          <w:lang w:val="en-US"/>
        </w:rPr>
        <w:t>2566</w:t>
      </w:r>
      <w:r w:rsidRPr="00D9700A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D87CD4">
        <w:rPr>
          <w:rFonts w:ascii="Angsana New" w:hAnsi="Angsana New"/>
          <w:sz w:val="30"/>
          <w:szCs w:val="30"/>
        </w:rPr>
        <w:t>2566</w:t>
      </w:r>
      <w:r w:rsidRPr="00D9700A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720C98">
        <w:rPr>
          <w:rFonts w:ascii="Angsana New" w:hAnsi="Angsana New"/>
          <w:sz w:val="30"/>
          <w:szCs w:val="30"/>
        </w:rPr>
        <w:t>2565</w:t>
      </w:r>
      <w:r w:rsidRPr="00D9700A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20C98">
        <w:rPr>
          <w:rFonts w:ascii="Angsana New" w:hAnsi="Angsana New"/>
          <w:sz w:val="30"/>
          <w:szCs w:val="30"/>
        </w:rPr>
        <w:t>0.06</w:t>
      </w:r>
      <w:r w:rsidRPr="00D9700A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720C98">
        <w:rPr>
          <w:rFonts w:ascii="Angsana New" w:hAnsi="Angsana New"/>
          <w:sz w:val="30"/>
          <w:szCs w:val="30"/>
        </w:rPr>
        <w:t>450</w:t>
      </w:r>
      <w:r w:rsidRPr="00D9700A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720C98">
        <w:rPr>
          <w:rFonts w:ascii="Angsana New" w:hAnsi="Angsana New"/>
          <w:sz w:val="30"/>
          <w:szCs w:val="30"/>
        </w:rPr>
        <w:t>27</w:t>
      </w:r>
      <w:r w:rsidRPr="00D9700A">
        <w:rPr>
          <w:rFonts w:ascii="Angsana New" w:hAnsi="Angsana New"/>
          <w:sz w:val="30"/>
          <w:szCs w:val="30"/>
          <w:cs/>
        </w:rPr>
        <w:t xml:space="preserve"> ล้านบาท โดย</w:t>
      </w:r>
      <w:r w:rsidR="006E0462">
        <w:rPr>
          <w:rFonts w:ascii="Angsana New" w:hAnsi="Angsana New" w:hint="cs"/>
          <w:sz w:val="30"/>
          <w:szCs w:val="30"/>
          <w:cs/>
        </w:rPr>
        <w:t>เงินปันผลดังกล่าวได้จ่ายในวันที่</w:t>
      </w:r>
      <w:r w:rsidRPr="00D9700A">
        <w:rPr>
          <w:rFonts w:ascii="Angsana New" w:hAnsi="Angsana New"/>
          <w:sz w:val="30"/>
          <w:szCs w:val="30"/>
          <w:cs/>
        </w:rPr>
        <w:t xml:space="preserve"> </w:t>
      </w:r>
      <w:r w:rsidR="006E0462">
        <w:rPr>
          <w:rFonts w:ascii="Angsana New" w:hAnsi="Angsana New"/>
          <w:sz w:val="30"/>
          <w:szCs w:val="30"/>
        </w:rPr>
        <w:t>28</w:t>
      </w:r>
      <w:r w:rsidRPr="00D9700A">
        <w:rPr>
          <w:rFonts w:ascii="Angsana New" w:hAnsi="Angsana New"/>
          <w:sz w:val="30"/>
          <w:szCs w:val="30"/>
          <w:cs/>
        </w:rPr>
        <w:t xml:space="preserve"> เมษายน </w:t>
      </w:r>
      <w:r w:rsidR="006E0462">
        <w:rPr>
          <w:rFonts w:ascii="Angsana New" w:hAnsi="Angsana New"/>
          <w:sz w:val="30"/>
          <w:szCs w:val="30"/>
        </w:rPr>
        <w:t>2566</w:t>
      </w:r>
    </w:p>
    <w:p w14:paraId="4AA313C5" w14:textId="1FE8E016" w:rsidR="00085CFB" w:rsidRPr="00085CFB" w:rsidRDefault="00085CFB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6A39BB3E" w:rsidR="00085CFB" w:rsidRDefault="00085CFB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คำนวณโดยการหารยอดกำไรสำหรับงวด 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70CB9443" w:rsidR="00085CFB" w:rsidRDefault="00085CFB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 สำหรับงวด </w:t>
      </w:r>
      <w:r w:rsidR="00940637">
        <w:rPr>
          <w:rFonts w:ascii="Angsana New" w:hAnsi="Angsana New"/>
          <w:sz w:val="30"/>
          <w:szCs w:val="30"/>
        </w:rPr>
        <w:t>3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E60126">
        <w:rPr>
          <w:rFonts w:ascii="Angsana New" w:hAnsi="Angsana New"/>
          <w:sz w:val="30"/>
          <w:szCs w:val="30"/>
          <w:lang w:val="en-US"/>
        </w:rPr>
        <w:t>6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085CFB">
        <w:rPr>
          <w:rFonts w:ascii="Angsana New" w:hAnsi="Angsana New"/>
          <w:sz w:val="30"/>
          <w:szCs w:val="30"/>
        </w:rPr>
        <w:t xml:space="preserve">30 </w:t>
      </w:r>
      <w:r w:rsidR="00E60126">
        <w:rPr>
          <w:rFonts w:ascii="Angsana New" w:hAnsi="Angsana New" w:hint="cs"/>
          <w:sz w:val="30"/>
          <w:szCs w:val="30"/>
          <w:cs/>
        </w:rPr>
        <w:t>มิถุนายน</w:t>
      </w:r>
      <w:r w:rsidRPr="00085CFB">
        <w:rPr>
          <w:rFonts w:ascii="Angsana New" w:hAnsi="Angsana New"/>
          <w:sz w:val="30"/>
          <w:szCs w:val="30"/>
          <w:cs/>
        </w:rPr>
        <w:t xml:space="preserve"> </w:t>
      </w:r>
      <w:r w:rsidRPr="00085CFB">
        <w:rPr>
          <w:rFonts w:ascii="Angsana New" w:hAnsi="Angsana New"/>
          <w:sz w:val="30"/>
          <w:szCs w:val="30"/>
        </w:rPr>
        <w:t>256</w:t>
      </w:r>
      <w:r w:rsidR="00E60126">
        <w:rPr>
          <w:rFonts w:ascii="Angsana New" w:hAnsi="Angsana New"/>
          <w:sz w:val="30"/>
          <w:szCs w:val="30"/>
          <w:lang w:val="en-US"/>
        </w:rPr>
        <w:t>6</w:t>
      </w:r>
      <w:r w:rsidRPr="00085CFB">
        <w:rPr>
          <w:rFonts w:ascii="Angsana New" w:hAnsi="Angsana New"/>
          <w:sz w:val="30"/>
          <w:szCs w:val="30"/>
        </w:rPr>
        <w:t xml:space="preserve"> </w:t>
      </w:r>
      <w:r w:rsidRPr="00085CFB">
        <w:rPr>
          <w:rFonts w:ascii="Angsana New" w:hAnsi="Angsana New"/>
          <w:sz w:val="30"/>
          <w:szCs w:val="30"/>
          <w:cs/>
        </w:rPr>
        <w:t xml:space="preserve">และ </w:t>
      </w:r>
      <w:r w:rsidRPr="00085CFB">
        <w:rPr>
          <w:rFonts w:ascii="Angsana New" w:hAnsi="Angsana New"/>
          <w:sz w:val="30"/>
          <w:szCs w:val="30"/>
        </w:rPr>
        <w:t>256</w:t>
      </w:r>
      <w:r w:rsidR="00E60126">
        <w:rPr>
          <w:rFonts w:ascii="Angsana New" w:hAnsi="Angsana New"/>
          <w:sz w:val="30"/>
          <w:szCs w:val="30"/>
        </w:rPr>
        <w:t>5</w:t>
      </w:r>
    </w:p>
    <w:tbl>
      <w:tblPr>
        <w:tblW w:w="99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41"/>
        <w:gridCol w:w="1656"/>
        <w:gridCol w:w="1656"/>
        <w:gridCol w:w="1656"/>
        <w:gridCol w:w="1656"/>
      </w:tblGrid>
      <w:tr w:rsidR="00455FCA" w:rsidRPr="00494247" w14:paraId="58BEC664" w14:textId="77777777" w:rsidTr="005A1259">
        <w:tc>
          <w:tcPr>
            <w:tcW w:w="3341" w:type="dxa"/>
          </w:tcPr>
          <w:p w14:paraId="4583348E" w14:textId="77777777" w:rsidR="00455FCA" w:rsidRPr="00494247" w:rsidRDefault="00455FCA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5841443" w14:textId="77777777" w:rsidR="00455FCA" w:rsidRPr="00494247" w:rsidRDefault="00455FCA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A472ECE" w14:textId="77777777" w:rsidR="00455FCA" w:rsidRPr="00494247" w:rsidRDefault="00455FCA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4BD22ABF" w14:textId="77777777" w:rsidR="00455FCA" w:rsidRPr="00494247" w:rsidRDefault="00455FCA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5FCA" w:rsidRPr="00494247" w14:paraId="365ED2C3" w14:textId="77777777" w:rsidTr="005A1259">
        <w:tc>
          <w:tcPr>
            <w:tcW w:w="3341" w:type="dxa"/>
          </w:tcPr>
          <w:p w14:paraId="29CDBE79" w14:textId="77777777" w:rsidR="00455FCA" w:rsidRPr="00494247" w:rsidRDefault="00455FCA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5511011F" w14:textId="35C26594" w:rsidR="00455FCA" w:rsidRPr="00494247" w:rsidRDefault="00455FCA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</w:tcPr>
          <w:p w14:paraId="213CD908" w14:textId="24AD4C8A" w:rsidR="00455FCA" w:rsidRPr="00494247" w:rsidRDefault="00455FCA" w:rsidP="002058B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55FCA" w:rsidRPr="00494247" w14:paraId="4FBEF485" w14:textId="77777777" w:rsidTr="00FB42DF">
        <w:tc>
          <w:tcPr>
            <w:tcW w:w="3341" w:type="dxa"/>
          </w:tcPr>
          <w:p w14:paraId="6EC847EC" w14:textId="77777777" w:rsidR="00455FCA" w:rsidRPr="00494247" w:rsidRDefault="00455FCA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47C14B6" w14:textId="262AE10D" w:rsidR="00455FCA" w:rsidRPr="00940637" w:rsidRDefault="00455FCA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025912B5" w14:textId="21D84B01" w:rsidR="00455FCA" w:rsidRPr="00940637" w:rsidRDefault="00455FCA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color w:val="000000"/>
                <w:sz w:val="29"/>
                <w:szCs w:val="29"/>
              </w:rPr>
              <w:t xml:space="preserve">30 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มิถุนายน</w:t>
            </w:r>
            <w:r w:rsidRPr="00940637">
              <w:rPr>
                <w:color w:val="000000"/>
                <w:sz w:val="29"/>
                <w:szCs w:val="29"/>
                <w:cs/>
              </w:rPr>
              <w:t xml:space="preserve"> </w:t>
            </w:r>
            <w:r w:rsidRPr="00940637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5</w:t>
            </w:r>
          </w:p>
        </w:tc>
        <w:tc>
          <w:tcPr>
            <w:tcW w:w="1656" w:type="dxa"/>
          </w:tcPr>
          <w:p w14:paraId="69D37536" w14:textId="60DBD268" w:rsidR="00455FCA" w:rsidRPr="00940637" w:rsidRDefault="00455FCA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0DDC1930" w14:textId="335B0600" w:rsidR="00455FCA" w:rsidRPr="00940637" w:rsidRDefault="00455FCA" w:rsidP="002058B9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color w:val="000000"/>
                <w:sz w:val="29"/>
                <w:szCs w:val="29"/>
              </w:rPr>
              <w:t xml:space="preserve">30 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มิถุนายน</w:t>
            </w:r>
            <w:r w:rsidRPr="00940637">
              <w:rPr>
                <w:color w:val="000000"/>
                <w:sz w:val="29"/>
                <w:szCs w:val="29"/>
                <w:cs/>
              </w:rPr>
              <w:t xml:space="preserve"> </w:t>
            </w:r>
            <w:r w:rsidRPr="00940637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5</w:t>
            </w:r>
          </w:p>
        </w:tc>
      </w:tr>
      <w:tr w:rsidR="00455FCA" w:rsidRPr="00494247" w14:paraId="76F8CCC3" w14:textId="77777777" w:rsidTr="002058B9">
        <w:trPr>
          <w:trHeight w:val="203"/>
        </w:trPr>
        <w:tc>
          <w:tcPr>
            <w:tcW w:w="3341" w:type="dxa"/>
            <w:vAlign w:val="center"/>
          </w:tcPr>
          <w:p w14:paraId="6BB760FD" w14:textId="66A1E670" w:rsidR="00455FCA" w:rsidRPr="00494247" w:rsidRDefault="00455FCA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56" w:type="dxa"/>
            <w:shd w:val="clear" w:color="auto" w:fill="auto"/>
          </w:tcPr>
          <w:p w14:paraId="7510BF78" w14:textId="2F2F236B" w:rsidR="00455FCA" w:rsidRPr="00494247" w:rsidRDefault="00CD399A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</w:rPr>
              <w:t>19,258,853.37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D1CA1D" w14:textId="640EFE7D" w:rsidR="00455FCA" w:rsidRPr="003C4FC4" w:rsidRDefault="00CC73B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7,302,809.77</w:t>
            </w:r>
          </w:p>
        </w:tc>
        <w:tc>
          <w:tcPr>
            <w:tcW w:w="1656" w:type="dxa"/>
            <w:shd w:val="clear" w:color="auto" w:fill="auto"/>
          </w:tcPr>
          <w:p w14:paraId="42D63F12" w14:textId="43A27817" w:rsidR="00455FCA" w:rsidRPr="00494247" w:rsidRDefault="00CD399A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30,223,116.77</w:t>
            </w:r>
          </w:p>
        </w:tc>
        <w:tc>
          <w:tcPr>
            <w:tcW w:w="1656" w:type="dxa"/>
            <w:vAlign w:val="bottom"/>
          </w:tcPr>
          <w:p w14:paraId="6543D96B" w14:textId="49711D09" w:rsidR="00455FCA" w:rsidRPr="00494247" w:rsidRDefault="00CC73B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21,036,908</w:t>
            </w:r>
            <w:r w:rsidR="007019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</w:tr>
      <w:tr w:rsidR="00455FCA" w:rsidRPr="00494247" w14:paraId="52BFFD4C" w14:textId="77777777" w:rsidTr="00FB42DF">
        <w:trPr>
          <w:trHeight w:val="203"/>
        </w:trPr>
        <w:tc>
          <w:tcPr>
            <w:tcW w:w="3341" w:type="dxa"/>
            <w:vAlign w:val="center"/>
          </w:tcPr>
          <w:p w14:paraId="695ED2CA" w14:textId="29CD9B6C" w:rsidR="00455FCA" w:rsidRPr="00D5168C" w:rsidRDefault="00455FCA" w:rsidP="002058B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656" w:type="dxa"/>
            <w:shd w:val="clear" w:color="auto" w:fill="auto"/>
          </w:tcPr>
          <w:p w14:paraId="0E2FEBDC" w14:textId="77777777" w:rsidR="00455FCA" w:rsidRDefault="00455FCA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C971B0" w14:textId="4BB80688" w:rsidR="00455FCA" w:rsidRPr="008257BF" w:rsidRDefault="008257BF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  <w:r w:rsidR="007019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F42FD59" w14:textId="306A5039" w:rsidR="00455FCA" w:rsidRPr="003C4FC4" w:rsidRDefault="00567C3A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7C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384,285,714</w:t>
            </w:r>
            <w:r w:rsidR="00CC73B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.29</w:t>
            </w:r>
          </w:p>
        </w:tc>
        <w:tc>
          <w:tcPr>
            <w:tcW w:w="1656" w:type="dxa"/>
            <w:shd w:val="clear" w:color="auto" w:fill="auto"/>
          </w:tcPr>
          <w:p w14:paraId="1B255D60" w14:textId="77777777" w:rsidR="00455FCA" w:rsidRDefault="00455FCA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9FE9FD2" w14:textId="5BC56475" w:rsidR="00455FCA" w:rsidRPr="00047BB0" w:rsidRDefault="008257BF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  <w:r w:rsidR="007019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1656" w:type="dxa"/>
            <w:vAlign w:val="bottom"/>
          </w:tcPr>
          <w:p w14:paraId="45398E94" w14:textId="77777777" w:rsidR="00455FCA" w:rsidRDefault="00455FCA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36347A2" w14:textId="7E8C5AD7" w:rsidR="00455FCA" w:rsidRPr="00047BB0" w:rsidRDefault="00EC5BF0" w:rsidP="002058B9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C5BF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352,320,44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CC73B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.99</w:t>
            </w:r>
          </w:p>
        </w:tc>
      </w:tr>
      <w:tr w:rsidR="00455FCA" w:rsidRPr="00494247" w14:paraId="53995CDB" w14:textId="77777777" w:rsidTr="00FB42DF">
        <w:trPr>
          <w:trHeight w:val="203"/>
        </w:trPr>
        <w:tc>
          <w:tcPr>
            <w:tcW w:w="3341" w:type="dxa"/>
            <w:vAlign w:val="center"/>
          </w:tcPr>
          <w:p w14:paraId="2A653895" w14:textId="06824559" w:rsidR="00455FCA" w:rsidRDefault="00455FCA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656" w:type="dxa"/>
            <w:shd w:val="clear" w:color="auto" w:fill="auto"/>
          </w:tcPr>
          <w:p w14:paraId="08387C28" w14:textId="35E29A37" w:rsidR="00455FCA" w:rsidRPr="0024362F" w:rsidRDefault="00330A96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31DA4EA" w14:textId="73AEDF69" w:rsidR="00455FCA" w:rsidRPr="003C4FC4" w:rsidRDefault="00A85698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F872ED" w:rsidRPr="00F872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</w:p>
        </w:tc>
        <w:tc>
          <w:tcPr>
            <w:tcW w:w="1656" w:type="dxa"/>
            <w:shd w:val="clear" w:color="auto" w:fill="auto"/>
          </w:tcPr>
          <w:p w14:paraId="2B180092" w14:textId="61D8102F" w:rsidR="00455FCA" w:rsidRPr="00047BB0" w:rsidRDefault="00533E55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</w:t>
            </w:r>
            <w:r w:rsidR="00A85698"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1656" w:type="dxa"/>
            <w:vAlign w:val="bottom"/>
          </w:tcPr>
          <w:p w14:paraId="2B0400A4" w14:textId="71D37F0C" w:rsidR="00455FCA" w:rsidRPr="00047BB0" w:rsidRDefault="00A85698" w:rsidP="002058B9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204CAE" w:rsidRPr="00204CA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</w:tr>
    </w:tbl>
    <w:p w14:paraId="208C2446" w14:textId="77777777" w:rsidR="00DB7534" w:rsidRDefault="00DB7534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1F3ADA1" w14:textId="77777777" w:rsidR="00982F3F" w:rsidRDefault="00982F3F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5571EB5" w14:textId="77777777" w:rsidR="00982F3F" w:rsidRDefault="00982F3F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B7963E8" w14:textId="77777777" w:rsidR="00982F3F" w:rsidRDefault="00982F3F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C757EDF" w14:textId="34B1B57C" w:rsidR="00085CFB" w:rsidRPr="00D62918" w:rsidRDefault="00781B31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ค่าตอบแทนผู้บริหาร</w:t>
      </w:r>
    </w:p>
    <w:p w14:paraId="2453DC99" w14:textId="5FF6AA16" w:rsidR="00085CFB" w:rsidRDefault="00781B31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5AF0212F" w:rsidR="00781B31" w:rsidRDefault="00781B31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 xml:space="preserve">ค่าตอบแทนที่จ่ายให้แก่ผู้บริหารสำคัญ สำหรับงวด </w:t>
      </w:r>
      <w:r w:rsidR="00D833F3">
        <w:rPr>
          <w:rFonts w:ascii="Angsana New" w:hAnsi="Angsana New"/>
          <w:sz w:val="30"/>
          <w:szCs w:val="30"/>
        </w:rPr>
        <w:t>3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7E798E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781B31">
        <w:rPr>
          <w:rFonts w:ascii="Angsana New" w:hAnsi="Angsana New"/>
          <w:sz w:val="30"/>
          <w:szCs w:val="30"/>
        </w:rPr>
        <w:t xml:space="preserve">30 </w:t>
      </w:r>
      <w:r w:rsidR="007E798E">
        <w:rPr>
          <w:rFonts w:ascii="Angsana New" w:hAnsi="Angsana New" w:hint="cs"/>
          <w:sz w:val="30"/>
          <w:szCs w:val="30"/>
          <w:cs/>
        </w:rPr>
        <w:t>มิถุนายน</w:t>
      </w:r>
      <w:r w:rsidRPr="00781B31">
        <w:rPr>
          <w:rFonts w:ascii="Angsana New" w:hAnsi="Angsana New"/>
          <w:sz w:val="30"/>
          <w:szCs w:val="30"/>
          <w:cs/>
        </w:rPr>
        <w:t xml:space="preserve"> </w:t>
      </w:r>
      <w:r w:rsidRPr="00781B31">
        <w:rPr>
          <w:rFonts w:ascii="Angsana New" w:hAnsi="Angsana New"/>
          <w:sz w:val="30"/>
          <w:szCs w:val="30"/>
        </w:rPr>
        <w:t>256</w:t>
      </w:r>
      <w:r w:rsidR="007E798E">
        <w:rPr>
          <w:rFonts w:ascii="Angsana New" w:hAnsi="Angsana New"/>
          <w:sz w:val="30"/>
          <w:szCs w:val="30"/>
          <w:lang w:val="en-US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7E798E">
        <w:rPr>
          <w:rFonts w:ascii="Angsana New" w:hAnsi="Angsana New"/>
          <w:sz w:val="30"/>
          <w:szCs w:val="30"/>
        </w:rPr>
        <w:t>5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1"/>
        <w:gridCol w:w="1656"/>
        <w:gridCol w:w="1656"/>
        <w:gridCol w:w="1656"/>
        <w:gridCol w:w="1656"/>
      </w:tblGrid>
      <w:tr w:rsidR="00BA5F1F" w:rsidRPr="00494247" w14:paraId="2127CB33" w14:textId="77777777" w:rsidTr="006F647D">
        <w:tc>
          <w:tcPr>
            <w:tcW w:w="3341" w:type="dxa"/>
          </w:tcPr>
          <w:p w14:paraId="130A81B8" w14:textId="77777777" w:rsidR="00BA5F1F" w:rsidRPr="00494247" w:rsidRDefault="00BA5F1F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1B36D220" w14:textId="77777777" w:rsidR="00BA5F1F" w:rsidRPr="00494247" w:rsidRDefault="00BA5F1F" w:rsidP="00BA5F1F">
            <w:pPr>
              <w:pBdr>
                <w:bottom w:val="single" w:sz="4" w:space="0" w:color="auto"/>
              </w:pBd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C2997" w:rsidRPr="00494247" w14:paraId="7BBB8B74" w14:textId="77777777" w:rsidTr="00BA5F1F">
        <w:tc>
          <w:tcPr>
            <w:tcW w:w="3341" w:type="dxa"/>
          </w:tcPr>
          <w:p w14:paraId="0EAB3880" w14:textId="77777777" w:rsidR="006C2997" w:rsidRPr="00494247" w:rsidRDefault="006C2997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59A3393A" w14:textId="145C633C" w:rsidR="006C2997" w:rsidRPr="00494247" w:rsidRDefault="006C2997" w:rsidP="00BA5F1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E258E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0D908142" w14:textId="33029BF4" w:rsidR="006C2997" w:rsidRPr="00494247" w:rsidRDefault="006C2997" w:rsidP="00BA5F1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E258EC" w:rsidRPr="00494247" w14:paraId="5D6CF444" w14:textId="77777777" w:rsidTr="005A1259">
        <w:tc>
          <w:tcPr>
            <w:tcW w:w="3341" w:type="dxa"/>
          </w:tcPr>
          <w:p w14:paraId="64E1D01C" w14:textId="77777777" w:rsidR="00E258EC" w:rsidRPr="00494247" w:rsidRDefault="00E258EC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45F99C76" w14:textId="0C38EB97" w:rsidR="00E258EC" w:rsidRPr="00D833F3" w:rsidRDefault="00E258EC" w:rsidP="00BA5F1F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19E1BD93" w14:textId="559DD4A1" w:rsidR="00E258EC" w:rsidRPr="00D833F3" w:rsidRDefault="00E258EC" w:rsidP="00BA5F1F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E258EC">
              <w:rPr>
                <w:color w:val="000000"/>
                <w:sz w:val="29"/>
                <w:szCs w:val="29"/>
              </w:rPr>
              <w:t xml:space="preserve">30 </w:t>
            </w:r>
            <w:r w:rsidRPr="00E258EC">
              <w:rPr>
                <w:color w:val="000000"/>
                <w:sz w:val="29"/>
                <w:szCs w:val="29"/>
                <w:cs/>
              </w:rPr>
              <w:t xml:space="preserve">มิถุนายน </w:t>
            </w:r>
            <w:r w:rsidRPr="00E258EC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5</w:t>
            </w:r>
          </w:p>
        </w:tc>
        <w:tc>
          <w:tcPr>
            <w:tcW w:w="1656" w:type="dxa"/>
          </w:tcPr>
          <w:p w14:paraId="2086EE5D" w14:textId="2F006779" w:rsidR="00E258EC" w:rsidRPr="00D833F3" w:rsidRDefault="00E258EC" w:rsidP="00BA5F1F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24013578" w14:textId="180254B4" w:rsidR="00E258EC" w:rsidRPr="00D833F3" w:rsidRDefault="00E258EC" w:rsidP="00BA5F1F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E258EC">
              <w:rPr>
                <w:color w:val="000000"/>
                <w:sz w:val="29"/>
                <w:szCs w:val="29"/>
              </w:rPr>
              <w:t xml:space="preserve">30 </w:t>
            </w:r>
            <w:r w:rsidRPr="00E258EC">
              <w:rPr>
                <w:color w:val="000000"/>
                <w:sz w:val="29"/>
                <w:szCs w:val="29"/>
                <w:cs/>
              </w:rPr>
              <w:t xml:space="preserve">มิถุนายน </w:t>
            </w:r>
            <w:r w:rsidRPr="00E258EC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5</w:t>
            </w:r>
          </w:p>
        </w:tc>
      </w:tr>
      <w:tr w:rsidR="00F872ED" w:rsidRPr="00494247" w14:paraId="217B61FB" w14:textId="77777777" w:rsidTr="005A1259">
        <w:trPr>
          <w:trHeight w:val="203"/>
        </w:trPr>
        <w:tc>
          <w:tcPr>
            <w:tcW w:w="3341" w:type="dxa"/>
            <w:vAlign w:val="center"/>
          </w:tcPr>
          <w:p w14:paraId="37E3ACF8" w14:textId="47E28B17" w:rsidR="00F872ED" w:rsidRPr="00494247" w:rsidRDefault="00F872ED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656" w:type="dxa"/>
            <w:shd w:val="clear" w:color="auto" w:fill="auto"/>
          </w:tcPr>
          <w:p w14:paraId="346F7EE3" w14:textId="108D782A" w:rsidR="00F872ED" w:rsidRPr="006A6DBA" w:rsidRDefault="00330A96" w:rsidP="005A1259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6,230,990.00</w:t>
            </w:r>
          </w:p>
        </w:tc>
        <w:tc>
          <w:tcPr>
            <w:tcW w:w="1656" w:type="dxa"/>
            <w:vAlign w:val="bottom"/>
          </w:tcPr>
          <w:p w14:paraId="694AA80E" w14:textId="5427C1F1" w:rsidR="00F872ED" w:rsidRPr="003C4FC4" w:rsidRDefault="00F872ED" w:rsidP="003057CA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6,100,726.00 </w:t>
            </w:r>
          </w:p>
        </w:tc>
        <w:tc>
          <w:tcPr>
            <w:tcW w:w="1656" w:type="dxa"/>
            <w:shd w:val="clear" w:color="auto" w:fill="auto"/>
          </w:tcPr>
          <w:p w14:paraId="4C6922A7" w14:textId="46AC50B2" w:rsidR="00F872ED" w:rsidRPr="00494247" w:rsidRDefault="00330A96" w:rsidP="003057CA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13,146,951.00</w:t>
            </w:r>
          </w:p>
        </w:tc>
        <w:tc>
          <w:tcPr>
            <w:tcW w:w="1656" w:type="dxa"/>
            <w:vAlign w:val="bottom"/>
          </w:tcPr>
          <w:p w14:paraId="12B4144C" w14:textId="7A5F3161" w:rsidR="00F872ED" w:rsidRPr="00494247" w:rsidRDefault="00F872ED" w:rsidP="003057CA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12,097,182.00 </w:t>
            </w:r>
          </w:p>
        </w:tc>
      </w:tr>
      <w:tr w:rsidR="00F872ED" w:rsidRPr="00494247" w14:paraId="58B9D5E6" w14:textId="77777777" w:rsidTr="00330A96">
        <w:trPr>
          <w:trHeight w:val="203"/>
        </w:trPr>
        <w:tc>
          <w:tcPr>
            <w:tcW w:w="3341" w:type="dxa"/>
            <w:vAlign w:val="center"/>
          </w:tcPr>
          <w:p w14:paraId="156AA0C5" w14:textId="62FA1A02" w:rsidR="00F872ED" w:rsidRPr="00781B31" w:rsidRDefault="00F872ED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auto"/>
          </w:tcPr>
          <w:p w14:paraId="274E05B0" w14:textId="5E2D0BA6" w:rsidR="00F872ED" w:rsidRPr="006A6DBA" w:rsidRDefault="00330A96" w:rsidP="003057CA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350,671.63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277BC3" w14:textId="14482D7E" w:rsidR="00F872ED" w:rsidRPr="003C4FC4" w:rsidRDefault="00F872ED" w:rsidP="003057CA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506,421.20 </w:t>
            </w:r>
          </w:p>
        </w:tc>
        <w:tc>
          <w:tcPr>
            <w:tcW w:w="1656" w:type="dxa"/>
            <w:shd w:val="clear" w:color="auto" w:fill="auto"/>
          </w:tcPr>
          <w:p w14:paraId="0411E651" w14:textId="556F02C6" w:rsidR="00F872ED" w:rsidRPr="00047BB0" w:rsidRDefault="00330A96" w:rsidP="003057CA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701,343.27</w:t>
            </w:r>
          </w:p>
        </w:tc>
        <w:tc>
          <w:tcPr>
            <w:tcW w:w="1656" w:type="dxa"/>
            <w:vAlign w:val="bottom"/>
          </w:tcPr>
          <w:p w14:paraId="25C3845E" w14:textId="30F63F10" w:rsidR="00F872ED" w:rsidRPr="00047BB0" w:rsidRDefault="00F872ED" w:rsidP="003057CA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1,000,242.41 </w:t>
            </w:r>
          </w:p>
        </w:tc>
      </w:tr>
      <w:tr w:rsidR="00F872ED" w:rsidRPr="00494247" w14:paraId="011749C6" w14:textId="77777777" w:rsidTr="005A1259">
        <w:trPr>
          <w:trHeight w:val="203"/>
        </w:trPr>
        <w:tc>
          <w:tcPr>
            <w:tcW w:w="3341" w:type="dxa"/>
            <w:vAlign w:val="center"/>
          </w:tcPr>
          <w:p w14:paraId="6C4FCAE5" w14:textId="4B110BE5" w:rsidR="00F872ED" w:rsidRDefault="00F872ED" w:rsidP="002058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</w:tcPr>
          <w:p w14:paraId="4C279413" w14:textId="7541292B" w:rsidR="00F872ED" w:rsidRPr="006A6DBA" w:rsidRDefault="00330A96" w:rsidP="003057C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6,581,661.63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D6F1C0" w14:textId="300606AD" w:rsidR="00F872ED" w:rsidRPr="003C4FC4" w:rsidRDefault="00F872ED" w:rsidP="003057C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6,607,147.20 </w:t>
            </w:r>
          </w:p>
        </w:tc>
        <w:tc>
          <w:tcPr>
            <w:tcW w:w="1656" w:type="dxa"/>
            <w:shd w:val="clear" w:color="auto" w:fill="auto"/>
          </w:tcPr>
          <w:p w14:paraId="0DB80F1F" w14:textId="2C29536E" w:rsidR="00F872ED" w:rsidRPr="00047BB0" w:rsidRDefault="00330A96" w:rsidP="003057C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13,848,294.27</w:t>
            </w:r>
          </w:p>
        </w:tc>
        <w:tc>
          <w:tcPr>
            <w:tcW w:w="1656" w:type="dxa"/>
            <w:vAlign w:val="bottom"/>
          </w:tcPr>
          <w:p w14:paraId="5D78DF31" w14:textId="71DE2725" w:rsidR="00F872ED" w:rsidRPr="00047BB0" w:rsidRDefault="00F872ED" w:rsidP="003057C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872E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13,097,424.41 </w:t>
            </w:r>
          </w:p>
        </w:tc>
      </w:tr>
    </w:tbl>
    <w:p w14:paraId="1CF746A6" w14:textId="2B2DB1B1" w:rsidR="00B850BA" w:rsidRPr="00B850BA" w:rsidRDefault="00B850BA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1717C620" w:rsidR="00B850BA" w:rsidRDefault="00B850BA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  ตามมติของที่ประชุมผู้ถือหุ้น  ประกอบด้วยเบี้ยประชุมในฐานะกรรมการ</w:t>
      </w:r>
    </w:p>
    <w:p w14:paraId="0618812F" w14:textId="11E05768" w:rsidR="00B850BA" w:rsidRDefault="00B850BA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3B00EC">
        <w:rPr>
          <w:rFonts w:ascii="Angsana New" w:hAnsi="Angsana New"/>
          <w:sz w:val="30"/>
          <w:szCs w:val="30"/>
        </w:rPr>
        <w:t>3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เดือนและ </w:t>
      </w:r>
      <w:r w:rsidR="006C5D03">
        <w:rPr>
          <w:rFonts w:ascii="Angsana New" w:hAnsi="Angsana New"/>
          <w:sz w:val="30"/>
          <w:szCs w:val="30"/>
          <w:lang w:val="en-US"/>
        </w:rPr>
        <w:t>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="006C5D03">
        <w:rPr>
          <w:rFonts w:ascii="Angsana New" w:hAnsi="Angsana New" w:hint="cs"/>
          <w:sz w:val="30"/>
          <w:szCs w:val="30"/>
          <w:cs/>
        </w:rPr>
        <w:t>มิถุนายน</w:t>
      </w:r>
      <w:r w:rsidRPr="00B850BA">
        <w:rPr>
          <w:rFonts w:ascii="Angsana New" w:hAnsi="Angsana New"/>
          <w:sz w:val="30"/>
          <w:szCs w:val="30"/>
          <w:cs/>
        </w:rPr>
        <w:t xml:space="preserve"> </w:t>
      </w:r>
      <w:r w:rsidRPr="00B850BA">
        <w:rPr>
          <w:rFonts w:ascii="Angsana New" w:hAnsi="Angsana New"/>
          <w:sz w:val="30"/>
          <w:szCs w:val="30"/>
        </w:rPr>
        <w:t>256</w:t>
      </w:r>
      <w:r w:rsidR="006C5D03">
        <w:rPr>
          <w:rFonts w:ascii="Angsana New" w:hAnsi="Angsana New"/>
          <w:sz w:val="30"/>
          <w:szCs w:val="30"/>
          <w:lang w:val="en-US"/>
        </w:rPr>
        <w:t>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บริษัทฯ จ่ายค่าตอบแทนกรรมการ จำนวน </w:t>
      </w:r>
      <w:r w:rsidR="00330A96" w:rsidRPr="00330A96">
        <w:rPr>
          <w:rFonts w:ascii="Angsana New" w:hAnsi="Angsana New"/>
          <w:sz w:val="30"/>
          <w:szCs w:val="30"/>
        </w:rPr>
        <w:t xml:space="preserve"> 182,500.00 </w:t>
      </w:r>
      <w:r w:rsidRPr="00917061">
        <w:rPr>
          <w:rFonts w:ascii="Angsana New" w:hAnsi="Angsana New"/>
          <w:sz w:val="30"/>
          <w:szCs w:val="30"/>
          <w:cs/>
        </w:rPr>
        <w:t>บาท และ</w:t>
      </w:r>
      <w:r w:rsidR="00330A96" w:rsidRPr="00330A96">
        <w:rPr>
          <w:rFonts w:ascii="Angsana New" w:hAnsi="Angsana New"/>
          <w:sz w:val="30"/>
          <w:szCs w:val="30"/>
        </w:rPr>
        <w:t xml:space="preserve"> 327,500.00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( </w:t>
      </w:r>
      <w:r w:rsidR="003B00EC" w:rsidRPr="00917061">
        <w:rPr>
          <w:rFonts w:ascii="Angsana New" w:hAnsi="Angsana New"/>
          <w:sz w:val="30"/>
          <w:szCs w:val="30"/>
        </w:rPr>
        <w:t>30</w:t>
      </w:r>
      <w:r w:rsidRPr="00B850BA">
        <w:rPr>
          <w:rFonts w:ascii="Angsana New" w:hAnsi="Angsana New"/>
          <w:sz w:val="30"/>
          <w:szCs w:val="30"/>
          <w:cs/>
        </w:rPr>
        <w:t xml:space="preserve"> </w:t>
      </w:r>
      <w:r w:rsidR="00D61C83">
        <w:rPr>
          <w:rFonts w:ascii="Angsana New" w:hAnsi="Angsana New" w:hint="cs"/>
          <w:sz w:val="30"/>
          <w:szCs w:val="30"/>
          <w:cs/>
        </w:rPr>
        <w:t>มิถุนายน</w:t>
      </w:r>
      <w:r w:rsidRPr="00B850BA">
        <w:rPr>
          <w:rFonts w:ascii="Angsana New" w:hAnsi="Angsana New"/>
          <w:sz w:val="30"/>
          <w:szCs w:val="30"/>
          <w:cs/>
        </w:rPr>
        <w:t xml:space="preserve"> </w:t>
      </w:r>
      <w:r w:rsidR="00EE76A8">
        <w:rPr>
          <w:rFonts w:ascii="Angsana New" w:hAnsi="Angsana New"/>
          <w:sz w:val="30"/>
          <w:szCs w:val="30"/>
        </w:rPr>
        <w:t>256</w:t>
      </w:r>
      <w:r w:rsidR="00D61C83">
        <w:rPr>
          <w:rFonts w:ascii="Angsana New" w:hAnsi="Angsana New"/>
          <w:sz w:val="30"/>
          <w:szCs w:val="30"/>
        </w:rPr>
        <w:t>5</w:t>
      </w:r>
      <w:r w:rsidRPr="00B850BA">
        <w:rPr>
          <w:rFonts w:ascii="Angsana New" w:hAnsi="Angsana New"/>
          <w:sz w:val="30"/>
          <w:szCs w:val="30"/>
          <w:cs/>
        </w:rPr>
        <w:t xml:space="preserve"> : จำนวน </w:t>
      </w:r>
      <w:r w:rsidR="003F43E7">
        <w:rPr>
          <w:rFonts w:ascii="Angsana New" w:hAnsi="Angsana New"/>
          <w:sz w:val="30"/>
          <w:szCs w:val="30"/>
        </w:rPr>
        <w:t>100,000.00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และ </w:t>
      </w:r>
      <w:r w:rsidR="003F43E7">
        <w:rPr>
          <w:rFonts w:ascii="Angsana New" w:hAnsi="Angsana New"/>
          <w:sz w:val="30"/>
          <w:szCs w:val="30"/>
        </w:rPr>
        <w:t>230,000.00</w:t>
      </w:r>
      <w:r w:rsidRPr="00B850BA">
        <w:rPr>
          <w:rFonts w:ascii="Angsana New" w:hAnsi="Angsana New"/>
          <w:sz w:val="30"/>
          <w:szCs w:val="30"/>
          <w:cs/>
        </w:rPr>
        <w:t xml:space="preserve"> บาท ตามลำดับ )</w:t>
      </w:r>
    </w:p>
    <w:p w14:paraId="4CC1DEEB" w14:textId="0466E971" w:rsidR="00B850BA" w:rsidRPr="00B850BA" w:rsidRDefault="00B850BA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103B2513" w:rsidR="00B850BA" w:rsidRDefault="00B850BA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บริษัทฯ และพนักงานบริษัทได้ร่วมกันจัดตั้งกองทุนสำรองเลี้ยงชีพตามพระราชบัญญัติกองทุนสำรองเลี้ยงชีพ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B850BA">
        <w:rPr>
          <w:rFonts w:ascii="Angsana New" w:hAnsi="Angsana New"/>
          <w:sz w:val="30"/>
          <w:szCs w:val="30"/>
        </w:rPr>
        <w:t>2530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โดยบริษัทฯ และพนักงานจะจ่ายเงินสมทบและเงินสะสมเข้ากองทุนเป็นรายเดือน บริษัทฯ จ่ายสมทบในอัตราร้อยละ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ตามระเบียบว่าด้วยกองทุนของบริษัทฯ กองทุนสำรองเลี้ยงชีพนี้บริหารโดยบริษัทหลักทรัพย์จัดการ</w:t>
      </w:r>
      <w:r w:rsidRPr="00B50AA4">
        <w:rPr>
          <w:rFonts w:ascii="Angsana New" w:hAnsi="Angsana New"/>
          <w:sz w:val="30"/>
          <w:szCs w:val="30"/>
          <w:cs/>
        </w:rPr>
        <w:t xml:space="preserve">กองทุน เอ็มเอฟซี จำกัด </w:t>
      </w:r>
      <w:r w:rsidR="00B50AA4" w:rsidRPr="00B50AA4">
        <w:rPr>
          <w:rFonts w:ascii="Angsana New" w:hAnsi="Angsana New" w:hint="cs"/>
          <w:sz w:val="30"/>
          <w:szCs w:val="30"/>
          <w:cs/>
        </w:rPr>
        <w:t>(มหาชน</w:t>
      </w:r>
      <w:r w:rsidR="00B50AA4">
        <w:rPr>
          <w:rFonts w:ascii="Angsana New" w:hAnsi="Angsana New" w:hint="cs"/>
          <w:sz w:val="30"/>
          <w:szCs w:val="30"/>
          <w:cs/>
        </w:rPr>
        <w:t xml:space="preserve">) </w:t>
      </w:r>
      <w:r w:rsidRPr="00B850BA">
        <w:rPr>
          <w:rFonts w:ascii="Angsana New" w:hAnsi="Angsana New"/>
          <w:sz w:val="30"/>
          <w:szCs w:val="30"/>
          <w:cs/>
        </w:rPr>
        <w:t>เงินสมทบที่จ่ายเข้ากองทุนสำรองเลี้ยงชีพสำหรับงวด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</w:rPr>
        <w:t xml:space="preserve">3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และ </w:t>
      </w:r>
      <w:r w:rsidR="00756D38">
        <w:rPr>
          <w:rFonts w:ascii="Angsana New" w:hAnsi="Angsana New"/>
          <w:sz w:val="30"/>
          <w:szCs w:val="30"/>
        </w:rPr>
        <w:t>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B850BA">
        <w:rPr>
          <w:rFonts w:ascii="Angsana New" w:hAnsi="Angsana New"/>
          <w:sz w:val="30"/>
          <w:szCs w:val="30"/>
        </w:rPr>
        <w:t xml:space="preserve">30 </w:t>
      </w:r>
      <w:r w:rsidR="001D39AE">
        <w:rPr>
          <w:rFonts w:ascii="Angsana New" w:hAnsi="Angsana New" w:hint="cs"/>
          <w:sz w:val="30"/>
          <w:szCs w:val="30"/>
          <w:cs/>
        </w:rPr>
        <w:t>มิถุนายน</w:t>
      </w:r>
      <w:r w:rsidRPr="00B850BA">
        <w:rPr>
          <w:rFonts w:ascii="Angsana New" w:hAnsi="Angsana New"/>
          <w:sz w:val="30"/>
          <w:szCs w:val="30"/>
          <w:cs/>
        </w:rPr>
        <w:t xml:space="preserve"> </w:t>
      </w:r>
      <w:r w:rsidR="001D39AE">
        <w:rPr>
          <w:rFonts w:ascii="Angsana New" w:hAnsi="Angsana New"/>
          <w:sz w:val="30"/>
          <w:szCs w:val="30"/>
        </w:rPr>
        <w:t>2566</w:t>
      </w:r>
      <w:r w:rsidRPr="00B850BA"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>มี</w:t>
      </w:r>
      <w:r w:rsidRPr="00917061">
        <w:rPr>
          <w:rFonts w:ascii="Angsana New" w:hAnsi="Angsana New"/>
          <w:sz w:val="30"/>
          <w:szCs w:val="30"/>
          <w:cs/>
        </w:rPr>
        <w:t xml:space="preserve">จำนวน </w:t>
      </w:r>
      <w:r w:rsidR="007E5884" w:rsidRPr="007E5884">
        <w:rPr>
          <w:rFonts w:ascii="Angsana New" w:hAnsi="Angsana New"/>
          <w:sz w:val="30"/>
          <w:szCs w:val="30"/>
        </w:rPr>
        <w:t xml:space="preserve">269,137.00 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7E5884" w:rsidRPr="007E5884">
        <w:rPr>
          <w:rFonts w:ascii="Angsana New" w:hAnsi="Angsana New"/>
          <w:sz w:val="30"/>
          <w:szCs w:val="30"/>
        </w:rPr>
        <w:t>338,494.71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  <w:r w:rsidRPr="00917061">
        <w:rPr>
          <w:rFonts w:ascii="Angsana New" w:hAnsi="Angsana New"/>
          <w:sz w:val="30"/>
          <w:szCs w:val="30"/>
        </w:rPr>
        <w:t xml:space="preserve"> ( 30 </w:t>
      </w:r>
      <w:r w:rsidR="001D39AE">
        <w:rPr>
          <w:rFonts w:ascii="Angsana New" w:hAnsi="Angsana New" w:hint="cs"/>
          <w:sz w:val="30"/>
          <w:szCs w:val="30"/>
          <w:cs/>
        </w:rPr>
        <w:t>มิถุนายน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1D39AE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</w:rPr>
        <w:t xml:space="preserve"> : </w:t>
      </w:r>
      <w:r w:rsidR="002844A9" w:rsidRPr="006F6DF1">
        <w:rPr>
          <w:rFonts w:ascii="Angsana New" w:hAnsi="Angsana New"/>
          <w:sz w:val="30"/>
          <w:szCs w:val="30"/>
        </w:rPr>
        <w:t>297,675.63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r w:rsidR="005B2E0B" w:rsidRPr="005B2E0B">
        <w:rPr>
          <w:rFonts w:ascii="Angsana New" w:hAnsi="Angsana New"/>
          <w:sz w:val="30"/>
          <w:szCs w:val="30"/>
        </w:rPr>
        <w:t>638,642.63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บาท ตามลำดับ )</w:t>
      </w:r>
    </w:p>
    <w:p w14:paraId="284961F1" w14:textId="431AC690" w:rsidR="00A8454F" w:rsidRPr="004F645F" w:rsidRDefault="00B850BA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645F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4" w14:textId="0AC577BE" w:rsidR="00E11652" w:rsidRPr="004F645F" w:rsidRDefault="00CB2B23" w:rsidP="002058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F645F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กรรมการผู้จัดการของบริษัท โดยพิจารณาจากผลประกอบการของบริษัทฯ ตามกลุ่มของผลิตภัณฑ์</w:t>
      </w:r>
    </w:p>
    <w:p w14:paraId="284961F5" w14:textId="77777777" w:rsidR="008D5DB7" w:rsidRDefault="008D5DB7" w:rsidP="002058B9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3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27C56087" w:rsidR="00FF73FE" w:rsidRPr="006F332D" w:rsidRDefault="00BA5F1F" w:rsidP="002058B9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 xml:space="preserve"> 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ข้อมูลทางการเงินจำแนกตามกลุ่มผลิตภัณฑ์ของบริษัทฯ สำหรับงวด </w:t>
      </w:r>
      <w:r w:rsidR="00927382">
        <w:rPr>
          <w:rFonts w:ascii="Angsana New" w:hAnsi="Angsana New"/>
          <w:sz w:val="30"/>
          <w:szCs w:val="30"/>
        </w:rPr>
        <w:t>3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927382">
        <w:rPr>
          <w:rFonts w:ascii="Angsana New" w:hAnsi="Angsana New"/>
          <w:sz w:val="30"/>
          <w:szCs w:val="30"/>
        </w:rPr>
        <w:t>6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927382">
        <w:rPr>
          <w:rFonts w:ascii="Angsana New" w:hAnsi="Angsana New"/>
          <w:sz w:val="30"/>
          <w:szCs w:val="30"/>
        </w:rPr>
        <w:t>30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</w:t>
      </w:r>
      <w:r w:rsidR="00D443E5">
        <w:rPr>
          <w:rFonts w:ascii="Angsana New" w:hAnsi="Angsana New" w:hint="cs"/>
          <w:sz w:val="30"/>
          <w:szCs w:val="30"/>
          <w:cs/>
        </w:rPr>
        <w:t>มิถุนายน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</w:t>
      </w:r>
      <w:r w:rsidR="00D443E5">
        <w:rPr>
          <w:rFonts w:ascii="Angsana New" w:hAnsi="Angsana New"/>
          <w:sz w:val="30"/>
          <w:szCs w:val="30"/>
        </w:rPr>
        <w:t>2566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และ </w:t>
      </w:r>
      <w:r w:rsidR="00D443E5">
        <w:rPr>
          <w:rFonts w:ascii="Angsana New" w:hAnsi="Angsana New"/>
          <w:sz w:val="30"/>
          <w:szCs w:val="30"/>
        </w:rPr>
        <w:t>2565</w:t>
      </w:r>
      <w:r w:rsidR="006F332D" w:rsidRPr="006F332D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15286" w:type="dxa"/>
        <w:tblInd w:w="540" w:type="dxa"/>
        <w:tblLook w:val="04A0" w:firstRow="1" w:lastRow="0" w:firstColumn="1" w:lastColumn="0" w:noHBand="0" w:noVBand="1"/>
      </w:tblPr>
      <w:tblGrid>
        <w:gridCol w:w="2600"/>
        <w:gridCol w:w="1584"/>
        <w:gridCol w:w="1584"/>
        <w:gridCol w:w="1584"/>
        <w:gridCol w:w="1584"/>
        <w:gridCol w:w="1584"/>
        <w:gridCol w:w="1584"/>
        <w:gridCol w:w="1584"/>
        <w:gridCol w:w="1584"/>
        <w:gridCol w:w="14"/>
      </w:tblGrid>
      <w:tr w:rsidR="00D9622B" w:rsidRPr="00D24E40" w14:paraId="6F9FE15D" w14:textId="77777777" w:rsidTr="00AE5F8F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E381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C4A2A2" w14:textId="77777777" w:rsidR="00D9622B" w:rsidRPr="00D24E40" w:rsidRDefault="00D9622B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D9622B" w:rsidRPr="00D24E40" w14:paraId="14BDDCB1" w14:textId="77777777" w:rsidTr="00AE5F8F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595AF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9C56E0" w14:textId="6430DA5B" w:rsidR="00D9622B" w:rsidRPr="00D24E40" w:rsidRDefault="00D9622B" w:rsidP="002058B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มิถุนายน </w:t>
            </w:r>
            <w:r>
              <w:rPr>
                <w:sz w:val="24"/>
              </w:rPr>
              <w:t>2566</w:t>
            </w:r>
          </w:p>
        </w:tc>
      </w:tr>
      <w:tr w:rsidR="00AE5F8F" w:rsidRPr="0048707F" w14:paraId="73935D4F" w14:textId="77777777" w:rsidTr="00AE5F8F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83BF4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90C2" w14:textId="5195B45C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73C63" w14:textId="35DBF012" w:rsidR="006D52C4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6E8A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4A3A0F7" w14:textId="2B0091F0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07825" w14:textId="3197B80E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0DEB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7366623" w14:textId="773514BF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FB06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B0E55E4" w14:textId="4A69CFBC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E692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1AC315D4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203C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5EAED0F6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E5F8F" w:rsidRPr="00D24E40" w14:paraId="4AB2F21B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87C6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9C50" w14:textId="1BEEA36A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48,932,909.37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5366" w14:textId="21F49E3D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62,864,025.96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3B95" w14:textId="0703E272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55,958,692.98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A091" w14:textId="7F3BD142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26,946,330.51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A18F" w14:textId="1A701DF9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4,818,354.85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BE59" w14:textId="30A3E3FA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15,168,609.09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162D" w14:textId="17CFDB9D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59,129.64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9EE0" w14:textId="69DB72EF" w:rsidR="00D9622B" w:rsidRPr="00D24E40" w:rsidRDefault="00313E4A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214,748,052.40</w:t>
            </w:r>
          </w:p>
        </w:tc>
      </w:tr>
      <w:tr w:rsidR="00AE5F8F" w:rsidRPr="00D24E40" w14:paraId="46FF8A0B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EE407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C1CD" w14:textId="1A6237CC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(36,565,091.63)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A679" w14:textId="081A3F90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(44,106,935.24)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830FE" w14:textId="0DE59204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(40,708,521.73)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7397" w14:textId="144ABFC3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(20,494,042.20)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303C" w14:textId="20C9A497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(3,432,772.88)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5978" w14:textId="04404B41" w:rsidR="00D9622B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(10,053,588.91)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32B1C" w14:textId="6F4A7EAE" w:rsidR="00D9622B" w:rsidRPr="00D24E40" w:rsidRDefault="001927A0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94D5" w14:textId="030A5F80" w:rsidR="00D9622B" w:rsidRPr="00D24E40" w:rsidRDefault="001927A0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27A0">
              <w:rPr>
                <w:rFonts w:ascii="Angsana New" w:hAnsi="Angsana New"/>
                <w:sz w:val="24"/>
                <w:szCs w:val="24"/>
              </w:rPr>
              <w:t>(155,360,952.59)</w:t>
            </w:r>
          </w:p>
        </w:tc>
      </w:tr>
      <w:tr w:rsidR="00A8638C" w:rsidRPr="00D24E40" w14:paraId="363C4E07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998" w14:textId="77777777" w:rsidR="00A8638C" w:rsidRPr="00D24E40" w:rsidRDefault="00A8638C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42EA3" w14:textId="0089D226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12,367,817.74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E1BED" w14:textId="7E5B5C8D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18,757,090.72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1E8D" w14:textId="361EA5CF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15,250,171.25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DDB0" w14:textId="368E5A95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6,452,288.31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79A4D" w14:textId="406E6657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1,385,581.97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755B" w14:textId="01665A44" w:rsidR="00A8638C" w:rsidRPr="00D24E40" w:rsidRDefault="00A85698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5</w:t>
            </w:r>
            <w:r w:rsidR="00A8638C" w:rsidRPr="00A8638C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115</w:t>
            </w:r>
            <w:r w:rsidR="00A8638C" w:rsidRPr="00A8638C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020</w:t>
            </w:r>
            <w:r w:rsidR="00A8638C" w:rsidRPr="00A8638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E07CA" w14:textId="2FCC0870" w:rsidR="00A8638C" w:rsidRPr="00D24E40" w:rsidRDefault="00A8638C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FF9">
              <w:rPr>
                <w:rFonts w:ascii="Angsana New" w:hAnsi="Angsana New"/>
                <w:sz w:val="24"/>
                <w:szCs w:val="24"/>
              </w:rPr>
              <w:t>59,129.64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DA128" w14:textId="4169EC2E" w:rsidR="00A8638C" w:rsidRPr="00D24E40" w:rsidRDefault="00A8638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FF9">
              <w:rPr>
                <w:rFonts w:ascii="Angsana New" w:hAnsi="Angsana New"/>
                <w:sz w:val="24"/>
                <w:szCs w:val="24"/>
              </w:rPr>
              <w:t>59,387,099.81</w:t>
            </w:r>
          </w:p>
        </w:tc>
      </w:tr>
      <w:tr w:rsidR="00AE5F8F" w:rsidRPr="00D24E40" w14:paraId="54B83CFB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3BDC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2E2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36A9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CC81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251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FF6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4CB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A52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E537" w14:textId="7EF8928B" w:rsidR="00A76AAC" w:rsidRPr="00D24E40" w:rsidRDefault="007E1CD7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902,012.46</w:t>
            </w:r>
          </w:p>
        </w:tc>
      </w:tr>
      <w:tr w:rsidR="00AE5F8F" w:rsidRPr="00D24E40" w14:paraId="3D830037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074F" w14:textId="5D54C157" w:rsidR="00A76AAC" w:rsidRPr="00D24E40" w:rsidRDefault="00A321E4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กำไรจากการวัดมูลค่าตราสารอนุพันธ์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26C9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9B2A1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9A84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26D21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6726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06AE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0DF0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8A06" w14:textId="6126A540" w:rsidR="00A76AAC" w:rsidRPr="00A76AAC" w:rsidRDefault="00A321E4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4,402,984.08</w:t>
            </w:r>
          </w:p>
        </w:tc>
      </w:tr>
      <w:tr w:rsidR="00AE5F8F" w:rsidRPr="00D24E40" w14:paraId="12B66676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C83FF" w14:textId="7A857B60" w:rsidR="00A76AAC" w:rsidRPr="00D24E40" w:rsidRDefault="00A76AAC" w:rsidP="002058B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9891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BEBB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CD6C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78A1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B4DF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9692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246C" w14:textId="77777777" w:rsidR="00A76AAC" w:rsidRPr="00D24E40" w:rsidRDefault="00A76AA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D24B8" w14:textId="3BF2B52F" w:rsidR="00A76AAC" w:rsidRPr="00D24E40" w:rsidRDefault="00A321E4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(19,441,813.27)</w:t>
            </w:r>
          </w:p>
        </w:tc>
      </w:tr>
      <w:tr w:rsidR="00AE5F8F" w:rsidRPr="00D24E40" w14:paraId="3442FBB5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4DBB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BE8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E2D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289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808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B7F3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930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5D8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A490" w14:textId="1E66929D" w:rsidR="00D9622B" w:rsidRPr="00D24E40" w:rsidRDefault="00A321E4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(20,812,871.20)</w:t>
            </w:r>
          </w:p>
        </w:tc>
      </w:tr>
      <w:tr w:rsidR="00AE5F8F" w:rsidRPr="00D24E40" w14:paraId="7D50D3CE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2EF7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75E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CCCE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67C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11D2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60C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4C3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9E2B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080E" w14:textId="43822CC8" w:rsidR="00D9622B" w:rsidRPr="00D24E40" w:rsidRDefault="007E1CD7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24,437,411.88</w:t>
            </w:r>
          </w:p>
        </w:tc>
      </w:tr>
      <w:tr w:rsidR="00AE5F8F" w:rsidRPr="00D24E40" w14:paraId="7A10FA2C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740F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1E6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2C6D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2E32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EA3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560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BD3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675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E473" w14:textId="3416680F" w:rsidR="00D9622B" w:rsidRPr="00D24E40" w:rsidRDefault="007E1CD7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421,513.24</w:t>
            </w:r>
          </w:p>
        </w:tc>
      </w:tr>
      <w:tr w:rsidR="00AE5F8F" w:rsidRPr="00D24E40" w14:paraId="5DE47FB8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A677C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09D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587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D10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2C0B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426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7BA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6652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28F7" w14:textId="50CB78E5" w:rsidR="00D9622B" w:rsidRPr="00D24E40" w:rsidRDefault="00A321E4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(816,734.81)</w:t>
            </w:r>
          </w:p>
        </w:tc>
      </w:tr>
      <w:tr w:rsidR="00AE5F8F" w:rsidRPr="00D24E40" w14:paraId="496AE0DD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9694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725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9E3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94A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A6B8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896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4E8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91C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E5EE3" w14:textId="445B898E" w:rsidR="00D9622B" w:rsidRPr="00D24E40" w:rsidRDefault="007E1CD7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24,042,190.31</w:t>
            </w:r>
          </w:p>
        </w:tc>
      </w:tr>
      <w:tr w:rsidR="00AE5F8F" w:rsidRPr="00D24E40" w14:paraId="3489A7FC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532E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DDD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113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46E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7A6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149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7D34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0DAA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20C2A" w14:textId="59566DED" w:rsidR="00D9622B" w:rsidRPr="00D24E40" w:rsidRDefault="00A321E4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</w:t>
            </w:r>
            <w:r w:rsidR="007E1CD7" w:rsidRPr="007E1CD7">
              <w:rPr>
                <w:rFonts w:ascii="Angsana New" w:hAnsi="Angsana New"/>
                <w:sz w:val="24"/>
                <w:szCs w:val="24"/>
              </w:rPr>
              <w:t>4,783,336.94</w:t>
            </w:r>
            <w:r w:rsidRPr="00A321E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E5F8F" w:rsidRPr="00D24E40" w14:paraId="689A2B6E" w14:textId="77777777" w:rsidTr="002E61A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4AA3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0BC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9E25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C63B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597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9EDB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25EC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C59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0387" w14:textId="7A7EDE67" w:rsidR="00D9622B" w:rsidRPr="00D24E40" w:rsidRDefault="007E1CD7" w:rsidP="002058B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19,258,853.37</w:t>
            </w:r>
          </w:p>
        </w:tc>
      </w:tr>
      <w:tr w:rsidR="00AE5F8F" w:rsidRPr="00D24E40" w14:paraId="3866D493" w14:textId="77777777" w:rsidTr="002E61A9">
        <w:trPr>
          <w:gridAfter w:val="1"/>
          <w:wAfter w:w="14" w:type="dxa"/>
          <w:trHeight w:val="117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10F8C" w14:textId="77777777" w:rsidR="00D9622B" w:rsidRPr="00D24E40" w:rsidRDefault="00D9622B" w:rsidP="002058B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5FF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C5E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7E3D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65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2D79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56B0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908E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823E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5F8F" w:rsidRPr="00D24E40" w14:paraId="2CE2F404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DBF3" w14:textId="77777777" w:rsidR="00AE5F8F" w:rsidRPr="00D24E40" w:rsidRDefault="00AE5F8F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DD3C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061C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CFF8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4CAB" w14:textId="7B48BE34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2D91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C774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7453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35D0F" w14:textId="2319AA39" w:rsidR="00AE5F8F" w:rsidRPr="00D24E40" w:rsidRDefault="00944F63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44F63">
              <w:rPr>
                <w:rFonts w:ascii="Angsana New" w:hAnsi="Angsana New"/>
                <w:sz w:val="24"/>
                <w:szCs w:val="24"/>
              </w:rPr>
              <w:t>236,782,211.39</w:t>
            </w:r>
          </w:p>
        </w:tc>
      </w:tr>
      <w:tr w:rsidR="00AE5F8F" w:rsidRPr="00D24E40" w14:paraId="103E6AA0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803BD" w14:textId="77777777" w:rsidR="00AE5F8F" w:rsidRPr="00D24E40" w:rsidRDefault="00AE5F8F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42BAC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04C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8B146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8326" w14:textId="738E3CA0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2ECA0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62DB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6D41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0AFC" w14:textId="380DF73F" w:rsidR="00AE5F8F" w:rsidRPr="00D24E40" w:rsidRDefault="00A505AD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505AD">
              <w:rPr>
                <w:rFonts w:ascii="Angsana New" w:hAnsi="Angsana New"/>
                <w:sz w:val="24"/>
                <w:szCs w:val="24"/>
              </w:rPr>
              <w:t>709,423,179.34</w:t>
            </w:r>
          </w:p>
        </w:tc>
      </w:tr>
      <w:tr w:rsidR="00AE5F8F" w:rsidRPr="00D24E40" w14:paraId="7BA8745E" w14:textId="77777777" w:rsidTr="002058B9">
        <w:trPr>
          <w:gridAfter w:val="1"/>
          <w:wAfter w:w="14" w:type="dxa"/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CDC7" w14:textId="42499ED5" w:rsidR="00AE5F8F" w:rsidRPr="00D24E40" w:rsidRDefault="00AE5F8F" w:rsidP="002058B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0F2F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20EA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9C9C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D0F0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2682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2037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E53A" w14:textId="77777777" w:rsidR="00AE5F8F" w:rsidRPr="00D24E40" w:rsidRDefault="00AE5F8F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CB6AB" w14:textId="6165FBA9" w:rsidR="00AE5F8F" w:rsidRPr="00A321E4" w:rsidRDefault="00E12AA1" w:rsidP="002058B9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946,205,390.73</w:t>
            </w:r>
          </w:p>
        </w:tc>
      </w:tr>
    </w:tbl>
    <w:p w14:paraId="0C2D5F1B" w14:textId="17C56446" w:rsidR="006D52C4" w:rsidRDefault="006D52C4" w:rsidP="002058B9"/>
    <w:p w14:paraId="0AA49F95" w14:textId="77777777" w:rsidR="005F5FF9" w:rsidRDefault="005F5FF9" w:rsidP="002058B9"/>
    <w:tbl>
      <w:tblPr>
        <w:tblStyle w:val="TableGrid"/>
        <w:tblW w:w="15272" w:type="dxa"/>
        <w:tblInd w:w="540" w:type="dxa"/>
        <w:tblLook w:val="04A0" w:firstRow="1" w:lastRow="0" w:firstColumn="1" w:lastColumn="0" w:noHBand="0" w:noVBand="1"/>
      </w:tblPr>
      <w:tblGrid>
        <w:gridCol w:w="2600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 w:rsidR="00D9622B" w:rsidRPr="00D24E40" w14:paraId="29311127" w14:textId="77777777" w:rsidTr="002E61A9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C34A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61EF95" w14:textId="77777777" w:rsidR="00D9622B" w:rsidRPr="00D24E40" w:rsidRDefault="00D9622B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D9622B" w:rsidRPr="00D24E40" w14:paraId="21AFAC3E" w14:textId="77777777" w:rsidTr="002E61A9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DFD4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76BFF9" w14:textId="0547ED6F" w:rsidR="00D9622B" w:rsidRPr="00D24E40" w:rsidRDefault="00D9622B" w:rsidP="002058B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มิถุนายน </w:t>
            </w:r>
            <w:r>
              <w:rPr>
                <w:sz w:val="24"/>
              </w:rPr>
              <w:t>2565</w:t>
            </w:r>
          </w:p>
        </w:tc>
      </w:tr>
      <w:tr w:rsidR="00D9622B" w:rsidRPr="00D24E40" w14:paraId="021EACEC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98DE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FC1F9" w14:textId="57241C32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58A7" w14:textId="5E21F0EA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F49B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56061AE" w14:textId="4A9C02BD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6DE1" w14:textId="4713ED7D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53690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D434D87" w14:textId="1F5A862E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21AB2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45DC85D" w14:textId="6EDA4848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7777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1EA126F9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E38B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2CB08D5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A4CC5" w:rsidRPr="00D24E40" w14:paraId="1029E411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8F88" w14:textId="77777777" w:rsidR="006A4CC5" w:rsidRPr="00D24E40" w:rsidRDefault="006A4CC5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3E48" w14:textId="6E413628" w:rsidR="006A4CC5" w:rsidRPr="0029311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44,500,004.48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33E3" w14:textId="56C79B62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55,570,760.51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5C3D" w14:textId="42A0EC5F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48,068,955.32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62A7" w14:textId="3298D653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17,402,761.94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8A058" w14:textId="2C62F184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2,097,841.74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3D96" w14:textId="6AD813BE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12,086,340.80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99CF" w14:textId="74181340" w:rsidR="006A4CC5" w:rsidRPr="006A4CC5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38</w:t>
            </w:r>
            <w:r w:rsidR="006A4CC5" w:rsidRPr="006A4CC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942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04668" w14:textId="28BD6C5E" w:rsidR="006A4CC5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179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765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607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27</w:t>
            </w:r>
          </w:p>
        </w:tc>
      </w:tr>
      <w:tr w:rsidR="00D14C2B" w:rsidRPr="00D24E40" w14:paraId="1BFE850A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2350" w14:textId="77777777" w:rsidR="00D14C2B" w:rsidRPr="00D24E40" w:rsidRDefault="00D14C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844F" w14:textId="2971D2EA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(35,013,992.08)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2B925" w14:textId="0EB51BD3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(37,536,636.68)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59064" w14:textId="54F925B3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(34,733,991.58)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11EE6" w14:textId="752818C5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(13,726,181.36)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3DD6" w14:textId="1E4B281E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(1,287,110.83)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243E" w14:textId="444EC5C3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(7,084,377.00)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B2EC5" w14:textId="25719CD1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2A03" w14:textId="05D81124" w:rsidR="00D14C2B" w:rsidRPr="002E61A9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129</w:t>
            </w: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382</w:t>
            </w: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289</w:t>
            </w:r>
            <w:r w:rsidRPr="00D14C2B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53</w:t>
            </w:r>
            <w:r w:rsidRPr="00D14C2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14C2B" w:rsidRPr="00D24E40" w14:paraId="45DA3FD9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A335" w14:textId="77777777" w:rsidR="00D14C2B" w:rsidRPr="00D24E40" w:rsidRDefault="00D14C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E22D" w14:textId="58BA7408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9,486,012.40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9B7D" w14:textId="04024907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18,034,123.83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B44C" w14:textId="66B83728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13,334,963.74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8FB0" w14:textId="4428DA6A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3,676,580.58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491A" w14:textId="6E4FE906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810,730.91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2F28" w14:textId="0AAB8731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5,001,963.80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DAA9" w14:textId="716E0796" w:rsidR="00D14C2B" w:rsidRPr="00D14C2B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>38,942.48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26A06" w14:textId="25260CD1" w:rsidR="00D14C2B" w:rsidRPr="00D14C2B" w:rsidRDefault="00D14C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14C2B">
              <w:rPr>
                <w:rFonts w:ascii="Angsana New" w:hAnsi="Angsana New"/>
                <w:sz w:val="24"/>
                <w:szCs w:val="24"/>
                <w:lang w:val="en-US"/>
              </w:rPr>
              <w:t xml:space="preserve">  50,383,317.74 </w:t>
            </w:r>
          </w:p>
        </w:tc>
      </w:tr>
      <w:tr w:rsidR="00D9622B" w:rsidRPr="00D24E40" w14:paraId="1C6765E5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02F3D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14F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57D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BD21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72B7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861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03FB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83B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5E45" w14:textId="69CAB204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384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397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85</w:t>
            </w:r>
          </w:p>
        </w:tc>
      </w:tr>
      <w:tr w:rsidR="00D9622B" w:rsidRPr="00D24E40" w14:paraId="3A7F3A4F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1B139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8A26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B73A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C1E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CA6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A57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588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A7FB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7F6D" w14:textId="729AF327" w:rsidR="00D9622B" w:rsidRPr="00D24E40" w:rsidRDefault="00D14C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2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17</w:t>
            </w:r>
            <w:r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659</w:t>
            </w:r>
            <w:r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977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51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326CB9B4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CE01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C60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767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C75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5EE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435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693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F622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BBA7" w14:textId="0ABBBB9D" w:rsidR="00D9622B" w:rsidRPr="00D24E40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2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26</w:t>
            </w:r>
            <w:r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512</w:t>
            </w:r>
            <w:r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272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46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4B3C4B85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D0589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15C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AE2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357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97A9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7F1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A05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280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78C1" w14:textId="67D496B5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6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595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465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62</w:t>
            </w:r>
          </w:p>
        </w:tc>
      </w:tr>
      <w:tr w:rsidR="00D9622B" w:rsidRPr="00D24E40" w14:paraId="0F1CE868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A0B20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B45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89F7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3A2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D4E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CF1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035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E89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697DE" w14:textId="5AC65348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43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271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D9622B" w:rsidRPr="00D24E40" w14:paraId="272050E9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9F91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69F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754C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789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30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2D23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354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5A0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AC35" w14:textId="12738F1A" w:rsidR="00D9622B" w:rsidRPr="00D24E40" w:rsidRDefault="00D14C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2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678</w:t>
            </w:r>
            <w:r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080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18</w:t>
            </w:r>
            <w:r w:rsidRPr="00D14C2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419A6083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C49A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F062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D6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D70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51B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53A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679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ABE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2B945" w14:textId="6443D7D8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5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960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656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54</w:t>
            </w:r>
          </w:p>
        </w:tc>
      </w:tr>
      <w:tr w:rsidR="00D9622B" w:rsidRPr="00D24E40" w14:paraId="2701468D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55043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0FE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EA8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468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FDB8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70C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7EF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F9E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54BA" w14:textId="483BAA84" w:rsidR="00D9622B" w:rsidRPr="00D24E40" w:rsidRDefault="00A85698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1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342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153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  <w:tr w:rsidR="00D9622B" w:rsidRPr="00D24E40" w14:paraId="08503DA7" w14:textId="77777777" w:rsidTr="002E61A9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6709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BFF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AF7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334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37B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3A8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6DE0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C1B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6DB1A" w14:textId="530B0A98" w:rsidR="00D9622B" w:rsidRPr="00D24E40" w:rsidRDefault="00A85698" w:rsidP="002058B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7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302</w:t>
            </w:r>
            <w:r w:rsidR="00D14C2B" w:rsidRPr="00D14C2B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809</w:t>
            </w:r>
            <w:r w:rsidR="00D14C2B" w:rsidRPr="00D14C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D9622B" w:rsidRPr="00D24E40" w14:paraId="2EFFD29E" w14:textId="77777777" w:rsidTr="002E61A9">
        <w:trPr>
          <w:trHeight w:val="117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F4E8" w14:textId="77777777" w:rsidR="00D9622B" w:rsidRPr="00D24E40" w:rsidRDefault="00D9622B" w:rsidP="002058B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157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3E0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36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055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5B1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72B8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311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DFEA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4CC5" w:rsidRPr="00D24E40" w14:paraId="5BC11B56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D1D7" w14:textId="77777777" w:rsidR="006A4CC5" w:rsidRPr="00D24E40" w:rsidRDefault="006A4CC5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E1CC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02DE6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7B69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46774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8DBC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0871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91CA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022B" w14:textId="6B531FB9" w:rsidR="006A4CC5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214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999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888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92</w:t>
            </w:r>
          </w:p>
        </w:tc>
      </w:tr>
      <w:tr w:rsidR="006A4CC5" w:rsidRPr="00D24E40" w14:paraId="059F102F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2ABC7" w14:textId="77777777" w:rsidR="006A4CC5" w:rsidRPr="00D24E40" w:rsidRDefault="006A4CC5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BC99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021D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E5C8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FBED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9DDF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47A2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E099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4A1E" w14:textId="45145608" w:rsidR="006A4CC5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672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985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118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6A4CC5" w:rsidRPr="00D24E40" w14:paraId="499A3CE4" w14:textId="77777777">
        <w:trPr>
          <w:trHeight w:val="28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7FCA" w14:textId="77777777" w:rsidR="006A4CC5" w:rsidRPr="00D24E40" w:rsidRDefault="006A4CC5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F4260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161F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746A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AF1E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FCF9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B10E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1C56" w14:textId="77777777" w:rsidR="006A4CC5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D632" w14:textId="514EFC7F" w:rsidR="006A4CC5" w:rsidRPr="00D24E40" w:rsidRDefault="00A85698" w:rsidP="002058B9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887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985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007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</w:tbl>
    <w:p w14:paraId="0F3AAE8E" w14:textId="1E14A537" w:rsidR="00115949" w:rsidRDefault="00115949" w:rsidP="002058B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A8FC10" w14:textId="77777777" w:rsidR="009E068C" w:rsidRDefault="009E068C" w:rsidP="002058B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912EE26" w14:textId="77777777" w:rsidR="00D14C2B" w:rsidRDefault="00D14C2B" w:rsidP="002058B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15094" w:type="dxa"/>
        <w:tblInd w:w="540" w:type="dxa"/>
        <w:tblLook w:val="04A0" w:firstRow="1" w:lastRow="0" w:firstColumn="1" w:lastColumn="0" w:noHBand="0" w:noVBand="1"/>
      </w:tblPr>
      <w:tblGrid>
        <w:gridCol w:w="2422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 w:rsidR="00D9622B" w:rsidRPr="00D24E40" w14:paraId="2A8C0180" w14:textId="77777777" w:rsidTr="009845DE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5DE3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51ADF8" w14:textId="77777777" w:rsidR="00D9622B" w:rsidRPr="00D24E40" w:rsidRDefault="00D9622B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D9622B" w:rsidRPr="00D24E40" w14:paraId="743F911B" w14:textId="77777777" w:rsidTr="009845DE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4F75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4F320B" w14:textId="0692C357" w:rsidR="00D9622B" w:rsidRPr="00D24E40" w:rsidRDefault="00D9622B" w:rsidP="002058B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6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มิถุนายน </w:t>
            </w:r>
            <w:r>
              <w:rPr>
                <w:sz w:val="24"/>
              </w:rPr>
              <w:t>2566</w:t>
            </w:r>
          </w:p>
        </w:tc>
      </w:tr>
      <w:tr w:rsidR="00D9622B" w:rsidRPr="00D24E40" w14:paraId="71DEA5DE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B317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D59DF" w14:textId="12A475DF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18FF" w14:textId="1F62214E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6CB2C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F06EABA" w14:textId="66E94DFF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F87A" w14:textId="7D349FF4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11EC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AC65CC7" w14:textId="4A4A98E5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2985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4589034" w14:textId="2AD85B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F34F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C2DE6C6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278D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92A968D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9622B" w:rsidRPr="00D24E40" w14:paraId="5D77BE7E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1F3A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0A500" w14:textId="5446854E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93,048,765.39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6BBEF" w14:textId="35282818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118,208,223.20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46584" w14:textId="7A82FFF4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102,178,889.14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73A71" w14:textId="4B433DCD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50,428,253.31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D174" w14:textId="0683B043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8,989,459.23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4FECC" w14:textId="57FB160F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26,983,766.00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9FAA" w14:textId="737ED045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101,238.44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2882" w14:textId="79EFBD25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399,938,594.71</w:t>
            </w:r>
          </w:p>
        </w:tc>
      </w:tr>
      <w:tr w:rsidR="00D9622B" w:rsidRPr="00D24E40" w14:paraId="68E63F73" w14:textId="77777777" w:rsidTr="002058B9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DB9D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CE8D5" w14:textId="2ACA304A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(69,736,701.21)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D0235" w14:textId="043160F1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(83,104,382.41)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6206" w14:textId="7A0AA66A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(75,186,437.75)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F77EB" w14:textId="065E0FB4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(38,509,691.45)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82FE3" w14:textId="61F8ED18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(6,081,235.19)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F62D" w14:textId="0C46C32E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(17,534,546.90)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E699" w14:textId="11BA70FD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47C02" w14:textId="25D1C048" w:rsidR="00D9622B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(290,152,994.91)</w:t>
            </w:r>
          </w:p>
        </w:tc>
      </w:tr>
      <w:tr w:rsidR="00CE3753" w:rsidRPr="00D24E40" w14:paraId="0C8144EB" w14:textId="77777777" w:rsidTr="002058B9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D202D" w14:textId="77777777" w:rsidR="00CE3753" w:rsidRPr="00D24E40" w:rsidRDefault="00CE3753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52C9" w14:textId="3A0C3DD2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23,312,064.18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CD33" w14:textId="2E1091C2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35,103,840.79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F1C0" w14:textId="4306B3AB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26,992,451.39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F0C85" w14:textId="4C20FF55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11,918,561.86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25E1" w14:textId="25E576DC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2,908,224.04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013A" w14:textId="76821288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9,449,219.10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FBC3" w14:textId="6C428F59" w:rsidR="00CE3753" w:rsidRPr="00D24E40" w:rsidRDefault="00CE3753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101,238.44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650C" w14:textId="674FD39D" w:rsidR="00CE3753" w:rsidRPr="00D24E40" w:rsidRDefault="00CE375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109,785,599.80</w:t>
            </w:r>
          </w:p>
        </w:tc>
      </w:tr>
      <w:tr w:rsidR="00D9622B" w:rsidRPr="00D24E40" w14:paraId="21CCA242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DB0C1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BD9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561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BE4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55E0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D68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405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59CD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E4C93" w14:textId="6D423405" w:rsidR="00D9622B" w:rsidRPr="00D24E40" w:rsidRDefault="00CE375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1,958,496.17</w:t>
            </w:r>
          </w:p>
        </w:tc>
      </w:tr>
      <w:tr w:rsidR="00D9622B" w:rsidRPr="00D2768C" w14:paraId="69A2DECD" w14:textId="77777777" w:rsidTr="009845DE">
        <w:trPr>
          <w:trHeight w:val="288"/>
        </w:trPr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854F" w14:textId="6ECDAFEF" w:rsidR="00D9622B" w:rsidRPr="00D24E40" w:rsidRDefault="009845DE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กำไรจากการวัดมูลค่าตราสารอนุพันธ์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BFE8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E1F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189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8B2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E6F9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458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488B" w14:textId="6C749699" w:rsidR="00D9622B" w:rsidRPr="00D2768C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4,622,458.93</w:t>
            </w:r>
          </w:p>
        </w:tc>
      </w:tr>
      <w:tr w:rsidR="00D9622B" w:rsidRPr="00D24E40" w14:paraId="500D9840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A444D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B120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0023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0F59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130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A81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A0C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8FA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6564" w14:textId="756C00CF" w:rsidR="00D9622B" w:rsidRPr="00D24E40" w:rsidRDefault="009845DE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(36,434,284.30)</w:t>
            </w:r>
          </w:p>
        </w:tc>
      </w:tr>
      <w:tr w:rsidR="00D9622B" w:rsidRPr="00D24E40" w14:paraId="71C0D1DF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6B0CF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BBB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E5A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1C5E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427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4EA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8B6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8B86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F910" w14:textId="0439ACD5" w:rsidR="00D9622B" w:rsidRPr="00D24E40" w:rsidRDefault="009845DE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(41,266,221.37)</w:t>
            </w:r>
          </w:p>
        </w:tc>
      </w:tr>
      <w:tr w:rsidR="00D9622B" w:rsidRPr="00D24E40" w14:paraId="08C23328" w14:textId="77777777" w:rsidTr="002058B9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49FB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E04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3B3B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1D00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6ECB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3331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AFB2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CBA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CC65A" w14:textId="05942CA3" w:rsidR="00D9622B" w:rsidRPr="00D24E40" w:rsidRDefault="00CE375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38,666,049.23</w:t>
            </w:r>
          </w:p>
        </w:tc>
      </w:tr>
      <w:tr w:rsidR="00D9622B" w:rsidRPr="00D24E40" w14:paraId="47D6C49F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2B73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C8AC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5EB3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E33F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788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5E1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59E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63B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1BB6" w14:textId="59415E28" w:rsidR="00D9622B" w:rsidRPr="00D24E40" w:rsidRDefault="00CE375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464,065.68</w:t>
            </w:r>
          </w:p>
        </w:tc>
      </w:tr>
      <w:tr w:rsidR="00D9622B" w:rsidRPr="00D24E40" w14:paraId="5F634339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1E7BF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4580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4BD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6A43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6F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56FB" w14:textId="77777777" w:rsidR="00D9622B" w:rsidRPr="00BB707C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9CD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2029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1E6" w14:textId="263AE396" w:rsidR="00D9622B" w:rsidRPr="00D24E40" w:rsidRDefault="009845DE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(1,371,671.60)</w:t>
            </w:r>
          </w:p>
        </w:tc>
      </w:tr>
      <w:tr w:rsidR="00D9622B" w:rsidRPr="00D24E40" w14:paraId="3D2585E5" w14:textId="77777777" w:rsidTr="002058B9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C668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88C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240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4929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9266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29B4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C6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F8A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C04F" w14:textId="75A8D50D" w:rsidR="00D9622B" w:rsidRPr="00D24E40" w:rsidRDefault="00CE375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37,758,443.31</w:t>
            </w:r>
          </w:p>
        </w:tc>
      </w:tr>
      <w:tr w:rsidR="00D9622B" w:rsidRPr="00D24E40" w14:paraId="16EB8844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E6AF2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9AE1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881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C798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F91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11B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081C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0CF9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8DB8D" w14:textId="29708208" w:rsidR="00D9622B" w:rsidRPr="00D24E40" w:rsidRDefault="009845DE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</w:t>
            </w:r>
            <w:r w:rsidR="00E12AA1" w:rsidRPr="00E12AA1">
              <w:rPr>
                <w:rFonts w:ascii="Angsana New" w:hAnsi="Angsana New"/>
                <w:sz w:val="24"/>
                <w:szCs w:val="24"/>
              </w:rPr>
              <w:t>7,535,326.54</w:t>
            </w:r>
            <w:r w:rsidRPr="009845D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9622B" w:rsidRPr="00D24E40" w14:paraId="13FEA320" w14:textId="77777777" w:rsidTr="009845DE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5C96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D61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E90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844E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401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E801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53A9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8D5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1327" w14:textId="24341BBA" w:rsidR="00D9622B" w:rsidRPr="00D24E40" w:rsidRDefault="00E12AA1" w:rsidP="002058B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30,223,116.77</w:t>
            </w:r>
          </w:p>
        </w:tc>
      </w:tr>
      <w:tr w:rsidR="00D9622B" w:rsidRPr="00D24E40" w14:paraId="1CDA2C40" w14:textId="77777777" w:rsidTr="009845DE">
        <w:trPr>
          <w:trHeight w:val="117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C1F1" w14:textId="77777777" w:rsidR="00D9622B" w:rsidRPr="00D24E40" w:rsidRDefault="00D9622B" w:rsidP="002058B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100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140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9A2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5C3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EE4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893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DD7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EEC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4EFB" w:rsidRPr="00D24E40" w14:paraId="056657FC" w14:textId="77777777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5290" w14:textId="77777777" w:rsidR="00F24EFB" w:rsidRPr="00D24E40" w:rsidRDefault="00F24EFB" w:rsidP="00F24EF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4ACF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C1A3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6D44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CEDA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7527D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88B0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8467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053A9" w14:textId="7117504D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4F63">
              <w:rPr>
                <w:rFonts w:ascii="Angsana New" w:hAnsi="Angsana New"/>
                <w:sz w:val="24"/>
                <w:szCs w:val="24"/>
              </w:rPr>
              <w:t>236,782,211.39</w:t>
            </w:r>
          </w:p>
        </w:tc>
      </w:tr>
      <w:tr w:rsidR="00F24EFB" w:rsidRPr="00D24E40" w14:paraId="21C501B0" w14:textId="77777777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A0D01" w14:textId="77777777" w:rsidR="00F24EFB" w:rsidRPr="00D24E40" w:rsidRDefault="00F24EFB" w:rsidP="00F24EF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AA85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6AE9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4822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511E0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89D3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607C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94032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57C" w14:textId="46B27AB8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05AD">
              <w:rPr>
                <w:rFonts w:ascii="Angsana New" w:hAnsi="Angsana New"/>
                <w:sz w:val="24"/>
                <w:szCs w:val="24"/>
              </w:rPr>
              <w:t>709,423,179.34</w:t>
            </w:r>
          </w:p>
        </w:tc>
      </w:tr>
      <w:tr w:rsidR="00F24EFB" w:rsidRPr="00D24E40" w14:paraId="15ED1018" w14:textId="77777777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7609" w14:textId="77777777" w:rsidR="00F24EFB" w:rsidRPr="00D24E40" w:rsidRDefault="00F24EFB" w:rsidP="00F24EF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FA7A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17E6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BCE1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D3EA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9791E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6E2F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C556" w14:textId="77777777" w:rsidR="00F24EFB" w:rsidRPr="00D24E40" w:rsidRDefault="00F24EFB" w:rsidP="00F24EFB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A39EC" w14:textId="47FA8FC0" w:rsidR="00F24EFB" w:rsidRPr="00D24E40" w:rsidRDefault="00F24EFB" w:rsidP="00F24EFB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946,205,390.73</w:t>
            </w:r>
          </w:p>
        </w:tc>
      </w:tr>
    </w:tbl>
    <w:p w14:paraId="2A5B78BC" w14:textId="12338CD5" w:rsidR="007E1CD7" w:rsidRDefault="007E1CD7" w:rsidP="002058B9"/>
    <w:p w14:paraId="5EAE7442" w14:textId="77777777" w:rsidR="007E1CD7" w:rsidRDefault="007E1CD7" w:rsidP="002058B9"/>
    <w:p w14:paraId="44076F33" w14:textId="77777777" w:rsidR="00BA5F1F" w:rsidRDefault="00BA5F1F" w:rsidP="002058B9"/>
    <w:tbl>
      <w:tblPr>
        <w:tblStyle w:val="TableGrid"/>
        <w:tblW w:w="15094" w:type="dxa"/>
        <w:tblInd w:w="540" w:type="dxa"/>
        <w:tblLook w:val="04A0" w:firstRow="1" w:lastRow="0" w:firstColumn="1" w:lastColumn="0" w:noHBand="0" w:noVBand="1"/>
      </w:tblPr>
      <w:tblGrid>
        <w:gridCol w:w="2422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 w:rsidR="00D9622B" w:rsidRPr="00D24E40" w14:paraId="0DFBE02C" w14:textId="77777777" w:rsidTr="002B1765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1A61D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95E9EB9" w14:textId="77777777" w:rsidR="00D9622B" w:rsidRPr="00D24E40" w:rsidRDefault="00D9622B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D9622B" w:rsidRPr="00D24E40" w14:paraId="04967585" w14:textId="77777777" w:rsidTr="002B1765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BDF8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2B9F98" w14:textId="760585D8" w:rsidR="00D9622B" w:rsidRPr="00D24E40" w:rsidRDefault="00D9622B" w:rsidP="002058B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 w:rsidR="00A85698" w:rsidRPr="00A85698">
              <w:rPr>
                <w:rFonts w:hint="cs"/>
                <w:sz w:val="24"/>
                <w:lang w:val="en-GB"/>
              </w:rPr>
              <w:t>6</w:t>
            </w:r>
            <w:r>
              <w:rPr>
                <w:sz w:val="24"/>
              </w:rPr>
              <w:t xml:space="preserve">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มิถุนายน </w:t>
            </w:r>
            <w:r>
              <w:rPr>
                <w:sz w:val="24"/>
              </w:rPr>
              <w:t>256</w:t>
            </w:r>
            <w:r w:rsidR="00FA20BB">
              <w:rPr>
                <w:sz w:val="24"/>
              </w:rPr>
              <w:t>5</w:t>
            </w:r>
          </w:p>
        </w:tc>
      </w:tr>
      <w:tr w:rsidR="00D9622B" w:rsidRPr="00D24E40" w14:paraId="7C2F97F2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26FE" w14:textId="77777777" w:rsidR="00D9622B" w:rsidRPr="00D24E40" w:rsidRDefault="00D9622B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AE724" w14:textId="61F55333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8018" w14:textId="4B78522D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E1B3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BD080C0" w14:textId="4369C35B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994F" w14:textId="2F9D5F9C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6F59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FFCB716" w14:textId="1B85B6FA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A255" w14:textId="77777777" w:rsidR="00D9622B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5C35AED" w14:textId="73C95A6D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0BD1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72388052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FD022" w14:textId="77777777" w:rsidR="00D9622B" w:rsidRPr="00D24E40" w:rsidRDefault="00D9622B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247D7649" w14:textId="77777777" w:rsidR="00D9622B" w:rsidRPr="00D24E40" w:rsidRDefault="00D9622B" w:rsidP="00BA5F1F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A4CC5" w:rsidRPr="00D24E40" w14:paraId="530E6E06" w14:textId="77777777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1F6A" w14:textId="77777777" w:rsidR="006A4CC5" w:rsidRPr="00D24E40" w:rsidRDefault="006A4CC5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1321" w14:textId="5C9F7FDF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90,318,134.00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A8DD" w14:textId="6DF96DB1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107,693,857.06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F1E3" w14:textId="14F21DC8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99,793,709.38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75DF" w14:textId="276D4C83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31,937,628.32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AEC7" w14:textId="271D02AD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4,490,778.51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AB5B3" w14:textId="1EFC6C75" w:rsidR="006A4CC5" w:rsidRPr="006A4CC5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23,491,791.68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0B8" w14:textId="1FF9E1D0" w:rsidR="006A4CC5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85</w:t>
            </w:r>
            <w:r w:rsidR="006A4CC5" w:rsidRPr="002E61A9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739</w:t>
            </w:r>
            <w:r w:rsidR="006A4CC5" w:rsidRPr="002E61A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EA68" w14:textId="51458437" w:rsidR="006A4CC5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357</w:t>
            </w:r>
            <w:r w:rsidR="006A4CC5" w:rsidRPr="002E61A9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811</w:t>
            </w:r>
            <w:r w:rsidR="006A4CC5" w:rsidRPr="002E61A9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638</w:t>
            </w:r>
            <w:r w:rsidR="006A4CC5" w:rsidRPr="002E61A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2E61A9" w:rsidRPr="00D24E40" w14:paraId="3AE1A60D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FB8A4" w14:textId="77777777" w:rsidR="002E61A9" w:rsidRPr="00D24E40" w:rsidRDefault="002E61A9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4AF6" w14:textId="1C91971A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(67,804,052.91)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7A20C" w14:textId="185E8156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  (72,406,721.28)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88AA" w14:textId="7C947F41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(73,445,638.22)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C796" w14:textId="67E2D799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    (24,406,990.52)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99A3" w14:textId="76F8E8AA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>2,663,682.</w:t>
            </w:r>
            <w:r w:rsidR="00A85698" w:rsidRPr="00A85698">
              <w:rPr>
                <w:rFonts w:ascii="Angsana New" w:hAnsi="Angsana New" w:hint="cs"/>
                <w:sz w:val="24"/>
                <w:szCs w:val="24"/>
              </w:rPr>
              <w:t>29</w:t>
            </w: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B61" w14:textId="3C0B7D6C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2E61A9">
              <w:rPr>
                <w:rFonts w:ascii="Angsana New" w:hAnsi="Angsana New"/>
                <w:sz w:val="24"/>
                <w:szCs w:val="24"/>
                <w:lang w:val="en-US"/>
              </w:rPr>
              <w:t>14,345,271.72)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F7EC" w14:textId="1FD75EBF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F0DA" w14:textId="5E05ECEE" w:rsidR="002E61A9" w:rsidRPr="00D24E40" w:rsidRDefault="002E61A9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1A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255</w:t>
            </w:r>
            <w:r w:rsidRPr="002E61A9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072</w:t>
            </w:r>
            <w:r w:rsidRPr="002E61A9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356</w:t>
            </w:r>
            <w:r w:rsidRPr="002E61A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94</w:t>
            </w:r>
            <w:r w:rsidRPr="002E61A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A4CC5" w:rsidRPr="00D24E40" w14:paraId="59583A39" w14:textId="77777777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05CE" w14:textId="77777777" w:rsidR="006A4CC5" w:rsidRPr="00D24E40" w:rsidRDefault="006A4CC5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9BCF" w14:textId="3FA8DEA5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22,514,081.09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244C" w14:textId="4C7234E9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35,287,135.78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581E" w14:textId="5464A7BC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26,348,071.16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4EF0" w14:textId="3483B003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7,530,637.80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8376F" w14:textId="3B043F54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1,827,096.22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8CE5" w14:textId="2CFE43FF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9,146,519.96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F26D" w14:textId="3183563E" w:rsidR="006A4CC5" w:rsidRPr="006A4CC5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CC5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85,739.63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11324" w14:textId="74AB81B8" w:rsidR="006A4CC5" w:rsidRPr="006A4CC5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102</w:t>
            </w:r>
            <w:r w:rsidR="006A4CC5" w:rsidRPr="006A4CC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739</w:t>
            </w:r>
            <w:r w:rsidR="006A4CC5" w:rsidRPr="006A4CC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281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64</w:t>
            </w:r>
          </w:p>
        </w:tc>
      </w:tr>
      <w:tr w:rsidR="00D9622B" w:rsidRPr="00D24E40" w14:paraId="7BFC5B3E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7726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A97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4BE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6DF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25F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9BD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5D4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8420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974A3" w14:textId="4D5E923B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854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448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86</w:t>
            </w:r>
          </w:p>
        </w:tc>
      </w:tr>
      <w:tr w:rsidR="00D9622B" w:rsidRPr="00D2768C" w14:paraId="08A5CED9" w14:textId="77777777" w:rsidTr="002B1765">
        <w:trPr>
          <w:trHeight w:val="288"/>
        </w:trPr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5C0B" w14:textId="59696864" w:rsidR="00D9622B" w:rsidRPr="00D24E40" w:rsidRDefault="006A4CC5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F664D5">
              <w:rPr>
                <w:rFonts w:ascii="Angsana New" w:hAnsi="Angsana New"/>
                <w:sz w:val="24"/>
                <w:szCs w:val="24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8C65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031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E49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616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4DE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DBE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B36" w14:textId="1AD4CFB7" w:rsidR="00D9622B" w:rsidRPr="00D2768C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49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163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74</w:t>
            </w:r>
          </w:p>
        </w:tc>
      </w:tr>
      <w:tr w:rsidR="00D9622B" w:rsidRPr="00D24E40" w14:paraId="0D4BEAE1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0158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74B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08CD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081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3B5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B015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EC33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DF3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2128" w14:textId="76B9EBB9" w:rsidR="00D9622B" w:rsidRPr="00D24E40" w:rsidRDefault="006A4CC5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34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348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114</w:t>
            </w:r>
            <w:r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06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535484B8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6A11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7EE1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88A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2D3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23F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E4B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2C5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1948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B6B6A" w14:textId="4FE2736A" w:rsidR="00D9622B" w:rsidRPr="00D24E40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44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931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041</w:t>
            </w:r>
            <w:r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3067944D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5E0F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4FC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62F2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BFC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9E8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257D" w14:textId="77777777" w:rsidR="00D9622B" w:rsidRPr="00D61BAF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3B4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3BB7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A6F95" w14:textId="6DCB9E2B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24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363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738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  <w:tr w:rsidR="00D9622B" w:rsidRPr="00D24E40" w14:paraId="49ABCC73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1A67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9F6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54C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16E8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A83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69C1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F305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66F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4263C" w14:textId="54485FCD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55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853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11</w:t>
            </w:r>
          </w:p>
        </w:tc>
      </w:tr>
      <w:tr w:rsidR="00D9622B" w:rsidRPr="00D24E40" w14:paraId="55CDD959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2CF8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D141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882B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371E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39D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B81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B71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3202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A153" w14:textId="69B43334" w:rsidR="00D9622B" w:rsidRPr="00D24E40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1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326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274</w:t>
            </w:r>
            <w:r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63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0D414622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81BB9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73B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0998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E027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75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B99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1380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7FD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95650" w14:textId="6D0BE02A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23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093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317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D9622B" w:rsidRPr="00D24E40" w14:paraId="381B8FB2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3EA0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436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5F15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09B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9A865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E84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F7D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92D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75D0" w14:textId="2CBD701D" w:rsidR="00D9622B" w:rsidRPr="00D24E40" w:rsidRDefault="006A4CC5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2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056</w:t>
            </w:r>
            <w:r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408</w:t>
            </w:r>
            <w:r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A85698" w:rsidRPr="00A85698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D9622B" w:rsidRPr="00D24E40" w14:paraId="6B885861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5F0E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F692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32CC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8CB8B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6EC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B7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3BF5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822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27EC" w14:textId="2B4461C3" w:rsidR="00D9622B" w:rsidRPr="00D24E40" w:rsidRDefault="00A85698" w:rsidP="002058B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21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036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908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D9622B" w:rsidRPr="00D24E40" w14:paraId="6BE3E14E" w14:textId="77777777" w:rsidTr="002B1765">
        <w:trPr>
          <w:trHeight w:val="117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84A9" w14:textId="77777777" w:rsidR="00D9622B" w:rsidRPr="00D24E40" w:rsidRDefault="00D9622B" w:rsidP="002058B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5385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E24A2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05750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2403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6B25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48C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168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ED0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622B" w:rsidRPr="00D24E40" w14:paraId="7E861EE3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520B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284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CA25A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D350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41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C9EE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0271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87A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C2E38" w14:textId="35869E7A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214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999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888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92</w:t>
            </w:r>
          </w:p>
        </w:tc>
      </w:tr>
      <w:tr w:rsidR="00D9622B" w:rsidRPr="00D24E40" w14:paraId="537A3C37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F71A" w14:textId="77777777" w:rsidR="00D9622B" w:rsidRPr="00D24E40" w:rsidRDefault="00D9622B" w:rsidP="002058B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9E6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95E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B45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12A6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0535C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9703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01678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AE544" w14:textId="600E3B55" w:rsidR="00D9622B" w:rsidRPr="00D24E40" w:rsidRDefault="00A85698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672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985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118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D9622B" w:rsidRPr="00D24E40" w14:paraId="3F41A046" w14:textId="77777777" w:rsidTr="002B1765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F402" w14:textId="77777777" w:rsidR="00D9622B" w:rsidRPr="00D24E40" w:rsidRDefault="00D9622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1A507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4CF24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6A7F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82D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8A4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E8FD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FCE9" w14:textId="77777777" w:rsidR="00D9622B" w:rsidRPr="00D24E40" w:rsidRDefault="00D9622B" w:rsidP="002058B9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77007" w14:textId="5124BB95" w:rsidR="00D9622B" w:rsidRPr="00D24E40" w:rsidRDefault="00A85698" w:rsidP="002058B9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887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985</w:t>
            </w:r>
            <w:r w:rsidR="006A4CC5" w:rsidRPr="006A4CC5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007</w:t>
            </w:r>
            <w:r w:rsidR="006A4CC5" w:rsidRPr="006A4CC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69</w:t>
            </w:r>
          </w:p>
        </w:tc>
      </w:tr>
    </w:tbl>
    <w:p w14:paraId="04828617" w14:textId="77777777" w:rsidR="00BA5F1F" w:rsidRDefault="00BA5F1F" w:rsidP="002058B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43BB81" w14:textId="0E9EFDFD" w:rsidR="005D6107" w:rsidRPr="00512859" w:rsidRDefault="00347B9A" w:rsidP="002058B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บริษัทฯ มิได้แสดงสินทรัพย์จำแนกตามกลุ่มผลิตภัณฑ์เนื่องจากบริษัทฯ ใช้สินทรัพย์ร่วมกัน</w:t>
      </w:r>
    </w:p>
    <w:p w14:paraId="28496422" w14:textId="77777777" w:rsidR="00B16618" w:rsidRPr="00B16618" w:rsidRDefault="00B16618" w:rsidP="002058B9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19005EED" w:rsidR="00CB2B23" w:rsidRPr="0054636C" w:rsidRDefault="00CB2B23" w:rsidP="002058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54636C">
        <w:rPr>
          <w:rFonts w:ascii="Angsana New" w:hAnsi="Angsana New"/>
          <w:sz w:val="30"/>
          <w:szCs w:val="30"/>
          <w:cs/>
        </w:rPr>
        <w:lastRenderedPageBreak/>
        <w:t>บริษัทฯ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Default="00CB2B23" w:rsidP="002058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0630A14F" w:rsidR="00CB2B23" w:rsidRPr="00CB2B23" w:rsidRDefault="00CB2B23" w:rsidP="002058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CA2D0A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8827B5" w:rsidRPr="00CA2D0A">
        <w:rPr>
          <w:rFonts w:ascii="Angsana New" w:hAnsi="Angsana New"/>
          <w:sz w:val="30"/>
          <w:szCs w:val="30"/>
        </w:rPr>
        <w:t>6</w:t>
      </w:r>
      <w:r w:rsidRPr="00CA2D0A">
        <w:rPr>
          <w:rFonts w:ascii="Angsana New" w:hAnsi="Angsana New"/>
          <w:sz w:val="30"/>
          <w:szCs w:val="30"/>
        </w:rPr>
        <w:t xml:space="preserve"> </w:t>
      </w:r>
      <w:r w:rsidRPr="00CA2D0A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Pr="0054636C">
        <w:rPr>
          <w:rFonts w:ascii="Angsana New" w:hAnsi="Angsana New"/>
          <w:sz w:val="30"/>
          <w:szCs w:val="30"/>
          <w:cs/>
        </w:rPr>
        <w:t xml:space="preserve"> </w:t>
      </w:r>
      <w:r w:rsidRPr="0054636C">
        <w:rPr>
          <w:rFonts w:ascii="Angsana New" w:hAnsi="Angsana New"/>
          <w:sz w:val="30"/>
          <w:szCs w:val="30"/>
        </w:rPr>
        <w:t xml:space="preserve">30 </w:t>
      </w:r>
      <w:r w:rsidR="008827B5">
        <w:rPr>
          <w:rFonts w:ascii="Angsana New" w:hAnsi="Angsana New" w:hint="cs"/>
          <w:sz w:val="30"/>
          <w:szCs w:val="30"/>
          <w:cs/>
        </w:rPr>
        <w:t>มิถุนายน</w:t>
      </w:r>
      <w:r w:rsidRPr="0054636C">
        <w:rPr>
          <w:rFonts w:ascii="Angsana New" w:hAnsi="Angsana New"/>
          <w:sz w:val="30"/>
          <w:szCs w:val="30"/>
          <w:cs/>
        </w:rPr>
        <w:t xml:space="preserve"> </w:t>
      </w:r>
      <w:r w:rsidRPr="0054636C">
        <w:rPr>
          <w:rFonts w:ascii="Angsana New" w:hAnsi="Angsana New"/>
          <w:sz w:val="30"/>
          <w:szCs w:val="30"/>
        </w:rPr>
        <w:t>256</w:t>
      </w:r>
      <w:r w:rsidR="008827B5">
        <w:rPr>
          <w:rFonts w:ascii="Angsana New" w:hAnsi="Angsana New"/>
          <w:sz w:val="30"/>
          <w:szCs w:val="30"/>
        </w:rPr>
        <w:t>6</w:t>
      </w:r>
      <w:r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 xml:space="preserve">และ </w:t>
      </w:r>
      <w:r w:rsidRPr="0054636C">
        <w:rPr>
          <w:rFonts w:ascii="Angsana New" w:hAnsi="Angsana New"/>
          <w:sz w:val="30"/>
          <w:szCs w:val="30"/>
        </w:rPr>
        <w:t>256</w:t>
      </w:r>
      <w:r w:rsidR="008827B5">
        <w:rPr>
          <w:rFonts w:ascii="Angsana New" w:hAnsi="Angsana New"/>
          <w:sz w:val="30"/>
          <w:szCs w:val="30"/>
        </w:rPr>
        <w:t>5</w:t>
      </w:r>
      <w:r w:rsidRPr="0054636C">
        <w:rPr>
          <w:rFonts w:ascii="Angsana New" w:hAnsi="Angsana New"/>
          <w:sz w:val="30"/>
          <w:szCs w:val="30"/>
        </w:rPr>
        <w:t xml:space="preserve"> </w:t>
      </w:r>
      <w:r w:rsidRPr="0054636C">
        <w:rPr>
          <w:rFonts w:ascii="Angsana New" w:hAnsi="Angsana New"/>
          <w:sz w:val="30"/>
          <w:szCs w:val="30"/>
          <w:cs/>
        </w:rPr>
        <w:t xml:space="preserve">บริษัทฯ ไม่มีรายได้จากลูกค้ารายใดที่มีมูลค่าเท่ากับหรือเกินกว่าร้อยละ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893921" w:rsidRDefault="000712C0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712C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298F0B32" w:rsidR="00C433F9" w:rsidRDefault="000712C0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 บริษัทฯ มีความเสี่ยงที่เกี่ยวข้องกับเครื่องมือทางการเงินดังกล่าว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Default="000712C0" w:rsidP="002058B9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spacing w:after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56AC1C22" w:rsidR="00202A7A" w:rsidRDefault="00202A7A" w:rsidP="002058B9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มีความเสี่ยงด้านเครดิตที่เกี่ยวเนื่องกับ ลูกหนี้การค้า จำนวนเงินสูงสุดที่บริษัท</w:t>
      </w:r>
      <w:r w:rsidR="006D7D74">
        <w:rPr>
          <w:rFonts w:ascii="Angsana New" w:hAnsi="Angsana New" w:hint="cs"/>
          <w:sz w:val="30"/>
          <w:szCs w:val="30"/>
          <w:cs/>
        </w:rPr>
        <w:t xml:space="preserve">ฯ </w:t>
      </w:r>
      <w:r w:rsidRPr="00202A7A">
        <w:rPr>
          <w:rFonts w:ascii="Angsana New" w:hAnsi="Angsana New"/>
          <w:sz w:val="30"/>
          <w:szCs w:val="30"/>
          <w:cs/>
        </w:rPr>
        <w:t>อาจต้องสูญเสียจากการให้สินเชื่อคือมูลค่าตามบัญชี ที่แสดงอยู่ในงบแสดงฐานะการเงิน บริษัทฯ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บริษัทฯ มีการติดตามยอดคงค้างของลูกหนี้การค้าอย่างสม่ำเสมอ  ทั้งนี้ การให้สินเชื่อของบริษัทฯเป็นการให้สินเชื่อแบบไม่กระจุกตัวสูงเนื่องจากบริษัทฯ มีฐานลูกค้าจำนวนมาก</w:t>
      </w:r>
    </w:p>
    <w:p w14:paraId="76A74A88" w14:textId="3A0D2688" w:rsidR="00202A7A" w:rsidRDefault="00202A7A" w:rsidP="002058B9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 พิจารณาการด้อยค่าทุกวันสิ้นรอบระยะเวลารายงาน 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Default="00202A7A" w:rsidP="002058B9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spacing w:after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5729176D" w:rsidR="00601519" w:rsidRDefault="00202A7A" w:rsidP="002058B9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ซึ่งก่อให้เกิดความเสียหายแก่บริษัทฯ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Default="007E409A" w:rsidP="002058B9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spacing w:after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544FA61B" w:rsidR="00295918" w:rsidRPr="00530DC4" w:rsidRDefault="007E409A" w:rsidP="002058B9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บริษัทฯ มีความเสี่ยงเกี่ยวกับอัตราดอกเบี้ยอันเกี่ยวเนื่องกับ  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สินทรัพย์ทางการเงินหมุนเวียนอื่น  เงินกู้ยืมระยะสั้นจากสถาบันการเงิน เจ้าหนี้การค้าและเจ้าหนี้หมุนเวียนอื่นสินทรัพย์ทางการเงินและหนี้สินทางการเงินของบริษัท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2058B9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5A3F1164" w:rsidR="007909E0" w:rsidRDefault="00295918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4743D">
        <w:rPr>
          <w:rFonts w:ascii="Angsana New" w:hAnsi="Angsana New"/>
          <w:sz w:val="30"/>
          <w:szCs w:val="30"/>
        </w:rPr>
        <w:t>30</w:t>
      </w:r>
      <w:r w:rsidRPr="00295918">
        <w:rPr>
          <w:rFonts w:ascii="Angsana New" w:hAnsi="Angsana New"/>
          <w:sz w:val="30"/>
          <w:szCs w:val="30"/>
          <w:cs/>
        </w:rPr>
        <w:t xml:space="preserve"> </w:t>
      </w:r>
      <w:r w:rsidR="008827B5">
        <w:rPr>
          <w:rFonts w:ascii="Angsana New" w:hAnsi="Angsana New" w:hint="cs"/>
          <w:sz w:val="30"/>
          <w:szCs w:val="30"/>
          <w:cs/>
        </w:rPr>
        <w:t>มิถุนายน</w:t>
      </w:r>
      <w:r w:rsidR="00E4743D">
        <w:rPr>
          <w:rFonts w:ascii="Angsana New" w:hAnsi="Angsana New"/>
          <w:sz w:val="30"/>
          <w:szCs w:val="30"/>
        </w:rPr>
        <w:t xml:space="preserve"> 256</w:t>
      </w:r>
      <w:r w:rsidR="008827B5">
        <w:rPr>
          <w:rFonts w:ascii="Angsana New" w:hAnsi="Angsana New"/>
          <w:sz w:val="30"/>
          <w:szCs w:val="30"/>
          <w:lang w:val="en-US"/>
        </w:rPr>
        <w:t>6</w:t>
      </w:r>
      <w:r w:rsidRPr="002959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743D">
        <w:rPr>
          <w:rFonts w:ascii="Angsana New" w:hAnsi="Angsana New"/>
          <w:sz w:val="30"/>
          <w:szCs w:val="30"/>
        </w:rPr>
        <w:t>256</w:t>
      </w:r>
      <w:r w:rsidR="008827B5">
        <w:rPr>
          <w:rFonts w:ascii="Angsana New" w:hAnsi="Angsana New"/>
          <w:sz w:val="30"/>
          <w:szCs w:val="30"/>
          <w:lang w:val="en-US"/>
        </w:rPr>
        <w:t>5</w:t>
      </w:r>
      <w:r w:rsidRPr="0029591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page" w:horzAnchor="margin" w:tblpX="468" w:tblpY="1831"/>
        <w:tblW w:w="15396" w:type="dxa"/>
        <w:tblLook w:val="04A0" w:firstRow="1" w:lastRow="0" w:firstColumn="1" w:lastColumn="0" w:noHBand="0" w:noVBand="1"/>
      </w:tblPr>
      <w:tblGrid>
        <w:gridCol w:w="2520"/>
        <w:gridCol w:w="790"/>
        <w:gridCol w:w="110"/>
        <w:gridCol w:w="1055"/>
        <w:gridCol w:w="1290"/>
        <w:gridCol w:w="1300"/>
        <w:gridCol w:w="1166"/>
        <w:gridCol w:w="799"/>
        <w:gridCol w:w="222"/>
        <w:gridCol w:w="14"/>
        <w:gridCol w:w="208"/>
        <w:gridCol w:w="1165"/>
        <w:gridCol w:w="1290"/>
        <w:gridCol w:w="1300"/>
        <w:gridCol w:w="1166"/>
        <w:gridCol w:w="779"/>
        <w:gridCol w:w="222"/>
      </w:tblGrid>
      <w:tr w:rsidR="005A0A72" w:rsidRPr="00D6243D" w14:paraId="129DEB92" w14:textId="77777777" w:rsidTr="00810F9C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36B0" w14:textId="77777777" w:rsidR="005A0A72" w:rsidRPr="00D6243D" w:rsidRDefault="005A0A72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E304" w14:textId="77777777" w:rsidR="005A0A72" w:rsidRPr="00D6243D" w:rsidRDefault="005A0A72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</w:rPr>
            </w:pPr>
            <w:r w:rsidRPr="00D6243D">
              <w:rPr>
                <w:sz w:val="23"/>
                <w:szCs w:val="23"/>
              </w:rPr>
              <w:t>(</w:t>
            </w:r>
            <w:r w:rsidRPr="00D6243D">
              <w:rPr>
                <w:sz w:val="23"/>
                <w:szCs w:val="23"/>
                <w:cs/>
              </w:rPr>
              <w:t>หน่วย:</w:t>
            </w:r>
            <w:r>
              <w:rPr>
                <w:sz w:val="23"/>
                <w:szCs w:val="23"/>
              </w:rPr>
              <w:t xml:space="preserve"> </w:t>
            </w:r>
            <w:r w:rsidRPr="00D6243D">
              <w:rPr>
                <w:sz w:val="23"/>
                <w:szCs w:val="23"/>
                <w:cs/>
              </w:rPr>
              <w:t>บาท)</w:t>
            </w:r>
          </w:p>
        </w:tc>
      </w:tr>
      <w:tr w:rsidR="000B1733" w:rsidRPr="00D6243D" w14:paraId="2A6161D9" w14:textId="77777777" w:rsidTr="000B1733">
        <w:trPr>
          <w:gridAfter w:val="1"/>
          <w:wAfter w:w="222" w:type="dxa"/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EEB8" w14:textId="77777777" w:rsidR="000B1733" w:rsidRPr="00D6243D" w:rsidRDefault="000B1733" w:rsidP="002058B9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316AB" w14:textId="00420BF0" w:rsidR="000B1733" w:rsidRPr="00D6243D" w:rsidRDefault="000B1733" w:rsidP="000B1733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5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E8E7" w14:textId="00D0A4F2" w:rsidR="000B1733" w:rsidRPr="00D6243D" w:rsidRDefault="000B1733" w:rsidP="000B1733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B332B7">
              <w:rPr>
                <w:sz w:val="23"/>
                <w:szCs w:val="23"/>
                <w:cs/>
              </w:rPr>
              <w:t xml:space="preserve">ณ วันที่ </w:t>
            </w:r>
            <w:r>
              <w:rPr>
                <w:sz w:val="23"/>
                <w:szCs w:val="23"/>
              </w:rPr>
              <w:t>30</w:t>
            </w:r>
            <w:r w:rsidRPr="00B332B7">
              <w:rPr>
                <w:sz w:val="23"/>
                <w:szCs w:val="23"/>
                <w:cs/>
              </w:rPr>
              <w:t xml:space="preserve"> </w:t>
            </w:r>
            <w:r>
              <w:rPr>
                <w:rFonts w:hint="cs"/>
                <w:sz w:val="23"/>
                <w:szCs w:val="23"/>
                <w:cs/>
              </w:rPr>
              <w:t>มิถุนายน</w:t>
            </w:r>
            <w:r w:rsidRPr="00B332B7">
              <w:rPr>
                <w:sz w:val="23"/>
                <w:szCs w:val="23"/>
                <w:cs/>
              </w:rPr>
              <w:t xml:space="preserve"> </w:t>
            </w:r>
            <w:r>
              <w:rPr>
                <w:sz w:val="23"/>
                <w:szCs w:val="23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BA82" w14:textId="77777777" w:rsidR="000B1733" w:rsidRPr="00D6243D" w:rsidRDefault="000B1733" w:rsidP="002058B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59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131034" w14:textId="3AE3EF4D" w:rsidR="000B1733" w:rsidRPr="00D6243D" w:rsidRDefault="000B1733" w:rsidP="002058B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2565</w:t>
            </w:r>
          </w:p>
        </w:tc>
      </w:tr>
      <w:tr w:rsidR="005A0A72" w:rsidRPr="00D6243D" w14:paraId="27635C3E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0640" w14:textId="77777777" w:rsidR="005A0A72" w:rsidRPr="00D6243D" w:rsidRDefault="005A0A72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AB73F" w14:textId="77777777" w:rsidR="005A0A72" w:rsidRPr="00D6243D" w:rsidRDefault="005A0A72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หมายเหตุ</w:t>
            </w:r>
          </w:p>
          <w:p w14:paraId="2704E798" w14:textId="77777777" w:rsidR="005A0A72" w:rsidRPr="00D6243D" w:rsidRDefault="005A0A72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87CA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147E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56CA03E2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EB57" w14:textId="77777777" w:rsidR="005A0A72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74683435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B9A8" w14:textId="77777777" w:rsidR="005A0A72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298A4B28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972114D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93A8" w14:textId="5468670A" w:rsidR="005A0A72" w:rsidRPr="00D6243D" w:rsidRDefault="00795B2E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</w:t>
            </w:r>
          </w:p>
          <w:p w14:paraId="12438853" w14:textId="27ED678D" w:rsidR="005A0A72" w:rsidRPr="00D6243D" w:rsidRDefault="00795B2E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ดอกเบี้ย</w:t>
            </w:r>
          </w:p>
          <w:p w14:paraId="43D18808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C775E" w14:textId="77777777" w:rsidR="005A0A72" w:rsidRPr="00D6243D" w:rsidRDefault="005A0A72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3088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B403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6C0CB26D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98C" w14:textId="77777777" w:rsidR="005A0A72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4F7D73B4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A40C" w14:textId="77777777" w:rsidR="005A0A72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37BE2A2A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156463E1" w14:textId="77777777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8E59" w14:textId="77777777" w:rsidR="00795B2E" w:rsidRPr="00D6243D" w:rsidRDefault="005A0A72" w:rsidP="00795B2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</w:t>
            </w:r>
            <w:r w:rsidR="00795B2E"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</w:t>
            </w:r>
          </w:p>
          <w:p w14:paraId="5EE7C5A5" w14:textId="77777777" w:rsidR="00795B2E" w:rsidRPr="00D6243D" w:rsidRDefault="00795B2E" w:rsidP="00795B2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ดอกเบี้ย</w:t>
            </w:r>
          </w:p>
          <w:p w14:paraId="49784E5F" w14:textId="7C96388F" w:rsidR="005A0A72" w:rsidRPr="00D6243D" w:rsidRDefault="005A0A72" w:rsidP="002058B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5A0A72" w:rsidRPr="00D6243D" w14:paraId="3986B585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862D" w14:textId="77777777" w:rsidR="005A0A72" w:rsidRPr="00CE0421" w:rsidRDefault="005A0A72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CE042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230C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4DC4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9D7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2B72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5BD3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9C52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2DA92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9C7D247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DAD353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2E9CF5A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EC46C04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09165" w14:textId="77777777" w:rsidR="005A0A72" w:rsidRPr="00D6243D" w:rsidRDefault="005A0A72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016DB" w:rsidRPr="00D6243D" w14:paraId="43EE27DB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8362" w14:textId="77777777" w:rsidR="003016DB" w:rsidRPr="00D6243D" w:rsidRDefault="003016D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33F28" w14:textId="4718CF48" w:rsidR="003016DB" w:rsidRPr="00B332B7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AEBC6" w14:textId="5EADA5BB" w:rsidR="003016DB" w:rsidRPr="00D6243D" w:rsidRDefault="0048707F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07F">
              <w:rPr>
                <w:rFonts w:ascii="Angsana New" w:hAnsi="Angsana New"/>
                <w:sz w:val="23"/>
                <w:szCs w:val="23"/>
              </w:rPr>
              <w:t>227,583,581.15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E9B7" w14:textId="1929F450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E2B3" w14:textId="4018A495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320,893.71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E956" w14:textId="332A4347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227,904,474.86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48E8" w14:textId="7AC9F093" w:rsidR="003016DB" w:rsidRPr="00D6243D" w:rsidRDefault="007800D0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0.30-0.40%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BCC1" w14:textId="77777777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151A" w14:textId="6C8BF1D1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227,909,436.37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49E1" w14:textId="4FC8C8CC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28DC" w14:textId="64CC2D46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196,931.18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5DF5" w14:textId="07F1B73E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228,106,367.55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5846" w14:textId="5F0F6CB6" w:rsidR="003016DB" w:rsidRPr="00D6243D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-0.10</w:t>
            </w:r>
            <w:r w:rsidRPr="00BB24F1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</w:tr>
      <w:tr w:rsidR="003016DB" w:rsidRPr="00D6243D" w14:paraId="61EC6682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DFC4" w14:textId="77777777" w:rsidR="003016DB" w:rsidRPr="00D6243D" w:rsidRDefault="003016D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42891" w14:textId="1DD4DE6A" w:rsidR="003016DB" w:rsidRPr="00D6243D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E54B" w14:textId="63960C14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D44F0" w14:textId="3AB0650F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8B18" w14:textId="62C0D8A3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93,502,822.28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04BE" w14:textId="49A77E5E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93,502,822.28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AB83" w14:textId="7D2D60F6" w:rsidR="003016DB" w:rsidRPr="00D6243D" w:rsidRDefault="00D86DBA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9AD2A" w14:textId="77777777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3A4DF60" w14:textId="6DCA5BE1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71A4BC7" w14:textId="0733B7CF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6D9EC54" w14:textId="661F376B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14C46F5" w14:textId="569DFF0D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AE2D1" w14:textId="02200700" w:rsidR="003016DB" w:rsidRPr="00D6243D" w:rsidRDefault="00D86DBA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016DB" w:rsidRPr="00D6243D" w14:paraId="4011D5C1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4D3" w14:textId="77777777" w:rsidR="003016DB" w:rsidRPr="00D6243D" w:rsidRDefault="003016D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9632" w14:textId="0A655982" w:rsidR="003016DB" w:rsidRPr="00D6243D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EA50" w14:textId="59097728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B2FC" w14:textId="370FBD67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364,46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0</w:t>
            </w:r>
            <w:r w:rsidR="008A52B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6907" w14:textId="6D69C77A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1893" w14:textId="009789B3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364,46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0</w:t>
            </w:r>
            <w:r w:rsidR="008A52B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6983" w14:textId="41669224" w:rsidR="003016DB" w:rsidRPr="00D6243D" w:rsidRDefault="007800D0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A394" w14:textId="77777777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40E3F35" w14:textId="0DA7101F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19B90F2" w14:textId="5D222A62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81472B3" w14:textId="02C0E97E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3810E41" w14:textId="3DCA2BDD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C8332" w14:textId="100193C2" w:rsidR="003016DB" w:rsidRPr="00D6243D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</w:tr>
      <w:tr w:rsidR="003016DB" w:rsidRPr="00D6243D" w14:paraId="6A821566" w14:textId="77777777" w:rsidTr="00143C92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169F" w14:textId="1C772C0D" w:rsidR="003016DB" w:rsidRPr="00D6243D" w:rsidRDefault="003016DB" w:rsidP="002058B9">
            <w:pPr>
              <w:spacing w:line="360" w:lineRule="exact"/>
              <w:ind w:left="160" w:right="-36" w:hanging="160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1A49" w14:textId="2100CF53" w:rsidR="003016DB" w:rsidRPr="00BA5F1F" w:rsidRDefault="00062FF2" w:rsidP="00143C9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A5F1F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F235" w14:textId="42358204" w:rsidR="003016DB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8AE176" w14:textId="4E784403" w:rsidR="007800D0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C5D3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7E077466" w14:textId="09A3EB02" w:rsidR="007800D0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  <w:r w:rsidR="007800D0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F3BF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273E53E6" w14:textId="7FC065DE" w:rsidR="007800D0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4,440,386.13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1A87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3E7AAF8A" w14:textId="01880B5F" w:rsidR="007800D0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4,440,386.13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70CF" w14:textId="77777777" w:rsidR="003016DB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2421466C" w14:textId="60B7B9A2" w:rsidR="007800D0" w:rsidRPr="00D6243D" w:rsidRDefault="00D86DBA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767CA" w14:textId="77777777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78E351F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BAB019" w14:textId="1598B038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DAD1289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998AF0" w14:textId="13ACE278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A78E11F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B5D976" w14:textId="3A613FB3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FD57CE9" w14:textId="77777777" w:rsidR="003016DB" w:rsidRDefault="003016DB" w:rsidP="002058B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0A4E0D1" w14:textId="7C25CA09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4C1D7" w14:textId="77777777" w:rsidR="003016DB" w:rsidRDefault="003016DB" w:rsidP="002058B9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8D805B" w14:textId="274D37A3" w:rsidR="003016DB" w:rsidRPr="00D6243D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3016DB" w:rsidRPr="00D6243D" w14:paraId="31C798E8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D953" w14:textId="77777777" w:rsidR="003016DB" w:rsidRPr="00D6243D" w:rsidRDefault="003016DB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14DF" w14:textId="77777777" w:rsidR="003016DB" w:rsidRPr="00BA5F1F" w:rsidRDefault="003016DB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B968" w14:textId="49FA08CD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9123" w14:textId="174F9B0C" w:rsidR="003016DB" w:rsidRPr="00D6243D" w:rsidRDefault="008A52B3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DB0F" w14:textId="32AF3671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1,228,941.59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A54A" w14:textId="0FE534CB" w:rsidR="003016DB" w:rsidRPr="00D6243D" w:rsidRDefault="007800D0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1,228,941.59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F5BB" w14:textId="72C3A74F" w:rsidR="003016DB" w:rsidRPr="00D6243D" w:rsidRDefault="00D86DBA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C55A" w14:textId="77777777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08ECCF0" w14:textId="585C3C95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158D25B" w14:textId="658D0E32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78AA541" w14:textId="6F668DD8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CF29CCB" w14:textId="4C5C9712" w:rsidR="003016DB" w:rsidRPr="00D6243D" w:rsidRDefault="003016DB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5F1BB" w14:textId="2B90FEAE" w:rsidR="003016DB" w:rsidRPr="00D6243D" w:rsidRDefault="00D86DBA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10F9C" w:rsidRPr="00D6243D" w14:paraId="30D61DE5" w14:textId="77777777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D6E" w14:textId="77777777" w:rsidR="00810F9C" w:rsidRPr="00CE0421" w:rsidRDefault="00810F9C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C3EF" w14:textId="77777777" w:rsidR="00810F9C" w:rsidRPr="00BA5F1F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92E6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74AAF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0034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A28F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0F5B" w14:textId="77777777" w:rsidR="00810F9C" w:rsidRPr="00D6243D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FF3DE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CCB755F" w14:textId="4A0C6B99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462A2AA" w14:textId="525961DE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70735D7" w14:textId="51E82828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AA94A08" w14:textId="22D148F2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9CEFA" w14:textId="21C878DC" w:rsidR="00810F9C" w:rsidRPr="00D6243D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62FF2" w:rsidRPr="00D6243D" w14:paraId="24D3FFE4" w14:textId="77777777" w:rsidTr="002058B9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5581" w14:textId="13934442" w:rsidR="00062FF2" w:rsidRPr="00D6243D" w:rsidRDefault="00062FF2" w:rsidP="00062FF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4B0" w14:textId="1D9CC161" w:rsidR="00062FF2" w:rsidRPr="00BA5F1F" w:rsidRDefault="00062FF2" w:rsidP="00062FF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A5F1F">
              <w:rPr>
                <w:rFonts w:ascii="Angsana New" w:hAnsi="Angsana New"/>
                <w:sz w:val="23"/>
                <w:szCs w:val="23"/>
              </w:rPr>
              <w:t>16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B113" w14:textId="53BDB106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124,286,334.00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F747" w14:textId="2A605E54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1C4F" w14:textId="44395310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E169" w14:textId="1B8C1749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124,286,334.00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4366" w14:textId="4C52E71A" w:rsidR="00062FF2" w:rsidRPr="00D6243D" w:rsidRDefault="00062FF2" w:rsidP="00062FF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2.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64</w:t>
            </w:r>
            <w:r w:rsidRPr="007800D0">
              <w:rPr>
                <w:rFonts w:ascii="Angsana New" w:hAnsi="Angsana New"/>
                <w:sz w:val="23"/>
                <w:szCs w:val="23"/>
              </w:rPr>
              <w:t>-2.8</w:t>
            </w:r>
            <w:r w:rsidR="00A85698" w:rsidRPr="00A85698">
              <w:rPr>
                <w:rFonts w:ascii="Angsana New" w:hAnsi="Angsana New" w:hint="cs"/>
                <w:sz w:val="23"/>
                <w:szCs w:val="23"/>
              </w:rPr>
              <w:t>7</w:t>
            </w:r>
            <w:r w:rsidRPr="007800D0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E7A1F" w14:textId="77777777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CFFB779" w14:textId="412D5152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92E9059" w14:textId="3B98A7AA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A6475AE" w14:textId="405712F2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B037BC2" w14:textId="011047A0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FC2E1" w14:textId="3C771C32" w:rsidR="00062FF2" w:rsidRPr="00D6243D" w:rsidRDefault="00062FF2" w:rsidP="00062FF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-2.44%</w:t>
            </w:r>
          </w:p>
        </w:tc>
      </w:tr>
      <w:tr w:rsidR="00062FF2" w:rsidRPr="00D6243D" w14:paraId="5820C26C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EAA3" w14:textId="13F9C799" w:rsidR="00062FF2" w:rsidRPr="00CE0421" w:rsidRDefault="00062FF2" w:rsidP="00062FF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6DD9" w14:textId="7C7965A0" w:rsidR="00062FF2" w:rsidRPr="00BA5F1F" w:rsidRDefault="00062FF2" w:rsidP="00062FF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A5F1F">
              <w:rPr>
                <w:rFonts w:ascii="Angsana New" w:hAnsi="Angsana New"/>
                <w:sz w:val="23"/>
                <w:szCs w:val="23"/>
              </w:rPr>
              <w:t>17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1D068" w14:textId="50B82F94" w:rsidR="00062FF2" w:rsidRPr="007800D0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16ED" w14:textId="45061BCE" w:rsidR="00062FF2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4036" w14:textId="1213859E" w:rsidR="00062FF2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6765">
              <w:rPr>
                <w:rFonts w:ascii="Angsana New" w:hAnsi="Angsana New"/>
                <w:sz w:val="23"/>
                <w:szCs w:val="23"/>
              </w:rPr>
              <w:t>62,181,537.13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47B5" w14:textId="619A439C" w:rsidR="00062FF2" w:rsidRPr="007800D0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6765">
              <w:rPr>
                <w:rFonts w:ascii="Angsana New" w:hAnsi="Angsana New"/>
                <w:sz w:val="23"/>
                <w:szCs w:val="23"/>
              </w:rPr>
              <w:t>62,181,537.13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E0C4" w14:textId="4AAB839D" w:rsidR="00062FF2" w:rsidRPr="007800D0" w:rsidRDefault="00062FF2" w:rsidP="00062FF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79C43" w14:textId="77777777" w:rsidR="00062FF2" w:rsidRPr="00D6243D" w:rsidRDefault="00062FF2" w:rsidP="00062FF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812A71B" w14:textId="444D250D" w:rsidR="00062FF2" w:rsidRDefault="00062FF2" w:rsidP="00062FF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EA19EE1" w14:textId="52C18291" w:rsidR="00062FF2" w:rsidRDefault="00062FF2" w:rsidP="00062FF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959297B" w14:textId="717402E0" w:rsidR="00062FF2" w:rsidRPr="00A46B56" w:rsidRDefault="00062FF2" w:rsidP="00062FF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C992463" w14:textId="1B1ACA6A" w:rsidR="00062FF2" w:rsidRPr="00A46B56" w:rsidRDefault="00062FF2" w:rsidP="00062FF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58F21" w14:textId="59039532" w:rsidR="00062FF2" w:rsidRPr="00B5382F" w:rsidRDefault="00062FF2" w:rsidP="00062FF2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10F9C" w:rsidRPr="00D6243D" w14:paraId="045DA8D6" w14:textId="77777777" w:rsidTr="00810F9C">
        <w:trPr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929C" w14:textId="77777777" w:rsidR="00810F9C" w:rsidRPr="00D6243D" w:rsidRDefault="00810F9C" w:rsidP="002058B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16123" w14:textId="056041C8" w:rsidR="00810F9C" w:rsidRPr="00BA5F1F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A5F1F">
              <w:rPr>
                <w:rFonts w:ascii="Angsana New" w:hAnsi="Angsana New"/>
                <w:sz w:val="23"/>
                <w:szCs w:val="23"/>
              </w:rPr>
              <w:t>1</w:t>
            </w:r>
            <w:r w:rsidR="00062FF2" w:rsidRPr="00BA5F1F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35EF" w14:textId="026CF0B1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F0D6" w14:textId="024F7B9A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1,069,282.07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90181" w14:textId="2D31A4A5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A1CF" w14:textId="01EC2873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800D0">
              <w:rPr>
                <w:rFonts w:ascii="Angsana New" w:hAnsi="Angsana New"/>
                <w:sz w:val="23"/>
                <w:szCs w:val="23"/>
                <w:lang w:val="en-US"/>
              </w:rPr>
              <w:t>1,069,282.07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4410" w14:textId="434813C2" w:rsidR="00810F9C" w:rsidRPr="00D6243D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EE6B0" w14:textId="7777777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094D5B7" w14:textId="133329F8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8D796E9" w14:textId="2CDDC904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1C542C8" w14:textId="53756197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79FE033" w14:textId="592DAE1A" w:rsidR="00810F9C" w:rsidRPr="00D6243D" w:rsidRDefault="00810F9C" w:rsidP="002058B9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8F3CB" w14:textId="487D09E4" w:rsidR="00810F9C" w:rsidRPr="00D6243D" w:rsidRDefault="00810F9C" w:rsidP="002058B9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4.22%</w:t>
            </w:r>
          </w:p>
        </w:tc>
      </w:tr>
    </w:tbl>
    <w:p w14:paraId="7931DB7A" w14:textId="715C1CC1" w:rsidR="00CE0421" w:rsidRDefault="00CE0421" w:rsidP="002058B9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5988A047" w:rsidR="005A0A72" w:rsidRPr="00B16618" w:rsidRDefault="005A0A72" w:rsidP="002058B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  <w:sectPr w:rsidR="005A0A72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  <w:r w:rsidRPr="005A0A72">
        <w:rPr>
          <w:rFonts w:ascii="Angsana New" w:hAnsi="Angsana New"/>
          <w:sz w:val="30"/>
          <w:szCs w:val="30"/>
          <w:cs/>
        </w:rPr>
        <w:t xml:space="preserve"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ดอกเบี้ย ณ วันที่ </w:t>
      </w:r>
      <w:r w:rsidRPr="005A0A72">
        <w:rPr>
          <w:rFonts w:ascii="Angsana New" w:hAnsi="Angsana New"/>
          <w:sz w:val="30"/>
          <w:szCs w:val="30"/>
        </w:rPr>
        <w:t xml:space="preserve">30 </w:t>
      </w:r>
      <w:r w:rsidR="008C47B3">
        <w:rPr>
          <w:rFonts w:ascii="Angsana New" w:hAnsi="Angsana New" w:hint="cs"/>
          <w:sz w:val="30"/>
          <w:szCs w:val="30"/>
          <w:cs/>
        </w:rPr>
        <w:t>มิถุนายน</w:t>
      </w:r>
      <w:r w:rsidRPr="005A0A72">
        <w:rPr>
          <w:rFonts w:ascii="Angsana New" w:hAnsi="Angsana New"/>
          <w:sz w:val="30"/>
          <w:szCs w:val="30"/>
          <w:cs/>
        </w:rPr>
        <w:t xml:space="preserve"> </w:t>
      </w:r>
      <w:r w:rsidRPr="005A0A72">
        <w:rPr>
          <w:rFonts w:ascii="Angsana New" w:hAnsi="Angsana New"/>
          <w:sz w:val="30"/>
          <w:szCs w:val="30"/>
        </w:rPr>
        <w:t>256</w:t>
      </w:r>
      <w:r w:rsidR="008C47B3">
        <w:rPr>
          <w:rFonts w:ascii="Angsana New" w:hAnsi="Angsana New"/>
          <w:sz w:val="30"/>
          <w:szCs w:val="30"/>
          <w:lang w:val="en-US"/>
        </w:rPr>
        <w:t>6</w:t>
      </w:r>
      <w:r w:rsidRPr="005A0A72">
        <w:rPr>
          <w:rFonts w:ascii="Angsana New" w:hAnsi="Angsana New"/>
          <w:sz w:val="30"/>
          <w:szCs w:val="30"/>
        </w:rPr>
        <w:t xml:space="preserve"> </w:t>
      </w:r>
      <w:r w:rsidRPr="005A0A7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5A0A72">
        <w:rPr>
          <w:rFonts w:ascii="Angsana New" w:hAnsi="Angsana New"/>
          <w:sz w:val="30"/>
          <w:szCs w:val="30"/>
        </w:rPr>
        <w:t xml:space="preserve">31 </w:t>
      </w:r>
      <w:r w:rsidRPr="005A0A7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A0A72">
        <w:rPr>
          <w:rFonts w:ascii="Angsana New" w:hAnsi="Angsana New"/>
          <w:sz w:val="30"/>
          <w:szCs w:val="30"/>
        </w:rPr>
        <w:t>256</w:t>
      </w:r>
      <w:r w:rsidR="008C47B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br/>
      </w:r>
      <w:r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5CCED9A1" w14:textId="1801B0EA" w:rsidR="007B533F" w:rsidRDefault="007B533F" w:rsidP="002058B9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209D1651" w:rsidR="007B533F" w:rsidRDefault="007B533F" w:rsidP="002058B9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บริษัทฯ 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Pr="007B533F">
        <w:rPr>
          <w:rFonts w:ascii="Angsana New" w:hAnsi="Angsana New"/>
          <w:sz w:val="30"/>
          <w:szCs w:val="30"/>
          <w:cs/>
        </w:rPr>
        <w:t>เงินตราต่างประเทศ บริษัทฯ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713D27F9" w14:textId="77777777" w:rsidR="00062FF2" w:rsidRPr="00062FF2" w:rsidRDefault="00062FF2" w:rsidP="00062FF2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C133475" w14:textId="77777777" w:rsidR="00062FF2" w:rsidRPr="00062FF2" w:rsidRDefault="00062FF2" w:rsidP="00062FF2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830BD4A" w14:textId="77777777" w:rsidR="00062FF2" w:rsidRPr="00062FF2" w:rsidRDefault="00062FF2" w:rsidP="00062FF2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280C3BE" w14:textId="77777777" w:rsidR="00062FF2" w:rsidRPr="00062FF2" w:rsidRDefault="00062FF2" w:rsidP="00062FF2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FA37DF6" w14:textId="77777777" w:rsidR="00062FF2" w:rsidRPr="00062FF2" w:rsidRDefault="00062FF2" w:rsidP="00062FF2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0F32FDA8" w14:textId="77777777" w:rsidR="00062FF2" w:rsidRPr="00062FF2" w:rsidRDefault="00062FF2" w:rsidP="00062FF2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10ACE55" w14:textId="77777777" w:rsidR="00062FF2" w:rsidRPr="00062FF2" w:rsidRDefault="00062FF2" w:rsidP="00062FF2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3239DE1D" w:rsidR="007B533F" w:rsidRDefault="00BB55FB" w:rsidP="00062FF2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980" w:hanging="630"/>
        <w:jc w:val="thaiDistribute"/>
        <w:rPr>
          <w:rFonts w:ascii="Angsana New" w:hAnsi="Angsana New"/>
          <w:sz w:val="30"/>
          <w:szCs w:val="30"/>
        </w:rPr>
      </w:pPr>
      <w:r w:rsidRPr="00BB55FB">
        <w:rPr>
          <w:rFonts w:ascii="Angsana New" w:hAnsi="Angsana New"/>
          <w:sz w:val="30"/>
          <w:szCs w:val="30"/>
          <w:cs/>
        </w:rPr>
        <w:t xml:space="preserve">บริษัทฯ มีรายการลูกหนี้และเจ้าหนี้เป็นสกุลเงินตราต่างประเทศ บริษัทฯ มิได้ป้องกันความเสี่ยงจากอัตราแลกเปลี่ยนเงินตราต่างประเทศ สินทรัพย์และหนี้สินที่เป็นเงินสกุลต่างประเทศ 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BC1525">
        <w:rPr>
          <w:rFonts w:ascii="Angsana New" w:hAnsi="Angsana New" w:hint="cs"/>
          <w:sz w:val="30"/>
          <w:szCs w:val="30"/>
          <w:cs/>
        </w:rPr>
        <w:t>มิถุนายน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BC1525">
        <w:rPr>
          <w:rFonts w:ascii="Angsana New" w:hAnsi="Angsana New"/>
          <w:sz w:val="30"/>
          <w:szCs w:val="30"/>
        </w:rPr>
        <w:t>6</w:t>
      </w:r>
      <w:r w:rsidRPr="00BB55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B55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EC7EE3">
        <w:rPr>
          <w:rFonts w:ascii="Angsana New" w:hAnsi="Angsana New"/>
          <w:sz w:val="30"/>
          <w:szCs w:val="30"/>
        </w:rPr>
        <w:t>5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Pr="00BB55FB">
        <w:rPr>
          <w:rFonts w:ascii="Angsana New" w:hAnsi="Angsana New"/>
          <w:sz w:val="30"/>
          <w:szCs w:val="30"/>
          <w:cs/>
        </w:rPr>
        <w:t>มียอดดังต่อไปนี้</w:t>
      </w:r>
    </w:p>
    <w:tbl>
      <w:tblPr>
        <w:tblW w:w="98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2"/>
        <w:gridCol w:w="1987"/>
        <w:gridCol w:w="236"/>
        <w:gridCol w:w="1987"/>
      </w:tblGrid>
      <w:tr w:rsidR="00B47E3C" w:rsidRPr="00574462" w14:paraId="0C9FDFB1" w14:textId="77777777" w:rsidTr="0092154D">
        <w:tc>
          <w:tcPr>
            <w:tcW w:w="5602" w:type="dxa"/>
          </w:tcPr>
          <w:p w14:paraId="58A91B96" w14:textId="77777777" w:rsidR="00B47E3C" w:rsidRPr="00574462" w:rsidRDefault="00B47E3C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6A943F34" w14:textId="11422356" w:rsidR="00B47E3C" w:rsidRPr="00574462" w:rsidRDefault="0089206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47E3C" w:rsidRPr="008026C3">
              <w:rPr>
                <w:sz w:val="30"/>
                <w:szCs w:val="30"/>
                <w:cs/>
              </w:rPr>
              <w:t xml:space="preserve"> </w:t>
            </w:r>
            <w:r w:rsidR="008C47B3">
              <w:rPr>
                <w:rFonts w:hint="cs"/>
                <w:sz w:val="30"/>
                <w:szCs w:val="30"/>
                <w:cs/>
              </w:rPr>
              <w:t>มิถุนายน</w:t>
            </w:r>
            <w:r w:rsidR="00B47E3C"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8C47B3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499571" w14:textId="77777777" w:rsidR="00B47E3C" w:rsidRPr="00574462" w:rsidRDefault="00B47E3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5F6EAF1" w14:textId="717D702A" w:rsidR="00B47E3C" w:rsidRPr="00574462" w:rsidRDefault="0089206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47E3C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8C47B3">
              <w:rPr>
                <w:sz w:val="30"/>
                <w:szCs w:val="30"/>
              </w:rPr>
              <w:t>5</w:t>
            </w:r>
          </w:p>
        </w:tc>
      </w:tr>
      <w:tr w:rsidR="00B47E3C" w:rsidRPr="00574462" w14:paraId="4A1C7574" w14:textId="77777777" w:rsidTr="0092154D">
        <w:trPr>
          <w:trHeight w:val="203"/>
        </w:trPr>
        <w:tc>
          <w:tcPr>
            <w:tcW w:w="5602" w:type="dxa"/>
          </w:tcPr>
          <w:p w14:paraId="6C554F5B" w14:textId="05C5EE3B" w:rsidR="00B47E3C" w:rsidRPr="005B4595" w:rsidRDefault="00B47E3C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B47E3C" w:rsidRPr="00574462" w:rsidRDefault="00B47E3C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B47E3C" w:rsidRPr="00574462" w:rsidRDefault="00B47E3C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94B5584" w14:textId="77777777" w:rsidR="00B47E3C" w:rsidRPr="00574462" w:rsidRDefault="00B47E3C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B" w:rsidRPr="00574462" w14:paraId="2619254E" w14:textId="77777777" w:rsidTr="0092154D">
        <w:trPr>
          <w:trHeight w:val="203"/>
        </w:trPr>
        <w:tc>
          <w:tcPr>
            <w:tcW w:w="5602" w:type="dxa"/>
          </w:tcPr>
          <w:p w14:paraId="33E814B6" w14:textId="68866426" w:rsidR="00B3619B" w:rsidRPr="00B47E3C" w:rsidRDefault="00B3619B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96F6321" w14:textId="429A57BD" w:rsidR="00B3619B" w:rsidRPr="00574462" w:rsidRDefault="0092154D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154D">
              <w:rPr>
                <w:rFonts w:ascii="Angsana New" w:hAnsi="Angsana New"/>
                <w:sz w:val="30"/>
                <w:szCs w:val="30"/>
              </w:rPr>
              <w:t>909,921.90</w:t>
            </w:r>
          </w:p>
        </w:tc>
        <w:tc>
          <w:tcPr>
            <w:tcW w:w="236" w:type="dxa"/>
            <w:vAlign w:val="center"/>
          </w:tcPr>
          <w:p w14:paraId="713AE118" w14:textId="77777777" w:rsidR="00B3619B" w:rsidRPr="00574462" w:rsidRDefault="00B3619B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ADA5C70" w14:textId="436A4082" w:rsidR="00B3619B" w:rsidRPr="00574462" w:rsidRDefault="00B3619B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2D4">
              <w:rPr>
                <w:rFonts w:ascii="Angsana New" w:hAnsi="Angsana New"/>
                <w:sz w:val="30"/>
                <w:szCs w:val="30"/>
              </w:rPr>
              <w:t>548,755.25</w:t>
            </w:r>
          </w:p>
        </w:tc>
      </w:tr>
    </w:tbl>
    <w:p w14:paraId="38E3148C" w14:textId="7A980849" w:rsidR="00B47E3C" w:rsidRDefault="00B47E3C" w:rsidP="002058B9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4ED323A7" w:rsidR="00B47E3C" w:rsidRDefault="00B47E3C" w:rsidP="00795B2E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980" w:hanging="63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</w:t>
      </w:r>
      <w:r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C47B3">
        <w:rPr>
          <w:rFonts w:ascii="Angsana New" w:hAnsi="Angsana New" w:hint="cs"/>
          <w:sz w:val="30"/>
          <w:szCs w:val="30"/>
          <w:cs/>
        </w:rPr>
        <w:t>มิถุนายน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8C47B3">
        <w:rPr>
          <w:rFonts w:ascii="Angsana New" w:hAnsi="Angsana New"/>
          <w:sz w:val="30"/>
          <w:szCs w:val="30"/>
        </w:rPr>
        <w:t>6</w:t>
      </w:r>
      <w:r w:rsidRPr="00B47E3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8C47B3">
        <w:rPr>
          <w:rFonts w:ascii="Angsana New" w:hAnsi="Angsana New"/>
          <w:sz w:val="30"/>
          <w:szCs w:val="30"/>
        </w:rPr>
        <w:t>5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br/>
      </w:r>
      <w:r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 w:rsidP="002058B9">
      <w:pPr>
        <w:pStyle w:val="ListParagraph"/>
        <w:numPr>
          <w:ilvl w:val="0"/>
          <w:numId w:val="15"/>
        </w:numPr>
        <w:spacing w:after="120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7B9E9D2D" w:rsidR="00B47E3C" w:rsidRDefault="00B47E3C" w:rsidP="002058B9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 สินทรัพย์ทางการเงินหมุนเวียนอื่น 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</w:p>
    <w:p w14:paraId="47D70716" w14:textId="5E29DB74" w:rsidR="00B47E3C" w:rsidRDefault="00AD73E1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3541BDD9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E8353C9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D6AF5B9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4941A6B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2A9E76D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5C84041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79FFABA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2D009B7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2BC4142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7F751CF" w14:textId="77777777" w:rsidR="004D2ED4" w:rsidRDefault="004D2ED4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BB4D28F" w14:textId="1346E5BE" w:rsidR="00B47E3C" w:rsidRDefault="00AD73E1" w:rsidP="002058B9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>
        <w:rPr>
          <w:rFonts w:ascii="Angsana New" w:hAnsi="Angsana New"/>
          <w:sz w:val="30"/>
          <w:szCs w:val="30"/>
        </w:rPr>
        <w:br/>
      </w:r>
      <w:r w:rsidR="00892062">
        <w:rPr>
          <w:rFonts w:ascii="Angsana New" w:hAnsi="Angsana New"/>
          <w:sz w:val="30"/>
          <w:szCs w:val="30"/>
        </w:rPr>
        <w:t>30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="001E0CC1">
        <w:rPr>
          <w:rFonts w:ascii="Angsana New" w:hAnsi="Angsana New" w:hint="cs"/>
          <w:sz w:val="30"/>
          <w:szCs w:val="30"/>
          <w:cs/>
        </w:rPr>
        <w:t>มิถุนายน</w:t>
      </w:r>
      <w:r w:rsidRPr="00AD73E1">
        <w:rPr>
          <w:rFonts w:ascii="Angsana New" w:hAnsi="Angsana New"/>
          <w:sz w:val="30"/>
          <w:szCs w:val="30"/>
          <w:cs/>
        </w:rPr>
        <w:t xml:space="preserve"> </w:t>
      </w:r>
      <w:r w:rsidRPr="00AD73E1">
        <w:rPr>
          <w:rFonts w:ascii="Angsana New" w:hAnsi="Angsana New"/>
          <w:sz w:val="30"/>
          <w:szCs w:val="30"/>
        </w:rPr>
        <w:t>256</w:t>
      </w:r>
      <w:r w:rsidR="001E0CC1">
        <w:rPr>
          <w:rFonts w:ascii="Angsana New" w:hAnsi="Angsana New"/>
          <w:sz w:val="30"/>
          <w:szCs w:val="30"/>
          <w:lang w:val="en-US"/>
        </w:rPr>
        <w:t>6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และวันที่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</w:rPr>
        <w:t xml:space="preserve">31 </w:t>
      </w:r>
      <w:r w:rsidRPr="00AD73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D73E1">
        <w:rPr>
          <w:rFonts w:ascii="Angsana New" w:hAnsi="Angsana New"/>
          <w:sz w:val="30"/>
          <w:szCs w:val="30"/>
        </w:rPr>
        <w:t>256</w:t>
      </w:r>
      <w:r w:rsidR="001E0CC1">
        <w:rPr>
          <w:rFonts w:ascii="Angsana New" w:hAnsi="Angsana New"/>
          <w:sz w:val="30"/>
          <w:szCs w:val="30"/>
        </w:rPr>
        <w:t>5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494247" w14:paraId="23B67811" w14:textId="77777777" w:rsidTr="00447B30">
        <w:tc>
          <w:tcPr>
            <w:tcW w:w="3132" w:type="dxa"/>
          </w:tcPr>
          <w:p w14:paraId="79C4C6FF" w14:textId="77777777" w:rsidR="008A3DC8" w:rsidRPr="00494247" w:rsidRDefault="008A3DC8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130AFE" w14:textId="77777777" w:rsidR="008A3DC8" w:rsidRPr="00494247" w:rsidRDefault="008A3DC8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96A8C" w14:textId="77777777" w:rsidR="008A3DC8" w:rsidRPr="00494247" w:rsidRDefault="008A3DC8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4E994025" w14:textId="77777777" w:rsidR="008A3DC8" w:rsidRPr="00494247" w:rsidRDefault="008A3DC8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A9A0" w14:textId="77777777" w:rsidR="008A3DC8" w:rsidRPr="00494247" w:rsidRDefault="008A3DC8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46FE4554" w14:textId="77777777" w:rsidR="008A3DC8" w:rsidRPr="00494247" w:rsidRDefault="008A3DC8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A3DC8" w:rsidRPr="00494247" w14:paraId="66D7013B" w14:textId="77777777" w:rsidTr="00447B30">
        <w:tc>
          <w:tcPr>
            <w:tcW w:w="3132" w:type="dxa"/>
          </w:tcPr>
          <w:p w14:paraId="2A28E1C5" w14:textId="77777777" w:rsidR="008A3DC8" w:rsidRPr="00494247" w:rsidRDefault="008A3DC8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7D6A01E1" w14:textId="6FE95BCC" w:rsidR="008A3DC8" w:rsidRPr="00494247" w:rsidRDefault="008A3DC8" w:rsidP="002058B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0C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1E0C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494247" w14:paraId="343A4570" w14:textId="77777777" w:rsidTr="00447B30">
        <w:tc>
          <w:tcPr>
            <w:tcW w:w="3132" w:type="dxa"/>
          </w:tcPr>
          <w:p w14:paraId="72BB7B3B" w14:textId="77777777" w:rsidR="008A3DC8" w:rsidRPr="00494247" w:rsidRDefault="008A3DC8" w:rsidP="002058B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605CB" w14:textId="365D7903" w:rsidR="008A3DC8" w:rsidRPr="00494247" w:rsidRDefault="000D1AF3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9251E" w14:textId="77777777" w:rsidR="008A3DC8" w:rsidRPr="00494247" w:rsidRDefault="008A3DC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E71F113" w14:textId="72A7020C" w:rsidR="008A3DC8" w:rsidRPr="00494247" w:rsidRDefault="000D1AF3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494247" w14:paraId="4E413D20" w14:textId="77777777" w:rsidTr="00447B30">
        <w:tc>
          <w:tcPr>
            <w:tcW w:w="3132" w:type="dxa"/>
          </w:tcPr>
          <w:p w14:paraId="0B4DBC09" w14:textId="585794A7" w:rsidR="008A3DC8" w:rsidRPr="00494247" w:rsidRDefault="000E1DF0" w:rsidP="002058B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033688E" w14:textId="2B07BC29" w:rsidR="008A3DC8" w:rsidRPr="00165280" w:rsidRDefault="000D1AF3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EEDC6" w14:textId="77777777" w:rsidR="008A3DC8" w:rsidRPr="00494247" w:rsidRDefault="008A3DC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3484C4" w14:textId="1D745D31" w:rsidR="008A3DC8" w:rsidRPr="00165280" w:rsidRDefault="000D1AF3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D64A1E" w14:textId="77777777" w:rsidR="008A3DC8" w:rsidRPr="00494247" w:rsidRDefault="008A3DC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8E61E91" w14:textId="3B5CCB76" w:rsidR="008A3DC8" w:rsidRPr="00165280" w:rsidRDefault="000D1AF3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F2F66F4" w14:textId="77777777" w:rsidR="008A3DC8" w:rsidRPr="00494247" w:rsidRDefault="008A3DC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88DAD61" w14:textId="77777777" w:rsidR="008A3DC8" w:rsidRPr="00165280" w:rsidRDefault="008A3DC8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494247" w14:paraId="4352F895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3A86A3DE" w14:textId="32CA872B" w:rsidR="008A3DC8" w:rsidRPr="000D1AF3" w:rsidRDefault="000E1DF0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A494EBE" w14:textId="77777777" w:rsidR="008A3DC8" w:rsidRPr="00494247" w:rsidRDefault="008A3DC8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5EB9B9" w14:textId="77777777" w:rsidR="008A3DC8" w:rsidRPr="00494247" w:rsidRDefault="008A3DC8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207BADC" w14:textId="77777777" w:rsidR="008A3DC8" w:rsidRPr="00494247" w:rsidRDefault="008A3DC8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85CCC" w14:textId="77777777" w:rsidR="008A3DC8" w:rsidRPr="00494247" w:rsidRDefault="008A3DC8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494247" w:rsidRDefault="008A3DC8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0A6026" w14:textId="77777777" w:rsidR="008A3DC8" w:rsidRPr="00494247" w:rsidRDefault="008A3DC8" w:rsidP="002058B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5317638D" w14:textId="77777777" w:rsidR="008A3DC8" w:rsidRPr="00494247" w:rsidRDefault="008A3DC8" w:rsidP="002058B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1FF" w:rsidRPr="00494247" w14:paraId="67CFCD1E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6117363B" w14:textId="2B295992" w:rsidR="000B31FF" w:rsidRPr="000E1DF0" w:rsidRDefault="000B31FF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73694E1A" w:rsidR="000B31FF" w:rsidRPr="0076632D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494247" w:rsidRDefault="000B31FF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FC375E6" w:rsidR="000B31FF" w:rsidRPr="0030065A" w:rsidRDefault="00D1797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797D">
              <w:rPr>
                <w:rFonts w:ascii="Angsana New" w:hAnsi="Angsana New"/>
                <w:sz w:val="30"/>
                <w:szCs w:val="30"/>
                <w:lang w:val="en-US"/>
              </w:rPr>
              <w:t>227,904,474.86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0B31FF" w:rsidRDefault="000B31F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6E9AE8B9" w:rsidR="000B31FF" w:rsidRPr="0076632D" w:rsidRDefault="007C491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227,904,474.86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0B31FF" w:rsidRDefault="000B31F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4E0E08D8" w:rsidR="000B31FF" w:rsidRPr="000B31FF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227,904,474.86</w:t>
            </w:r>
          </w:p>
        </w:tc>
      </w:tr>
      <w:tr w:rsidR="00C06765" w:rsidRPr="00494247" w14:paraId="2C5CCB32" w14:textId="77777777">
        <w:trPr>
          <w:trHeight w:val="203"/>
        </w:trPr>
        <w:tc>
          <w:tcPr>
            <w:tcW w:w="3132" w:type="dxa"/>
            <w:vAlign w:val="bottom"/>
          </w:tcPr>
          <w:p w14:paraId="31F61643" w14:textId="7FDD0CCB" w:rsidR="00C06765" w:rsidRPr="000E1DF0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</w:tcPr>
          <w:p w14:paraId="48C0C5C8" w14:textId="21145B90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78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29F1B93A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797D">
              <w:rPr>
                <w:rFonts w:ascii="Angsana New" w:hAnsi="Angsana New"/>
                <w:sz w:val="30"/>
                <w:szCs w:val="30"/>
                <w:lang w:val="en-US"/>
              </w:rPr>
              <w:t>93,502,822.28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0FFC4CBC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93,502,822.28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6A7D1F3F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93,502,822.28</w:t>
            </w:r>
          </w:p>
        </w:tc>
      </w:tr>
      <w:tr w:rsidR="00C06765" w:rsidRPr="00494247" w14:paraId="4883421D" w14:textId="77777777">
        <w:trPr>
          <w:trHeight w:val="203"/>
        </w:trPr>
        <w:tc>
          <w:tcPr>
            <w:tcW w:w="3132" w:type="dxa"/>
            <w:vAlign w:val="bottom"/>
          </w:tcPr>
          <w:p w14:paraId="6E0479B4" w14:textId="7E74ED9A" w:rsidR="00C06765" w:rsidRPr="000E1DF0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</w:tcPr>
          <w:p w14:paraId="3CBDD352" w14:textId="7583B053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78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5E1CB3F4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364,460.00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67175CA1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364,460.00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360CBF4A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364,460.00</w:t>
            </w:r>
          </w:p>
        </w:tc>
      </w:tr>
      <w:tr w:rsidR="000B31FF" w:rsidRPr="00494247" w14:paraId="28CF78B0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7D6C926D" w14:textId="71913ACA" w:rsidR="000B31FF" w:rsidRPr="000E1DF0" w:rsidRDefault="000B31FF" w:rsidP="002058B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CC8AA9" w14:textId="77777777" w:rsidR="00D1797D" w:rsidRDefault="00D1797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3A6365" w14:textId="765660CD" w:rsidR="000B31FF" w:rsidRPr="00EA3610" w:rsidRDefault="00D1797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797D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0040703" w14:textId="77777777" w:rsidR="000B31FF" w:rsidRPr="00494247" w:rsidRDefault="000B31FF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083977D" w14:textId="77777777" w:rsidR="000B31FF" w:rsidRPr="00D1797D" w:rsidRDefault="00D1797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</w:pPr>
            <w:r w:rsidRPr="00D1797D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0.00</w:t>
            </w:r>
          </w:p>
          <w:p w14:paraId="158DD875" w14:textId="0450B736" w:rsidR="00D1797D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5B639" w14:textId="77777777" w:rsidR="000B31FF" w:rsidRPr="000B31FF" w:rsidRDefault="000B31F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2051108" w14:textId="77777777" w:rsidR="000B31FF" w:rsidRPr="007C491F" w:rsidRDefault="007C491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</w:pPr>
            <w:r w:rsidRPr="007C491F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0.00</w:t>
            </w:r>
          </w:p>
          <w:p w14:paraId="3F1CB1FA" w14:textId="421DABFD" w:rsidR="007C491F" w:rsidRPr="00AD4BEF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E494AB" w14:textId="77777777" w:rsidR="000B31FF" w:rsidRPr="000B31FF" w:rsidRDefault="000B31F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3B36B87" w14:textId="071372EB" w:rsidR="000B31FF" w:rsidRPr="00447B30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0</w:t>
            </w:r>
          </w:p>
          <w:p w14:paraId="3E283D96" w14:textId="076B382A" w:rsidR="00447B30" w:rsidRPr="00410C31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</w:tr>
      <w:tr w:rsidR="000B31FF" w:rsidRPr="00494247" w14:paraId="54504987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4DC81955" w14:textId="230FF3E4" w:rsidR="000B31FF" w:rsidRPr="000E1DF0" w:rsidRDefault="000B31FF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0BA2F" w14:textId="3E63C4D2" w:rsidR="000B31FF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0B31FF" w:rsidRPr="00494247" w:rsidRDefault="000B31FF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0D3E" w14:textId="2C3C2CC3" w:rsidR="000B31FF" w:rsidRPr="00180472" w:rsidRDefault="007C491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1,228,941.59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0B31FF" w:rsidRPr="000B31FF" w:rsidRDefault="000B31F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9E621" w14:textId="1EDB8630" w:rsidR="000B31FF" w:rsidRPr="00AD4BEF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1,228,941.59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0B31FF" w:rsidRPr="000B31FF" w:rsidRDefault="000B31F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62B19" w14:textId="2257F895" w:rsidR="000B31FF" w:rsidRPr="00410C31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1,228,941.59</w:t>
            </w:r>
          </w:p>
        </w:tc>
      </w:tr>
      <w:tr w:rsidR="000B31FF" w:rsidRPr="00494247" w14:paraId="6AC15DDE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09C37C74" w14:textId="2FA5CEAA" w:rsidR="000B31FF" w:rsidRPr="000E1DF0" w:rsidRDefault="000B31FF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1ABEC54" w:rsidR="000B31FF" w:rsidRPr="00EA3610" w:rsidRDefault="00D1797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797D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494247" w:rsidRDefault="000B31FF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0C271FEE" w:rsidR="000B31FF" w:rsidRPr="00180472" w:rsidRDefault="007C491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1F">
              <w:rPr>
                <w:rFonts w:ascii="Angsana New" w:hAnsi="Angsana New"/>
                <w:sz w:val="30"/>
                <w:szCs w:val="30"/>
                <w:lang w:val="en-US"/>
              </w:rPr>
              <w:t>323,000,698.73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0B31FF" w:rsidRDefault="000B31F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01BEC69A" w:rsidR="000B31FF" w:rsidRPr="00AD4BEF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327,441,084.86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0B31FF" w:rsidRDefault="000B31F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58A698FA" w:rsidR="000B31FF" w:rsidRPr="00410C31" w:rsidRDefault="00447B30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327,441,084.86</w:t>
            </w:r>
          </w:p>
        </w:tc>
      </w:tr>
      <w:tr w:rsidR="000B31FF" w:rsidRPr="00494247" w14:paraId="63330894" w14:textId="77777777" w:rsidTr="00447B30">
        <w:trPr>
          <w:trHeight w:val="203"/>
        </w:trPr>
        <w:tc>
          <w:tcPr>
            <w:tcW w:w="3132" w:type="dxa"/>
            <w:vAlign w:val="bottom"/>
          </w:tcPr>
          <w:p w14:paraId="1F4EA68B" w14:textId="4514D48F" w:rsidR="000B31FF" w:rsidRPr="000E1DF0" w:rsidRDefault="000B31FF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A3610" w:rsidRDefault="000B31F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494247" w:rsidRDefault="000B31FF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180472" w:rsidRDefault="000B31F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0B31FF" w:rsidRDefault="000B31FF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AD4BEF" w:rsidRDefault="000B31F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0B31FF" w:rsidRDefault="000B31FF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410C31" w:rsidRDefault="000B31FF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6765" w:rsidRPr="00494247" w14:paraId="6B3B9461" w14:textId="77777777">
        <w:trPr>
          <w:trHeight w:val="203"/>
        </w:trPr>
        <w:tc>
          <w:tcPr>
            <w:tcW w:w="3132" w:type="dxa"/>
            <w:vAlign w:val="bottom"/>
          </w:tcPr>
          <w:p w14:paraId="1288BD8A" w14:textId="3780C008" w:rsidR="00C06765" w:rsidRPr="000E26C5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22DC0956" w14:textId="59E5429C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50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626C8FD3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124,286,334.00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1483E4BA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124,286,334.00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6D574D57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124,286,334.00</w:t>
            </w:r>
          </w:p>
        </w:tc>
      </w:tr>
      <w:tr w:rsidR="00C06765" w:rsidRPr="00494247" w14:paraId="4F0EFF14" w14:textId="77777777">
        <w:trPr>
          <w:trHeight w:val="203"/>
        </w:trPr>
        <w:tc>
          <w:tcPr>
            <w:tcW w:w="3132" w:type="dxa"/>
            <w:vAlign w:val="bottom"/>
          </w:tcPr>
          <w:p w14:paraId="73001E69" w14:textId="35CA4F8D" w:rsidR="00C06765" w:rsidRPr="000E26C5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</w:tcPr>
          <w:p w14:paraId="669B8B7E" w14:textId="6EF91C3B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50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16A0FB13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62,181,537.13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02D8B96D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62,181,537.13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445CD3B4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62,181,537.13</w:t>
            </w:r>
          </w:p>
        </w:tc>
      </w:tr>
      <w:tr w:rsidR="00C06765" w:rsidRPr="00494247" w14:paraId="6515B81D" w14:textId="77777777">
        <w:trPr>
          <w:trHeight w:val="203"/>
        </w:trPr>
        <w:tc>
          <w:tcPr>
            <w:tcW w:w="3132" w:type="dxa"/>
            <w:vAlign w:val="bottom"/>
          </w:tcPr>
          <w:p w14:paraId="58436D27" w14:textId="12BB86D3" w:rsidR="00C06765" w:rsidRPr="000E26C5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2DBF5A12" w14:textId="1C9814B0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50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0EF2368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0F78" w14:textId="29236C03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1,069,282.07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143B66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77280" w14:textId="39E284BE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1,069,282.07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0660E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DA7D" w14:textId="6612E456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B30">
              <w:rPr>
                <w:rFonts w:ascii="Angsana New" w:hAnsi="Angsana New"/>
                <w:sz w:val="30"/>
                <w:szCs w:val="30"/>
                <w:lang w:val="en-US"/>
              </w:rPr>
              <w:t>1,069,282.07</w:t>
            </w:r>
          </w:p>
        </w:tc>
      </w:tr>
      <w:tr w:rsidR="00C06765" w:rsidRPr="00494247" w14:paraId="6C8DF688" w14:textId="77777777">
        <w:trPr>
          <w:trHeight w:val="203"/>
        </w:trPr>
        <w:tc>
          <w:tcPr>
            <w:tcW w:w="3132" w:type="dxa"/>
            <w:vAlign w:val="bottom"/>
          </w:tcPr>
          <w:p w14:paraId="590B9656" w14:textId="7EE46061" w:rsidR="00C06765" w:rsidRPr="000E1DF0" w:rsidRDefault="00C06765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34B7" w14:textId="6FF53982" w:rsidR="00C06765" w:rsidRPr="00EA3610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50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C06765" w:rsidRPr="00494247" w:rsidRDefault="00C06765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19518DD5" w:rsidR="00C06765" w:rsidRPr="00180472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187,537,153.20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C06765" w:rsidRPr="000B31FF" w:rsidRDefault="00C06765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CF19595" w:rsidR="00C06765" w:rsidRPr="00AD4BEF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187,537,153.20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C06765" w:rsidRPr="000B31FF" w:rsidRDefault="00C06765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006FC8C2" w:rsidR="00C06765" w:rsidRPr="00410C31" w:rsidRDefault="00C0676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6765">
              <w:rPr>
                <w:rFonts w:ascii="Angsana New" w:hAnsi="Angsana New"/>
                <w:sz w:val="30"/>
                <w:szCs w:val="30"/>
                <w:lang w:val="en-US"/>
              </w:rPr>
              <w:t>187,537,153.20</w:t>
            </w:r>
          </w:p>
        </w:tc>
      </w:tr>
    </w:tbl>
    <w:p w14:paraId="13684727" w14:textId="73EBC742" w:rsidR="00AD73E1" w:rsidRDefault="00AD73E1" w:rsidP="002058B9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2B1765">
        <w:tc>
          <w:tcPr>
            <w:tcW w:w="3132" w:type="dxa"/>
          </w:tcPr>
          <w:p w14:paraId="0E677B1B" w14:textId="77777777" w:rsidR="00D35B1D" w:rsidRPr="00494247" w:rsidRDefault="00D35B1D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1F76D8AA" w14:textId="77777777" w:rsidTr="002B1765">
        <w:tc>
          <w:tcPr>
            <w:tcW w:w="3132" w:type="dxa"/>
          </w:tcPr>
          <w:p w14:paraId="09DFD754" w14:textId="77777777" w:rsidR="00D35B1D" w:rsidRPr="00494247" w:rsidRDefault="00D35B1D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6B54636A" w14:textId="5E94D04A" w:rsidR="00D35B1D" w:rsidRPr="00494247" w:rsidRDefault="00D35B1D" w:rsidP="002058B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0CC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5B1D" w:rsidRPr="00494247" w14:paraId="0702592E" w14:textId="77777777" w:rsidTr="002B1765">
        <w:tc>
          <w:tcPr>
            <w:tcW w:w="3132" w:type="dxa"/>
          </w:tcPr>
          <w:p w14:paraId="2D62AEAD" w14:textId="77777777" w:rsidR="00D35B1D" w:rsidRPr="00494247" w:rsidRDefault="00D35B1D" w:rsidP="002058B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 w:rsidTr="002B1765">
        <w:tc>
          <w:tcPr>
            <w:tcW w:w="3132" w:type="dxa"/>
          </w:tcPr>
          <w:p w14:paraId="0023EBC4" w14:textId="77777777" w:rsidR="00D35B1D" w:rsidRPr="00494247" w:rsidRDefault="00D35B1D" w:rsidP="002058B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494247" w:rsidRDefault="00D35B1D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494247" w:rsidRDefault="00D35B1D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494247" w:rsidRDefault="00D35B1D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494247" w:rsidRDefault="00D35B1D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494247" w:rsidRDefault="00D35B1D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494247" w:rsidRDefault="00D35B1D" w:rsidP="002058B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494247" w:rsidRDefault="00D35B1D" w:rsidP="002058B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3E3" w:rsidRPr="00494247" w14:paraId="2E7806B3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6623E3" w:rsidRPr="000E1DF0" w:rsidRDefault="006623E3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0849BCF7" w:rsidR="006623E3" w:rsidRPr="0076632D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0FE31318" w:rsidR="006623E3" w:rsidRPr="0030065A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15603E83" w:rsidR="006623E3" w:rsidRPr="0076632D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vAlign w:val="bottom"/>
          </w:tcPr>
          <w:p w14:paraId="661D5B5D" w14:textId="77777777" w:rsidR="006623E3" w:rsidRPr="00CE457A" w:rsidRDefault="006623E3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284AE34F" w:rsidR="006623E3" w:rsidRPr="00CE457A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</w:tr>
      <w:tr w:rsidR="006623E3" w:rsidRPr="00494247" w14:paraId="41B9A8BC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6623E3" w:rsidRPr="000E1DF0" w:rsidRDefault="006623E3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5BFF1E9F" w:rsidR="006623E3" w:rsidRPr="00EA3610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65469A31" w:rsidR="006623E3" w:rsidRPr="00180472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6096413C" w:rsidR="006623E3" w:rsidRPr="00AD4BEF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vAlign w:val="bottom"/>
          </w:tcPr>
          <w:p w14:paraId="69A5F9A2" w14:textId="77777777" w:rsidR="006623E3" w:rsidRPr="00CE457A" w:rsidRDefault="006623E3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7F51892A" w:rsidR="006623E3" w:rsidRPr="00410C31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</w:tr>
      <w:tr w:rsidR="006623E3" w:rsidRPr="00494247" w14:paraId="2A4F0322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6623E3" w:rsidRPr="000E1DF0" w:rsidRDefault="006623E3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7607FF73" w:rsidR="006623E3" w:rsidRPr="00EA3610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2BDFCDE6" w:rsidR="006623E3" w:rsidRPr="00180472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6623E3" w:rsidRPr="00CE457A" w:rsidRDefault="006623E3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43EAB26B" w:rsidR="006623E3" w:rsidRPr="00AD4BEF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vAlign w:val="bottom"/>
          </w:tcPr>
          <w:p w14:paraId="34C5D313" w14:textId="77777777" w:rsidR="006623E3" w:rsidRPr="00CE457A" w:rsidRDefault="006623E3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1DCB7FC0" w:rsidR="006623E3" w:rsidRPr="00410C31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</w:tr>
      <w:tr w:rsidR="006623E3" w:rsidRPr="00494247" w14:paraId="5F2BEF6A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6623E3" w:rsidRPr="000E1DF0" w:rsidRDefault="006623E3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22F0AA2A" w:rsidR="006623E3" w:rsidRPr="00EA3610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6623E3" w:rsidRPr="00494247" w:rsidRDefault="006623E3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05BCD6B1" w:rsidR="006623E3" w:rsidRPr="00180472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6623E3" w:rsidRPr="00494247" w:rsidRDefault="006623E3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3884F814" w:rsidR="006623E3" w:rsidRPr="00AD4BEF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vAlign w:val="bottom"/>
          </w:tcPr>
          <w:p w14:paraId="6E375F8F" w14:textId="77777777" w:rsidR="006623E3" w:rsidRPr="00494247" w:rsidRDefault="006623E3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602DDE72" w:rsidR="006623E3" w:rsidRPr="00410C31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</w:tr>
      <w:tr w:rsidR="006623E3" w:rsidRPr="00494247" w14:paraId="22B60709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6623E3" w:rsidRPr="000E1DF0" w:rsidRDefault="006623E3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5ABBAAAE" w:rsidR="006623E3" w:rsidRPr="00EA3610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6623E3" w:rsidRPr="00494247" w:rsidRDefault="006623E3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6C8FCB4C" w:rsidR="006623E3" w:rsidRPr="00180472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6623E3" w:rsidRPr="00494247" w:rsidRDefault="006623E3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637706A3" w:rsidR="006623E3" w:rsidRPr="00AD4BEF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vAlign w:val="bottom"/>
          </w:tcPr>
          <w:p w14:paraId="55057D0A" w14:textId="77777777" w:rsidR="006623E3" w:rsidRPr="00494247" w:rsidRDefault="006623E3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684687EF" w:rsidR="006623E3" w:rsidRPr="00410C31" w:rsidRDefault="006623E3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</w:tr>
    </w:tbl>
    <w:p w14:paraId="4B5C47ED" w14:textId="77777777" w:rsidR="00D35B1D" w:rsidRDefault="00D35B1D" w:rsidP="002058B9"/>
    <w:p w14:paraId="70E1F4AA" w14:textId="77777777" w:rsidR="00D35B1D" w:rsidRDefault="00D35B1D" w:rsidP="002058B9"/>
    <w:p w14:paraId="2A35D491" w14:textId="77777777" w:rsidR="00D35B1D" w:rsidRDefault="00D35B1D" w:rsidP="002058B9"/>
    <w:p w14:paraId="499E01DC" w14:textId="77777777" w:rsidR="00D35B1D" w:rsidRDefault="00D35B1D" w:rsidP="002058B9"/>
    <w:p w14:paraId="0A61920F" w14:textId="77777777" w:rsidR="006623E3" w:rsidRDefault="006623E3" w:rsidP="002058B9"/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5D910121" w14:textId="77777777" w:rsidTr="002B1765">
        <w:tc>
          <w:tcPr>
            <w:tcW w:w="3132" w:type="dxa"/>
          </w:tcPr>
          <w:p w14:paraId="30211A38" w14:textId="77777777" w:rsidR="00D35B1D" w:rsidRPr="00494247" w:rsidRDefault="00D35B1D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0F7A3E6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5761F5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E55BEB6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20EBB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5A7BE1C4" w14:textId="77777777" w:rsidR="00D35B1D" w:rsidRPr="00494247" w:rsidRDefault="00D35B1D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2169FFD4" w14:textId="77777777" w:rsidTr="002B1765">
        <w:tc>
          <w:tcPr>
            <w:tcW w:w="3132" w:type="dxa"/>
          </w:tcPr>
          <w:p w14:paraId="1EE54288" w14:textId="77777777" w:rsidR="00D35B1D" w:rsidRPr="00494247" w:rsidRDefault="00D35B1D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5C361254" w14:textId="24306C62" w:rsidR="00D35B1D" w:rsidRPr="00D35B1D" w:rsidRDefault="00D35B1D" w:rsidP="002058B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0CC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35B1D" w:rsidRPr="00494247" w14:paraId="66E37733" w14:textId="77777777" w:rsidTr="002B1765">
        <w:tc>
          <w:tcPr>
            <w:tcW w:w="3132" w:type="dxa"/>
          </w:tcPr>
          <w:p w14:paraId="7A881D49" w14:textId="77777777" w:rsidR="00D35B1D" w:rsidRPr="00494247" w:rsidRDefault="00D35B1D" w:rsidP="002058B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D87F57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9A1654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05779AB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165280" w14:paraId="2F0F0C6B" w14:textId="77777777" w:rsidTr="002B1765">
        <w:tc>
          <w:tcPr>
            <w:tcW w:w="3132" w:type="dxa"/>
          </w:tcPr>
          <w:p w14:paraId="3F60D6E3" w14:textId="77777777" w:rsidR="00D35B1D" w:rsidRPr="00494247" w:rsidRDefault="00D35B1D" w:rsidP="002058B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120A9DF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D217699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7CFBA53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2BF94A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5D075E61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EBC888D" w14:textId="77777777" w:rsidR="00D35B1D" w:rsidRPr="00494247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CF76D8" w14:textId="77777777" w:rsidR="00D35B1D" w:rsidRPr="00165280" w:rsidRDefault="00D35B1D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46C8A4C7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EA3610" w:rsidRDefault="00D35B1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494247" w:rsidRDefault="00D35B1D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180472" w:rsidRDefault="00D35B1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494247" w:rsidRDefault="00D35B1D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AD4BEF" w:rsidRDefault="00D35B1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494247" w:rsidRDefault="00D35B1D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410C31" w:rsidRDefault="00D35B1D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66E" w:rsidRPr="00494247" w14:paraId="16B22F09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27266E" w:rsidRPr="000E26C5" w:rsidRDefault="0027266E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5335DEC8" w:rsidR="0027266E" w:rsidRPr="00EA3610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27266E" w:rsidRPr="00494247" w:rsidRDefault="0027266E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54B06E87" w:rsidR="0027266E" w:rsidRPr="00180472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27266E" w:rsidRPr="00494247" w:rsidRDefault="0027266E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0F8D2303" w:rsidR="0027266E" w:rsidRPr="00AD4BEF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vAlign w:val="bottom"/>
          </w:tcPr>
          <w:p w14:paraId="6F860621" w14:textId="77777777" w:rsidR="0027266E" w:rsidRPr="00494247" w:rsidRDefault="0027266E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3484E822" w:rsidR="0027266E" w:rsidRPr="00410C31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</w:tr>
      <w:tr w:rsidR="0027266E" w:rsidRPr="00494247" w14:paraId="1ACD0EBF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27266E" w:rsidRPr="000E26C5" w:rsidRDefault="0027266E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69CA231C" w:rsidR="0027266E" w:rsidRPr="00EA3610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0AB1E34F" w:rsidR="0027266E" w:rsidRPr="00180472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656A0405" w:rsidR="0027266E" w:rsidRPr="00AD4BEF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vAlign w:val="bottom"/>
          </w:tcPr>
          <w:p w14:paraId="6D1CC1EE" w14:textId="77777777" w:rsidR="0027266E" w:rsidRPr="000663FF" w:rsidRDefault="0027266E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2F29281B" w:rsidR="0027266E" w:rsidRPr="00410C31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</w:tr>
      <w:tr w:rsidR="0027266E" w:rsidRPr="00494247" w14:paraId="04A3791E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27266E" w:rsidRPr="000E26C5" w:rsidRDefault="0027266E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58F46A0D" w:rsidR="0027266E" w:rsidRPr="00EA3610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3395512F" w:rsidR="0027266E" w:rsidRPr="00180472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02585776" w:rsidR="0027266E" w:rsidRPr="00AD4BEF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vAlign w:val="bottom"/>
          </w:tcPr>
          <w:p w14:paraId="3E2B9B5A" w14:textId="77777777" w:rsidR="0027266E" w:rsidRPr="000663FF" w:rsidRDefault="0027266E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1220061D" w:rsidR="0027266E" w:rsidRPr="00410C31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</w:tr>
      <w:tr w:rsidR="0027266E" w:rsidRPr="00494247" w14:paraId="14EEB1B9" w14:textId="77777777" w:rsidTr="002B1765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27266E" w:rsidRPr="000E1DF0" w:rsidRDefault="0027266E" w:rsidP="002058B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71973B82" w:rsidR="0027266E" w:rsidRPr="00EA3610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51D2EB2D" w:rsidR="0027266E" w:rsidRPr="00180472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27266E" w:rsidRPr="000663FF" w:rsidRDefault="0027266E" w:rsidP="002058B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23950E6B" w:rsidR="0027266E" w:rsidRPr="00AD4BEF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vAlign w:val="bottom"/>
          </w:tcPr>
          <w:p w14:paraId="4832C07E" w14:textId="77777777" w:rsidR="0027266E" w:rsidRPr="000663FF" w:rsidRDefault="0027266E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2856D605" w:rsidR="0027266E" w:rsidRPr="00410C31" w:rsidRDefault="0027266E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</w:tr>
    </w:tbl>
    <w:p w14:paraId="27821708" w14:textId="102CA872" w:rsidR="000E26C5" w:rsidRDefault="009A54BC" w:rsidP="002058B9">
      <w:pPr>
        <w:pStyle w:val="ListParagraph"/>
        <w:spacing w:before="240"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>เป็นอัตราผลตอบแทนของอัตราดอกเบี้ยเป็นต้น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Default="009A54BC" w:rsidP="002058B9">
      <w:pPr>
        <w:pStyle w:val="ListParagraph"/>
        <w:numPr>
          <w:ilvl w:val="0"/>
          <w:numId w:val="15"/>
        </w:numPr>
        <w:spacing w:before="240" w:after="120" w:line="240" w:lineRule="auto"/>
        <w:ind w:left="1350" w:hanging="450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3071457F" w:rsidR="009A54BC" w:rsidRDefault="009A54BC" w:rsidP="002058B9">
      <w:pPr>
        <w:pStyle w:val="ListParagraph"/>
        <w:spacing w:after="120"/>
        <w:ind w:left="135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30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1E0CC1">
        <w:rPr>
          <w:rFonts w:ascii="Angsana New" w:hAnsi="Angsana New" w:hint="cs"/>
          <w:sz w:val="30"/>
          <w:szCs w:val="30"/>
          <w:cs/>
        </w:rPr>
        <w:t>มิถุนายน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1E0CC1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บริษัทฯ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2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114"/>
        <w:gridCol w:w="236"/>
        <w:gridCol w:w="1481"/>
      </w:tblGrid>
      <w:tr w:rsidR="009A54BC" w:rsidRPr="00494247" w14:paraId="77F5AF01" w14:textId="77777777" w:rsidTr="00C46415">
        <w:tc>
          <w:tcPr>
            <w:tcW w:w="3132" w:type="dxa"/>
          </w:tcPr>
          <w:p w14:paraId="3084014C" w14:textId="77777777" w:rsidR="009A54BC" w:rsidRPr="00494247" w:rsidRDefault="009A54BC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gridSpan w:val="3"/>
          </w:tcPr>
          <w:p w14:paraId="5308140A" w14:textId="77777777" w:rsidR="009A54BC" w:rsidRPr="00494247" w:rsidRDefault="009A54BC" w:rsidP="002058B9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A54BC" w:rsidRPr="00494247" w14:paraId="0B7C266A" w14:textId="77777777" w:rsidTr="00C46415">
        <w:tc>
          <w:tcPr>
            <w:tcW w:w="3132" w:type="dxa"/>
          </w:tcPr>
          <w:p w14:paraId="27479E5E" w14:textId="77777777" w:rsidR="009A54BC" w:rsidRPr="00494247" w:rsidRDefault="009A54BC" w:rsidP="002058B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center"/>
          </w:tcPr>
          <w:p w14:paraId="0193504C" w14:textId="433EA993" w:rsidR="009A54BC" w:rsidRPr="00494247" w:rsidRDefault="009A54BC" w:rsidP="002058B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>
              <w:rPr>
                <w:rFonts w:ascii="Angsana New" w:hAnsi="Angsana New"/>
                <w:sz w:val="30"/>
                <w:szCs w:val="30"/>
              </w:rPr>
              <w:t>30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0C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1E0C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C46415">
        <w:tc>
          <w:tcPr>
            <w:tcW w:w="3132" w:type="dxa"/>
          </w:tcPr>
          <w:p w14:paraId="5DFC5017" w14:textId="50C52811" w:rsidR="009A54BC" w:rsidRPr="00494247" w:rsidRDefault="009A54BC" w:rsidP="002058B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C46415">
        <w:trPr>
          <w:trHeight w:val="203"/>
        </w:trPr>
        <w:tc>
          <w:tcPr>
            <w:tcW w:w="4590" w:type="dxa"/>
            <w:gridSpan w:val="2"/>
            <w:vAlign w:val="bottom"/>
          </w:tcPr>
          <w:p w14:paraId="603C2484" w14:textId="75C016D0" w:rsidR="004D3BFB" w:rsidRPr="00494247" w:rsidRDefault="004D3BFB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 w:rsidP="002058B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 w:rsidP="002058B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 w:rsidP="002058B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C46415">
        <w:trPr>
          <w:trHeight w:val="203"/>
        </w:trPr>
        <w:tc>
          <w:tcPr>
            <w:tcW w:w="3132" w:type="dxa"/>
            <w:vAlign w:val="bottom"/>
          </w:tcPr>
          <w:p w14:paraId="25DA113A" w14:textId="02253753" w:rsidR="009A54BC" w:rsidRPr="000E1DF0" w:rsidRDefault="004D3BFB" w:rsidP="002058B9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B102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7B23C546" w:rsidR="009A54BC" w:rsidRPr="0076632D" w:rsidRDefault="00085BA4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3C7003A4" w:rsidR="009A54BC" w:rsidRPr="0030065A" w:rsidRDefault="00C46415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415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 w:rsidP="002058B9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E3E12B" w14:textId="3ECA8A2D" w:rsidR="009A54BC" w:rsidRPr="0076632D" w:rsidRDefault="00085BA4" w:rsidP="002058B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 w:rsidP="002058B9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0ED3AD8" w14:textId="2E314C61" w:rsidR="009A54BC" w:rsidRPr="00494247" w:rsidRDefault="00085BA4" w:rsidP="002058B9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6415">
              <w:rPr>
                <w:rFonts w:ascii="Angsana New" w:hAnsi="Angsana New"/>
                <w:sz w:val="30"/>
                <w:szCs w:val="30"/>
                <w:lang w:val="en-US"/>
              </w:rPr>
              <w:t>4,440,386.13</w:t>
            </w:r>
          </w:p>
        </w:tc>
      </w:tr>
    </w:tbl>
    <w:p w14:paraId="67009E18" w14:textId="77777777" w:rsidR="00052237" w:rsidRDefault="00052237" w:rsidP="002058B9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3532F2C" w14:textId="45B90BA5" w:rsidR="00AD73E1" w:rsidRPr="001C0FC5" w:rsidRDefault="001C0FC5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B8F550A" w14:textId="46E35F4F" w:rsidR="001C0FC5" w:rsidRPr="00C46F38" w:rsidRDefault="001C0FC5" w:rsidP="002058B9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0FC5">
        <w:rPr>
          <w:rFonts w:ascii="Angsana New" w:hAnsi="Angsana New"/>
          <w:sz w:val="30"/>
          <w:szCs w:val="30"/>
        </w:rPr>
        <w:t xml:space="preserve">30 </w:t>
      </w:r>
      <w:r w:rsidR="00D26625">
        <w:rPr>
          <w:rFonts w:ascii="Angsana New" w:hAnsi="Angsana New" w:hint="cs"/>
          <w:sz w:val="30"/>
          <w:szCs w:val="30"/>
          <w:cs/>
        </w:rPr>
        <w:t>มิถุนายน</w:t>
      </w:r>
      <w:r w:rsidRPr="001C0FC5">
        <w:rPr>
          <w:rFonts w:ascii="Angsana New" w:hAnsi="Angsana New"/>
          <w:sz w:val="30"/>
          <w:szCs w:val="30"/>
          <w:cs/>
        </w:rPr>
        <w:t xml:space="preserve"> </w:t>
      </w:r>
      <w:r w:rsidRPr="001C0FC5">
        <w:rPr>
          <w:rFonts w:ascii="Angsana New" w:hAnsi="Angsana New"/>
          <w:sz w:val="30"/>
          <w:szCs w:val="30"/>
        </w:rPr>
        <w:t>256</w:t>
      </w:r>
      <w:r w:rsidR="00D26625">
        <w:rPr>
          <w:rFonts w:ascii="Angsana New" w:hAnsi="Angsana New"/>
          <w:sz w:val="30"/>
          <w:szCs w:val="30"/>
        </w:rPr>
        <w:t>6</w:t>
      </w:r>
      <w:r w:rsidRPr="001C0FC5">
        <w:rPr>
          <w:rFonts w:ascii="Angsana New" w:hAnsi="Angsana New"/>
          <w:sz w:val="30"/>
          <w:szCs w:val="30"/>
        </w:rPr>
        <w:t xml:space="preserve"> </w:t>
      </w:r>
      <w:r w:rsidRPr="001C0FC5">
        <w:rPr>
          <w:rFonts w:ascii="Angsana New" w:hAnsi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Pr="00C46F38">
        <w:rPr>
          <w:rFonts w:ascii="Angsana New" w:hAnsi="Angsana New"/>
          <w:sz w:val="30"/>
          <w:szCs w:val="30"/>
          <w:cs/>
        </w:rPr>
        <w:t>เท่ากับ</w:t>
      </w:r>
      <w:r w:rsidR="00C46415">
        <w:rPr>
          <w:rFonts w:ascii="Angsana New" w:hAnsi="Angsana New" w:hint="cs"/>
          <w:sz w:val="30"/>
          <w:szCs w:val="30"/>
          <w:cs/>
        </w:rPr>
        <w:t xml:space="preserve"> </w:t>
      </w:r>
      <w:r w:rsidR="00C46415">
        <w:rPr>
          <w:rFonts w:ascii="Angsana New" w:hAnsi="Angsana New"/>
          <w:sz w:val="30"/>
          <w:szCs w:val="30"/>
        </w:rPr>
        <w:t>0.33</w:t>
      </w:r>
      <w:r w:rsidRPr="00C46F38">
        <w:rPr>
          <w:rFonts w:ascii="Angsana New" w:hAnsi="Angsana New"/>
          <w:sz w:val="30"/>
          <w:szCs w:val="30"/>
          <w:cs/>
        </w:rPr>
        <w:t xml:space="preserve"> : </w:t>
      </w:r>
      <w:r w:rsidRPr="00C46F38">
        <w:rPr>
          <w:rFonts w:ascii="Angsana New" w:hAnsi="Angsana New"/>
          <w:sz w:val="30"/>
          <w:szCs w:val="30"/>
        </w:rPr>
        <w:t>1 (</w:t>
      </w:r>
      <w:r w:rsidR="00795B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D26625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เท่ากับ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052237">
        <w:rPr>
          <w:rFonts w:ascii="Angsana New" w:hAnsi="Angsana New"/>
          <w:sz w:val="30"/>
          <w:szCs w:val="30"/>
        </w:rPr>
        <w:t>0.23</w:t>
      </w:r>
      <w:r w:rsidRPr="00C46F38">
        <w:rPr>
          <w:rFonts w:ascii="Angsana New" w:hAnsi="Angsana New"/>
          <w:sz w:val="30"/>
          <w:szCs w:val="30"/>
        </w:rPr>
        <w:t xml:space="preserve"> : 1)</w:t>
      </w:r>
    </w:p>
    <w:p w14:paraId="797DCE20" w14:textId="4ADBCA57" w:rsidR="00D7285D" w:rsidRDefault="00D7285D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EE527B" w14:textId="77777777" w:rsidR="00B102B7" w:rsidRDefault="00B102B7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7F18D" w14:textId="6ADFF0C6" w:rsidR="001C0FC5" w:rsidRPr="00C46F38" w:rsidRDefault="001C0FC5" w:rsidP="002058B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ภาระผูกพันและหนี้สินที่อาจเกิดขึ้นในภายหน้า</w:t>
      </w:r>
    </w:p>
    <w:p w14:paraId="2C24C3DB" w14:textId="4173442A" w:rsidR="001C0FC5" w:rsidRPr="00085BA4" w:rsidRDefault="00495880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30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A55926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A55926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 </w:t>
      </w:r>
      <w:r w:rsidRPr="00C46F38">
        <w:rPr>
          <w:rFonts w:ascii="Angsana New" w:hAnsi="Angsana New"/>
          <w:sz w:val="30"/>
          <w:szCs w:val="30"/>
        </w:rPr>
        <w:t>256</w:t>
      </w:r>
      <w:r w:rsidR="00A55926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มีหนี้สินที่อาจเกิดขึ้นจากการให้ธนาคารออกหนังสือค้ำประกันการใช้ไฟฟ้ากับการไฟฟ้านครหลวง </w:t>
      </w:r>
      <w:r w:rsidRPr="00085BA4">
        <w:rPr>
          <w:rFonts w:ascii="Angsana New" w:hAnsi="Angsana New"/>
          <w:sz w:val="30"/>
          <w:szCs w:val="30"/>
          <w:cs/>
        </w:rPr>
        <w:t xml:space="preserve">จำนวน </w:t>
      </w:r>
      <w:r w:rsidR="00155665" w:rsidRPr="00085BA4">
        <w:rPr>
          <w:rFonts w:ascii="Angsana New" w:hAnsi="Angsana New"/>
          <w:sz w:val="30"/>
          <w:szCs w:val="30"/>
        </w:rPr>
        <w:t>460,000</w:t>
      </w:r>
      <w:r w:rsidR="00087F03" w:rsidRPr="00085BA4">
        <w:rPr>
          <w:rFonts w:ascii="Angsana New" w:hAnsi="Angsana New"/>
          <w:sz w:val="30"/>
          <w:szCs w:val="30"/>
        </w:rPr>
        <w:t>.00</w:t>
      </w:r>
      <w:r w:rsidRPr="00085BA4">
        <w:rPr>
          <w:rFonts w:ascii="Angsana New" w:hAnsi="Angsana New"/>
          <w:sz w:val="30"/>
          <w:szCs w:val="30"/>
          <w:cs/>
        </w:rPr>
        <w:t xml:space="preserve"> บาท</w:t>
      </w:r>
    </w:p>
    <w:p w14:paraId="1EAB8319" w14:textId="71639EFC" w:rsidR="00495880" w:rsidRPr="00C46F38" w:rsidRDefault="00495880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="00A55926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A85698" w:rsidRPr="00A85698">
        <w:rPr>
          <w:rFonts w:ascii="Angsana New" w:hAnsi="Angsana New" w:hint="cs"/>
          <w:sz w:val="30"/>
          <w:szCs w:val="30"/>
          <w:lang w:val="en-GB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จำนวน </w:t>
      </w:r>
      <w:r w:rsidR="00321A56" w:rsidRPr="00321A56">
        <w:rPr>
          <w:rFonts w:ascii="Angsana New" w:hAnsi="Angsana New"/>
          <w:sz w:val="30"/>
          <w:szCs w:val="30"/>
        </w:rPr>
        <w:t>145,306.32</w:t>
      </w:r>
      <w:r w:rsidRPr="00C46F38">
        <w:rPr>
          <w:rFonts w:ascii="Angsana New" w:hAnsi="Angsana New"/>
          <w:sz w:val="30"/>
          <w:szCs w:val="30"/>
          <w:cs/>
        </w:rPr>
        <w:t xml:space="preserve">  เหรียญดอลลาร์สหรัฐฯ แปลงค่าเป็นเงินบาท จำนวน</w:t>
      </w:r>
      <w:r w:rsidR="00082352">
        <w:rPr>
          <w:rFonts w:ascii="Angsana New" w:hAnsi="Angsana New" w:hint="cs"/>
          <w:sz w:val="30"/>
          <w:szCs w:val="30"/>
          <w:cs/>
        </w:rPr>
        <w:t xml:space="preserve"> </w:t>
      </w:r>
      <w:r w:rsidR="005063D0" w:rsidRPr="005063D0">
        <w:rPr>
          <w:rFonts w:ascii="Angsana New" w:hAnsi="Angsana New"/>
          <w:sz w:val="30"/>
          <w:szCs w:val="30"/>
        </w:rPr>
        <w:t>5,171,350.21</w:t>
      </w:r>
      <w:r w:rsidRPr="00C46F38">
        <w:rPr>
          <w:rFonts w:ascii="Angsana New" w:hAnsi="Angsana New"/>
          <w:sz w:val="30"/>
          <w:szCs w:val="30"/>
          <w:cs/>
        </w:rPr>
        <w:t xml:space="preserve"> บาท   </w:t>
      </w:r>
    </w:p>
    <w:p w14:paraId="28567D71" w14:textId="04DD8E8F" w:rsidR="00495880" w:rsidRPr="00C46F38" w:rsidRDefault="00DD55BF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="00885C63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885C63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885C63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r w:rsidR="00421B33" w:rsidRPr="00421B33">
        <w:rPr>
          <w:rFonts w:ascii="Angsana New" w:hAnsi="Angsana New"/>
          <w:sz w:val="30"/>
          <w:szCs w:val="30"/>
        </w:rPr>
        <w:t xml:space="preserve">3,519,184.68 </w:t>
      </w:r>
      <w:r w:rsidRPr="00C46F38">
        <w:rPr>
          <w:rFonts w:ascii="Angsana New" w:hAnsi="Angsana New"/>
          <w:sz w:val="30"/>
          <w:szCs w:val="30"/>
          <w:cs/>
        </w:rPr>
        <w:t xml:space="preserve">บาท และ </w:t>
      </w:r>
      <w:r w:rsidR="00FC193F" w:rsidRPr="005724C3">
        <w:rPr>
          <w:rFonts w:ascii="Angsana New" w:hAnsi="Angsana New"/>
          <w:sz w:val="30"/>
          <w:szCs w:val="30"/>
        </w:rPr>
        <w:t>1,319,556.82</w:t>
      </w:r>
      <w:r w:rsidR="00FC193F" w:rsidRPr="005724C3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บาท ตามลำดับ</w:t>
      </w:r>
    </w:p>
    <w:p w14:paraId="563D15EB" w14:textId="390A8543" w:rsidR="00DD55BF" w:rsidRPr="00C46F38" w:rsidRDefault="00DD55BF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="00885C63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885C63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885C63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มีภาระผูกพันตามสัญญาจ้างบริการกับบริษัทแห่งหนึ่งมูลค่าตามสัญญา</w:t>
      </w:r>
      <w:r w:rsidR="009F2571">
        <w:rPr>
          <w:rFonts w:ascii="Angsana New" w:hAnsi="Angsana New"/>
          <w:sz w:val="30"/>
          <w:szCs w:val="30"/>
        </w:rPr>
        <w:t xml:space="preserve"> </w:t>
      </w:r>
      <w:r w:rsidR="009F2571">
        <w:rPr>
          <w:rFonts w:ascii="Angsana New" w:hAnsi="Angsana New" w:hint="cs"/>
          <w:sz w:val="30"/>
          <w:szCs w:val="30"/>
          <w:cs/>
        </w:rPr>
        <w:t>จำนวน</w:t>
      </w:r>
      <w:r w:rsidR="00F01219" w:rsidRPr="00F01219">
        <w:rPr>
          <w:rFonts w:ascii="Angsana New" w:hAnsi="Angsana New"/>
          <w:sz w:val="30"/>
          <w:szCs w:val="30"/>
        </w:rPr>
        <w:t xml:space="preserve"> 5,797,905.00 </w:t>
      </w:r>
      <w:r w:rsidR="009F2571">
        <w:rPr>
          <w:rFonts w:ascii="Angsana New" w:hAnsi="Angsana New" w:hint="cs"/>
          <w:sz w:val="30"/>
          <w:szCs w:val="30"/>
          <w:cs/>
        </w:rPr>
        <w:t>บาท และ</w:t>
      </w:r>
      <w:r w:rsidRPr="00C46F38">
        <w:rPr>
          <w:rFonts w:ascii="Angsana New" w:hAnsi="Angsana New"/>
          <w:sz w:val="30"/>
          <w:szCs w:val="30"/>
          <w:cs/>
        </w:rPr>
        <w:t xml:space="preserve"> จำนวน </w:t>
      </w:r>
      <w:r w:rsidR="0024352F" w:rsidRPr="005724C3">
        <w:rPr>
          <w:rFonts w:ascii="Angsana New" w:hAnsi="Angsana New"/>
          <w:sz w:val="30"/>
          <w:szCs w:val="30"/>
        </w:rPr>
        <w:t>4,547,905.00</w:t>
      </w:r>
      <w:r w:rsidRPr="00C46F38">
        <w:rPr>
          <w:rFonts w:ascii="Angsana New" w:hAnsi="Angsana New"/>
          <w:sz w:val="30"/>
          <w:szCs w:val="30"/>
          <w:cs/>
        </w:rPr>
        <w:t xml:space="preserve"> บาท </w:t>
      </w:r>
      <w:r w:rsidR="004178E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46F38">
        <w:rPr>
          <w:rFonts w:ascii="Angsana New" w:hAnsi="Angsana New"/>
          <w:sz w:val="30"/>
          <w:szCs w:val="30"/>
          <w:cs/>
        </w:rPr>
        <w:t>ซึ่งบริษัทฯ ได้จ่ายชำระแล้ว จำนวน</w:t>
      </w:r>
      <w:r w:rsidR="00823EB9">
        <w:rPr>
          <w:rFonts w:ascii="Angsana New" w:hAnsi="Angsana New" w:hint="cs"/>
          <w:sz w:val="30"/>
          <w:szCs w:val="30"/>
          <w:cs/>
        </w:rPr>
        <w:t xml:space="preserve"> </w:t>
      </w:r>
      <w:r w:rsidR="00484437" w:rsidRPr="00484437">
        <w:rPr>
          <w:rFonts w:ascii="Angsana New" w:hAnsi="Angsana New"/>
          <w:sz w:val="30"/>
          <w:szCs w:val="30"/>
        </w:rPr>
        <w:t>5,571,062.00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CC3349" w:rsidRPr="005724C3">
        <w:rPr>
          <w:rFonts w:ascii="Angsana New" w:hAnsi="Angsana New"/>
          <w:sz w:val="30"/>
          <w:szCs w:val="30"/>
        </w:rPr>
        <w:t>3,887,149.50</w:t>
      </w:r>
      <w:r w:rsidRPr="00C46F38">
        <w:rPr>
          <w:rFonts w:ascii="Angsana New" w:hAnsi="Angsana New"/>
          <w:sz w:val="30"/>
          <w:szCs w:val="30"/>
          <w:cs/>
        </w:rPr>
        <w:t xml:space="preserve"> บาท</w:t>
      </w:r>
      <w:r w:rsidR="00676DBE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ตามลำดับ คงเหลือที่ต้องชำระอีก</w:t>
      </w:r>
      <w:r w:rsidR="00823EB9">
        <w:rPr>
          <w:rFonts w:ascii="Angsana New" w:hAnsi="Angsana New" w:hint="cs"/>
          <w:sz w:val="30"/>
          <w:szCs w:val="30"/>
          <w:cs/>
        </w:rPr>
        <w:t xml:space="preserve"> </w:t>
      </w:r>
      <w:r w:rsidR="00484437" w:rsidRPr="00484437">
        <w:rPr>
          <w:rFonts w:ascii="Angsana New" w:hAnsi="Angsana New"/>
          <w:sz w:val="30"/>
          <w:szCs w:val="30"/>
        </w:rPr>
        <w:t>226,843.00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F73602" w:rsidRPr="005724C3">
        <w:rPr>
          <w:rFonts w:ascii="Angsana New" w:hAnsi="Angsana New"/>
          <w:sz w:val="30"/>
          <w:szCs w:val="30"/>
        </w:rPr>
        <w:t>660,755.50</w:t>
      </w:r>
      <w:r w:rsidR="00F73602" w:rsidRPr="005724C3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DAA00B5" w14:textId="633F349B" w:rsidR="00DD55BF" w:rsidRDefault="00DD55BF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="00885C63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F85641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F85641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มีภาระผูกพันตามสัญญาก่อสร้างอาคารกับบริษัทแห่งหนึ่ง มูลค่าตามสัญญา จำนวน </w:t>
      </w:r>
      <w:r w:rsidR="0025146A" w:rsidRPr="00C46F38">
        <w:rPr>
          <w:rFonts w:ascii="Angsana New" w:hAnsi="Angsana New"/>
          <w:sz w:val="30"/>
          <w:szCs w:val="30"/>
        </w:rPr>
        <w:t>135</w:t>
      </w:r>
      <w:r w:rsidRPr="00C46F38">
        <w:rPr>
          <w:rFonts w:ascii="Angsana New" w:hAnsi="Angsana New"/>
          <w:sz w:val="30"/>
          <w:szCs w:val="30"/>
        </w:rPr>
        <w:t>,</w:t>
      </w:r>
      <w:r w:rsidR="00A85698" w:rsidRPr="00A85698">
        <w:rPr>
          <w:rFonts w:ascii="Angsana New" w:hAnsi="Angsana New"/>
          <w:sz w:val="30"/>
          <w:szCs w:val="30"/>
          <w:lang w:val="en-GB"/>
        </w:rPr>
        <w:t>000</w:t>
      </w:r>
      <w:r w:rsidRPr="00C46F38">
        <w:rPr>
          <w:rFonts w:ascii="Angsana New" w:hAnsi="Angsana New"/>
          <w:sz w:val="30"/>
          <w:szCs w:val="30"/>
        </w:rPr>
        <w:t>,</w:t>
      </w:r>
      <w:r w:rsidR="0025146A" w:rsidRPr="00C46F38">
        <w:rPr>
          <w:rFonts w:ascii="Angsana New" w:hAnsi="Angsana New"/>
          <w:sz w:val="30"/>
          <w:szCs w:val="30"/>
        </w:rPr>
        <w:t>000</w:t>
      </w:r>
      <w:r w:rsidRPr="00C46F38">
        <w:rPr>
          <w:rFonts w:ascii="Angsana New" w:hAnsi="Angsana New"/>
          <w:sz w:val="30"/>
          <w:szCs w:val="30"/>
          <w:cs/>
        </w:rPr>
        <w:t>.</w:t>
      </w:r>
      <w:r w:rsidR="0025146A" w:rsidRPr="00C46F38">
        <w:rPr>
          <w:rFonts w:ascii="Angsana New" w:hAnsi="Angsana New"/>
          <w:sz w:val="30"/>
          <w:szCs w:val="30"/>
        </w:rPr>
        <w:t>00</w:t>
      </w:r>
      <w:r w:rsidRPr="00C46F38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 </w:t>
      </w:r>
      <w:r w:rsidR="00640BBD" w:rsidRPr="00640BBD">
        <w:rPr>
          <w:rFonts w:ascii="Angsana New" w:hAnsi="Angsana New"/>
          <w:sz w:val="30"/>
          <w:szCs w:val="30"/>
        </w:rPr>
        <w:t xml:space="preserve"> 103,588,922.32</w:t>
      </w:r>
      <w:r w:rsidR="00823EB9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บาท และ</w:t>
      </w:r>
      <w:r w:rsidR="0025146A" w:rsidRPr="00C46F38">
        <w:rPr>
          <w:rFonts w:ascii="Angsana New" w:hAnsi="Angsana New"/>
          <w:sz w:val="30"/>
          <w:szCs w:val="30"/>
        </w:rPr>
        <w:t xml:space="preserve"> </w:t>
      </w:r>
      <w:r w:rsidR="001D07BE" w:rsidRPr="005724C3">
        <w:rPr>
          <w:rFonts w:ascii="Angsana New" w:hAnsi="Angsana New"/>
          <w:sz w:val="30"/>
          <w:szCs w:val="30"/>
        </w:rPr>
        <w:t>87,</w:t>
      </w:r>
      <w:r w:rsidR="00A85698" w:rsidRPr="00A85698">
        <w:rPr>
          <w:rFonts w:ascii="Angsana New" w:hAnsi="Angsana New"/>
          <w:sz w:val="30"/>
          <w:szCs w:val="30"/>
          <w:lang w:val="en-GB"/>
        </w:rPr>
        <w:t>636</w:t>
      </w:r>
      <w:r w:rsidR="001D07BE" w:rsidRPr="005724C3">
        <w:rPr>
          <w:rFonts w:ascii="Angsana New" w:hAnsi="Angsana New"/>
          <w:sz w:val="30"/>
          <w:szCs w:val="30"/>
        </w:rPr>
        <w:t>,891.32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 คงเหลือที่ต้องชำระอีก </w:t>
      </w:r>
      <w:r w:rsidR="00640BBD" w:rsidRPr="00640BBD">
        <w:rPr>
          <w:rFonts w:ascii="Angsana New" w:hAnsi="Angsana New"/>
          <w:sz w:val="30"/>
          <w:szCs w:val="30"/>
        </w:rPr>
        <w:t xml:space="preserve">31,411,077.68 </w:t>
      </w:r>
      <w:r w:rsidRPr="00C46F38">
        <w:rPr>
          <w:rFonts w:ascii="Angsana New" w:hAnsi="Angsana New"/>
          <w:sz w:val="30"/>
          <w:szCs w:val="30"/>
          <w:cs/>
        </w:rPr>
        <w:t xml:space="preserve">บาท และ </w:t>
      </w:r>
      <w:r w:rsidR="00F022A4" w:rsidRPr="005724C3">
        <w:rPr>
          <w:rFonts w:ascii="Angsana New" w:hAnsi="Angsana New"/>
          <w:sz w:val="30"/>
          <w:szCs w:val="30"/>
        </w:rPr>
        <w:t>47,363,108.68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35CFFBB3" w14:textId="0112A40C" w:rsidR="002F7650" w:rsidRDefault="00DC3C46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DC3C4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C3C4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DC3C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C3C46">
        <w:rPr>
          <w:rFonts w:ascii="Angsana New" w:hAnsi="Angsana New"/>
          <w:sz w:val="30"/>
          <w:szCs w:val="30"/>
          <w:cs/>
        </w:rPr>
        <w:t xml:space="preserve"> </w:t>
      </w:r>
      <w:r w:rsidRPr="00DC3C46">
        <w:rPr>
          <w:rFonts w:ascii="Angsana New" w:hAnsi="Angsana New"/>
          <w:sz w:val="30"/>
          <w:szCs w:val="30"/>
        </w:rPr>
        <w:t>2566</w:t>
      </w:r>
      <w:r w:rsidRPr="00DC3C46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DC3C46">
        <w:rPr>
          <w:rFonts w:ascii="Angsana New" w:hAnsi="Angsana New"/>
          <w:sz w:val="30"/>
          <w:szCs w:val="30"/>
        </w:rPr>
        <w:t>31</w:t>
      </w:r>
      <w:r w:rsidRPr="00DC3C4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C3C46">
        <w:rPr>
          <w:rFonts w:ascii="Angsana New" w:hAnsi="Angsana New"/>
          <w:sz w:val="30"/>
          <w:szCs w:val="30"/>
        </w:rPr>
        <w:t>2565</w:t>
      </w:r>
      <w:r w:rsidRPr="00DC3C46">
        <w:rPr>
          <w:rFonts w:ascii="Angsana New" w:hAnsi="Angsana New"/>
          <w:sz w:val="30"/>
          <w:szCs w:val="30"/>
          <w:cs/>
        </w:rPr>
        <w:t xml:space="preserve"> บริษัทฯ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4B7DC6" w:rsidRPr="00574462" w14:paraId="6DCC1C0B" w14:textId="77777777" w:rsidTr="009D0D08">
        <w:tc>
          <w:tcPr>
            <w:tcW w:w="4950" w:type="dxa"/>
          </w:tcPr>
          <w:p w14:paraId="329F2BA7" w14:textId="77777777" w:rsidR="004B7DC6" w:rsidRPr="00574462" w:rsidRDefault="004B7DC6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1F5A7F23" w14:textId="77777777" w:rsidR="004B7DC6" w:rsidRPr="00574462" w:rsidRDefault="004B7DC6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B7DC6" w:rsidRPr="00574462" w14:paraId="5D5CA168" w14:textId="77777777" w:rsidTr="009D0D08">
        <w:tc>
          <w:tcPr>
            <w:tcW w:w="4950" w:type="dxa"/>
          </w:tcPr>
          <w:p w14:paraId="4A5CCEA4" w14:textId="77777777" w:rsidR="004B7DC6" w:rsidRPr="00574462" w:rsidRDefault="004B7DC6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5703661" w14:textId="73EDC300" w:rsidR="004B7DC6" w:rsidRPr="00574462" w:rsidRDefault="004B7DC6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4B7DC6">
              <w:rPr>
                <w:sz w:val="30"/>
                <w:szCs w:val="30"/>
              </w:rPr>
              <w:t xml:space="preserve">30 </w:t>
            </w:r>
            <w:r w:rsidRPr="004B7DC6">
              <w:rPr>
                <w:sz w:val="30"/>
                <w:szCs w:val="30"/>
                <w:cs/>
              </w:rPr>
              <w:t xml:space="preserve">มิถุนายน </w:t>
            </w:r>
            <w:r w:rsidRPr="004B7DC6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E3080C" w14:textId="77777777" w:rsidR="004B7DC6" w:rsidRPr="00574462" w:rsidRDefault="004B7DC6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CB881E9" w14:textId="77777777" w:rsidR="004B7DC6" w:rsidRPr="00574462" w:rsidRDefault="004B7DC6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4B7DC6" w:rsidRPr="00574462" w14:paraId="48964FD5" w14:textId="77777777" w:rsidTr="002058B9">
        <w:trPr>
          <w:trHeight w:val="203"/>
        </w:trPr>
        <w:tc>
          <w:tcPr>
            <w:tcW w:w="4950" w:type="dxa"/>
          </w:tcPr>
          <w:p w14:paraId="45A903D9" w14:textId="77777777" w:rsidR="004B7DC6" w:rsidRPr="005B4595" w:rsidRDefault="004B7DC6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7959" w14:textId="50B8F075" w:rsidR="004B7DC6" w:rsidRPr="00D9700A" w:rsidRDefault="00EE06F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6F6">
              <w:rPr>
                <w:rFonts w:ascii="Angsana New" w:hAnsi="Angsana New"/>
                <w:sz w:val="30"/>
                <w:szCs w:val="30"/>
                <w:lang w:val="en-US"/>
              </w:rPr>
              <w:t>362,500.00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0CF2D1" w14:textId="77777777" w:rsidR="004B7DC6" w:rsidRPr="00574462" w:rsidRDefault="004B7DC6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4CC3191" w14:textId="77777777" w:rsidR="004B7DC6" w:rsidRPr="00574462" w:rsidRDefault="004B7DC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77A">
              <w:rPr>
                <w:rFonts w:ascii="Angsana New" w:hAnsi="Angsana New"/>
                <w:sz w:val="30"/>
                <w:szCs w:val="30"/>
              </w:rPr>
              <w:t>343,500.00</w:t>
            </w:r>
          </w:p>
        </w:tc>
      </w:tr>
      <w:tr w:rsidR="004B7DC6" w:rsidRPr="00574462" w14:paraId="0DA37E4B" w14:textId="77777777" w:rsidTr="009D0D08">
        <w:trPr>
          <w:trHeight w:val="203"/>
        </w:trPr>
        <w:tc>
          <w:tcPr>
            <w:tcW w:w="4950" w:type="dxa"/>
          </w:tcPr>
          <w:p w14:paraId="49817525" w14:textId="77777777" w:rsidR="004B7DC6" w:rsidRPr="00047BB0" w:rsidRDefault="004B7DC6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F352" w14:textId="5A505652" w:rsidR="004B7DC6" w:rsidRPr="00C46F38" w:rsidRDefault="00EE06F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06F6">
              <w:rPr>
                <w:rFonts w:ascii="Angsana New" w:hAnsi="Angsana New"/>
                <w:sz w:val="30"/>
                <w:szCs w:val="30"/>
              </w:rPr>
              <w:t>345,250.00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E5353" w14:textId="77777777" w:rsidR="004B7DC6" w:rsidRPr="00574462" w:rsidRDefault="004B7DC6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F7C62" w14:textId="77777777" w:rsidR="004B7DC6" w:rsidRPr="00574462" w:rsidRDefault="004B7DC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502,750.00</w:t>
            </w:r>
          </w:p>
        </w:tc>
      </w:tr>
      <w:tr w:rsidR="004B7DC6" w:rsidRPr="00811F4F" w14:paraId="7FEB8886" w14:textId="77777777" w:rsidTr="002058B9">
        <w:trPr>
          <w:trHeight w:val="149"/>
        </w:trPr>
        <w:tc>
          <w:tcPr>
            <w:tcW w:w="4950" w:type="dxa"/>
            <w:shd w:val="clear" w:color="auto" w:fill="auto"/>
          </w:tcPr>
          <w:p w14:paraId="5430A9AF" w14:textId="77777777" w:rsidR="004B7DC6" w:rsidRPr="005B4595" w:rsidRDefault="004B7DC6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A7F61" w14:textId="4E355A42" w:rsidR="004B7DC6" w:rsidRPr="00C46F38" w:rsidRDefault="009D0D08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D08">
              <w:rPr>
                <w:rFonts w:ascii="Angsana New" w:hAnsi="Angsana New"/>
                <w:sz w:val="30"/>
                <w:szCs w:val="30"/>
              </w:rPr>
              <w:t>7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07</w:t>
            </w:r>
            <w:r w:rsidRPr="009D0D08">
              <w:rPr>
                <w:rFonts w:ascii="Angsana New" w:hAnsi="Angsana New"/>
                <w:sz w:val="30"/>
                <w:szCs w:val="30"/>
              </w:rPr>
              <w:t>,</w:t>
            </w:r>
            <w:r w:rsidR="00A85698" w:rsidRPr="00A85698">
              <w:rPr>
                <w:rFonts w:ascii="Angsana New" w:hAnsi="Angsana New" w:hint="cs"/>
                <w:sz w:val="30"/>
                <w:szCs w:val="30"/>
              </w:rPr>
              <w:t>750</w:t>
            </w:r>
            <w:r w:rsidRPr="009D0D0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25A027" w14:textId="77777777" w:rsidR="004B7DC6" w:rsidRPr="00574462" w:rsidRDefault="004B7DC6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DD1EF" w14:textId="77777777" w:rsidR="004B7DC6" w:rsidRPr="00811F4F" w:rsidRDefault="004B7DC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846,250.00</w:t>
            </w:r>
          </w:p>
        </w:tc>
      </w:tr>
    </w:tbl>
    <w:p w14:paraId="0BF0B6B4" w14:textId="77777777" w:rsidR="00DC3C46" w:rsidRPr="00C46F38" w:rsidRDefault="00DC3C46" w:rsidP="002058B9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B0B7595" w14:textId="48B22ED0" w:rsidR="00DD55BF" w:rsidRPr="00C46F38" w:rsidRDefault="00DD55BF" w:rsidP="002058B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 xml:space="preserve">30 </w:t>
      </w:r>
      <w:r w:rsidR="00F85641">
        <w:rPr>
          <w:rFonts w:ascii="Angsana New" w:hAnsi="Angsana New" w:hint="cs"/>
          <w:sz w:val="30"/>
          <w:szCs w:val="30"/>
          <w:cs/>
        </w:rPr>
        <w:t>มิถุนายน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F85641">
        <w:rPr>
          <w:rFonts w:ascii="Angsana New" w:hAnsi="Angsana New"/>
          <w:sz w:val="30"/>
          <w:szCs w:val="30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A85698" w:rsidRPr="00A85698">
        <w:rPr>
          <w:rFonts w:ascii="Angsana New" w:hAnsi="Angsana New" w:hint="cs"/>
          <w:sz w:val="30"/>
          <w:szCs w:val="30"/>
          <w:lang w:val="en-GB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บริษัทฯ มีภาระผูกพันตามสัญญาการให้บริการเช่าพื้นที่กับบริษัทที่เกี่ยวข้องกัน </w:t>
      </w:r>
      <w:r w:rsidR="005C069A" w:rsidRPr="00C46F38">
        <w:rPr>
          <w:rFonts w:ascii="Angsana New" w:hAnsi="Angsana New"/>
          <w:sz w:val="30"/>
          <w:szCs w:val="30"/>
        </w:rPr>
        <w:t>2</w:t>
      </w:r>
      <w:r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Pr="00C46F38">
        <w:rPr>
          <w:rFonts w:ascii="Angsana New" w:hAnsi="Angsana New"/>
          <w:sz w:val="30"/>
          <w:szCs w:val="30"/>
          <w:cs/>
        </w:rPr>
        <w:t xml:space="preserve"> ปี  สิ้นสุดเดือน</w:t>
      </w:r>
      <w:r w:rsidRPr="00A7793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C069A" w:rsidRPr="00A77933">
        <w:rPr>
          <w:rFonts w:ascii="Angsana New" w:hAnsi="Angsana New"/>
          <w:sz w:val="30"/>
          <w:szCs w:val="30"/>
        </w:rPr>
        <w:t>256</w:t>
      </w:r>
      <w:r w:rsidR="00452E35" w:rsidRPr="00A77933">
        <w:rPr>
          <w:rFonts w:ascii="Angsana New" w:hAnsi="Angsana New"/>
          <w:sz w:val="30"/>
          <w:szCs w:val="30"/>
        </w:rPr>
        <w:t>6</w:t>
      </w:r>
      <w:r w:rsidRPr="00A77933">
        <w:rPr>
          <w:rFonts w:ascii="Angsana New" w:hAnsi="Angsana New"/>
          <w:sz w:val="30"/>
          <w:szCs w:val="30"/>
          <w:cs/>
        </w:rPr>
        <w:t>-</w:t>
      </w:r>
      <w:r w:rsidR="005C069A" w:rsidRPr="00A77933">
        <w:rPr>
          <w:rFonts w:ascii="Angsana New" w:hAnsi="Angsana New"/>
          <w:sz w:val="30"/>
          <w:szCs w:val="30"/>
        </w:rPr>
        <w:t>256</w:t>
      </w:r>
      <w:r w:rsidR="00452E35" w:rsidRPr="00A77933">
        <w:rPr>
          <w:rFonts w:ascii="Angsana New" w:hAnsi="Angsana New"/>
          <w:sz w:val="30"/>
          <w:szCs w:val="30"/>
        </w:rPr>
        <w:t>7</w:t>
      </w:r>
      <w:r w:rsidRPr="00C46F38">
        <w:rPr>
          <w:rFonts w:ascii="Angsana New" w:hAnsi="Angsana New"/>
          <w:sz w:val="30"/>
          <w:szCs w:val="30"/>
          <w:cs/>
        </w:rPr>
        <w:t xml:space="preserve">  รายละเอียดดังนี้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5B3228">
        <w:tc>
          <w:tcPr>
            <w:tcW w:w="4950" w:type="dxa"/>
          </w:tcPr>
          <w:p w14:paraId="567267CA" w14:textId="77777777" w:rsidR="00B03D12" w:rsidRPr="00574462" w:rsidRDefault="00B03D12" w:rsidP="002058B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E0484AC" w14:textId="77777777" w:rsidR="00B03D12" w:rsidRPr="00574462" w:rsidRDefault="00B03D12" w:rsidP="002058B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03D12" w:rsidRPr="00574462" w14:paraId="2EC00009" w14:textId="77777777" w:rsidTr="005B3228">
        <w:tc>
          <w:tcPr>
            <w:tcW w:w="4950" w:type="dxa"/>
          </w:tcPr>
          <w:p w14:paraId="7E9D8CB7" w14:textId="77777777" w:rsidR="00B03D12" w:rsidRPr="00574462" w:rsidRDefault="00B03D12" w:rsidP="002058B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1A4759D6" w:rsidR="00B03D12" w:rsidRPr="00574462" w:rsidRDefault="005C069A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B03D12" w:rsidRPr="008026C3">
              <w:rPr>
                <w:sz w:val="30"/>
                <w:szCs w:val="30"/>
                <w:cs/>
              </w:rPr>
              <w:t xml:space="preserve"> </w:t>
            </w:r>
            <w:r w:rsidR="00A55926">
              <w:rPr>
                <w:rFonts w:hint="cs"/>
                <w:sz w:val="30"/>
                <w:szCs w:val="30"/>
                <w:cs/>
              </w:rPr>
              <w:t>มิถุนายน</w:t>
            </w:r>
            <w:r w:rsidR="00B03D12"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A55926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0EAD1D2F" w:rsidR="00B03D12" w:rsidRPr="00574462" w:rsidRDefault="005C069A" w:rsidP="002058B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A55926">
              <w:rPr>
                <w:sz w:val="30"/>
                <w:szCs w:val="30"/>
              </w:rPr>
              <w:t>5</w:t>
            </w:r>
          </w:p>
        </w:tc>
      </w:tr>
      <w:tr w:rsidR="002F7650" w:rsidRPr="00574462" w14:paraId="4E8E710F" w14:textId="77777777" w:rsidTr="005B3228">
        <w:trPr>
          <w:trHeight w:val="203"/>
        </w:trPr>
        <w:tc>
          <w:tcPr>
            <w:tcW w:w="4950" w:type="dxa"/>
          </w:tcPr>
          <w:p w14:paraId="16CE2912" w14:textId="6A6D85CB" w:rsidR="002F7650" w:rsidRPr="005B4595" w:rsidRDefault="002F7650" w:rsidP="002058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การให้บริการเช่าพื้นที่ที่จะถึงกำหนดรับชำระภายใน </w:t>
            </w:r>
            <w:r w:rsidR="00A85698" w:rsidRPr="00A85698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3780B4FE" w:rsidR="002F7650" w:rsidRPr="00C46F38" w:rsidRDefault="005B3228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228">
              <w:rPr>
                <w:rFonts w:ascii="Angsana New" w:hAnsi="Angsana New"/>
                <w:sz w:val="30"/>
                <w:szCs w:val="30"/>
              </w:rPr>
              <w:t>828,440.00</w:t>
            </w:r>
          </w:p>
        </w:tc>
        <w:tc>
          <w:tcPr>
            <w:tcW w:w="236" w:type="dxa"/>
            <w:vAlign w:val="center"/>
          </w:tcPr>
          <w:p w14:paraId="6E7EEC82" w14:textId="77777777" w:rsidR="002F7650" w:rsidRPr="00574462" w:rsidRDefault="002F765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644200E" w14:textId="5E2B636F" w:rsidR="002F7650" w:rsidRPr="00574462" w:rsidRDefault="002F7650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A6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</w:tr>
      <w:tr w:rsidR="002F7650" w:rsidRPr="00574462" w14:paraId="081D8B30" w14:textId="77777777" w:rsidTr="005B3228">
        <w:trPr>
          <w:trHeight w:val="203"/>
        </w:trPr>
        <w:tc>
          <w:tcPr>
            <w:tcW w:w="4950" w:type="dxa"/>
          </w:tcPr>
          <w:p w14:paraId="0F9DABBB" w14:textId="7577A74B" w:rsidR="002F7650" w:rsidRPr="00047BB0" w:rsidRDefault="002F7650" w:rsidP="002058B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การให้บริการเช่าพื้นที่ที่จะถึงกำหนดรับชำระส่วนที่เกิน </w:t>
            </w:r>
            <w:r w:rsidR="00A85698" w:rsidRPr="00A85698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A85698" w:rsidRPr="00A85698">
              <w:rPr>
                <w:rFonts w:ascii="Angsana New" w:hAnsi="Angsana New"/>
                <w:sz w:val="30"/>
                <w:szCs w:val="30"/>
              </w:rPr>
              <w:t>5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27FD67D9" w:rsidR="002F7650" w:rsidRPr="00C46F38" w:rsidRDefault="00EE06F6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1994624" w14:textId="77777777" w:rsidR="002F7650" w:rsidRPr="00574462" w:rsidRDefault="002F765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024A011" w14:textId="41928DD7" w:rsidR="002F7650" w:rsidRPr="00574462" w:rsidRDefault="002F7650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650" w:rsidRPr="008026C3" w14:paraId="09F0D30A" w14:textId="77777777" w:rsidTr="005B3228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2F7650" w:rsidRPr="005B4595" w:rsidRDefault="002F7650" w:rsidP="002058B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49F294AB" w:rsidR="002F7650" w:rsidRPr="00C46F38" w:rsidRDefault="005B3228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228">
              <w:rPr>
                <w:rFonts w:ascii="Angsana New" w:hAnsi="Angsana New"/>
                <w:sz w:val="30"/>
                <w:szCs w:val="30"/>
              </w:rPr>
              <w:t>828,440.00</w:t>
            </w:r>
          </w:p>
        </w:tc>
        <w:tc>
          <w:tcPr>
            <w:tcW w:w="236" w:type="dxa"/>
            <w:vAlign w:val="center"/>
          </w:tcPr>
          <w:p w14:paraId="185197D2" w14:textId="77777777" w:rsidR="002F7650" w:rsidRPr="00574462" w:rsidRDefault="002F7650" w:rsidP="002058B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A202B" w14:textId="2E5835E4" w:rsidR="002F7650" w:rsidRPr="00811F4F" w:rsidRDefault="002F7650" w:rsidP="002058B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742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</w:tr>
    </w:tbl>
    <w:p w14:paraId="10164FE9" w14:textId="77777777" w:rsidR="00DD55BF" w:rsidRPr="00DD55BF" w:rsidRDefault="00DD55BF" w:rsidP="009A3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E6EB3DB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1402109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9B6DF8F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D56279D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20B88D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5A73B1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80679BB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A86A80D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89D7DB2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6D0A5AE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7C5324D" w14:textId="77777777" w:rsidR="00A77933" w:rsidRPr="00A77933" w:rsidRDefault="00A77933" w:rsidP="002058B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4F531D7" w14:textId="0D70B465" w:rsidR="00A77933" w:rsidRPr="007B63A5" w:rsidRDefault="00A77933" w:rsidP="00694769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B63A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D85D4AF" w14:textId="15F34C29" w:rsidR="00A77933" w:rsidRDefault="00A77933" w:rsidP="009A3C6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A3C67">
        <w:rPr>
          <w:rFonts w:asciiTheme="majorBidi" w:hAnsiTheme="majorBidi" w:cstheme="majorBidi"/>
          <w:sz w:val="30"/>
          <w:szCs w:val="30"/>
          <w:cs/>
        </w:rPr>
        <w:t>การจัดตั้งบริษัทใหม่</w:t>
      </w:r>
    </w:p>
    <w:p w14:paraId="4F9F71D2" w14:textId="18545363" w:rsidR="00A77933" w:rsidRPr="00A77933" w:rsidRDefault="00A77933" w:rsidP="009A3C67">
      <w:pPr>
        <w:pStyle w:val="Footer"/>
        <w:tabs>
          <w:tab w:val="left" w:pos="720"/>
        </w:tabs>
        <w:ind w:left="1418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eastAsia="Arial Unicode MS" w:hAnsiTheme="majorBidi" w:cstheme="majorBidi"/>
          <w:sz w:val="30"/>
          <w:szCs w:val="30"/>
          <w:lang w:val="en-US"/>
        </w:rPr>
        <w:t>28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proofErr w:type="spellStart"/>
      <w:r w:rsidRPr="00A77933">
        <w:rPr>
          <w:rFonts w:asciiTheme="majorBidi" w:eastAsia="Arial Unicode MS" w:hAnsiTheme="majorBidi" w:cstheme="majorBidi"/>
          <w:sz w:val="30"/>
          <w:szCs w:val="30"/>
        </w:rPr>
        <w:t>มิถุนายน</w:t>
      </w:r>
      <w:proofErr w:type="spellEnd"/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A85698" w:rsidRPr="00A85698">
        <w:rPr>
          <w:rFonts w:asciiTheme="majorBidi" w:eastAsia="Arial Unicode MS" w:hAnsiTheme="majorBidi" w:cstheme="majorBidi" w:hint="cs"/>
          <w:sz w:val="30"/>
          <w:szCs w:val="30"/>
        </w:rPr>
        <w:t>2566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ที่ประชุม</w:t>
      </w:r>
      <w:proofErr w:type="spellStart"/>
      <w:r w:rsidRPr="00A77933">
        <w:rPr>
          <w:rFonts w:asciiTheme="majorBidi" w:eastAsia="Arial Unicode MS" w:hAnsiTheme="majorBidi" w:cstheme="majorBidi"/>
          <w:sz w:val="30"/>
          <w:szCs w:val="30"/>
        </w:rPr>
        <w:t>คณะกรรมการบริษัท</w:t>
      </w:r>
      <w:proofErr w:type="spellEnd"/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proofErr w:type="spellStart"/>
      <w:r w:rsidRPr="00A77933">
        <w:rPr>
          <w:rFonts w:asciiTheme="majorBidi" w:eastAsia="Arial Unicode MS" w:hAnsiTheme="majorBidi" w:cstheme="majorBidi"/>
          <w:sz w:val="30"/>
          <w:szCs w:val="30"/>
        </w:rPr>
        <w:t>ครั้งที่</w:t>
      </w:r>
      <w:proofErr w:type="spellEnd"/>
      <w:r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>3/2566</w:t>
      </w:r>
      <w:r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ของบริษัทฯ มีมติอนุมัติให้จัดตั้งบริษัทแห่งใหม่ในประเทศไทย จำนวน </w:t>
      </w:r>
      <w:r w:rsidRPr="00A77933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3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บริษัท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ดังนี้</w:t>
      </w:r>
    </w:p>
    <w:p w14:paraId="32DE7469" w14:textId="29DF2CC0" w:rsidR="00A77933" w:rsidRPr="00A77933" w:rsidRDefault="00A77933" w:rsidP="00445E8A">
      <w:pPr>
        <w:pStyle w:val="Footer"/>
        <w:numPr>
          <w:ilvl w:val="0"/>
          <w:numId w:val="21"/>
        </w:numPr>
        <w:tabs>
          <w:tab w:val="clear" w:pos="8505"/>
        </w:tabs>
        <w:spacing w:line="240" w:lineRule="auto"/>
        <w:ind w:left="1418" w:hanging="28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บริษัท ฟังก์ชั่น ลิวเด็น เทคโนโลยี จำกัด ด้วยทุนจดทะเบียน </w:t>
      </w:r>
      <w:r w:rsidRPr="00A77933">
        <w:rPr>
          <w:rFonts w:asciiTheme="majorBidi" w:eastAsia="Arial Unicode MS" w:hAnsiTheme="majorBidi" w:cstheme="majorBidi"/>
          <w:sz w:val="30"/>
          <w:szCs w:val="30"/>
          <w:lang w:val="en-US"/>
        </w:rPr>
        <w:t>5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ล้านบาท เพื่อผลิต ประกอบ และจัดจำหน่ายไส้กรองระบบกรองน้ำ โดยได้จดทะเบียนจัดตั้งบริษัทกับกระทรวงพาณิชย์เมื่อวันที่ </w:t>
      </w:r>
      <w:r>
        <w:rPr>
          <w:rFonts w:asciiTheme="majorBidi" w:eastAsia="Arial Unicode MS" w:hAnsiTheme="majorBidi" w:cstheme="majorBidi"/>
          <w:sz w:val="30"/>
          <w:szCs w:val="30"/>
          <w:lang w:val="en-US"/>
        </w:rPr>
        <w:t>11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 กรกฎาคม </w:t>
      </w:r>
      <w:r>
        <w:rPr>
          <w:rFonts w:asciiTheme="majorBidi" w:eastAsia="Arial Unicode MS" w:hAnsiTheme="majorBidi" w:cstheme="majorBidi"/>
          <w:sz w:val="30"/>
          <w:szCs w:val="30"/>
        </w:rPr>
        <w:t>2566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บริษัทฯ มี</w:t>
      </w:r>
      <w:r w:rsidR="00550AEE">
        <w:rPr>
          <w:rFonts w:asciiTheme="majorBidi" w:eastAsia="Arial Unicode MS" w:hAnsiTheme="majorBidi" w:cstheme="majorBidi" w:hint="cs"/>
          <w:sz w:val="30"/>
          <w:szCs w:val="30"/>
          <w:cs/>
        </w:rPr>
        <w:t>สัดส่วน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ร้อยละ </w:t>
      </w:r>
      <w:r w:rsidRPr="00A77933">
        <w:rPr>
          <w:rFonts w:asciiTheme="majorBidi" w:eastAsia="Arial Unicode MS" w:hAnsiTheme="majorBidi" w:cstheme="majorBidi"/>
          <w:sz w:val="30"/>
          <w:szCs w:val="30"/>
          <w:lang w:val="en-US"/>
        </w:rPr>
        <w:t>51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ในบริษัท ฟังก์ชั่น ลิวเด็น เทคโนโลยี จำกัด</w:t>
      </w:r>
    </w:p>
    <w:p w14:paraId="1B24A1EF" w14:textId="04DFC8FB" w:rsidR="00A77933" w:rsidRPr="00A77933" w:rsidRDefault="00A77933" w:rsidP="00445E8A">
      <w:pPr>
        <w:pStyle w:val="Footer"/>
        <w:numPr>
          <w:ilvl w:val="0"/>
          <w:numId w:val="21"/>
        </w:numPr>
        <w:tabs>
          <w:tab w:val="clear" w:pos="8505"/>
        </w:tabs>
        <w:spacing w:line="240" w:lineRule="auto"/>
        <w:ind w:left="1418" w:hanging="28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บริษัท ฟังก์ชั่น รุ่นหยาง อิเล็กทรอนิกส์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จำกัด ด้วยทุนจดทะเบียน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5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ล้านบาท เพื่อผลิตและประกอบหม้อแปลง (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Transformer)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สำหรับระบบกรองน้ำและจัดจำหน่าย โดยได้จดทะเบียนจัดตั้งบริษัทกับกระทรวงพาณิชย์เมื่อวันที่ </w:t>
      </w:r>
      <w:r>
        <w:rPr>
          <w:rFonts w:asciiTheme="majorBidi" w:eastAsia="Arial Unicode MS" w:hAnsiTheme="majorBidi" w:cstheme="majorBidi"/>
          <w:sz w:val="30"/>
          <w:szCs w:val="30"/>
          <w:lang w:val="en-US"/>
        </w:rPr>
        <w:t>11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กรกฎาคม </w:t>
      </w:r>
      <w:r>
        <w:rPr>
          <w:rFonts w:asciiTheme="majorBidi" w:eastAsia="Arial Unicode MS" w:hAnsiTheme="majorBidi" w:cstheme="majorBidi"/>
          <w:sz w:val="30"/>
          <w:szCs w:val="30"/>
        </w:rPr>
        <w:t>2566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บริษัทฯ มี</w:t>
      </w:r>
      <w:r w:rsidR="00550AEE">
        <w:rPr>
          <w:rFonts w:asciiTheme="majorBidi" w:eastAsia="Arial Unicode MS" w:hAnsiTheme="majorBidi" w:cstheme="majorBidi" w:hint="cs"/>
          <w:sz w:val="30"/>
          <w:szCs w:val="30"/>
          <w:cs/>
        </w:rPr>
        <w:t>สัดส่วน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ร้อยละ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51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ใน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บริษัท ฟังก์ชั่น รุ่นหยาง อิเล็กทรอนิกส์ จำกัด</w:t>
      </w:r>
    </w:p>
    <w:p w14:paraId="676513BB" w14:textId="378E5DF3" w:rsidR="00A77933" w:rsidRDefault="00A77933" w:rsidP="00445E8A">
      <w:pPr>
        <w:pStyle w:val="Footer"/>
        <w:numPr>
          <w:ilvl w:val="0"/>
          <w:numId w:val="21"/>
        </w:numPr>
        <w:tabs>
          <w:tab w:val="clear" w:pos="8505"/>
        </w:tabs>
        <w:spacing w:line="240" w:lineRule="auto"/>
        <w:ind w:left="1418" w:hanging="28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บริษัท ฟังก์ชั่น นิงโบ เอซบูม มอเตอร์ จำกัด ด้วยทุนจดทะเบียน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5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ล้านบาท เพื่อผลิตและประกอบอุปกรณ์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Booster pump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สำหรับระบบกรองน้ำและจัดหน่าย โดยได้จดทะเบียนจัดตั้งบริษัทกับกระทรวงพาณิชย์เมื่อวันที่ </w:t>
      </w:r>
      <w:r w:rsidR="00561327">
        <w:rPr>
          <w:rFonts w:asciiTheme="majorBidi" w:eastAsia="Arial Unicode MS" w:hAnsiTheme="majorBidi" w:cstheme="majorBidi"/>
          <w:sz w:val="30"/>
          <w:szCs w:val="30"/>
          <w:lang w:val="en-US"/>
        </w:rPr>
        <w:t>18</w:t>
      </w:r>
      <w:r w:rsidR="00561327" w:rsidRPr="00A77933">
        <w:rPr>
          <w:rFonts w:asciiTheme="majorBidi" w:eastAsia="Arial Unicode MS" w:hAnsiTheme="majorBidi" w:cstheme="majorBidi"/>
          <w:sz w:val="30"/>
          <w:szCs w:val="30"/>
        </w:rPr>
        <w:t xml:space="preserve"> กรกฎาคม </w:t>
      </w:r>
      <w:r w:rsidR="00561327">
        <w:rPr>
          <w:rFonts w:asciiTheme="majorBidi" w:eastAsia="Arial Unicode MS" w:hAnsiTheme="majorBidi" w:cstheme="majorBidi"/>
          <w:sz w:val="30"/>
          <w:szCs w:val="30"/>
        </w:rPr>
        <w:t>2566</w:t>
      </w:r>
      <w:r w:rsidR="00561327" w:rsidRPr="00A7793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บริษัทฯ มี</w:t>
      </w:r>
      <w:r w:rsidR="00550AEE">
        <w:rPr>
          <w:rFonts w:asciiTheme="majorBidi" w:eastAsia="Arial Unicode MS" w:hAnsiTheme="majorBidi" w:cstheme="majorBidi" w:hint="cs"/>
          <w:sz w:val="30"/>
          <w:szCs w:val="30"/>
          <w:cs/>
        </w:rPr>
        <w:t>สัดส่วน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 xml:space="preserve">ร้อยละ </w:t>
      </w:r>
      <w:r w:rsidRPr="00A77933">
        <w:rPr>
          <w:rFonts w:asciiTheme="majorBidi" w:eastAsia="Arial Unicode MS" w:hAnsiTheme="majorBidi" w:cstheme="majorBidi"/>
          <w:sz w:val="30"/>
          <w:szCs w:val="30"/>
        </w:rPr>
        <w:t xml:space="preserve">51 </w:t>
      </w:r>
      <w:r w:rsidRPr="00A77933">
        <w:rPr>
          <w:rFonts w:asciiTheme="majorBidi" w:eastAsia="Arial Unicode MS" w:hAnsiTheme="majorBidi" w:cstheme="majorBidi"/>
          <w:sz w:val="30"/>
          <w:szCs w:val="30"/>
          <w:cs/>
        </w:rPr>
        <w:t>ในบริษัท ฟังก์ชั่น นิงโบ เอซบูม มอเตอร์ จำกัด</w:t>
      </w:r>
    </w:p>
    <w:p w14:paraId="6D920EBF" w14:textId="7BDD47E9" w:rsidR="00C27BA2" w:rsidRPr="00C27BA2" w:rsidRDefault="00C27BA2" w:rsidP="00445E8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จ่ายเงินปันผล</w:t>
      </w:r>
    </w:p>
    <w:p w14:paraId="64183ED2" w14:textId="10CAC0E7" w:rsidR="00445E8A" w:rsidRPr="00445E8A" w:rsidRDefault="002734CE" w:rsidP="00C27B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334E91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334E9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334E91">
        <w:rPr>
          <w:rFonts w:ascii="Angsana New" w:hAnsi="Angsana New"/>
          <w:sz w:val="30"/>
          <w:szCs w:val="30"/>
          <w:cs/>
        </w:rPr>
        <w:t xml:space="preserve"> </w:t>
      </w:r>
      <w:r w:rsidRPr="00334E91">
        <w:rPr>
          <w:rFonts w:ascii="Angsana New" w:hAnsi="Angsana New"/>
          <w:sz w:val="30"/>
          <w:szCs w:val="30"/>
        </w:rPr>
        <w:t>2566</w:t>
      </w:r>
      <w:r w:rsidRPr="00334E91">
        <w:rPr>
          <w:rFonts w:ascii="Angsana New" w:hAnsi="Angsana New"/>
          <w:sz w:val="30"/>
          <w:szCs w:val="30"/>
          <w:cs/>
        </w:rPr>
        <w:t xml:space="preserve"> ที่ประชุม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คณะกรรมการบริษัท ครั้งที่ </w:t>
      </w:r>
      <w:r>
        <w:rPr>
          <w:rFonts w:ascii="Angsana New" w:hAnsi="Angsana New"/>
          <w:sz w:val="30"/>
          <w:szCs w:val="30"/>
        </w:rPr>
        <w:t>4/</w:t>
      </w:r>
      <w:r w:rsidRPr="003001D1">
        <w:rPr>
          <w:rFonts w:ascii="Angsana New" w:hAnsi="Angsana New"/>
          <w:sz w:val="30"/>
          <w:szCs w:val="30"/>
        </w:rPr>
        <w:t>2566</w:t>
      </w:r>
      <w:r w:rsidRPr="003001D1">
        <w:rPr>
          <w:rFonts w:ascii="Angsana New" w:hAnsi="Angsana New"/>
          <w:sz w:val="30"/>
          <w:szCs w:val="30"/>
          <w:cs/>
        </w:rPr>
        <w:t xml:space="preserve"> ได้มีมติอนุมัติ</w:t>
      </w:r>
      <w:r w:rsidRPr="00334E91">
        <w:rPr>
          <w:rFonts w:ascii="Angsana New" w:hAnsi="Angsana New"/>
          <w:sz w:val="30"/>
          <w:szCs w:val="30"/>
          <w:cs/>
        </w:rPr>
        <w:t>ให้จ่ายเงินปันผล</w:t>
      </w:r>
      <w:r w:rsidR="00EE554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34E91">
        <w:rPr>
          <w:rFonts w:ascii="Angsana New" w:hAnsi="Angsana New"/>
          <w:sz w:val="30"/>
          <w:szCs w:val="30"/>
          <w:cs/>
        </w:rPr>
        <w:t>ให้แก่ผู้ถือหุ้นจากผลการดำเนินงาน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2566</w:t>
      </w:r>
      <w:r w:rsidRPr="00334E91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622A22">
        <w:rPr>
          <w:rFonts w:ascii="Angsana New" w:hAnsi="Angsana New"/>
          <w:sz w:val="30"/>
          <w:szCs w:val="30"/>
        </w:rPr>
        <w:t>0.03</w:t>
      </w:r>
      <w:r w:rsidRPr="00334E91">
        <w:rPr>
          <w:rFonts w:ascii="Angsana New" w:hAnsi="Angsana New"/>
          <w:sz w:val="30"/>
          <w:szCs w:val="30"/>
          <w:cs/>
        </w:rPr>
        <w:t xml:space="preserve"> บาท</w:t>
      </w:r>
      <w:r w:rsidRPr="00622A22">
        <w:rPr>
          <w:rFonts w:ascii="Angsana New" w:hAnsi="Angsana New"/>
          <w:sz w:val="30"/>
          <w:szCs w:val="30"/>
          <w:cs/>
        </w:rPr>
        <w:t xml:space="preserve">จำนวน </w:t>
      </w:r>
      <w:r w:rsidRPr="00622A22">
        <w:rPr>
          <w:rFonts w:ascii="Angsana New" w:hAnsi="Angsana New"/>
          <w:sz w:val="30"/>
          <w:szCs w:val="30"/>
        </w:rPr>
        <w:t>450</w:t>
      </w:r>
      <w:r w:rsidRPr="00622A22">
        <w:rPr>
          <w:rFonts w:ascii="Angsana New" w:hAnsi="Angsana New"/>
          <w:sz w:val="30"/>
          <w:szCs w:val="30"/>
          <w:cs/>
        </w:rPr>
        <w:t xml:space="preserve"> ล้</w:t>
      </w:r>
      <w:r w:rsidRPr="00334E91">
        <w:rPr>
          <w:rFonts w:ascii="Angsana New" w:hAnsi="Angsana New"/>
          <w:sz w:val="30"/>
          <w:szCs w:val="30"/>
          <w:cs/>
        </w:rPr>
        <w:t xml:space="preserve">านหุ้น รวมเป็นเงิน </w:t>
      </w:r>
      <w:r w:rsidR="00622A22">
        <w:rPr>
          <w:rFonts w:ascii="Angsana New" w:hAnsi="Angsana New"/>
          <w:sz w:val="30"/>
          <w:szCs w:val="30"/>
        </w:rPr>
        <w:t>13.50</w:t>
      </w:r>
      <w:r w:rsidRPr="00334E91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โดยมีกำหนดจ่ายใน</w:t>
      </w:r>
      <w:r w:rsidRPr="000A32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67F69" w:rsidRPr="00B67F69">
        <w:rPr>
          <w:rFonts w:ascii="Angsana New" w:hAnsi="Angsana New"/>
          <w:sz w:val="30"/>
          <w:szCs w:val="30"/>
        </w:rPr>
        <w:t xml:space="preserve">12 </w:t>
      </w:r>
      <w:r w:rsidR="00B67F69" w:rsidRPr="00B67F69">
        <w:rPr>
          <w:rFonts w:ascii="Angsana New" w:hAnsi="Angsana New" w:hint="cs"/>
          <w:sz w:val="30"/>
          <w:szCs w:val="30"/>
          <w:cs/>
        </w:rPr>
        <w:t>กันยายน</w:t>
      </w:r>
      <w:r w:rsidRPr="00B67F69">
        <w:rPr>
          <w:rFonts w:ascii="Angsana New" w:hAnsi="Angsana New" w:hint="cs"/>
          <w:sz w:val="30"/>
          <w:szCs w:val="30"/>
          <w:cs/>
        </w:rPr>
        <w:t xml:space="preserve"> </w:t>
      </w:r>
      <w:r w:rsidRPr="00B67F69">
        <w:rPr>
          <w:rFonts w:ascii="Angsana New" w:hAnsi="Angsana New"/>
          <w:sz w:val="30"/>
          <w:szCs w:val="30"/>
        </w:rPr>
        <w:t>2566</w:t>
      </w:r>
    </w:p>
    <w:p w14:paraId="28496D7D" w14:textId="5CB970FC" w:rsidR="001E11E6" w:rsidRPr="00F25A47" w:rsidRDefault="00495880" w:rsidP="0059521C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8496D7E" w14:textId="0CAAD53C" w:rsidR="00296204" w:rsidRPr="00A55926" w:rsidRDefault="00495880" w:rsidP="002058B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9588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งบการเงินระหว่างกาลนี้ได้รับการอนุมัติให้ออกงบการเงินโดยกรรมการผู้มีอำนาจของบริษัท 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="003859E4">
        <w:rPr>
          <w:rFonts w:ascii="Angsana New" w:hAnsi="Angsana New"/>
          <w:sz w:val="30"/>
          <w:szCs w:val="30"/>
          <w:lang w:val="en-US"/>
        </w:rPr>
        <w:t>15</w:t>
      </w:r>
      <w:r w:rsidRPr="00894BA7">
        <w:rPr>
          <w:rFonts w:ascii="Angsana New" w:hAnsi="Angsana New"/>
          <w:sz w:val="30"/>
          <w:szCs w:val="30"/>
          <w:cs/>
        </w:rPr>
        <w:t xml:space="preserve"> </w:t>
      </w:r>
      <w:r w:rsidR="00A55926" w:rsidRPr="00894BA7">
        <w:rPr>
          <w:rFonts w:ascii="Angsana New" w:hAnsi="Angsana New" w:hint="cs"/>
          <w:sz w:val="30"/>
          <w:szCs w:val="30"/>
          <w:cs/>
        </w:rPr>
        <w:t>สิงหาคม</w:t>
      </w:r>
      <w:r w:rsidRPr="00495880">
        <w:rPr>
          <w:rFonts w:ascii="Angsana New" w:hAnsi="Angsana New"/>
          <w:sz w:val="30"/>
          <w:szCs w:val="30"/>
          <w:cs/>
        </w:rPr>
        <w:t xml:space="preserve"> </w:t>
      </w:r>
      <w:r w:rsidR="00811F4F">
        <w:rPr>
          <w:rFonts w:ascii="Angsana New" w:hAnsi="Angsana New"/>
          <w:sz w:val="30"/>
          <w:szCs w:val="30"/>
        </w:rPr>
        <w:t>256</w:t>
      </w:r>
      <w:r w:rsidR="00A55926">
        <w:rPr>
          <w:rFonts w:ascii="Angsana New" w:hAnsi="Angsana New"/>
          <w:sz w:val="30"/>
          <w:szCs w:val="30"/>
          <w:lang w:val="en-US"/>
        </w:rPr>
        <w:t>6</w:t>
      </w:r>
    </w:p>
    <w:sectPr w:rsidR="00296204" w:rsidRPr="00A55926" w:rsidSect="00313FCE">
      <w:footerReference w:type="default" r:id="rId17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0D04" w14:textId="77777777" w:rsidR="00256CF6" w:rsidRDefault="00256CF6">
      <w:r>
        <w:separator/>
      </w:r>
    </w:p>
  </w:endnote>
  <w:endnote w:type="continuationSeparator" w:id="0">
    <w:p w14:paraId="53F1C262" w14:textId="77777777" w:rsidR="00256CF6" w:rsidRDefault="00256CF6">
      <w:r>
        <w:continuationSeparator/>
      </w:r>
    </w:p>
  </w:endnote>
  <w:endnote w:type="continuationNotice" w:id="1">
    <w:p w14:paraId="2CEA5E73" w14:textId="77777777" w:rsidR="00256CF6" w:rsidRDefault="00256C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293115" w:rsidRPr="008C31D3" w:rsidRDefault="00293115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669C41E6" w:rsidR="00293115" w:rsidRPr="008C31D3" w:rsidRDefault="00293115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293115" w:rsidRDefault="0029311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77777777" w:rsidR="00293115" w:rsidRPr="008C31D3" w:rsidRDefault="00293115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293115" w:rsidRDefault="0029311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293115" w:rsidRPr="008C31D3" w:rsidRDefault="00293115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293115" w:rsidRDefault="0029311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293115" w:rsidRPr="008C31D3" w:rsidRDefault="00293115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3115" w:rsidRDefault="0029311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293115" w:rsidRPr="008C31D3" w:rsidRDefault="00293115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293115" w:rsidRDefault="00293115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293115" w:rsidRPr="008C31D3" w:rsidRDefault="00293115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A78EF" w14:textId="77777777" w:rsidR="00256CF6" w:rsidRDefault="00256CF6">
      <w:r>
        <w:separator/>
      </w:r>
    </w:p>
  </w:footnote>
  <w:footnote w:type="continuationSeparator" w:id="0">
    <w:p w14:paraId="02CA8A05" w14:textId="77777777" w:rsidR="00256CF6" w:rsidRDefault="00256CF6">
      <w:r>
        <w:continuationSeparator/>
      </w:r>
    </w:p>
  </w:footnote>
  <w:footnote w:type="continuationNotice" w:id="1">
    <w:p w14:paraId="1B8DE017" w14:textId="77777777" w:rsidR="00256CF6" w:rsidRDefault="00256C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5" w14:textId="77777777" w:rsidR="00293115" w:rsidRDefault="00293115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293115" w:rsidRDefault="00293115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72E5"/>
    <w:multiLevelType w:val="hybridMultilevel"/>
    <w:tmpl w:val="2228BC3E"/>
    <w:lvl w:ilvl="0" w:tplc="82C89450">
      <w:start w:val="1"/>
      <w:numFmt w:val="decimal"/>
      <w:lvlText w:val="14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9" w15:restartNumberingAfterBreak="0">
    <w:nsid w:val="2E581CB7"/>
    <w:multiLevelType w:val="multilevel"/>
    <w:tmpl w:val="2E26CF5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0" w15:restartNumberingAfterBreak="0">
    <w:nsid w:val="410818B9"/>
    <w:multiLevelType w:val="hybridMultilevel"/>
    <w:tmpl w:val="6368E2DE"/>
    <w:lvl w:ilvl="0" w:tplc="C0AAF456">
      <w:start w:val="3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B92334"/>
    <w:multiLevelType w:val="hybridMultilevel"/>
    <w:tmpl w:val="7EEE110C"/>
    <w:lvl w:ilvl="0" w:tplc="F96C5434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522D618C"/>
    <w:multiLevelType w:val="multilevel"/>
    <w:tmpl w:val="CF7A1BB2"/>
    <w:lvl w:ilvl="0">
      <w:start w:val="1"/>
      <w:numFmt w:val="decimal"/>
      <w:lvlText w:val="19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5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61A2A"/>
    <w:multiLevelType w:val="hybridMultilevel"/>
    <w:tmpl w:val="13A64512"/>
    <w:lvl w:ilvl="0" w:tplc="C560994C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A79CE"/>
    <w:multiLevelType w:val="multilevel"/>
    <w:tmpl w:val="1BC83B86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3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0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93BBD"/>
    <w:multiLevelType w:val="hybridMultilevel"/>
    <w:tmpl w:val="CEB6B298"/>
    <w:lvl w:ilvl="0" w:tplc="7C487CD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17917">
    <w:abstractNumId w:val="3"/>
  </w:num>
  <w:num w:numId="2" w16cid:durableId="976491077">
    <w:abstractNumId w:val="12"/>
  </w:num>
  <w:num w:numId="3" w16cid:durableId="1187139411">
    <w:abstractNumId w:val="6"/>
  </w:num>
  <w:num w:numId="4" w16cid:durableId="582690074">
    <w:abstractNumId w:val="16"/>
  </w:num>
  <w:num w:numId="5" w16cid:durableId="2035618964">
    <w:abstractNumId w:val="22"/>
  </w:num>
  <w:num w:numId="6" w16cid:durableId="65154343">
    <w:abstractNumId w:val="0"/>
  </w:num>
  <w:num w:numId="7" w16cid:durableId="1993557738">
    <w:abstractNumId w:val="15"/>
  </w:num>
  <w:num w:numId="8" w16cid:durableId="1620069487">
    <w:abstractNumId w:val="18"/>
  </w:num>
  <w:num w:numId="9" w16cid:durableId="1415281026">
    <w:abstractNumId w:val="5"/>
  </w:num>
  <w:num w:numId="10" w16cid:durableId="838734315">
    <w:abstractNumId w:val="20"/>
  </w:num>
  <w:num w:numId="11" w16cid:durableId="737241175">
    <w:abstractNumId w:val="2"/>
  </w:num>
  <w:num w:numId="12" w16cid:durableId="838734536">
    <w:abstractNumId w:val="4"/>
  </w:num>
  <w:num w:numId="13" w16cid:durableId="631986066">
    <w:abstractNumId w:val="1"/>
  </w:num>
  <w:num w:numId="14" w16cid:durableId="1239905976">
    <w:abstractNumId w:val="19"/>
  </w:num>
  <w:num w:numId="15" w16cid:durableId="1825706979">
    <w:abstractNumId w:val="17"/>
  </w:num>
  <w:num w:numId="16" w16cid:durableId="1267613777">
    <w:abstractNumId w:val="11"/>
  </w:num>
  <w:num w:numId="17" w16cid:durableId="929503632">
    <w:abstractNumId w:val="9"/>
  </w:num>
  <w:num w:numId="18" w16cid:durableId="2017878218">
    <w:abstractNumId w:val="13"/>
  </w:num>
  <w:num w:numId="19" w16cid:durableId="1423575440">
    <w:abstractNumId w:val="14"/>
  </w:num>
  <w:num w:numId="20" w16cid:durableId="200481851">
    <w:abstractNumId w:val="10"/>
  </w:num>
  <w:num w:numId="21" w16cid:durableId="1326739747">
    <w:abstractNumId w:val="7"/>
  </w:num>
  <w:num w:numId="22" w16cid:durableId="77025283">
    <w:abstractNumId w:val="21"/>
  </w:num>
  <w:num w:numId="23" w16cid:durableId="206506376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0E2C"/>
    <w:rsid w:val="0000175F"/>
    <w:rsid w:val="00001887"/>
    <w:rsid w:val="000018C0"/>
    <w:rsid w:val="00001DCA"/>
    <w:rsid w:val="000027B7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D06"/>
    <w:rsid w:val="00005035"/>
    <w:rsid w:val="000055D8"/>
    <w:rsid w:val="00006366"/>
    <w:rsid w:val="00006754"/>
    <w:rsid w:val="00006BA1"/>
    <w:rsid w:val="00006D44"/>
    <w:rsid w:val="000070CB"/>
    <w:rsid w:val="000076FB"/>
    <w:rsid w:val="00007BA0"/>
    <w:rsid w:val="00007DE8"/>
    <w:rsid w:val="00010209"/>
    <w:rsid w:val="000106F7"/>
    <w:rsid w:val="0001079B"/>
    <w:rsid w:val="000107B8"/>
    <w:rsid w:val="0001092D"/>
    <w:rsid w:val="00010B54"/>
    <w:rsid w:val="00010E97"/>
    <w:rsid w:val="00011402"/>
    <w:rsid w:val="000123D0"/>
    <w:rsid w:val="00012647"/>
    <w:rsid w:val="00012CC3"/>
    <w:rsid w:val="00013450"/>
    <w:rsid w:val="0001389E"/>
    <w:rsid w:val="00013C3C"/>
    <w:rsid w:val="00013C60"/>
    <w:rsid w:val="000142CA"/>
    <w:rsid w:val="0001477B"/>
    <w:rsid w:val="000147ED"/>
    <w:rsid w:val="00014A48"/>
    <w:rsid w:val="00014DBB"/>
    <w:rsid w:val="00014E45"/>
    <w:rsid w:val="00015E3B"/>
    <w:rsid w:val="00015FDF"/>
    <w:rsid w:val="000160E4"/>
    <w:rsid w:val="00016248"/>
    <w:rsid w:val="00016250"/>
    <w:rsid w:val="00016765"/>
    <w:rsid w:val="00016F20"/>
    <w:rsid w:val="000201E6"/>
    <w:rsid w:val="00020364"/>
    <w:rsid w:val="0002094F"/>
    <w:rsid w:val="00020CEC"/>
    <w:rsid w:val="00020D9A"/>
    <w:rsid w:val="00020FCA"/>
    <w:rsid w:val="00021239"/>
    <w:rsid w:val="00021617"/>
    <w:rsid w:val="00021656"/>
    <w:rsid w:val="00021956"/>
    <w:rsid w:val="00022E54"/>
    <w:rsid w:val="00023A5E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2792E"/>
    <w:rsid w:val="00030422"/>
    <w:rsid w:val="00030F23"/>
    <w:rsid w:val="0003106B"/>
    <w:rsid w:val="00031307"/>
    <w:rsid w:val="00031DB8"/>
    <w:rsid w:val="00031EA7"/>
    <w:rsid w:val="00032C18"/>
    <w:rsid w:val="000332FC"/>
    <w:rsid w:val="0003386E"/>
    <w:rsid w:val="00033B34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859"/>
    <w:rsid w:val="00040056"/>
    <w:rsid w:val="00040BA9"/>
    <w:rsid w:val="00040CAD"/>
    <w:rsid w:val="00041027"/>
    <w:rsid w:val="00041A52"/>
    <w:rsid w:val="000428D3"/>
    <w:rsid w:val="0004322A"/>
    <w:rsid w:val="00043C14"/>
    <w:rsid w:val="000440C5"/>
    <w:rsid w:val="00044182"/>
    <w:rsid w:val="0004515A"/>
    <w:rsid w:val="000453B7"/>
    <w:rsid w:val="00045512"/>
    <w:rsid w:val="00045D3A"/>
    <w:rsid w:val="00045F90"/>
    <w:rsid w:val="00046065"/>
    <w:rsid w:val="000462A0"/>
    <w:rsid w:val="000462F1"/>
    <w:rsid w:val="000464A7"/>
    <w:rsid w:val="00046C7F"/>
    <w:rsid w:val="000471F7"/>
    <w:rsid w:val="000475D6"/>
    <w:rsid w:val="000478AD"/>
    <w:rsid w:val="00047BB0"/>
    <w:rsid w:val="000500AD"/>
    <w:rsid w:val="000507E1"/>
    <w:rsid w:val="00050B11"/>
    <w:rsid w:val="00050DB3"/>
    <w:rsid w:val="00050DBA"/>
    <w:rsid w:val="00051254"/>
    <w:rsid w:val="0005143D"/>
    <w:rsid w:val="00051546"/>
    <w:rsid w:val="0005158B"/>
    <w:rsid w:val="00051D81"/>
    <w:rsid w:val="00051EDC"/>
    <w:rsid w:val="00052237"/>
    <w:rsid w:val="00052603"/>
    <w:rsid w:val="0005276E"/>
    <w:rsid w:val="00052D9E"/>
    <w:rsid w:val="00052EFA"/>
    <w:rsid w:val="00052F97"/>
    <w:rsid w:val="00053A10"/>
    <w:rsid w:val="00053CA0"/>
    <w:rsid w:val="00053E42"/>
    <w:rsid w:val="00054327"/>
    <w:rsid w:val="000544ED"/>
    <w:rsid w:val="00054528"/>
    <w:rsid w:val="00054716"/>
    <w:rsid w:val="00054AD9"/>
    <w:rsid w:val="00054E93"/>
    <w:rsid w:val="000552DE"/>
    <w:rsid w:val="00055C93"/>
    <w:rsid w:val="00055ED7"/>
    <w:rsid w:val="00056CE1"/>
    <w:rsid w:val="00056E08"/>
    <w:rsid w:val="0005726C"/>
    <w:rsid w:val="000572D0"/>
    <w:rsid w:val="00057447"/>
    <w:rsid w:val="00057B3F"/>
    <w:rsid w:val="00060C27"/>
    <w:rsid w:val="00061191"/>
    <w:rsid w:val="000612A8"/>
    <w:rsid w:val="000612EC"/>
    <w:rsid w:val="000616CB"/>
    <w:rsid w:val="00061BB8"/>
    <w:rsid w:val="00062FF2"/>
    <w:rsid w:val="0006394B"/>
    <w:rsid w:val="00063D41"/>
    <w:rsid w:val="00065412"/>
    <w:rsid w:val="000659EC"/>
    <w:rsid w:val="00065BE6"/>
    <w:rsid w:val="00065ED5"/>
    <w:rsid w:val="00065EE6"/>
    <w:rsid w:val="000663FF"/>
    <w:rsid w:val="0006698D"/>
    <w:rsid w:val="000669EB"/>
    <w:rsid w:val="00066B80"/>
    <w:rsid w:val="00070C9F"/>
    <w:rsid w:val="00071189"/>
    <w:rsid w:val="000712C0"/>
    <w:rsid w:val="00071355"/>
    <w:rsid w:val="000715D6"/>
    <w:rsid w:val="0007242D"/>
    <w:rsid w:val="000726CD"/>
    <w:rsid w:val="00072814"/>
    <w:rsid w:val="00072948"/>
    <w:rsid w:val="00072F22"/>
    <w:rsid w:val="00072FD7"/>
    <w:rsid w:val="00072FE2"/>
    <w:rsid w:val="00073409"/>
    <w:rsid w:val="00073489"/>
    <w:rsid w:val="00074B7D"/>
    <w:rsid w:val="00075BA0"/>
    <w:rsid w:val="00075BAC"/>
    <w:rsid w:val="000762C8"/>
    <w:rsid w:val="0007647B"/>
    <w:rsid w:val="0007728E"/>
    <w:rsid w:val="00077BB2"/>
    <w:rsid w:val="00077CD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2352"/>
    <w:rsid w:val="000825D4"/>
    <w:rsid w:val="0008379F"/>
    <w:rsid w:val="000837E5"/>
    <w:rsid w:val="00083F73"/>
    <w:rsid w:val="00084458"/>
    <w:rsid w:val="0008512B"/>
    <w:rsid w:val="00085750"/>
    <w:rsid w:val="000859BC"/>
    <w:rsid w:val="00085BA4"/>
    <w:rsid w:val="00085CFB"/>
    <w:rsid w:val="00085DC8"/>
    <w:rsid w:val="00085DEC"/>
    <w:rsid w:val="00085E61"/>
    <w:rsid w:val="000862AA"/>
    <w:rsid w:val="0008668F"/>
    <w:rsid w:val="00086CB1"/>
    <w:rsid w:val="000870B4"/>
    <w:rsid w:val="000876A9"/>
    <w:rsid w:val="00087D19"/>
    <w:rsid w:val="00087E62"/>
    <w:rsid w:val="00087F03"/>
    <w:rsid w:val="000900B5"/>
    <w:rsid w:val="0009037F"/>
    <w:rsid w:val="00090443"/>
    <w:rsid w:val="0009058B"/>
    <w:rsid w:val="00090920"/>
    <w:rsid w:val="00091199"/>
    <w:rsid w:val="00091361"/>
    <w:rsid w:val="000913CC"/>
    <w:rsid w:val="00091BD5"/>
    <w:rsid w:val="00091CD2"/>
    <w:rsid w:val="00091F28"/>
    <w:rsid w:val="000924F5"/>
    <w:rsid w:val="000928AE"/>
    <w:rsid w:val="00092D10"/>
    <w:rsid w:val="00094077"/>
    <w:rsid w:val="00094152"/>
    <w:rsid w:val="0009437C"/>
    <w:rsid w:val="00094443"/>
    <w:rsid w:val="0009448E"/>
    <w:rsid w:val="00094BC2"/>
    <w:rsid w:val="00094CBE"/>
    <w:rsid w:val="00094E64"/>
    <w:rsid w:val="000950F2"/>
    <w:rsid w:val="00095BDA"/>
    <w:rsid w:val="00095C08"/>
    <w:rsid w:val="000960A8"/>
    <w:rsid w:val="0009636A"/>
    <w:rsid w:val="00096468"/>
    <w:rsid w:val="00096544"/>
    <w:rsid w:val="00096AE7"/>
    <w:rsid w:val="00096B60"/>
    <w:rsid w:val="0009754B"/>
    <w:rsid w:val="000975D6"/>
    <w:rsid w:val="00097A60"/>
    <w:rsid w:val="00097B7C"/>
    <w:rsid w:val="00097BCC"/>
    <w:rsid w:val="000A02DA"/>
    <w:rsid w:val="000A079C"/>
    <w:rsid w:val="000A0BBD"/>
    <w:rsid w:val="000A0CD7"/>
    <w:rsid w:val="000A0CE7"/>
    <w:rsid w:val="000A1AB7"/>
    <w:rsid w:val="000A1C7D"/>
    <w:rsid w:val="000A1E0A"/>
    <w:rsid w:val="000A2459"/>
    <w:rsid w:val="000A2628"/>
    <w:rsid w:val="000A26A2"/>
    <w:rsid w:val="000A2AAF"/>
    <w:rsid w:val="000A3111"/>
    <w:rsid w:val="000A341C"/>
    <w:rsid w:val="000A399E"/>
    <w:rsid w:val="000A39F8"/>
    <w:rsid w:val="000A3AD8"/>
    <w:rsid w:val="000A411A"/>
    <w:rsid w:val="000A43D7"/>
    <w:rsid w:val="000A497C"/>
    <w:rsid w:val="000A49FE"/>
    <w:rsid w:val="000A4DEB"/>
    <w:rsid w:val="000A546E"/>
    <w:rsid w:val="000A5560"/>
    <w:rsid w:val="000A5BC0"/>
    <w:rsid w:val="000A636E"/>
    <w:rsid w:val="000A63CB"/>
    <w:rsid w:val="000A65A7"/>
    <w:rsid w:val="000A7459"/>
    <w:rsid w:val="000A7A9C"/>
    <w:rsid w:val="000B09CD"/>
    <w:rsid w:val="000B1733"/>
    <w:rsid w:val="000B21E8"/>
    <w:rsid w:val="000B25A7"/>
    <w:rsid w:val="000B281D"/>
    <w:rsid w:val="000B2872"/>
    <w:rsid w:val="000B31FF"/>
    <w:rsid w:val="000B32A8"/>
    <w:rsid w:val="000B3461"/>
    <w:rsid w:val="000B362C"/>
    <w:rsid w:val="000B369D"/>
    <w:rsid w:val="000B3B58"/>
    <w:rsid w:val="000B3D68"/>
    <w:rsid w:val="000B4048"/>
    <w:rsid w:val="000B427B"/>
    <w:rsid w:val="000B46CD"/>
    <w:rsid w:val="000B541E"/>
    <w:rsid w:val="000B5827"/>
    <w:rsid w:val="000B5A53"/>
    <w:rsid w:val="000B7112"/>
    <w:rsid w:val="000B72DA"/>
    <w:rsid w:val="000B74D8"/>
    <w:rsid w:val="000C038E"/>
    <w:rsid w:val="000C03E1"/>
    <w:rsid w:val="000C05D4"/>
    <w:rsid w:val="000C13EB"/>
    <w:rsid w:val="000C1737"/>
    <w:rsid w:val="000C189F"/>
    <w:rsid w:val="000C1C57"/>
    <w:rsid w:val="000C23CD"/>
    <w:rsid w:val="000C283E"/>
    <w:rsid w:val="000C2BD4"/>
    <w:rsid w:val="000C2D3E"/>
    <w:rsid w:val="000C30D0"/>
    <w:rsid w:val="000C3966"/>
    <w:rsid w:val="000C50D0"/>
    <w:rsid w:val="000C529A"/>
    <w:rsid w:val="000C59AF"/>
    <w:rsid w:val="000C5B1B"/>
    <w:rsid w:val="000C5C6A"/>
    <w:rsid w:val="000C5E1E"/>
    <w:rsid w:val="000C648B"/>
    <w:rsid w:val="000C6DA9"/>
    <w:rsid w:val="000C72A6"/>
    <w:rsid w:val="000C74A1"/>
    <w:rsid w:val="000C7FEF"/>
    <w:rsid w:val="000D0FD6"/>
    <w:rsid w:val="000D135E"/>
    <w:rsid w:val="000D13CC"/>
    <w:rsid w:val="000D146D"/>
    <w:rsid w:val="000D1AF3"/>
    <w:rsid w:val="000D1E5C"/>
    <w:rsid w:val="000D1E6C"/>
    <w:rsid w:val="000D2641"/>
    <w:rsid w:val="000D329B"/>
    <w:rsid w:val="000D36B3"/>
    <w:rsid w:val="000D39A7"/>
    <w:rsid w:val="000D40E5"/>
    <w:rsid w:val="000D42E7"/>
    <w:rsid w:val="000D47ED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223"/>
    <w:rsid w:val="000E1464"/>
    <w:rsid w:val="000E14BF"/>
    <w:rsid w:val="000E1546"/>
    <w:rsid w:val="000E15B5"/>
    <w:rsid w:val="000E1642"/>
    <w:rsid w:val="000E1CB4"/>
    <w:rsid w:val="000E1DF0"/>
    <w:rsid w:val="000E1EA5"/>
    <w:rsid w:val="000E1F62"/>
    <w:rsid w:val="000E26C5"/>
    <w:rsid w:val="000E276E"/>
    <w:rsid w:val="000E28EE"/>
    <w:rsid w:val="000E28F8"/>
    <w:rsid w:val="000E298F"/>
    <w:rsid w:val="000E34FE"/>
    <w:rsid w:val="000E420B"/>
    <w:rsid w:val="000E4772"/>
    <w:rsid w:val="000E49F1"/>
    <w:rsid w:val="000E4A04"/>
    <w:rsid w:val="000E6294"/>
    <w:rsid w:val="000E6951"/>
    <w:rsid w:val="000E6E70"/>
    <w:rsid w:val="000E6F6C"/>
    <w:rsid w:val="000E7C43"/>
    <w:rsid w:val="000F0451"/>
    <w:rsid w:val="000F047C"/>
    <w:rsid w:val="000F05CA"/>
    <w:rsid w:val="000F110C"/>
    <w:rsid w:val="000F12FD"/>
    <w:rsid w:val="000F1642"/>
    <w:rsid w:val="000F1647"/>
    <w:rsid w:val="000F1767"/>
    <w:rsid w:val="000F2D3A"/>
    <w:rsid w:val="000F3433"/>
    <w:rsid w:val="000F4407"/>
    <w:rsid w:val="000F4B59"/>
    <w:rsid w:val="000F4DF6"/>
    <w:rsid w:val="000F50E2"/>
    <w:rsid w:val="000F5990"/>
    <w:rsid w:val="000F5BE4"/>
    <w:rsid w:val="000F5DB6"/>
    <w:rsid w:val="000F6568"/>
    <w:rsid w:val="000F6826"/>
    <w:rsid w:val="000F6AF5"/>
    <w:rsid w:val="000F6C0C"/>
    <w:rsid w:val="000F6C5B"/>
    <w:rsid w:val="000F6EC3"/>
    <w:rsid w:val="000F6F61"/>
    <w:rsid w:val="000F737E"/>
    <w:rsid w:val="000F796E"/>
    <w:rsid w:val="000F7B51"/>
    <w:rsid w:val="000F7BB5"/>
    <w:rsid w:val="000F7E01"/>
    <w:rsid w:val="00100482"/>
    <w:rsid w:val="00100515"/>
    <w:rsid w:val="001009F9"/>
    <w:rsid w:val="00100EC3"/>
    <w:rsid w:val="00101C21"/>
    <w:rsid w:val="00101C9B"/>
    <w:rsid w:val="001021C1"/>
    <w:rsid w:val="0010246E"/>
    <w:rsid w:val="0010339A"/>
    <w:rsid w:val="00103A92"/>
    <w:rsid w:val="00103ED3"/>
    <w:rsid w:val="0010478A"/>
    <w:rsid w:val="0010660F"/>
    <w:rsid w:val="00106FD9"/>
    <w:rsid w:val="001072A9"/>
    <w:rsid w:val="00107622"/>
    <w:rsid w:val="00107806"/>
    <w:rsid w:val="00107902"/>
    <w:rsid w:val="001079F3"/>
    <w:rsid w:val="00110629"/>
    <w:rsid w:val="001117D4"/>
    <w:rsid w:val="001119E2"/>
    <w:rsid w:val="00111BB6"/>
    <w:rsid w:val="0011227F"/>
    <w:rsid w:val="0011255A"/>
    <w:rsid w:val="001128B0"/>
    <w:rsid w:val="00112EA4"/>
    <w:rsid w:val="001134A6"/>
    <w:rsid w:val="0011493A"/>
    <w:rsid w:val="001157C1"/>
    <w:rsid w:val="00115949"/>
    <w:rsid w:val="00115BC7"/>
    <w:rsid w:val="00115CE5"/>
    <w:rsid w:val="001168BA"/>
    <w:rsid w:val="0011690B"/>
    <w:rsid w:val="00117051"/>
    <w:rsid w:val="00117260"/>
    <w:rsid w:val="001176D6"/>
    <w:rsid w:val="00117B13"/>
    <w:rsid w:val="00117C71"/>
    <w:rsid w:val="00117F1F"/>
    <w:rsid w:val="0012013B"/>
    <w:rsid w:val="00120267"/>
    <w:rsid w:val="001203DB"/>
    <w:rsid w:val="0012070F"/>
    <w:rsid w:val="0012090B"/>
    <w:rsid w:val="00120A92"/>
    <w:rsid w:val="0012161D"/>
    <w:rsid w:val="001216E8"/>
    <w:rsid w:val="00121DD0"/>
    <w:rsid w:val="001220AA"/>
    <w:rsid w:val="0012252F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CAD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2A5"/>
    <w:rsid w:val="001338EF"/>
    <w:rsid w:val="00133C16"/>
    <w:rsid w:val="0013462D"/>
    <w:rsid w:val="00134A8C"/>
    <w:rsid w:val="00135712"/>
    <w:rsid w:val="00135EE8"/>
    <w:rsid w:val="0013632B"/>
    <w:rsid w:val="00136474"/>
    <w:rsid w:val="00137A25"/>
    <w:rsid w:val="00137EA6"/>
    <w:rsid w:val="00137F97"/>
    <w:rsid w:val="001406A1"/>
    <w:rsid w:val="00140DD9"/>
    <w:rsid w:val="00140F5C"/>
    <w:rsid w:val="001429BF"/>
    <w:rsid w:val="00143B5D"/>
    <w:rsid w:val="00143C29"/>
    <w:rsid w:val="00143C92"/>
    <w:rsid w:val="00144605"/>
    <w:rsid w:val="00144908"/>
    <w:rsid w:val="00144D5D"/>
    <w:rsid w:val="00145302"/>
    <w:rsid w:val="00145761"/>
    <w:rsid w:val="00145FE8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0F5D"/>
    <w:rsid w:val="00151864"/>
    <w:rsid w:val="00151B48"/>
    <w:rsid w:val="00151D0B"/>
    <w:rsid w:val="00152B1B"/>
    <w:rsid w:val="0015325C"/>
    <w:rsid w:val="00153957"/>
    <w:rsid w:val="001539B8"/>
    <w:rsid w:val="00153A1C"/>
    <w:rsid w:val="00153D04"/>
    <w:rsid w:val="00153DB4"/>
    <w:rsid w:val="001540DC"/>
    <w:rsid w:val="001548CE"/>
    <w:rsid w:val="00155665"/>
    <w:rsid w:val="00155837"/>
    <w:rsid w:val="001562AD"/>
    <w:rsid w:val="00156AF2"/>
    <w:rsid w:val="00156E8F"/>
    <w:rsid w:val="001604C8"/>
    <w:rsid w:val="001604CB"/>
    <w:rsid w:val="0016146F"/>
    <w:rsid w:val="001616C1"/>
    <w:rsid w:val="00161B64"/>
    <w:rsid w:val="00161FD5"/>
    <w:rsid w:val="00162512"/>
    <w:rsid w:val="00162635"/>
    <w:rsid w:val="00162BE3"/>
    <w:rsid w:val="001631F0"/>
    <w:rsid w:val="001632C5"/>
    <w:rsid w:val="00163657"/>
    <w:rsid w:val="00163D04"/>
    <w:rsid w:val="00164A12"/>
    <w:rsid w:val="00164A19"/>
    <w:rsid w:val="00164B93"/>
    <w:rsid w:val="00165123"/>
    <w:rsid w:val="001657B5"/>
    <w:rsid w:val="00165CD4"/>
    <w:rsid w:val="00166EEF"/>
    <w:rsid w:val="00167443"/>
    <w:rsid w:val="0016794D"/>
    <w:rsid w:val="0017015C"/>
    <w:rsid w:val="001702F5"/>
    <w:rsid w:val="00170D33"/>
    <w:rsid w:val="001711C5"/>
    <w:rsid w:val="0017146D"/>
    <w:rsid w:val="001716E3"/>
    <w:rsid w:val="001716EF"/>
    <w:rsid w:val="00171991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5EF3"/>
    <w:rsid w:val="0017624B"/>
    <w:rsid w:val="0017654A"/>
    <w:rsid w:val="001766EB"/>
    <w:rsid w:val="001776EE"/>
    <w:rsid w:val="001778BE"/>
    <w:rsid w:val="00177A32"/>
    <w:rsid w:val="001807D5"/>
    <w:rsid w:val="001810A1"/>
    <w:rsid w:val="00181515"/>
    <w:rsid w:val="00181552"/>
    <w:rsid w:val="001815D5"/>
    <w:rsid w:val="00181973"/>
    <w:rsid w:val="00182A7E"/>
    <w:rsid w:val="00182E51"/>
    <w:rsid w:val="00183455"/>
    <w:rsid w:val="00183490"/>
    <w:rsid w:val="00183671"/>
    <w:rsid w:val="001838D5"/>
    <w:rsid w:val="0018392C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7570"/>
    <w:rsid w:val="00187CDF"/>
    <w:rsid w:val="0019034B"/>
    <w:rsid w:val="001904F4"/>
    <w:rsid w:val="0019090D"/>
    <w:rsid w:val="00191010"/>
    <w:rsid w:val="00191089"/>
    <w:rsid w:val="00192126"/>
    <w:rsid w:val="00192457"/>
    <w:rsid w:val="001924A0"/>
    <w:rsid w:val="001927A0"/>
    <w:rsid w:val="001927B9"/>
    <w:rsid w:val="00192C55"/>
    <w:rsid w:val="00192EE6"/>
    <w:rsid w:val="00192EFF"/>
    <w:rsid w:val="00193BD9"/>
    <w:rsid w:val="00193DC6"/>
    <w:rsid w:val="00193FDB"/>
    <w:rsid w:val="001943C2"/>
    <w:rsid w:val="0019464A"/>
    <w:rsid w:val="00194F1E"/>
    <w:rsid w:val="001951A9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15DB"/>
    <w:rsid w:val="001A4557"/>
    <w:rsid w:val="001A4E1E"/>
    <w:rsid w:val="001A505B"/>
    <w:rsid w:val="001A529B"/>
    <w:rsid w:val="001A5356"/>
    <w:rsid w:val="001A5B43"/>
    <w:rsid w:val="001A6314"/>
    <w:rsid w:val="001A6841"/>
    <w:rsid w:val="001A6CBA"/>
    <w:rsid w:val="001A7400"/>
    <w:rsid w:val="001A7CA4"/>
    <w:rsid w:val="001B01C0"/>
    <w:rsid w:val="001B0412"/>
    <w:rsid w:val="001B15D6"/>
    <w:rsid w:val="001B19C3"/>
    <w:rsid w:val="001B225A"/>
    <w:rsid w:val="001B2559"/>
    <w:rsid w:val="001B2691"/>
    <w:rsid w:val="001B28E3"/>
    <w:rsid w:val="001B2D62"/>
    <w:rsid w:val="001B3439"/>
    <w:rsid w:val="001B3A2C"/>
    <w:rsid w:val="001B3C31"/>
    <w:rsid w:val="001B4C01"/>
    <w:rsid w:val="001B4FDE"/>
    <w:rsid w:val="001B5992"/>
    <w:rsid w:val="001B59EB"/>
    <w:rsid w:val="001B5E90"/>
    <w:rsid w:val="001B65CC"/>
    <w:rsid w:val="001B65E9"/>
    <w:rsid w:val="001B6838"/>
    <w:rsid w:val="001B6EA1"/>
    <w:rsid w:val="001B74A3"/>
    <w:rsid w:val="001B7829"/>
    <w:rsid w:val="001B7CF3"/>
    <w:rsid w:val="001B7DF5"/>
    <w:rsid w:val="001C0001"/>
    <w:rsid w:val="001C0395"/>
    <w:rsid w:val="001C0FC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D011F"/>
    <w:rsid w:val="001D01E8"/>
    <w:rsid w:val="001D07BE"/>
    <w:rsid w:val="001D0F6B"/>
    <w:rsid w:val="001D16E9"/>
    <w:rsid w:val="001D2108"/>
    <w:rsid w:val="001D2B2C"/>
    <w:rsid w:val="001D3470"/>
    <w:rsid w:val="001D35B7"/>
    <w:rsid w:val="001D39AE"/>
    <w:rsid w:val="001D3C67"/>
    <w:rsid w:val="001D4558"/>
    <w:rsid w:val="001D45CC"/>
    <w:rsid w:val="001D5223"/>
    <w:rsid w:val="001D547F"/>
    <w:rsid w:val="001D57C9"/>
    <w:rsid w:val="001D632F"/>
    <w:rsid w:val="001D6885"/>
    <w:rsid w:val="001D68E0"/>
    <w:rsid w:val="001D6AC3"/>
    <w:rsid w:val="001D6BD4"/>
    <w:rsid w:val="001D6D8A"/>
    <w:rsid w:val="001D6E58"/>
    <w:rsid w:val="001D6F09"/>
    <w:rsid w:val="001D7431"/>
    <w:rsid w:val="001D7551"/>
    <w:rsid w:val="001D7AC6"/>
    <w:rsid w:val="001D7BA7"/>
    <w:rsid w:val="001D7E8E"/>
    <w:rsid w:val="001E08BB"/>
    <w:rsid w:val="001E0C4D"/>
    <w:rsid w:val="001E0CC1"/>
    <w:rsid w:val="001E1060"/>
    <w:rsid w:val="001E109E"/>
    <w:rsid w:val="001E11E6"/>
    <w:rsid w:val="001E125D"/>
    <w:rsid w:val="001E190D"/>
    <w:rsid w:val="001E1CD6"/>
    <w:rsid w:val="001E21AF"/>
    <w:rsid w:val="001E297D"/>
    <w:rsid w:val="001E2A60"/>
    <w:rsid w:val="001E337E"/>
    <w:rsid w:val="001E3753"/>
    <w:rsid w:val="001E4133"/>
    <w:rsid w:val="001E4461"/>
    <w:rsid w:val="001E4F34"/>
    <w:rsid w:val="001E5489"/>
    <w:rsid w:val="001E5A89"/>
    <w:rsid w:val="001E6CE6"/>
    <w:rsid w:val="001E6E2A"/>
    <w:rsid w:val="001E7665"/>
    <w:rsid w:val="001E7AB4"/>
    <w:rsid w:val="001E7DE6"/>
    <w:rsid w:val="001F09CC"/>
    <w:rsid w:val="001F0D35"/>
    <w:rsid w:val="001F153E"/>
    <w:rsid w:val="001F1682"/>
    <w:rsid w:val="001F19AE"/>
    <w:rsid w:val="001F1AE7"/>
    <w:rsid w:val="001F1D4C"/>
    <w:rsid w:val="001F26CA"/>
    <w:rsid w:val="001F2B03"/>
    <w:rsid w:val="001F38E8"/>
    <w:rsid w:val="001F3A2F"/>
    <w:rsid w:val="001F3FE8"/>
    <w:rsid w:val="001F42AC"/>
    <w:rsid w:val="001F438F"/>
    <w:rsid w:val="001F4BCF"/>
    <w:rsid w:val="001F5AA8"/>
    <w:rsid w:val="001F5B9A"/>
    <w:rsid w:val="001F5C32"/>
    <w:rsid w:val="001F68EB"/>
    <w:rsid w:val="001F6B7F"/>
    <w:rsid w:val="001F6C7D"/>
    <w:rsid w:val="001F6CF3"/>
    <w:rsid w:val="001F6FB6"/>
    <w:rsid w:val="001F707B"/>
    <w:rsid w:val="001F7252"/>
    <w:rsid w:val="001F7409"/>
    <w:rsid w:val="001F7604"/>
    <w:rsid w:val="001F7A45"/>
    <w:rsid w:val="001F7CF5"/>
    <w:rsid w:val="00200249"/>
    <w:rsid w:val="00200B43"/>
    <w:rsid w:val="00200FB7"/>
    <w:rsid w:val="00201347"/>
    <w:rsid w:val="00201758"/>
    <w:rsid w:val="00201ABB"/>
    <w:rsid w:val="002024BB"/>
    <w:rsid w:val="00202605"/>
    <w:rsid w:val="00202912"/>
    <w:rsid w:val="00202A7A"/>
    <w:rsid w:val="00202B72"/>
    <w:rsid w:val="00203BAF"/>
    <w:rsid w:val="00203DC7"/>
    <w:rsid w:val="00204CAE"/>
    <w:rsid w:val="002051C4"/>
    <w:rsid w:val="002056EB"/>
    <w:rsid w:val="002058B9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50B"/>
    <w:rsid w:val="00212864"/>
    <w:rsid w:val="00212A9A"/>
    <w:rsid w:val="00212B93"/>
    <w:rsid w:val="00212C22"/>
    <w:rsid w:val="002137C9"/>
    <w:rsid w:val="002138D2"/>
    <w:rsid w:val="00213C50"/>
    <w:rsid w:val="00213CA4"/>
    <w:rsid w:val="00214377"/>
    <w:rsid w:val="002145EE"/>
    <w:rsid w:val="002155C7"/>
    <w:rsid w:val="00215612"/>
    <w:rsid w:val="00215A60"/>
    <w:rsid w:val="00215EE7"/>
    <w:rsid w:val="002162E7"/>
    <w:rsid w:val="00216682"/>
    <w:rsid w:val="00216870"/>
    <w:rsid w:val="00216C5F"/>
    <w:rsid w:val="00217A0C"/>
    <w:rsid w:val="00217ADF"/>
    <w:rsid w:val="00220169"/>
    <w:rsid w:val="00220E48"/>
    <w:rsid w:val="00221560"/>
    <w:rsid w:val="00222207"/>
    <w:rsid w:val="00223097"/>
    <w:rsid w:val="0022348E"/>
    <w:rsid w:val="002238A2"/>
    <w:rsid w:val="00223938"/>
    <w:rsid w:val="00223D90"/>
    <w:rsid w:val="0022425F"/>
    <w:rsid w:val="00225581"/>
    <w:rsid w:val="00225DC8"/>
    <w:rsid w:val="00226D26"/>
    <w:rsid w:val="002270E1"/>
    <w:rsid w:val="00227554"/>
    <w:rsid w:val="002278B4"/>
    <w:rsid w:val="00227ABD"/>
    <w:rsid w:val="002304D4"/>
    <w:rsid w:val="00230DB1"/>
    <w:rsid w:val="00231267"/>
    <w:rsid w:val="00231D59"/>
    <w:rsid w:val="00231EE4"/>
    <w:rsid w:val="00231FD8"/>
    <w:rsid w:val="00232854"/>
    <w:rsid w:val="00232EE4"/>
    <w:rsid w:val="0023357F"/>
    <w:rsid w:val="002337C7"/>
    <w:rsid w:val="0023386C"/>
    <w:rsid w:val="0023467E"/>
    <w:rsid w:val="002348F1"/>
    <w:rsid w:val="002354AF"/>
    <w:rsid w:val="002359B1"/>
    <w:rsid w:val="002359FE"/>
    <w:rsid w:val="00236105"/>
    <w:rsid w:val="00236253"/>
    <w:rsid w:val="002364B5"/>
    <w:rsid w:val="00236F11"/>
    <w:rsid w:val="00237B82"/>
    <w:rsid w:val="00240025"/>
    <w:rsid w:val="0024054D"/>
    <w:rsid w:val="00240D10"/>
    <w:rsid w:val="00241322"/>
    <w:rsid w:val="00241553"/>
    <w:rsid w:val="00241732"/>
    <w:rsid w:val="002417BD"/>
    <w:rsid w:val="00241908"/>
    <w:rsid w:val="002428BB"/>
    <w:rsid w:val="00242B1F"/>
    <w:rsid w:val="00242EB3"/>
    <w:rsid w:val="0024352F"/>
    <w:rsid w:val="0024362F"/>
    <w:rsid w:val="00243E81"/>
    <w:rsid w:val="0024410A"/>
    <w:rsid w:val="002442CB"/>
    <w:rsid w:val="00244479"/>
    <w:rsid w:val="002444FB"/>
    <w:rsid w:val="00244C74"/>
    <w:rsid w:val="00245156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97C"/>
    <w:rsid w:val="00250D35"/>
    <w:rsid w:val="00250FDF"/>
    <w:rsid w:val="0025146A"/>
    <w:rsid w:val="002518F0"/>
    <w:rsid w:val="00251F09"/>
    <w:rsid w:val="00252ADB"/>
    <w:rsid w:val="002530B8"/>
    <w:rsid w:val="002532EF"/>
    <w:rsid w:val="002557CB"/>
    <w:rsid w:val="0025590F"/>
    <w:rsid w:val="00255EA7"/>
    <w:rsid w:val="00255F4A"/>
    <w:rsid w:val="00256204"/>
    <w:rsid w:val="002566F7"/>
    <w:rsid w:val="00256CF6"/>
    <w:rsid w:val="0025723D"/>
    <w:rsid w:val="002579F2"/>
    <w:rsid w:val="00260556"/>
    <w:rsid w:val="00260B9C"/>
    <w:rsid w:val="00260FD7"/>
    <w:rsid w:val="002610BB"/>
    <w:rsid w:val="0026164E"/>
    <w:rsid w:val="00261BA6"/>
    <w:rsid w:val="00261BC5"/>
    <w:rsid w:val="002620DF"/>
    <w:rsid w:val="0026224A"/>
    <w:rsid w:val="0026241E"/>
    <w:rsid w:val="0026271C"/>
    <w:rsid w:val="00262B5A"/>
    <w:rsid w:val="00263403"/>
    <w:rsid w:val="002636A3"/>
    <w:rsid w:val="0026386F"/>
    <w:rsid w:val="00263A2F"/>
    <w:rsid w:val="00264180"/>
    <w:rsid w:val="00264423"/>
    <w:rsid w:val="0026450C"/>
    <w:rsid w:val="002646AD"/>
    <w:rsid w:val="00265CF9"/>
    <w:rsid w:val="00265D41"/>
    <w:rsid w:val="00265FFF"/>
    <w:rsid w:val="0026669C"/>
    <w:rsid w:val="00267834"/>
    <w:rsid w:val="002705DA"/>
    <w:rsid w:val="0027064F"/>
    <w:rsid w:val="00271304"/>
    <w:rsid w:val="0027160A"/>
    <w:rsid w:val="00271635"/>
    <w:rsid w:val="00271B83"/>
    <w:rsid w:val="00271DCE"/>
    <w:rsid w:val="00272343"/>
    <w:rsid w:val="0027266E"/>
    <w:rsid w:val="00272741"/>
    <w:rsid w:val="00272C11"/>
    <w:rsid w:val="002734CE"/>
    <w:rsid w:val="002736EE"/>
    <w:rsid w:val="002738D9"/>
    <w:rsid w:val="00273969"/>
    <w:rsid w:val="00275217"/>
    <w:rsid w:val="002768E7"/>
    <w:rsid w:val="00276D39"/>
    <w:rsid w:val="002772E0"/>
    <w:rsid w:val="0027759A"/>
    <w:rsid w:val="00277EF7"/>
    <w:rsid w:val="00277F46"/>
    <w:rsid w:val="002805B3"/>
    <w:rsid w:val="00280AA9"/>
    <w:rsid w:val="00280C17"/>
    <w:rsid w:val="00280EC0"/>
    <w:rsid w:val="00280FCC"/>
    <w:rsid w:val="0028102A"/>
    <w:rsid w:val="00281107"/>
    <w:rsid w:val="00281427"/>
    <w:rsid w:val="0028152D"/>
    <w:rsid w:val="00281697"/>
    <w:rsid w:val="00282299"/>
    <w:rsid w:val="002823B7"/>
    <w:rsid w:val="00282AED"/>
    <w:rsid w:val="00282D11"/>
    <w:rsid w:val="00282D7A"/>
    <w:rsid w:val="00282EB1"/>
    <w:rsid w:val="0028302E"/>
    <w:rsid w:val="00283497"/>
    <w:rsid w:val="002838D9"/>
    <w:rsid w:val="002844A9"/>
    <w:rsid w:val="00285340"/>
    <w:rsid w:val="002853BF"/>
    <w:rsid w:val="0028568E"/>
    <w:rsid w:val="00285927"/>
    <w:rsid w:val="0028592D"/>
    <w:rsid w:val="00286043"/>
    <w:rsid w:val="00286C20"/>
    <w:rsid w:val="00287346"/>
    <w:rsid w:val="00287350"/>
    <w:rsid w:val="00287E6B"/>
    <w:rsid w:val="00287FA7"/>
    <w:rsid w:val="00291E42"/>
    <w:rsid w:val="002924CC"/>
    <w:rsid w:val="002928D8"/>
    <w:rsid w:val="002929A9"/>
    <w:rsid w:val="00292F81"/>
    <w:rsid w:val="00293115"/>
    <w:rsid w:val="0029383A"/>
    <w:rsid w:val="00293868"/>
    <w:rsid w:val="00293895"/>
    <w:rsid w:val="00293C44"/>
    <w:rsid w:val="0029439D"/>
    <w:rsid w:val="00294590"/>
    <w:rsid w:val="002952C4"/>
    <w:rsid w:val="0029555F"/>
    <w:rsid w:val="0029575B"/>
    <w:rsid w:val="00295773"/>
    <w:rsid w:val="00295918"/>
    <w:rsid w:val="00296204"/>
    <w:rsid w:val="00296801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0F15"/>
    <w:rsid w:val="002A1C04"/>
    <w:rsid w:val="002A1C9C"/>
    <w:rsid w:val="002A236A"/>
    <w:rsid w:val="002A256C"/>
    <w:rsid w:val="002A2943"/>
    <w:rsid w:val="002A295F"/>
    <w:rsid w:val="002A2A6C"/>
    <w:rsid w:val="002A2BE2"/>
    <w:rsid w:val="002A2F6A"/>
    <w:rsid w:val="002A329B"/>
    <w:rsid w:val="002A32EB"/>
    <w:rsid w:val="002A37B2"/>
    <w:rsid w:val="002A397F"/>
    <w:rsid w:val="002A3E3E"/>
    <w:rsid w:val="002A489E"/>
    <w:rsid w:val="002A5498"/>
    <w:rsid w:val="002A5EEC"/>
    <w:rsid w:val="002A6135"/>
    <w:rsid w:val="002A62B8"/>
    <w:rsid w:val="002A6673"/>
    <w:rsid w:val="002A77C0"/>
    <w:rsid w:val="002A7808"/>
    <w:rsid w:val="002A7AA8"/>
    <w:rsid w:val="002A7E90"/>
    <w:rsid w:val="002B0287"/>
    <w:rsid w:val="002B0B55"/>
    <w:rsid w:val="002B0FEA"/>
    <w:rsid w:val="002B1765"/>
    <w:rsid w:val="002B1C95"/>
    <w:rsid w:val="002B2B3C"/>
    <w:rsid w:val="002B4962"/>
    <w:rsid w:val="002B4BBC"/>
    <w:rsid w:val="002B4BF1"/>
    <w:rsid w:val="002B4CDB"/>
    <w:rsid w:val="002B5508"/>
    <w:rsid w:val="002B5DB9"/>
    <w:rsid w:val="002B682C"/>
    <w:rsid w:val="002B6B97"/>
    <w:rsid w:val="002B71BB"/>
    <w:rsid w:val="002B78C2"/>
    <w:rsid w:val="002C0386"/>
    <w:rsid w:val="002C0AA4"/>
    <w:rsid w:val="002C0D56"/>
    <w:rsid w:val="002C12A0"/>
    <w:rsid w:val="002C12CA"/>
    <w:rsid w:val="002C13BD"/>
    <w:rsid w:val="002C167A"/>
    <w:rsid w:val="002C17AC"/>
    <w:rsid w:val="002C1CC0"/>
    <w:rsid w:val="002C3316"/>
    <w:rsid w:val="002C357F"/>
    <w:rsid w:val="002C3699"/>
    <w:rsid w:val="002C4317"/>
    <w:rsid w:val="002C48CA"/>
    <w:rsid w:val="002C4AD3"/>
    <w:rsid w:val="002C4E93"/>
    <w:rsid w:val="002C4F38"/>
    <w:rsid w:val="002C5DCA"/>
    <w:rsid w:val="002C6254"/>
    <w:rsid w:val="002C6585"/>
    <w:rsid w:val="002C7BB4"/>
    <w:rsid w:val="002D0690"/>
    <w:rsid w:val="002D0D73"/>
    <w:rsid w:val="002D175B"/>
    <w:rsid w:val="002D2252"/>
    <w:rsid w:val="002D26E4"/>
    <w:rsid w:val="002D290E"/>
    <w:rsid w:val="002D2E65"/>
    <w:rsid w:val="002D30D6"/>
    <w:rsid w:val="002D3451"/>
    <w:rsid w:val="002D43C7"/>
    <w:rsid w:val="002D4416"/>
    <w:rsid w:val="002D4772"/>
    <w:rsid w:val="002D49AD"/>
    <w:rsid w:val="002D6008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6B"/>
    <w:rsid w:val="002E1DC4"/>
    <w:rsid w:val="002E2099"/>
    <w:rsid w:val="002E234F"/>
    <w:rsid w:val="002E2CE8"/>
    <w:rsid w:val="002E3CF6"/>
    <w:rsid w:val="002E4DFB"/>
    <w:rsid w:val="002E4FBC"/>
    <w:rsid w:val="002E549C"/>
    <w:rsid w:val="002E54A7"/>
    <w:rsid w:val="002E5681"/>
    <w:rsid w:val="002E61A9"/>
    <w:rsid w:val="002E650B"/>
    <w:rsid w:val="002E67CF"/>
    <w:rsid w:val="002E6AD4"/>
    <w:rsid w:val="002E7456"/>
    <w:rsid w:val="002E7C4F"/>
    <w:rsid w:val="002F0114"/>
    <w:rsid w:val="002F051D"/>
    <w:rsid w:val="002F067B"/>
    <w:rsid w:val="002F1453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925"/>
    <w:rsid w:val="002F4B37"/>
    <w:rsid w:val="002F5220"/>
    <w:rsid w:val="002F57AB"/>
    <w:rsid w:val="002F5C7C"/>
    <w:rsid w:val="002F6130"/>
    <w:rsid w:val="002F6329"/>
    <w:rsid w:val="002F662B"/>
    <w:rsid w:val="002F66DA"/>
    <w:rsid w:val="002F71AD"/>
    <w:rsid w:val="002F7650"/>
    <w:rsid w:val="0030000A"/>
    <w:rsid w:val="003001D1"/>
    <w:rsid w:val="0030065A"/>
    <w:rsid w:val="00300FE7"/>
    <w:rsid w:val="003010CA"/>
    <w:rsid w:val="003016DB"/>
    <w:rsid w:val="00301F78"/>
    <w:rsid w:val="00302084"/>
    <w:rsid w:val="00302721"/>
    <w:rsid w:val="003027C4"/>
    <w:rsid w:val="00302EA0"/>
    <w:rsid w:val="0030397A"/>
    <w:rsid w:val="00303B37"/>
    <w:rsid w:val="00304585"/>
    <w:rsid w:val="0030463F"/>
    <w:rsid w:val="003057CA"/>
    <w:rsid w:val="00306002"/>
    <w:rsid w:val="003062F3"/>
    <w:rsid w:val="0030713A"/>
    <w:rsid w:val="003078ED"/>
    <w:rsid w:val="00307B91"/>
    <w:rsid w:val="00307F21"/>
    <w:rsid w:val="0031104C"/>
    <w:rsid w:val="00311644"/>
    <w:rsid w:val="00311ECB"/>
    <w:rsid w:val="0031215B"/>
    <w:rsid w:val="00312455"/>
    <w:rsid w:val="00312614"/>
    <w:rsid w:val="00312A2E"/>
    <w:rsid w:val="00312D1C"/>
    <w:rsid w:val="003132B9"/>
    <w:rsid w:val="00313934"/>
    <w:rsid w:val="00313999"/>
    <w:rsid w:val="00313AB2"/>
    <w:rsid w:val="00313CCF"/>
    <w:rsid w:val="00313E3B"/>
    <w:rsid w:val="00313E4A"/>
    <w:rsid w:val="00313FCE"/>
    <w:rsid w:val="00314038"/>
    <w:rsid w:val="00314BE9"/>
    <w:rsid w:val="003152EC"/>
    <w:rsid w:val="00315878"/>
    <w:rsid w:val="00315D3E"/>
    <w:rsid w:val="00315E3D"/>
    <w:rsid w:val="00316EF8"/>
    <w:rsid w:val="00317188"/>
    <w:rsid w:val="00317361"/>
    <w:rsid w:val="0031756F"/>
    <w:rsid w:val="00320121"/>
    <w:rsid w:val="00320266"/>
    <w:rsid w:val="003202AE"/>
    <w:rsid w:val="003202CA"/>
    <w:rsid w:val="003207B4"/>
    <w:rsid w:val="003207D3"/>
    <w:rsid w:val="0032115D"/>
    <w:rsid w:val="00321848"/>
    <w:rsid w:val="00321A56"/>
    <w:rsid w:val="00321AB0"/>
    <w:rsid w:val="0032208E"/>
    <w:rsid w:val="003220C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2BC"/>
    <w:rsid w:val="003253FF"/>
    <w:rsid w:val="003255C9"/>
    <w:rsid w:val="00325B20"/>
    <w:rsid w:val="00326C50"/>
    <w:rsid w:val="00326D29"/>
    <w:rsid w:val="00326E86"/>
    <w:rsid w:val="0032760C"/>
    <w:rsid w:val="00327975"/>
    <w:rsid w:val="00330A96"/>
    <w:rsid w:val="00330CA1"/>
    <w:rsid w:val="00331306"/>
    <w:rsid w:val="00331D42"/>
    <w:rsid w:val="00332B35"/>
    <w:rsid w:val="00332B88"/>
    <w:rsid w:val="00332DF6"/>
    <w:rsid w:val="00333676"/>
    <w:rsid w:val="00333741"/>
    <w:rsid w:val="00333C76"/>
    <w:rsid w:val="0033409A"/>
    <w:rsid w:val="003343F5"/>
    <w:rsid w:val="003344D3"/>
    <w:rsid w:val="00334C3A"/>
    <w:rsid w:val="003351A9"/>
    <w:rsid w:val="00335B49"/>
    <w:rsid w:val="00335CBD"/>
    <w:rsid w:val="00336697"/>
    <w:rsid w:val="00336B6C"/>
    <w:rsid w:val="00336E13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2262"/>
    <w:rsid w:val="003424E0"/>
    <w:rsid w:val="003425C9"/>
    <w:rsid w:val="00342D6D"/>
    <w:rsid w:val="003430BE"/>
    <w:rsid w:val="00343170"/>
    <w:rsid w:val="00343448"/>
    <w:rsid w:val="0034450A"/>
    <w:rsid w:val="00344B00"/>
    <w:rsid w:val="00344B8C"/>
    <w:rsid w:val="00344BBD"/>
    <w:rsid w:val="0034502D"/>
    <w:rsid w:val="00345374"/>
    <w:rsid w:val="003453AE"/>
    <w:rsid w:val="00345897"/>
    <w:rsid w:val="003458C2"/>
    <w:rsid w:val="00345E4B"/>
    <w:rsid w:val="0034615B"/>
    <w:rsid w:val="003462C9"/>
    <w:rsid w:val="003466BB"/>
    <w:rsid w:val="00346B59"/>
    <w:rsid w:val="00346C85"/>
    <w:rsid w:val="00347B9A"/>
    <w:rsid w:val="00347FB4"/>
    <w:rsid w:val="003502E7"/>
    <w:rsid w:val="00350AD7"/>
    <w:rsid w:val="00350FC1"/>
    <w:rsid w:val="00351580"/>
    <w:rsid w:val="00351843"/>
    <w:rsid w:val="00351963"/>
    <w:rsid w:val="003520B0"/>
    <w:rsid w:val="00352762"/>
    <w:rsid w:val="00353B4F"/>
    <w:rsid w:val="00353C96"/>
    <w:rsid w:val="00353DB5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B34"/>
    <w:rsid w:val="00357CA2"/>
    <w:rsid w:val="00360127"/>
    <w:rsid w:val="00360557"/>
    <w:rsid w:val="00360C45"/>
    <w:rsid w:val="00361128"/>
    <w:rsid w:val="003613FF"/>
    <w:rsid w:val="00361F7C"/>
    <w:rsid w:val="00362159"/>
    <w:rsid w:val="003622A5"/>
    <w:rsid w:val="003623D1"/>
    <w:rsid w:val="00362598"/>
    <w:rsid w:val="0036293C"/>
    <w:rsid w:val="00362B7A"/>
    <w:rsid w:val="00362B87"/>
    <w:rsid w:val="0036324A"/>
    <w:rsid w:val="003639C4"/>
    <w:rsid w:val="00363B87"/>
    <w:rsid w:val="00363D02"/>
    <w:rsid w:val="00364BC0"/>
    <w:rsid w:val="003650FB"/>
    <w:rsid w:val="00365422"/>
    <w:rsid w:val="0036574C"/>
    <w:rsid w:val="00365A61"/>
    <w:rsid w:val="00365AE1"/>
    <w:rsid w:val="00366D60"/>
    <w:rsid w:val="00367C08"/>
    <w:rsid w:val="00367C68"/>
    <w:rsid w:val="003703A9"/>
    <w:rsid w:val="00370406"/>
    <w:rsid w:val="00371400"/>
    <w:rsid w:val="00371BBF"/>
    <w:rsid w:val="00372772"/>
    <w:rsid w:val="00373547"/>
    <w:rsid w:val="00373B2E"/>
    <w:rsid w:val="00373C3A"/>
    <w:rsid w:val="003742A4"/>
    <w:rsid w:val="00375769"/>
    <w:rsid w:val="00375E8B"/>
    <w:rsid w:val="00376019"/>
    <w:rsid w:val="00376056"/>
    <w:rsid w:val="003761E1"/>
    <w:rsid w:val="003769C5"/>
    <w:rsid w:val="00376A96"/>
    <w:rsid w:val="00376F49"/>
    <w:rsid w:val="003770D7"/>
    <w:rsid w:val="00377703"/>
    <w:rsid w:val="00377BD6"/>
    <w:rsid w:val="00380813"/>
    <w:rsid w:val="00380CD6"/>
    <w:rsid w:val="00380E26"/>
    <w:rsid w:val="003812F8"/>
    <w:rsid w:val="00381642"/>
    <w:rsid w:val="003816FC"/>
    <w:rsid w:val="00382167"/>
    <w:rsid w:val="00382571"/>
    <w:rsid w:val="003834A1"/>
    <w:rsid w:val="00383E13"/>
    <w:rsid w:val="0038504F"/>
    <w:rsid w:val="003854F9"/>
    <w:rsid w:val="003859E4"/>
    <w:rsid w:val="003860D0"/>
    <w:rsid w:val="003869F1"/>
    <w:rsid w:val="00386DC8"/>
    <w:rsid w:val="00386ECD"/>
    <w:rsid w:val="00387D3D"/>
    <w:rsid w:val="00390130"/>
    <w:rsid w:val="003909FC"/>
    <w:rsid w:val="00391359"/>
    <w:rsid w:val="0039217C"/>
    <w:rsid w:val="00392187"/>
    <w:rsid w:val="00392414"/>
    <w:rsid w:val="00392BD9"/>
    <w:rsid w:val="003935F8"/>
    <w:rsid w:val="0039389D"/>
    <w:rsid w:val="00393CB4"/>
    <w:rsid w:val="00393D6A"/>
    <w:rsid w:val="00394545"/>
    <w:rsid w:val="003948A1"/>
    <w:rsid w:val="00394FCE"/>
    <w:rsid w:val="003959B0"/>
    <w:rsid w:val="00395DB5"/>
    <w:rsid w:val="00397999"/>
    <w:rsid w:val="003A0203"/>
    <w:rsid w:val="003A0233"/>
    <w:rsid w:val="003A064A"/>
    <w:rsid w:val="003A0D6A"/>
    <w:rsid w:val="003A1C5C"/>
    <w:rsid w:val="003A1CB9"/>
    <w:rsid w:val="003A26F5"/>
    <w:rsid w:val="003A274F"/>
    <w:rsid w:val="003A304C"/>
    <w:rsid w:val="003A31D9"/>
    <w:rsid w:val="003A3515"/>
    <w:rsid w:val="003A394B"/>
    <w:rsid w:val="003A4343"/>
    <w:rsid w:val="003A46A2"/>
    <w:rsid w:val="003A4AC8"/>
    <w:rsid w:val="003A5015"/>
    <w:rsid w:val="003A5652"/>
    <w:rsid w:val="003A565F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0EC"/>
    <w:rsid w:val="003B0965"/>
    <w:rsid w:val="003B09A5"/>
    <w:rsid w:val="003B0A34"/>
    <w:rsid w:val="003B0FAB"/>
    <w:rsid w:val="003B1A45"/>
    <w:rsid w:val="003B1E35"/>
    <w:rsid w:val="003B25AE"/>
    <w:rsid w:val="003B27AB"/>
    <w:rsid w:val="003B35A6"/>
    <w:rsid w:val="003B3ED9"/>
    <w:rsid w:val="003B4AA9"/>
    <w:rsid w:val="003B4CB2"/>
    <w:rsid w:val="003B534F"/>
    <w:rsid w:val="003B535D"/>
    <w:rsid w:val="003B5989"/>
    <w:rsid w:val="003B5DE9"/>
    <w:rsid w:val="003B62E1"/>
    <w:rsid w:val="003B6753"/>
    <w:rsid w:val="003B7150"/>
    <w:rsid w:val="003B71B9"/>
    <w:rsid w:val="003B7E8A"/>
    <w:rsid w:val="003C022A"/>
    <w:rsid w:val="003C0658"/>
    <w:rsid w:val="003C0992"/>
    <w:rsid w:val="003C0A61"/>
    <w:rsid w:val="003C0B2F"/>
    <w:rsid w:val="003C0F27"/>
    <w:rsid w:val="003C15BC"/>
    <w:rsid w:val="003C1870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65C7"/>
    <w:rsid w:val="003C6FE6"/>
    <w:rsid w:val="003C71B5"/>
    <w:rsid w:val="003C7364"/>
    <w:rsid w:val="003C74D5"/>
    <w:rsid w:val="003C7B6E"/>
    <w:rsid w:val="003D007C"/>
    <w:rsid w:val="003D03DB"/>
    <w:rsid w:val="003D111A"/>
    <w:rsid w:val="003D12FC"/>
    <w:rsid w:val="003D14BF"/>
    <w:rsid w:val="003D16FC"/>
    <w:rsid w:val="003D17B3"/>
    <w:rsid w:val="003D1C3E"/>
    <w:rsid w:val="003D1EDC"/>
    <w:rsid w:val="003D3190"/>
    <w:rsid w:val="003D3771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025"/>
    <w:rsid w:val="003E104B"/>
    <w:rsid w:val="003E1124"/>
    <w:rsid w:val="003E14DA"/>
    <w:rsid w:val="003E159B"/>
    <w:rsid w:val="003E2522"/>
    <w:rsid w:val="003E25F8"/>
    <w:rsid w:val="003E2A53"/>
    <w:rsid w:val="003E2D4E"/>
    <w:rsid w:val="003E33E1"/>
    <w:rsid w:val="003E36AE"/>
    <w:rsid w:val="003E3E42"/>
    <w:rsid w:val="003E47E1"/>
    <w:rsid w:val="003E4C17"/>
    <w:rsid w:val="003E5033"/>
    <w:rsid w:val="003E573A"/>
    <w:rsid w:val="003E7045"/>
    <w:rsid w:val="003E78CE"/>
    <w:rsid w:val="003E7DDF"/>
    <w:rsid w:val="003F0256"/>
    <w:rsid w:val="003F0C14"/>
    <w:rsid w:val="003F1200"/>
    <w:rsid w:val="003F13D0"/>
    <w:rsid w:val="003F2284"/>
    <w:rsid w:val="003F2581"/>
    <w:rsid w:val="003F25E0"/>
    <w:rsid w:val="003F27AA"/>
    <w:rsid w:val="003F32A4"/>
    <w:rsid w:val="003F346C"/>
    <w:rsid w:val="003F3980"/>
    <w:rsid w:val="003F4048"/>
    <w:rsid w:val="003F4386"/>
    <w:rsid w:val="003F43E7"/>
    <w:rsid w:val="003F447D"/>
    <w:rsid w:val="003F464E"/>
    <w:rsid w:val="003F47E4"/>
    <w:rsid w:val="003F4AF5"/>
    <w:rsid w:val="003F4CC3"/>
    <w:rsid w:val="003F4EED"/>
    <w:rsid w:val="003F4F24"/>
    <w:rsid w:val="003F5988"/>
    <w:rsid w:val="003F5C85"/>
    <w:rsid w:val="003F5C87"/>
    <w:rsid w:val="003F7756"/>
    <w:rsid w:val="003F7A5D"/>
    <w:rsid w:val="003F7A8A"/>
    <w:rsid w:val="00400339"/>
    <w:rsid w:val="004011C9"/>
    <w:rsid w:val="00401B7D"/>
    <w:rsid w:val="00401F7D"/>
    <w:rsid w:val="00402824"/>
    <w:rsid w:val="00402F5A"/>
    <w:rsid w:val="004034D2"/>
    <w:rsid w:val="00403641"/>
    <w:rsid w:val="00403A26"/>
    <w:rsid w:val="00404297"/>
    <w:rsid w:val="00404440"/>
    <w:rsid w:val="004056B0"/>
    <w:rsid w:val="00405BF4"/>
    <w:rsid w:val="004065EE"/>
    <w:rsid w:val="00407319"/>
    <w:rsid w:val="00407B80"/>
    <w:rsid w:val="00407EA1"/>
    <w:rsid w:val="00410D96"/>
    <w:rsid w:val="0041226B"/>
    <w:rsid w:val="00412D96"/>
    <w:rsid w:val="00414342"/>
    <w:rsid w:val="004144CD"/>
    <w:rsid w:val="00414AFB"/>
    <w:rsid w:val="004151A1"/>
    <w:rsid w:val="0041521B"/>
    <w:rsid w:val="00415586"/>
    <w:rsid w:val="0041611A"/>
    <w:rsid w:val="00416151"/>
    <w:rsid w:val="00416213"/>
    <w:rsid w:val="004173F9"/>
    <w:rsid w:val="004178EE"/>
    <w:rsid w:val="004208DC"/>
    <w:rsid w:val="0042123C"/>
    <w:rsid w:val="00421B33"/>
    <w:rsid w:val="0042291C"/>
    <w:rsid w:val="00422A23"/>
    <w:rsid w:val="00423421"/>
    <w:rsid w:val="00423961"/>
    <w:rsid w:val="00423CCF"/>
    <w:rsid w:val="00424539"/>
    <w:rsid w:val="00424806"/>
    <w:rsid w:val="00424CCC"/>
    <w:rsid w:val="00424E80"/>
    <w:rsid w:val="004252B7"/>
    <w:rsid w:val="004257A3"/>
    <w:rsid w:val="004259D3"/>
    <w:rsid w:val="00426FEE"/>
    <w:rsid w:val="0042788C"/>
    <w:rsid w:val="00427D4C"/>
    <w:rsid w:val="00430357"/>
    <w:rsid w:val="004307AB"/>
    <w:rsid w:val="004308F1"/>
    <w:rsid w:val="00430CB3"/>
    <w:rsid w:val="00430F73"/>
    <w:rsid w:val="0043280A"/>
    <w:rsid w:val="00432D96"/>
    <w:rsid w:val="00433090"/>
    <w:rsid w:val="0043364A"/>
    <w:rsid w:val="00435271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462"/>
    <w:rsid w:val="004415D9"/>
    <w:rsid w:val="00441D56"/>
    <w:rsid w:val="00441FD4"/>
    <w:rsid w:val="004420CC"/>
    <w:rsid w:val="0044216A"/>
    <w:rsid w:val="0044281F"/>
    <w:rsid w:val="00442F8D"/>
    <w:rsid w:val="004437B7"/>
    <w:rsid w:val="00443993"/>
    <w:rsid w:val="00443A21"/>
    <w:rsid w:val="00443B86"/>
    <w:rsid w:val="00443C81"/>
    <w:rsid w:val="00443FE1"/>
    <w:rsid w:val="00444162"/>
    <w:rsid w:val="00444313"/>
    <w:rsid w:val="004444AE"/>
    <w:rsid w:val="004449B6"/>
    <w:rsid w:val="00445121"/>
    <w:rsid w:val="00445B6F"/>
    <w:rsid w:val="00445C78"/>
    <w:rsid w:val="00445E8A"/>
    <w:rsid w:val="00446814"/>
    <w:rsid w:val="00446C7F"/>
    <w:rsid w:val="00446F96"/>
    <w:rsid w:val="00447088"/>
    <w:rsid w:val="00447373"/>
    <w:rsid w:val="00447522"/>
    <w:rsid w:val="00447B30"/>
    <w:rsid w:val="00447B46"/>
    <w:rsid w:val="00450234"/>
    <w:rsid w:val="00450697"/>
    <w:rsid w:val="00452B7A"/>
    <w:rsid w:val="00452E35"/>
    <w:rsid w:val="00453169"/>
    <w:rsid w:val="0045340B"/>
    <w:rsid w:val="00453B46"/>
    <w:rsid w:val="00453CD0"/>
    <w:rsid w:val="00454120"/>
    <w:rsid w:val="004541A4"/>
    <w:rsid w:val="00454200"/>
    <w:rsid w:val="00454BAE"/>
    <w:rsid w:val="00454C1A"/>
    <w:rsid w:val="00455EEB"/>
    <w:rsid w:val="00455FCA"/>
    <w:rsid w:val="004560E4"/>
    <w:rsid w:val="0045675A"/>
    <w:rsid w:val="00456BB5"/>
    <w:rsid w:val="00457A2F"/>
    <w:rsid w:val="00460120"/>
    <w:rsid w:val="004604E8"/>
    <w:rsid w:val="00460D8B"/>
    <w:rsid w:val="00461488"/>
    <w:rsid w:val="00461669"/>
    <w:rsid w:val="00461FE1"/>
    <w:rsid w:val="004621D3"/>
    <w:rsid w:val="00463A86"/>
    <w:rsid w:val="00463E04"/>
    <w:rsid w:val="004646AC"/>
    <w:rsid w:val="004652FC"/>
    <w:rsid w:val="00465F82"/>
    <w:rsid w:val="00466536"/>
    <w:rsid w:val="004666DB"/>
    <w:rsid w:val="004667E5"/>
    <w:rsid w:val="00466A1C"/>
    <w:rsid w:val="00466E81"/>
    <w:rsid w:val="00467155"/>
    <w:rsid w:val="00467C61"/>
    <w:rsid w:val="00467D22"/>
    <w:rsid w:val="00467FA7"/>
    <w:rsid w:val="00470232"/>
    <w:rsid w:val="004714C1"/>
    <w:rsid w:val="00471572"/>
    <w:rsid w:val="00471CDB"/>
    <w:rsid w:val="00471E3C"/>
    <w:rsid w:val="0047209B"/>
    <w:rsid w:val="004720F8"/>
    <w:rsid w:val="00472D80"/>
    <w:rsid w:val="00472F5C"/>
    <w:rsid w:val="0047398A"/>
    <w:rsid w:val="00473A2D"/>
    <w:rsid w:val="00473A4D"/>
    <w:rsid w:val="00473AE6"/>
    <w:rsid w:val="00473D78"/>
    <w:rsid w:val="004744B4"/>
    <w:rsid w:val="0047466F"/>
    <w:rsid w:val="00474987"/>
    <w:rsid w:val="004752A5"/>
    <w:rsid w:val="00475B20"/>
    <w:rsid w:val="00475C08"/>
    <w:rsid w:val="00476231"/>
    <w:rsid w:val="004768D4"/>
    <w:rsid w:val="00477159"/>
    <w:rsid w:val="0047786F"/>
    <w:rsid w:val="00480EF1"/>
    <w:rsid w:val="00481037"/>
    <w:rsid w:val="004813C3"/>
    <w:rsid w:val="0048151A"/>
    <w:rsid w:val="00482134"/>
    <w:rsid w:val="0048234D"/>
    <w:rsid w:val="00482700"/>
    <w:rsid w:val="00482995"/>
    <w:rsid w:val="0048299D"/>
    <w:rsid w:val="00483056"/>
    <w:rsid w:val="0048336F"/>
    <w:rsid w:val="00483C1C"/>
    <w:rsid w:val="00483C4C"/>
    <w:rsid w:val="00484437"/>
    <w:rsid w:val="0048448B"/>
    <w:rsid w:val="004851E1"/>
    <w:rsid w:val="00485286"/>
    <w:rsid w:val="004861C4"/>
    <w:rsid w:val="0048707F"/>
    <w:rsid w:val="00487F2F"/>
    <w:rsid w:val="0049064E"/>
    <w:rsid w:val="004907F1"/>
    <w:rsid w:val="0049088C"/>
    <w:rsid w:val="00491108"/>
    <w:rsid w:val="00491ADA"/>
    <w:rsid w:val="00491B0C"/>
    <w:rsid w:val="00491F8C"/>
    <w:rsid w:val="004928E0"/>
    <w:rsid w:val="004928F7"/>
    <w:rsid w:val="00492A96"/>
    <w:rsid w:val="00493207"/>
    <w:rsid w:val="00493491"/>
    <w:rsid w:val="00493ACC"/>
    <w:rsid w:val="00493E37"/>
    <w:rsid w:val="00493E41"/>
    <w:rsid w:val="00493FB4"/>
    <w:rsid w:val="004940A2"/>
    <w:rsid w:val="0049417C"/>
    <w:rsid w:val="00494308"/>
    <w:rsid w:val="00494973"/>
    <w:rsid w:val="00494BCA"/>
    <w:rsid w:val="00495007"/>
    <w:rsid w:val="00495122"/>
    <w:rsid w:val="004954A9"/>
    <w:rsid w:val="00495880"/>
    <w:rsid w:val="00496242"/>
    <w:rsid w:val="0049676E"/>
    <w:rsid w:val="00497ABE"/>
    <w:rsid w:val="004A0055"/>
    <w:rsid w:val="004A00BD"/>
    <w:rsid w:val="004A0401"/>
    <w:rsid w:val="004A052D"/>
    <w:rsid w:val="004A29D9"/>
    <w:rsid w:val="004A2CAD"/>
    <w:rsid w:val="004A335F"/>
    <w:rsid w:val="004A3A60"/>
    <w:rsid w:val="004A40F8"/>
    <w:rsid w:val="004A4B11"/>
    <w:rsid w:val="004A4B3F"/>
    <w:rsid w:val="004A4E48"/>
    <w:rsid w:val="004A5132"/>
    <w:rsid w:val="004A54FC"/>
    <w:rsid w:val="004A59CA"/>
    <w:rsid w:val="004A6315"/>
    <w:rsid w:val="004A63A0"/>
    <w:rsid w:val="004A65C5"/>
    <w:rsid w:val="004A6D9B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CC5"/>
    <w:rsid w:val="004B2DA9"/>
    <w:rsid w:val="004B3835"/>
    <w:rsid w:val="004B3F4B"/>
    <w:rsid w:val="004B4387"/>
    <w:rsid w:val="004B4890"/>
    <w:rsid w:val="004B4B94"/>
    <w:rsid w:val="004B5260"/>
    <w:rsid w:val="004B647B"/>
    <w:rsid w:val="004B65C0"/>
    <w:rsid w:val="004B6CBA"/>
    <w:rsid w:val="004B73EE"/>
    <w:rsid w:val="004B78AD"/>
    <w:rsid w:val="004B7DC6"/>
    <w:rsid w:val="004C0B4A"/>
    <w:rsid w:val="004C0E0B"/>
    <w:rsid w:val="004C105D"/>
    <w:rsid w:val="004C1C25"/>
    <w:rsid w:val="004C1CAE"/>
    <w:rsid w:val="004C1E58"/>
    <w:rsid w:val="004C1F0D"/>
    <w:rsid w:val="004C2179"/>
    <w:rsid w:val="004C239C"/>
    <w:rsid w:val="004C25A9"/>
    <w:rsid w:val="004C29FC"/>
    <w:rsid w:val="004C2A86"/>
    <w:rsid w:val="004C2EAF"/>
    <w:rsid w:val="004C35C8"/>
    <w:rsid w:val="004C35DE"/>
    <w:rsid w:val="004C383E"/>
    <w:rsid w:val="004C3F32"/>
    <w:rsid w:val="004C4931"/>
    <w:rsid w:val="004C4D7B"/>
    <w:rsid w:val="004C5222"/>
    <w:rsid w:val="004C5284"/>
    <w:rsid w:val="004C5344"/>
    <w:rsid w:val="004C537E"/>
    <w:rsid w:val="004C53CB"/>
    <w:rsid w:val="004C5559"/>
    <w:rsid w:val="004C6DB9"/>
    <w:rsid w:val="004C7047"/>
    <w:rsid w:val="004D07E1"/>
    <w:rsid w:val="004D1175"/>
    <w:rsid w:val="004D196E"/>
    <w:rsid w:val="004D205C"/>
    <w:rsid w:val="004D21FF"/>
    <w:rsid w:val="004D25BA"/>
    <w:rsid w:val="004D2A69"/>
    <w:rsid w:val="004D2B98"/>
    <w:rsid w:val="004D2EB8"/>
    <w:rsid w:val="004D2ED4"/>
    <w:rsid w:val="004D3027"/>
    <w:rsid w:val="004D3047"/>
    <w:rsid w:val="004D3118"/>
    <w:rsid w:val="004D3B8F"/>
    <w:rsid w:val="004D3BFB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2D9D"/>
    <w:rsid w:val="004E4118"/>
    <w:rsid w:val="004E435A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56"/>
    <w:rsid w:val="004F2ABA"/>
    <w:rsid w:val="004F36F0"/>
    <w:rsid w:val="004F3CF7"/>
    <w:rsid w:val="004F3D0C"/>
    <w:rsid w:val="004F3E43"/>
    <w:rsid w:val="004F3F63"/>
    <w:rsid w:val="004F3F6A"/>
    <w:rsid w:val="004F483E"/>
    <w:rsid w:val="004F4A92"/>
    <w:rsid w:val="004F4B94"/>
    <w:rsid w:val="004F4E00"/>
    <w:rsid w:val="004F5D14"/>
    <w:rsid w:val="004F6385"/>
    <w:rsid w:val="004F63BD"/>
    <w:rsid w:val="004F645F"/>
    <w:rsid w:val="004F6802"/>
    <w:rsid w:val="004F6809"/>
    <w:rsid w:val="004F695C"/>
    <w:rsid w:val="004F6B73"/>
    <w:rsid w:val="004F6C8A"/>
    <w:rsid w:val="004F7003"/>
    <w:rsid w:val="004F798E"/>
    <w:rsid w:val="004F7A74"/>
    <w:rsid w:val="004F7A7F"/>
    <w:rsid w:val="004F7F49"/>
    <w:rsid w:val="005003B7"/>
    <w:rsid w:val="00500AAD"/>
    <w:rsid w:val="00500EFF"/>
    <w:rsid w:val="00501195"/>
    <w:rsid w:val="00501720"/>
    <w:rsid w:val="005017FD"/>
    <w:rsid w:val="00502320"/>
    <w:rsid w:val="0050232E"/>
    <w:rsid w:val="0050249C"/>
    <w:rsid w:val="00502525"/>
    <w:rsid w:val="00502D89"/>
    <w:rsid w:val="00503258"/>
    <w:rsid w:val="005037B8"/>
    <w:rsid w:val="005037F5"/>
    <w:rsid w:val="00503D25"/>
    <w:rsid w:val="005046F0"/>
    <w:rsid w:val="00504F3E"/>
    <w:rsid w:val="0050500B"/>
    <w:rsid w:val="0050537E"/>
    <w:rsid w:val="00505830"/>
    <w:rsid w:val="00505987"/>
    <w:rsid w:val="00505B1D"/>
    <w:rsid w:val="00506168"/>
    <w:rsid w:val="0050625D"/>
    <w:rsid w:val="005063D0"/>
    <w:rsid w:val="0050650D"/>
    <w:rsid w:val="00506C1C"/>
    <w:rsid w:val="00506E54"/>
    <w:rsid w:val="00507579"/>
    <w:rsid w:val="00507FDC"/>
    <w:rsid w:val="00510832"/>
    <w:rsid w:val="00510FC8"/>
    <w:rsid w:val="0051126E"/>
    <w:rsid w:val="005112E2"/>
    <w:rsid w:val="00511F26"/>
    <w:rsid w:val="0051276C"/>
    <w:rsid w:val="00512859"/>
    <w:rsid w:val="00512B21"/>
    <w:rsid w:val="00512CF5"/>
    <w:rsid w:val="005134DF"/>
    <w:rsid w:val="00513A27"/>
    <w:rsid w:val="00513B27"/>
    <w:rsid w:val="00513FEA"/>
    <w:rsid w:val="005141EE"/>
    <w:rsid w:val="00514491"/>
    <w:rsid w:val="005148C3"/>
    <w:rsid w:val="00514DBC"/>
    <w:rsid w:val="00514E3D"/>
    <w:rsid w:val="005150A2"/>
    <w:rsid w:val="00515400"/>
    <w:rsid w:val="00515758"/>
    <w:rsid w:val="005157A1"/>
    <w:rsid w:val="0051592F"/>
    <w:rsid w:val="00515D62"/>
    <w:rsid w:val="00516468"/>
    <w:rsid w:val="00516CA7"/>
    <w:rsid w:val="00516D0B"/>
    <w:rsid w:val="0051716B"/>
    <w:rsid w:val="005172BD"/>
    <w:rsid w:val="005177EF"/>
    <w:rsid w:val="00517CF3"/>
    <w:rsid w:val="00520314"/>
    <w:rsid w:val="00520582"/>
    <w:rsid w:val="005205BC"/>
    <w:rsid w:val="0052078E"/>
    <w:rsid w:val="00520A2B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3EEE"/>
    <w:rsid w:val="005243AE"/>
    <w:rsid w:val="005244B1"/>
    <w:rsid w:val="00524621"/>
    <w:rsid w:val="00524BD4"/>
    <w:rsid w:val="00524F03"/>
    <w:rsid w:val="00525024"/>
    <w:rsid w:val="00525252"/>
    <w:rsid w:val="00525BEA"/>
    <w:rsid w:val="00525C35"/>
    <w:rsid w:val="00525D76"/>
    <w:rsid w:val="005260C1"/>
    <w:rsid w:val="00526A5E"/>
    <w:rsid w:val="00526F8E"/>
    <w:rsid w:val="005271B1"/>
    <w:rsid w:val="0052736D"/>
    <w:rsid w:val="005274DC"/>
    <w:rsid w:val="00527745"/>
    <w:rsid w:val="00527D98"/>
    <w:rsid w:val="005308F5"/>
    <w:rsid w:val="00530DC4"/>
    <w:rsid w:val="0053151E"/>
    <w:rsid w:val="00531905"/>
    <w:rsid w:val="005319FC"/>
    <w:rsid w:val="00531A07"/>
    <w:rsid w:val="00532D98"/>
    <w:rsid w:val="00532F9E"/>
    <w:rsid w:val="00532FBA"/>
    <w:rsid w:val="00533250"/>
    <w:rsid w:val="00533BFC"/>
    <w:rsid w:val="00533CBF"/>
    <w:rsid w:val="00533E55"/>
    <w:rsid w:val="00534121"/>
    <w:rsid w:val="005352F0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EBD"/>
    <w:rsid w:val="00537FC9"/>
    <w:rsid w:val="0054000E"/>
    <w:rsid w:val="005404A1"/>
    <w:rsid w:val="005406D5"/>
    <w:rsid w:val="005409BA"/>
    <w:rsid w:val="00540BFA"/>
    <w:rsid w:val="00540C6E"/>
    <w:rsid w:val="00540CB2"/>
    <w:rsid w:val="005412EB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472"/>
    <w:rsid w:val="0054497B"/>
    <w:rsid w:val="00544B62"/>
    <w:rsid w:val="00544EF1"/>
    <w:rsid w:val="005450F3"/>
    <w:rsid w:val="005451FE"/>
    <w:rsid w:val="005455E8"/>
    <w:rsid w:val="00545CDE"/>
    <w:rsid w:val="0054636C"/>
    <w:rsid w:val="005466D7"/>
    <w:rsid w:val="00546840"/>
    <w:rsid w:val="00546F45"/>
    <w:rsid w:val="00546FC9"/>
    <w:rsid w:val="00546FDB"/>
    <w:rsid w:val="005500F6"/>
    <w:rsid w:val="00550886"/>
    <w:rsid w:val="00550A72"/>
    <w:rsid w:val="00550AEE"/>
    <w:rsid w:val="00551DC9"/>
    <w:rsid w:val="00552A4F"/>
    <w:rsid w:val="00552C97"/>
    <w:rsid w:val="0055304B"/>
    <w:rsid w:val="00553223"/>
    <w:rsid w:val="005532F4"/>
    <w:rsid w:val="00553989"/>
    <w:rsid w:val="00553F7A"/>
    <w:rsid w:val="005542C9"/>
    <w:rsid w:val="00554452"/>
    <w:rsid w:val="00555351"/>
    <w:rsid w:val="00556790"/>
    <w:rsid w:val="00556CB1"/>
    <w:rsid w:val="00556F4A"/>
    <w:rsid w:val="0055707D"/>
    <w:rsid w:val="005575C7"/>
    <w:rsid w:val="0055794C"/>
    <w:rsid w:val="005605D6"/>
    <w:rsid w:val="00561327"/>
    <w:rsid w:val="0056198F"/>
    <w:rsid w:val="00562114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E9C"/>
    <w:rsid w:val="00567325"/>
    <w:rsid w:val="00567C3A"/>
    <w:rsid w:val="00567CBC"/>
    <w:rsid w:val="00570219"/>
    <w:rsid w:val="005703E2"/>
    <w:rsid w:val="00570431"/>
    <w:rsid w:val="00570585"/>
    <w:rsid w:val="00570E29"/>
    <w:rsid w:val="00571ACF"/>
    <w:rsid w:val="0057305A"/>
    <w:rsid w:val="005733DD"/>
    <w:rsid w:val="00573404"/>
    <w:rsid w:val="00573AC9"/>
    <w:rsid w:val="00573CCE"/>
    <w:rsid w:val="00573EAC"/>
    <w:rsid w:val="0057416E"/>
    <w:rsid w:val="00574462"/>
    <w:rsid w:val="005747A2"/>
    <w:rsid w:val="00574C58"/>
    <w:rsid w:val="00574C9A"/>
    <w:rsid w:val="00574F69"/>
    <w:rsid w:val="0057592F"/>
    <w:rsid w:val="00575A06"/>
    <w:rsid w:val="005760DC"/>
    <w:rsid w:val="00576251"/>
    <w:rsid w:val="00576B83"/>
    <w:rsid w:val="00576C16"/>
    <w:rsid w:val="00576C3D"/>
    <w:rsid w:val="00577CEE"/>
    <w:rsid w:val="00580702"/>
    <w:rsid w:val="005809EC"/>
    <w:rsid w:val="00580B0D"/>
    <w:rsid w:val="00580DD7"/>
    <w:rsid w:val="00580FBC"/>
    <w:rsid w:val="00581063"/>
    <w:rsid w:val="00581598"/>
    <w:rsid w:val="005815CB"/>
    <w:rsid w:val="005820CA"/>
    <w:rsid w:val="005821D0"/>
    <w:rsid w:val="00582898"/>
    <w:rsid w:val="00582AF9"/>
    <w:rsid w:val="00582E8D"/>
    <w:rsid w:val="005830DB"/>
    <w:rsid w:val="005832C4"/>
    <w:rsid w:val="00583301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68B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3A0"/>
    <w:rsid w:val="0059276D"/>
    <w:rsid w:val="00592EBD"/>
    <w:rsid w:val="00593457"/>
    <w:rsid w:val="005934B2"/>
    <w:rsid w:val="005935CE"/>
    <w:rsid w:val="00593C87"/>
    <w:rsid w:val="005945E1"/>
    <w:rsid w:val="00594BD0"/>
    <w:rsid w:val="0059521C"/>
    <w:rsid w:val="00595411"/>
    <w:rsid w:val="00595625"/>
    <w:rsid w:val="00595761"/>
    <w:rsid w:val="00595914"/>
    <w:rsid w:val="00595932"/>
    <w:rsid w:val="00595BA6"/>
    <w:rsid w:val="00595EFA"/>
    <w:rsid w:val="00595FDB"/>
    <w:rsid w:val="0059632F"/>
    <w:rsid w:val="00596E12"/>
    <w:rsid w:val="00597629"/>
    <w:rsid w:val="005976CC"/>
    <w:rsid w:val="005A02A8"/>
    <w:rsid w:val="005A0530"/>
    <w:rsid w:val="005A0A72"/>
    <w:rsid w:val="005A0E7A"/>
    <w:rsid w:val="005A114B"/>
    <w:rsid w:val="005A1259"/>
    <w:rsid w:val="005A1516"/>
    <w:rsid w:val="005A1A3E"/>
    <w:rsid w:val="005A25EF"/>
    <w:rsid w:val="005A2794"/>
    <w:rsid w:val="005A2E31"/>
    <w:rsid w:val="005A3266"/>
    <w:rsid w:val="005A33D5"/>
    <w:rsid w:val="005A3A77"/>
    <w:rsid w:val="005A3F80"/>
    <w:rsid w:val="005A423E"/>
    <w:rsid w:val="005A466E"/>
    <w:rsid w:val="005A4B05"/>
    <w:rsid w:val="005A4EDC"/>
    <w:rsid w:val="005A4FB2"/>
    <w:rsid w:val="005A4FE0"/>
    <w:rsid w:val="005A5F99"/>
    <w:rsid w:val="005A6110"/>
    <w:rsid w:val="005A6685"/>
    <w:rsid w:val="005A6A9E"/>
    <w:rsid w:val="005A7813"/>
    <w:rsid w:val="005A798C"/>
    <w:rsid w:val="005A7D21"/>
    <w:rsid w:val="005B02E3"/>
    <w:rsid w:val="005B0C47"/>
    <w:rsid w:val="005B12E9"/>
    <w:rsid w:val="005B14EC"/>
    <w:rsid w:val="005B1EAD"/>
    <w:rsid w:val="005B207A"/>
    <w:rsid w:val="005B2396"/>
    <w:rsid w:val="005B2C35"/>
    <w:rsid w:val="005B2E0B"/>
    <w:rsid w:val="005B3228"/>
    <w:rsid w:val="005B341D"/>
    <w:rsid w:val="005B34C5"/>
    <w:rsid w:val="005B4220"/>
    <w:rsid w:val="005B44DE"/>
    <w:rsid w:val="005B4595"/>
    <w:rsid w:val="005B52B9"/>
    <w:rsid w:val="005B55B6"/>
    <w:rsid w:val="005B5A9F"/>
    <w:rsid w:val="005B5F0B"/>
    <w:rsid w:val="005B652F"/>
    <w:rsid w:val="005B6DBC"/>
    <w:rsid w:val="005B7544"/>
    <w:rsid w:val="005B75B1"/>
    <w:rsid w:val="005B7AB1"/>
    <w:rsid w:val="005B7BD7"/>
    <w:rsid w:val="005B7C81"/>
    <w:rsid w:val="005B7E9E"/>
    <w:rsid w:val="005B7F55"/>
    <w:rsid w:val="005C05E5"/>
    <w:rsid w:val="005C069A"/>
    <w:rsid w:val="005C0E7E"/>
    <w:rsid w:val="005C21A5"/>
    <w:rsid w:val="005C2319"/>
    <w:rsid w:val="005C2B69"/>
    <w:rsid w:val="005C2E9B"/>
    <w:rsid w:val="005C3443"/>
    <w:rsid w:val="005C3647"/>
    <w:rsid w:val="005C37D0"/>
    <w:rsid w:val="005C3EDA"/>
    <w:rsid w:val="005C4032"/>
    <w:rsid w:val="005C438A"/>
    <w:rsid w:val="005C43F8"/>
    <w:rsid w:val="005C4911"/>
    <w:rsid w:val="005C4CFB"/>
    <w:rsid w:val="005C4DBB"/>
    <w:rsid w:val="005C4EAD"/>
    <w:rsid w:val="005C520C"/>
    <w:rsid w:val="005C5864"/>
    <w:rsid w:val="005C5BC6"/>
    <w:rsid w:val="005C6376"/>
    <w:rsid w:val="005C63BF"/>
    <w:rsid w:val="005C69DC"/>
    <w:rsid w:val="005C6A5E"/>
    <w:rsid w:val="005C6EAC"/>
    <w:rsid w:val="005C6F5E"/>
    <w:rsid w:val="005C76E6"/>
    <w:rsid w:val="005C76F3"/>
    <w:rsid w:val="005D0452"/>
    <w:rsid w:val="005D0483"/>
    <w:rsid w:val="005D0741"/>
    <w:rsid w:val="005D074F"/>
    <w:rsid w:val="005D0B27"/>
    <w:rsid w:val="005D0E00"/>
    <w:rsid w:val="005D0E36"/>
    <w:rsid w:val="005D0F29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6DF"/>
    <w:rsid w:val="005D4A89"/>
    <w:rsid w:val="005D4D31"/>
    <w:rsid w:val="005D5146"/>
    <w:rsid w:val="005D58D0"/>
    <w:rsid w:val="005D5E28"/>
    <w:rsid w:val="005D6107"/>
    <w:rsid w:val="005D611E"/>
    <w:rsid w:val="005D643D"/>
    <w:rsid w:val="005D7249"/>
    <w:rsid w:val="005D7B6D"/>
    <w:rsid w:val="005E040C"/>
    <w:rsid w:val="005E1721"/>
    <w:rsid w:val="005E17BB"/>
    <w:rsid w:val="005E2E83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AC1"/>
    <w:rsid w:val="005E7F92"/>
    <w:rsid w:val="005F0DB0"/>
    <w:rsid w:val="005F0F2D"/>
    <w:rsid w:val="005F1176"/>
    <w:rsid w:val="005F16BF"/>
    <w:rsid w:val="005F226E"/>
    <w:rsid w:val="005F260F"/>
    <w:rsid w:val="005F2696"/>
    <w:rsid w:val="005F27E7"/>
    <w:rsid w:val="005F2833"/>
    <w:rsid w:val="005F2F45"/>
    <w:rsid w:val="005F37B8"/>
    <w:rsid w:val="005F3EBF"/>
    <w:rsid w:val="005F4652"/>
    <w:rsid w:val="005F4B06"/>
    <w:rsid w:val="005F52B8"/>
    <w:rsid w:val="005F53AA"/>
    <w:rsid w:val="005F53D5"/>
    <w:rsid w:val="005F54E7"/>
    <w:rsid w:val="005F5723"/>
    <w:rsid w:val="005F5B36"/>
    <w:rsid w:val="005F5FF9"/>
    <w:rsid w:val="005F6529"/>
    <w:rsid w:val="005F6CA7"/>
    <w:rsid w:val="005F7340"/>
    <w:rsid w:val="00600892"/>
    <w:rsid w:val="0060096B"/>
    <w:rsid w:val="00600C77"/>
    <w:rsid w:val="00601228"/>
    <w:rsid w:val="00601346"/>
    <w:rsid w:val="00601519"/>
    <w:rsid w:val="00601C1D"/>
    <w:rsid w:val="00601F4E"/>
    <w:rsid w:val="00602835"/>
    <w:rsid w:val="006033B5"/>
    <w:rsid w:val="006038AD"/>
    <w:rsid w:val="00603AD6"/>
    <w:rsid w:val="00603EB2"/>
    <w:rsid w:val="00604083"/>
    <w:rsid w:val="006043B3"/>
    <w:rsid w:val="0060480D"/>
    <w:rsid w:val="0060514F"/>
    <w:rsid w:val="0060561E"/>
    <w:rsid w:val="00606713"/>
    <w:rsid w:val="00607203"/>
    <w:rsid w:val="006074FE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AB3"/>
    <w:rsid w:val="00613CA0"/>
    <w:rsid w:val="00613ED2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243"/>
    <w:rsid w:val="0061797B"/>
    <w:rsid w:val="00620308"/>
    <w:rsid w:val="00620AD0"/>
    <w:rsid w:val="00620D65"/>
    <w:rsid w:val="006217AD"/>
    <w:rsid w:val="00621CF2"/>
    <w:rsid w:val="0062232C"/>
    <w:rsid w:val="00622A22"/>
    <w:rsid w:val="00622F5A"/>
    <w:rsid w:val="006244E0"/>
    <w:rsid w:val="006247BD"/>
    <w:rsid w:val="00624B0A"/>
    <w:rsid w:val="00624FC5"/>
    <w:rsid w:val="00625127"/>
    <w:rsid w:val="00625184"/>
    <w:rsid w:val="00625E9E"/>
    <w:rsid w:val="00626837"/>
    <w:rsid w:val="00626CD9"/>
    <w:rsid w:val="00626EEE"/>
    <w:rsid w:val="006272EC"/>
    <w:rsid w:val="00627455"/>
    <w:rsid w:val="00630437"/>
    <w:rsid w:val="0063155D"/>
    <w:rsid w:val="00631C8B"/>
    <w:rsid w:val="006329C0"/>
    <w:rsid w:val="00632CDE"/>
    <w:rsid w:val="00632D79"/>
    <w:rsid w:val="006349AC"/>
    <w:rsid w:val="00634D08"/>
    <w:rsid w:val="0063527E"/>
    <w:rsid w:val="006353D1"/>
    <w:rsid w:val="0063553E"/>
    <w:rsid w:val="00635998"/>
    <w:rsid w:val="00635F1D"/>
    <w:rsid w:val="00636281"/>
    <w:rsid w:val="00636534"/>
    <w:rsid w:val="00636807"/>
    <w:rsid w:val="00636A40"/>
    <w:rsid w:val="006375B6"/>
    <w:rsid w:val="006377E7"/>
    <w:rsid w:val="00637E8A"/>
    <w:rsid w:val="00640214"/>
    <w:rsid w:val="00640BBD"/>
    <w:rsid w:val="006413A4"/>
    <w:rsid w:val="0064237E"/>
    <w:rsid w:val="00643C82"/>
    <w:rsid w:val="00644E33"/>
    <w:rsid w:val="00645885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47DF4"/>
    <w:rsid w:val="00650431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D24"/>
    <w:rsid w:val="00653EC2"/>
    <w:rsid w:val="006546DA"/>
    <w:rsid w:val="00654B6B"/>
    <w:rsid w:val="006550E0"/>
    <w:rsid w:val="00655BC6"/>
    <w:rsid w:val="00655F37"/>
    <w:rsid w:val="00657180"/>
    <w:rsid w:val="006575AD"/>
    <w:rsid w:val="006578F7"/>
    <w:rsid w:val="00657C51"/>
    <w:rsid w:val="00657D4A"/>
    <w:rsid w:val="00657F75"/>
    <w:rsid w:val="006601AD"/>
    <w:rsid w:val="00660B58"/>
    <w:rsid w:val="0066159F"/>
    <w:rsid w:val="00661B67"/>
    <w:rsid w:val="00661DC4"/>
    <w:rsid w:val="006623E3"/>
    <w:rsid w:val="00662454"/>
    <w:rsid w:val="00662A3E"/>
    <w:rsid w:val="006632F8"/>
    <w:rsid w:val="00663556"/>
    <w:rsid w:val="00663EA7"/>
    <w:rsid w:val="00664619"/>
    <w:rsid w:val="0066467C"/>
    <w:rsid w:val="00664F3A"/>
    <w:rsid w:val="006652FA"/>
    <w:rsid w:val="00665B77"/>
    <w:rsid w:val="00666036"/>
    <w:rsid w:val="00666DC5"/>
    <w:rsid w:val="006676BA"/>
    <w:rsid w:val="006676F7"/>
    <w:rsid w:val="0066777A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01D"/>
    <w:rsid w:val="0067377C"/>
    <w:rsid w:val="00673BD8"/>
    <w:rsid w:val="0067416E"/>
    <w:rsid w:val="006749CF"/>
    <w:rsid w:val="00675B3F"/>
    <w:rsid w:val="00675C5A"/>
    <w:rsid w:val="00675CA4"/>
    <w:rsid w:val="00675DD4"/>
    <w:rsid w:val="00675E47"/>
    <w:rsid w:val="00675EC2"/>
    <w:rsid w:val="0067606A"/>
    <w:rsid w:val="0067686D"/>
    <w:rsid w:val="00676898"/>
    <w:rsid w:val="00676CED"/>
    <w:rsid w:val="00676D53"/>
    <w:rsid w:val="00676DBE"/>
    <w:rsid w:val="00676F0B"/>
    <w:rsid w:val="00677298"/>
    <w:rsid w:val="006774D4"/>
    <w:rsid w:val="00677707"/>
    <w:rsid w:val="006777C0"/>
    <w:rsid w:val="0068082E"/>
    <w:rsid w:val="0068086E"/>
    <w:rsid w:val="00680917"/>
    <w:rsid w:val="006809E7"/>
    <w:rsid w:val="006825F4"/>
    <w:rsid w:val="0068330E"/>
    <w:rsid w:val="00683B2A"/>
    <w:rsid w:val="00684B3D"/>
    <w:rsid w:val="00684B42"/>
    <w:rsid w:val="00685CAC"/>
    <w:rsid w:val="006860BA"/>
    <w:rsid w:val="00686229"/>
    <w:rsid w:val="006864EA"/>
    <w:rsid w:val="00686C6A"/>
    <w:rsid w:val="00686F15"/>
    <w:rsid w:val="00687051"/>
    <w:rsid w:val="00687762"/>
    <w:rsid w:val="00687FB3"/>
    <w:rsid w:val="006915FB"/>
    <w:rsid w:val="006919BC"/>
    <w:rsid w:val="006926B3"/>
    <w:rsid w:val="0069323A"/>
    <w:rsid w:val="00693AA1"/>
    <w:rsid w:val="00693F5B"/>
    <w:rsid w:val="00694769"/>
    <w:rsid w:val="00695FF7"/>
    <w:rsid w:val="006960AD"/>
    <w:rsid w:val="006968A8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3DEE"/>
    <w:rsid w:val="006A43E1"/>
    <w:rsid w:val="006A48B9"/>
    <w:rsid w:val="006A4CC5"/>
    <w:rsid w:val="006A5F6A"/>
    <w:rsid w:val="006A6BE2"/>
    <w:rsid w:val="006A6C99"/>
    <w:rsid w:val="006A6DBA"/>
    <w:rsid w:val="006A75FE"/>
    <w:rsid w:val="006A79F4"/>
    <w:rsid w:val="006B1090"/>
    <w:rsid w:val="006B1798"/>
    <w:rsid w:val="006B1B3F"/>
    <w:rsid w:val="006B1B6A"/>
    <w:rsid w:val="006B1DF5"/>
    <w:rsid w:val="006B1F53"/>
    <w:rsid w:val="006B2477"/>
    <w:rsid w:val="006B25DB"/>
    <w:rsid w:val="006B2A19"/>
    <w:rsid w:val="006B30C5"/>
    <w:rsid w:val="006B332B"/>
    <w:rsid w:val="006B4409"/>
    <w:rsid w:val="006B48D1"/>
    <w:rsid w:val="006B4BAB"/>
    <w:rsid w:val="006B5217"/>
    <w:rsid w:val="006B52AD"/>
    <w:rsid w:val="006B5472"/>
    <w:rsid w:val="006B5EAE"/>
    <w:rsid w:val="006B5F92"/>
    <w:rsid w:val="006B76C8"/>
    <w:rsid w:val="006B7DC0"/>
    <w:rsid w:val="006C0B23"/>
    <w:rsid w:val="006C0F2A"/>
    <w:rsid w:val="006C1176"/>
    <w:rsid w:val="006C1503"/>
    <w:rsid w:val="006C21F2"/>
    <w:rsid w:val="006C27D1"/>
    <w:rsid w:val="006C2997"/>
    <w:rsid w:val="006C2BF4"/>
    <w:rsid w:val="006C302E"/>
    <w:rsid w:val="006C3090"/>
    <w:rsid w:val="006C33A8"/>
    <w:rsid w:val="006C39A1"/>
    <w:rsid w:val="006C3C86"/>
    <w:rsid w:val="006C3DCA"/>
    <w:rsid w:val="006C4726"/>
    <w:rsid w:val="006C4875"/>
    <w:rsid w:val="006C51E0"/>
    <w:rsid w:val="006C556D"/>
    <w:rsid w:val="006C59CD"/>
    <w:rsid w:val="006C5D03"/>
    <w:rsid w:val="006C5DEF"/>
    <w:rsid w:val="006C5F77"/>
    <w:rsid w:val="006C63CA"/>
    <w:rsid w:val="006C6D28"/>
    <w:rsid w:val="006C7137"/>
    <w:rsid w:val="006C7BC9"/>
    <w:rsid w:val="006C7E71"/>
    <w:rsid w:val="006D0C3B"/>
    <w:rsid w:val="006D15DD"/>
    <w:rsid w:val="006D242C"/>
    <w:rsid w:val="006D2B77"/>
    <w:rsid w:val="006D2C0C"/>
    <w:rsid w:val="006D301B"/>
    <w:rsid w:val="006D301C"/>
    <w:rsid w:val="006D41AB"/>
    <w:rsid w:val="006D44B0"/>
    <w:rsid w:val="006D4F21"/>
    <w:rsid w:val="006D5272"/>
    <w:rsid w:val="006D52C4"/>
    <w:rsid w:val="006D5859"/>
    <w:rsid w:val="006D6034"/>
    <w:rsid w:val="006D7D74"/>
    <w:rsid w:val="006E023C"/>
    <w:rsid w:val="006E0462"/>
    <w:rsid w:val="006E0806"/>
    <w:rsid w:val="006E08B7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091"/>
    <w:rsid w:val="006E2288"/>
    <w:rsid w:val="006E2A40"/>
    <w:rsid w:val="006E2C14"/>
    <w:rsid w:val="006E2C78"/>
    <w:rsid w:val="006E2DFC"/>
    <w:rsid w:val="006E2F24"/>
    <w:rsid w:val="006E31F2"/>
    <w:rsid w:val="006E33A5"/>
    <w:rsid w:val="006E3761"/>
    <w:rsid w:val="006E4CC0"/>
    <w:rsid w:val="006E4CFB"/>
    <w:rsid w:val="006E4DA8"/>
    <w:rsid w:val="006E6249"/>
    <w:rsid w:val="006E6B5B"/>
    <w:rsid w:val="006E6D3E"/>
    <w:rsid w:val="006E730A"/>
    <w:rsid w:val="006E7321"/>
    <w:rsid w:val="006E75D9"/>
    <w:rsid w:val="006E7E66"/>
    <w:rsid w:val="006E7EF1"/>
    <w:rsid w:val="006F033B"/>
    <w:rsid w:val="006F03DE"/>
    <w:rsid w:val="006F0481"/>
    <w:rsid w:val="006F0665"/>
    <w:rsid w:val="006F09D2"/>
    <w:rsid w:val="006F1691"/>
    <w:rsid w:val="006F1BE2"/>
    <w:rsid w:val="006F2959"/>
    <w:rsid w:val="006F2EA2"/>
    <w:rsid w:val="006F30AD"/>
    <w:rsid w:val="006F332D"/>
    <w:rsid w:val="006F38C1"/>
    <w:rsid w:val="006F3DC7"/>
    <w:rsid w:val="006F40A1"/>
    <w:rsid w:val="006F47B5"/>
    <w:rsid w:val="006F4DB5"/>
    <w:rsid w:val="006F501E"/>
    <w:rsid w:val="006F5532"/>
    <w:rsid w:val="006F57A8"/>
    <w:rsid w:val="006F5D9E"/>
    <w:rsid w:val="006F6328"/>
    <w:rsid w:val="006F6F06"/>
    <w:rsid w:val="006F76BD"/>
    <w:rsid w:val="006F78B9"/>
    <w:rsid w:val="007009E7"/>
    <w:rsid w:val="00700B09"/>
    <w:rsid w:val="0070147C"/>
    <w:rsid w:val="00701959"/>
    <w:rsid w:val="007019CD"/>
    <w:rsid w:val="00702200"/>
    <w:rsid w:val="00702663"/>
    <w:rsid w:val="00702837"/>
    <w:rsid w:val="00702A1D"/>
    <w:rsid w:val="007034A3"/>
    <w:rsid w:val="00703814"/>
    <w:rsid w:val="00703923"/>
    <w:rsid w:val="00705A69"/>
    <w:rsid w:val="0070688F"/>
    <w:rsid w:val="00706E2A"/>
    <w:rsid w:val="0070719E"/>
    <w:rsid w:val="00707435"/>
    <w:rsid w:val="00707BDB"/>
    <w:rsid w:val="00707E36"/>
    <w:rsid w:val="007100E2"/>
    <w:rsid w:val="00710334"/>
    <w:rsid w:val="00710B23"/>
    <w:rsid w:val="00710F6D"/>
    <w:rsid w:val="00711D9E"/>
    <w:rsid w:val="00712D8D"/>
    <w:rsid w:val="007131C7"/>
    <w:rsid w:val="007133C1"/>
    <w:rsid w:val="007140C0"/>
    <w:rsid w:val="0071424B"/>
    <w:rsid w:val="00714D0A"/>
    <w:rsid w:val="00715906"/>
    <w:rsid w:val="00715A06"/>
    <w:rsid w:val="00715A45"/>
    <w:rsid w:val="00715ED6"/>
    <w:rsid w:val="00716165"/>
    <w:rsid w:val="0071663C"/>
    <w:rsid w:val="007169FD"/>
    <w:rsid w:val="00716A6A"/>
    <w:rsid w:val="00717088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C98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50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3A0"/>
    <w:rsid w:val="0072682A"/>
    <w:rsid w:val="007269C8"/>
    <w:rsid w:val="00727766"/>
    <w:rsid w:val="00727CF3"/>
    <w:rsid w:val="00727D3B"/>
    <w:rsid w:val="007304C7"/>
    <w:rsid w:val="00730747"/>
    <w:rsid w:val="00730A81"/>
    <w:rsid w:val="00730D0B"/>
    <w:rsid w:val="00731189"/>
    <w:rsid w:val="00731261"/>
    <w:rsid w:val="007316A5"/>
    <w:rsid w:val="007317FB"/>
    <w:rsid w:val="00731E07"/>
    <w:rsid w:val="007325D9"/>
    <w:rsid w:val="00732BD9"/>
    <w:rsid w:val="00733355"/>
    <w:rsid w:val="007333DB"/>
    <w:rsid w:val="00735849"/>
    <w:rsid w:val="0073598B"/>
    <w:rsid w:val="0073640B"/>
    <w:rsid w:val="007368AA"/>
    <w:rsid w:val="0074005C"/>
    <w:rsid w:val="00740918"/>
    <w:rsid w:val="00740D36"/>
    <w:rsid w:val="007416E9"/>
    <w:rsid w:val="007417D6"/>
    <w:rsid w:val="00741962"/>
    <w:rsid w:val="00741AC4"/>
    <w:rsid w:val="007423DE"/>
    <w:rsid w:val="007423E7"/>
    <w:rsid w:val="00742B0F"/>
    <w:rsid w:val="0074312A"/>
    <w:rsid w:val="0074325C"/>
    <w:rsid w:val="0074344A"/>
    <w:rsid w:val="00743DBE"/>
    <w:rsid w:val="00744302"/>
    <w:rsid w:val="00744B7E"/>
    <w:rsid w:val="00744DEC"/>
    <w:rsid w:val="00744EC1"/>
    <w:rsid w:val="00745313"/>
    <w:rsid w:val="007453A1"/>
    <w:rsid w:val="007457A5"/>
    <w:rsid w:val="007459AE"/>
    <w:rsid w:val="00745F6F"/>
    <w:rsid w:val="00746AF3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1E8E"/>
    <w:rsid w:val="007524D5"/>
    <w:rsid w:val="00752FD3"/>
    <w:rsid w:val="00753692"/>
    <w:rsid w:val="00753899"/>
    <w:rsid w:val="00753FA1"/>
    <w:rsid w:val="00754239"/>
    <w:rsid w:val="00754398"/>
    <w:rsid w:val="007546CE"/>
    <w:rsid w:val="00754D31"/>
    <w:rsid w:val="00754ED1"/>
    <w:rsid w:val="0075564C"/>
    <w:rsid w:val="00756BFE"/>
    <w:rsid w:val="00756D38"/>
    <w:rsid w:val="007570D0"/>
    <w:rsid w:val="00757215"/>
    <w:rsid w:val="00757DF3"/>
    <w:rsid w:val="00760107"/>
    <w:rsid w:val="0076023E"/>
    <w:rsid w:val="00760407"/>
    <w:rsid w:val="0076045D"/>
    <w:rsid w:val="007607FB"/>
    <w:rsid w:val="0076119C"/>
    <w:rsid w:val="007612C1"/>
    <w:rsid w:val="007615C9"/>
    <w:rsid w:val="0076248D"/>
    <w:rsid w:val="007624BB"/>
    <w:rsid w:val="00762827"/>
    <w:rsid w:val="00762D95"/>
    <w:rsid w:val="00762E8F"/>
    <w:rsid w:val="00763229"/>
    <w:rsid w:val="007632C5"/>
    <w:rsid w:val="00763837"/>
    <w:rsid w:val="00763F1F"/>
    <w:rsid w:val="00764166"/>
    <w:rsid w:val="007645D1"/>
    <w:rsid w:val="0076482E"/>
    <w:rsid w:val="00765470"/>
    <w:rsid w:val="00765697"/>
    <w:rsid w:val="007657EB"/>
    <w:rsid w:val="0076632D"/>
    <w:rsid w:val="007665AD"/>
    <w:rsid w:val="00767B0C"/>
    <w:rsid w:val="0077005D"/>
    <w:rsid w:val="00770184"/>
    <w:rsid w:val="007701CB"/>
    <w:rsid w:val="00770E05"/>
    <w:rsid w:val="007714B9"/>
    <w:rsid w:val="00771B99"/>
    <w:rsid w:val="007734AB"/>
    <w:rsid w:val="007735C8"/>
    <w:rsid w:val="00774108"/>
    <w:rsid w:val="00774893"/>
    <w:rsid w:val="00774CD8"/>
    <w:rsid w:val="007751CE"/>
    <w:rsid w:val="00775A1A"/>
    <w:rsid w:val="00775AF6"/>
    <w:rsid w:val="00775AFF"/>
    <w:rsid w:val="00775D86"/>
    <w:rsid w:val="00776716"/>
    <w:rsid w:val="007767AD"/>
    <w:rsid w:val="00776DCF"/>
    <w:rsid w:val="0077708B"/>
    <w:rsid w:val="00777191"/>
    <w:rsid w:val="00777301"/>
    <w:rsid w:val="00777428"/>
    <w:rsid w:val="00777914"/>
    <w:rsid w:val="00777971"/>
    <w:rsid w:val="007800D0"/>
    <w:rsid w:val="007801E7"/>
    <w:rsid w:val="00780834"/>
    <w:rsid w:val="007809D9"/>
    <w:rsid w:val="00780CE0"/>
    <w:rsid w:val="00781346"/>
    <w:rsid w:val="00781B31"/>
    <w:rsid w:val="00781CA8"/>
    <w:rsid w:val="00781D19"/>
    <w:rsid w:val="00782307"/>
    <w:rsid w:val="00782860"/>
    <w:rsid w:val="007829E5"/>
    <w:rsid w:val="00782D09"/>
    <w:rsid w:val="00783250"/>
    <w:rsid w:val="007833D8"/>
    <w:rsid w:val="00783A26"/>
    <w:rsid w:val="00783C0D"/>
    <w:rsid w:val="00783E5D"/>
    <w:rsid w:val="00783F6C"/>
    <w:rsid w:val="00784489"/>
    <w:rsid w:val="00784CB2"/>
    <w:rsid w:val="0078563D"/>
    <w:rsid w:val="00785CFB"/>
    <w:rsid w:val="00786927"/>
    <w:rsid w:val="00786A5D"/>
    <w:rsid w:val="00786EAF"/>
    <w:rsid w:val="007871BB"/>
    <w:rsid w:val="007903AA"/>
    <w:rsid w:val="00790449"/>
    <w:rsid w:val="007909E0"/>
    <w:rsid w:val="00790BAA"/>
    <w:rsid w:val="00790CB7"/>
    <w:rsid w:val="00790E92"/>
    <w:rsid w:val="007912A0"/>
    <w:rsid w:val="0079160D"/>
    <w:rsid w:val="007916C1"/>
    <w:rsid w:val="00791BF3"/>
    <w:rsid w:val="0079271F"/>
    <w:rsid w:val="00792F43"/>
    <w:rsid w:val="00793411"/>
    <w:rsid w:val="007936C7"/>
    <w:rsid w:val="0079386A"/>
    <w:rsid w:val="00793BC0"/>
    <w:rsid w:val="00793FBA"/>
    <w:rsid w:val="00794276"/>
    <w:rsid w:val="00794682"/>
    <w:rsid w:val="0079492D"/>
    <w:rsid w:val="00794966"/>
    <w:rsid w:val="00794B25"/>
    <w:rsid w:val="007953AA"/>
    <w:rsid w:val="00795891"/>
    <w:rsid w:val="00795B2E"/>
    <w:rsid w:val="00795E48"/>
    <w:rsid w:val="00796DD3"/>
    <w:rsid w:val="00797189"/>
    <w:rsid w:val="00797227"/>
    <w:rsid w:val="00797B78"/>
    <w:rsid w:val="00797DFC"/>
    <w:rsid w:val="007A0208"/>
    <w:rsid w:val="007A1124"/>
    <w:rsid w:val="007A1155"/>
    <w:rsid w:val="007A11FE"/>
    <w:rsid w:val="007A147A"/>
    <w:rsid w:val="007A1BE4"/>
    <w:rsid w:val="007A2048"/>
    <w:rsid w:val="007A2571"/>
    <w:rsid w:val="007A26C3"/>
    <w:rsid w:val="007A27BC"/>
    <w:rsid w:val="007A28DA"/>
    <w:rsid w:val="007A2D7F"/>
    <w:rsid w:val="007A38EB"/>
    <w:rsid w:val="007A3CC3"/>
    <w:rsid w:val="007A427C"/>
    <w:rsid w:val="007A42DD"/>
    <w:rsid w:val="007A4345"/>
    <w:rsid w:val="007A44B1"/>
    <w:rsid w:val="007A4D0E"/>
    <w:rsid w:val="007A4FC2"/>
    <w:rsid w:val="007A53B5"/>
    <w:rsid w:val="007A540E"/>
    <w:rsid w:val="007A54B5"/>
    <w:rsid w:val="007A574D"/>
    <w:rsid w:val="007A57C0"/>
    <w:rsid w:val="007A6917"/>
    <w:rsid w:val="007A6E60"/>
    <w:rsid w:val="007B0225"/>
    <w:rsid w:val="007B08B9"/>
    <w:rsid w:val="007B0B42"/>
    <w:rsid w:val="007B0BB9"/>
    <w:rsid w:val="007B14AF"/>
    <w:rsid w:val="007B18B0"/>
    <w:rsid w:val="007B1AC8"/>
    <w:rsid w:val="007B1C05"/>
    <w:rsid w:val="007B1FBD"/>
    <w:rsid w:val="007B3024"/>
    <w:rsid w:val="007B355A"/>
    <w:rsid w:val="007B3C9A"/>
    <w:rsid w:val="007B515F"/>
    <w:rsid w:val="007B533F"/>
    <w:rsid w:val="007B55AE"/>
    <w:rsid w:val="007B5AC1"/>
    <w:rsid w:val="007B5D23"/>
    <w:rsid w:val="007B5E40"/>
    <w:rsid w:val="007B60ED"/>
    <w:rsid w:val="007B6EF5"/>
    <w:rsid w:val="007B7890"/>
    <w:rsid w:val="007C06B8"/>
    <w:rsid w:val="007C0787"/>
    <w:rsid w:val="007C0945"/>
    <w:rsid w:val="007C0DA9"/>
    <w:rsid w:val="007C1988"/>
    <w:rsid w:val="007C1DDA"/>
    <w:rsid w:val="007C1EB8"/>
    <w:rsid w:val="007C20EB"/>
    <w:rsid w:val="007C2507"/>
    <w:rsid w:val="007C29C4"/>
    <w:rsid w:val="007C2A00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91F"/>
    <w:rsid w:val="007C49E4"/>
    <w:rsid w:val="007C4E27"/>
    <w:rsid w:val="007C53E0"/>
    <w:rsid w:val="007C5466"/>
    <w:rsid w:val="007C63E1"/>
    <w:rsid w:val="007C79CA"/>
    <w:rsid w:val="007D092F"/>
    <w:rsid w:val="007D0C77"/>
    <w:rsid w:val="007D0CD3"/>
    <w:rsid w:val="007D10D0"/>
    <w:rsid w:val="007D1607"/>
    <w:rsid w:val="007D173F"/>
    <w:rsid w:val="007D28AD"/>
    <w:rsid w:val="007D2CC1"/>
    <w:rsid w:val="007D2F5D"/>
    <w:rsid w:val="007D3295"/>
    <w:rsid w:val="007D36C0"/>
    <w:rsid w:val="007D3A41"/>
    <w:rsid w:val="007D477D"/>
    <w:rsid w:val="007D4E04"/>
    <w:rsid w:val="007D4F04"/>
    <w:rsid w:val="007D5132"/>
    <w:rsid w:val="007D5AE8"/>
    <w:rsid w:val="007D5CF1"/>
    <w:rsid w:val="007D5D31"/>
    <w:rsid w:val="007D5DAC"/>
    <w:rsid w:val="007D7211"/>
    <w:rsid w:val="007D7635"/>
    <w:rsid w:val="007D7845"/>
    <w:rsid w:val="007E022A"/>
    <w:rsid w:val="007E03AF"/>
    <w:rsid w:val="007E0598"/>
    <w:rsid w:val="007E09BE"/>
    <w:rsid w:val="007E0B68"/>
    <w:rsid w:val="007E0EB5"/>
    <w:rsid w:val="007E11AE"/>
    <w:rsid w:val="007E11FB"/>
    <w:rsid w:val="007E13AD"/>
    <w:rsid w:val="007E1464"/>
    <w:rsid w:val="007E1AE3"/>
    <w:rsid w:val="007E1BA4"/>
    <w:rsid w:val="007E1CD7"/>
    <w:rsid w:val="007E1DBA"/>
    <w:rsid w:val="007E1F63"/>
    <w:rsid w:val="007E22DF"/>
    <w:rsid w:val="007E24B5"/>
    <w:rsid w:val="007E31A1"/>
    <w:rsid w:val="007E3647"/>
    <w:rsid w:val="007E409A"/>
    <w:rsid w:val="007E4660"/>
    <w:rsid w:val="007E48ED"/>
    <w:rsid w:val="007E4FCB"/>
    <w:rsid w:val="007E533D"/>
    <w:rsid w:val="007E57C8"/>
    <w:rsid w:val="007E5884"/>
    <w:rsid w:val="007E6DB3"/>
    <w:rsid w:val="007E6E57"/>
    <w:rsid w:val="007E798E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3DFB"/>
    <w:rsid w:val="007F40FB"/>
    <w:rsid w:val="007F43E0"/>
    <w:rsid w:val="007F5799"/>
    <w:rsid w:val="007F5A41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6C3"/>
    <w:rsid w:val="00802749"/>
    <w:rsid w:val="00802AE6"/>
    <w:rsid w:val="00802EA9"/>
    <w:rsid w:val="0080327A"/>
    <w:rsid w:val="0080336B"/>
    <w:rsid w:val="00803AE6"/>
    <w:rsid w:val="0080489C"/>
    <w:rsid w:val="00804CC3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10674"/>
    <w:rsid w:val="00810B0D"/>
    <w:rsid w:val="00810C9B"/>
    <w:rsid w:val="00810F9C"/>
    <w:rsid w:val="0081110F"/>
    <w:rsid w:val="00811F4F"/>
    <w:rsid w:val="00811FAD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5A6A"/>
    <w:rsid w:val="0081609C"/>
    <w:rsid w:val="00816665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240D"/>
    <w:rsid w:val="00822541"/>
    <w:rsid w:val="00822A5E"/>
    <w:rsid w:val="00823010"/>
    <w:rsid w:val="00823A46"/>
    <w:rsid w:val="00823B4D"/>
    <w:rsid w:val="00823EB9"/>
    <w:rsid w:val="00823F67"/>
    <w:rsid w:val="00823FA3"/>
    <w:rsid w:val="0082435B"/>
    <w:rsid w:val="00824A4D"/>
    <w:rsid w:val="00824C30"/>
    <w:rsid w:val="008253FF"/>
    <w:rsid w:val="008257BF"/>
    <w:rsid w:val="00825E5C"/>
    <w:rsid w:val="0082740C"/>
    <w:rsid w:val="00827D30"/>
    <w:rsid w:val="00827E69"/>
    <w:rsid w:val="008306ED"/>
    <w:rsid w:val="00830930"/>
    <w:rsid w:val="00830B02"/>
    <w:rsid w:val="00830CB9"/>
    <w:rsid w:val="00830CC5"/>
    <w:rsid w:val="00830EAB"/>
    <w:rsid w:val="00831C23"/>
    <w:rsid w:val="00831FDF"/>
    <w:rsid w:val="0083251E"/>
    <w:rsid w:val="008325C6"/>
    <w:rsid w:val="008325F8"/>
    <w:rsid w:val="00832BCD"/>
    <w:rsid w:val="00833CBE"/>
    <w:rsid w:val="00834212"/>
    <w:rsid w:val="0083468A"/>
    <w:rsid w:val="008349F2"/>
    <w:rsid w:val="00835C40"/>
    <w:rsid w:val="00835F67"/>
    <w:rsid w:val="00836743"/>
    <w:rsid w:val="008367C1"/>
    <w:rsid w:val="008371FE"/>
    <w:rsid w:val="0083774E"/>
    <w:rsid w:val="00840621"/>
    <w:rsid w:val="00840740"/>
    <w:rsid w:val="00840E55"/>
    <w:rsid w:val="00841360"/>
    <w:rsid w:val="008416A8"/>
    <w:rsid w:val="00841B63"/>
    <w:rsid w:val="00841B7F"/>
    <w:rsid w:val="00841D4E"/>
    <w:rsid w:val="00841D6A"/>
    <w:rsid w:val="0084212D"/>
    <w:rsid w:val="008424AF"/>
    <w:rsid w:val="00842DBD"/>
    <w:rsid w:val="00842EA0"/>
    <w:rsid w:val="00842FCB"/>
    <w:rsid w:val="00843303"/>
    <w:rsid w:val="00843461"/>
    <w:rsid w:val="00843C87"/>
    <w:rsid w:val="00843EF9"/>
    <w:rsid w:val="00844211"/>
    <w:rsid w:val="008442C5"/>
    <w:rsid w:val="008448CE"/>
    <w:rsid w:val="00845022"/>
    <w:rsid w:val="00845268"/>
    <w:rsid w:val="00845A97"/>
    <w:rsid w:val="00845CE0"/>
    <w:rsid w:val="0084625C"/>
    <w:rsid w:val="008465F2"/>
    <w:rsid w:val="00846CCA"/>
    <w:rsid w:val="00846E14"/>
    <w:rsid w:val="00847690"/>
    <w:rsid w:val="0084776B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CD0"/>
    <w:rsid w:val="00851F28"/>
    <w:rsid w:val="00851FDF"/>
    <w:rsid w:val="00852999"/>
    <w:rsid w:val="00852E2D"/>
    <w:rsid w:val="00853463"/>
    <w:rsid w:val="00853D0C"/>
    <w:rsid w:val="0085477F"/>
    <w:rsid w:val="0085496B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0317"/>
    <w:rsid w:val="00860755"/>
    <w:rsid w:val="00860CA7"/>
    <w:rsid w:val="008610A5"/>
    <w:rsid w:val="008613E7"/>
    <w:rsid w:val="00861CA8"/>
    <w:rsid w:val="00862640"/>
    <w:rsid w:val="00862C3B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4D"/>
    <w:rsid w:val="0087085E"/>
    <w:rsid w:val="00871208"/>
    <w:rsid w:val="00871946"/>
    <w:rsid w:val="00871B45"/>
    <w:rsid w:val="0087257E"/>
    <w:rsid w:val="00872DC2"/>
    <w:rsid w:val="0087365C"/>
    <w:rsid w:val="00873A84"/>
    <w:rsid w:val="00873B5F"/>
    <w:rsid w:val="00873CB0"/>
    <w:rsid w:val="008742C1"/>
    <w:rsid w:val="00874C70"/>
    <w:rsid w:val="00874D12"/>
    <w:rsid w:val="00874EBD"/>
    <w:rsid w:val="008755DB"/>
    <w:rsid w:val="00875E0B"/>
    <w:rsid w:val="00876858"/>
    <w:rsid w:val="00876A71"/>
    <w:rsid w:val="00877310"/>
    <w:rsid w:val="00877E39"/>
    <w:rsid w:val="00877FE1"/>
    <w:rsid w:val="00880680"/>
    <w:rsid w:val="00881ED7"/>
    <w:rsid w:val="008822DA"/>
    <w:rsid w:val="008827B5"/>
    <w:rsid w:val="00882BEC"/>
    <w:rsid w:val="008830B0"/>
    <w:rsid w:val="00883C05"/>
    <w:rsid w:val="008841B8"/>
    <w:rsid w:val="008845E2"/>
    <w:rsid w:val="00885100"/>
    <w:rsid w:val="00885711"/>
    <w:rsid w:val="00885C63"/>
    <w:rsid w:val="008864DA"/>
    <w:rsid w:val="0088661A"/>
    <w:rsid w:val="00887897"/>
    <w:rsid w:val="00890205"/>
    <w:rsid w:val="008905B4"/>
    <w:rsid w:val="008907DE"/>
    <w:rsid w:val="00890FB5"/>
    <w:rsid w:val="00891218"/>
    <w:rsid w:val="00891479"/>
    <w:rsid w:val="008914C5"/>
    <w:rsid w:val="008914C6"/>
    <w:rsid w:val="00892062"/>
    <w:rsid w:val="008921A7"/>
    <w:rsid w:val="0089235A"/>
    <w:rsid w:val="00893358"/>
    <w:rsid w:val="0089348E"/>
    <w:rsid w:val="00893632"/>
    <w:rsid w:val="0089372D"/>
    <w:rsid w:val="00893921"/>
    <w:rsid w:val="0089407E"/>
    <w:rsid w:val="0089455A"/>
    <w:rsid w:val="00894BA7"/>
    <w:rsid w:val="00894C27"/>
    <w:rsid w:val="00894CD8"/>
    <w:rsid w:val="0089515B"/>
    <w:rsid w:val="00895F53"/>
    <w:rsid w:val="008963C5"/>
    <w:rsid w:val="00896A87"/>
    <w:rsid w:val="00896D48"/>
    <w:rsid w:val="00896DF2"/>
    <w:rsid w:val="00897355"/>
    <w:rsid w:val="00897AC1"/>
    <w:rsid w:val="008A0688"/>
    <w:rsid w:val="008A09BD"/>
    <w:rsid w:val="008A0A26"/>
    <w:rsid w:val="008A1034"/>
    <w:rsid w:val="008A15A5"/>
    <w:rsid w:val="008A1A1B"/>
    <w:rsid w:val="008A1A24"/>
    <w:rsid w:val="008A1A41"/>
    <w:rsid w:val="008A1F65"/>
    <w:rsid w:val="008A22B2"/>
    <w:rsid w:val="008A2417"/>
    <w:rsid w:val="008A256D"/>
    <w:rsid w:val="008A2B5B"/>
    <w:rsid w:val="008A3174"/>
    <w:rsid w:val="008A324B"/>
    <w:rsid w:val="008A35E8"/>
    <w:rsid w:val="008A3DC8"/>
    <w:rsid w:val="008A3F40"/>
    <w:rsid w:val="008A3FA5"/>
    <w:rsid w:val="008A408D"/>
    <w:rsid w:val="008A4428"/>
    <w:rsid w:val="008A4507"/>
    <w:rsid w:val="008A4679"/>
    <w:rsid w:val="008A46E8"/>
    <w:rsid w:val="008A4858"/>
    <w:rsid w:val="008A4A30"/>
    <w:rsid w:val="008A4AE8"/>
    <w:rsid w:val="008A4C94"/>
    <w:rsid w:val="008A4CA1"/>
    <w:rsid w:val="008A5058"/>
    <w:rsid w:val="008A52B3"/>
    <w:rsid w:val="008A52E9"/>
    <w:rsid w:val="008A533C"/>
    <w:rsid w:val="008A557D"/>
    <w:rsid w:val="008A58F6"/>
    <w:rsid w:val="008A5F80"/>
    <w:rsid w:val="008A6325"/>
    <w:rsid w:val="008A731D"/>
    <w:rsid w:val="008A750A"/>
    <w:rsid w:val="008A7BF5"/>
    <w:rsid w:val="008A7D74"/>
    <w:rsid w:val="008B051D"/>
    <w:rsid w:val="008B0FA7"/>
    <w:rsid w:val="008B0FD2"/>
    <w:rsid w:val="008B139F"/>
    <w:rsid w:val="008B1D0F"/>
    <w:rsid w:val="008B1D1B"/>
    <w:rsid w:val="008B227B"/>
    <w:rsid w:val="008B2900"/>
    <w:rsid w:val="008B31E8"/>
    <w:rsid w:val="008B31FF"/>
    <w:rsid w:val="008B3E48"/>
    <w:rsid w:val="008B410A"/>
    <w:rsid w:val="008B4E4F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72B"/>
    <w:rsid w:val="008B7D04"/>
    <w:rsid w:val="008C023D"/>
    <w:rsid w:val="008C0251"/>
    <w:rsid w:val="008C08E2"/>
    <w:rsid w:val="008C14D2"/>
    <w:rsid w:val="008C166A"/>
    <w:rsid w:val="008C2846"/>
    <w:rsid w:val="008C28F3"/>
    <w:rsid w:val="008C2C7C"/>
    <w:rsid w:val="008C31D3"/>
    <w:rsid w:val="008C3275"/>
    <w:rsid w:val="008C34D4"/>
    <w:rsid w:val="008C47B3"/>
    <w:rsid w:val="008C47C2"/>
    <w:rsid w:val="008C488B"/>
    <w:rsid w:val="008C50A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9E7"/>
    <w:rsid w:val="008D3A7D"/>
    <w:rsid w:val="008D405E"/>
    <w:rsid w:val="008D4B6E"/>
    <w:rsid w:val="008D5082"/>
    <w:rsid w:val="008D56F3"/>
    <w:rsid w:val="008D5DB7"/>
    <w:rsid w:val="008D6F55"/>
    <w:rsid w:val="008D7125"/>
    <w:rsid w:val="008D7307"/>
    <w:rsid w:val="008D7BCE"/>
    <w:rsid w:val="008E00D7"/>
    <w:rsid w:val="008E04DF"/>
    <w:rsid w:val="008E05CC"/>
    <w:rsid w:val="008E076F"/>
    <w:rsid w:val="008E14E1"/>
    <w:rsid w:val="008E1758"/>
    <w:rsid w:val="008E175D"/>
    <w:rsid w:val="008E1911"/>
    <w:rsid w:val="008E20A5"/>
    <w:rsid w:val="008E29EB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C0F"/>
    <w:rsid w:val="008E7D1F"/>
    <w:rsid w:val="008E7D28"/>
    <w:rsid w:val="008F06B4"/>
    <w:rsid w:val="008F06F2"/>
    <w:rsid w:val="008F0718"/>
    <w:rsid w:val="008F126F"/>
    <w:rsid w:val="008F1633"/>
    <w:rsid w:val="008F16F6"/>
    <w:rsid w:val="008F1817"/>
    <w:rsid w:val="008F188C"/>
    <w:rsid w:val="008F1E9B"/>
    <w:rsid w:val="008F20E6"/>
    <w:rsid w:val="008F2559"/>
    <w:rsid w:val="008F2831"/>
    <w:rsid w:val="008F28BF"/>
    <w:rsid w:val="008F2E0B"/>
    <w:rsid w:val="008F309F"/>
    <w:rsid w:val="008F3B60"/>
    <w:rsid w:val="008F3F4A"/>
    <w:rsid w:val="008F43EE"/>
    <w:rsid w:val="008F4F07"/>
    <w:rsid w:val="008F5AEA"/>
    <w:rsid w:val="008F5F69"/>
    <w:rsid w:val="008F6283"/>
    <w:rsid w:val="008F62B8"/>
    <w:rsid w:val="008F69D0"/>
    <w:rsid w:val="008F6C56"/>
    <w:rsid w:val="008F6D6F"/>
    <w:rsid w:val="008F74BC"/>
    <w:rsid w:val="008F7AC4"/>
    <w:rsid w:val="008F7E81"/>
    <w:rsid w:val="009000AF"/>
    <w:rsid w:val="0090064F"/>
    <w:rsid w:val="00900968"/>
    <w:rsid w:val="00900EAD"/>
    <w:rsid w:val="00901BD9"/>
    <w:rsid w:val="0090219A"/>
    <w:rsid w:val="0090397B"/>
    <w:rsid w:val="00903D65"/>
    <w:rsid w:val="009044AB"/>
    <w:rsid w:val="009044E7"/>
    <w:rsid w:val="009047D5"/>
    <w:rsid w:val="00904C70"/>
    <w:rsid w:val="00904C94"/>
    <w:rsid w:val="0090563A"/>
    <w:rsid w:val="0090571C"/>
    <w:rsid w:val="00905819"/>
    <w:rsid w:val="00905939"/>
    <w:rsid w:val="00905C33"/>
    <w:rsid w:val="00905D78"/>
    <w:rsid w:val="00905E6C"/>
    <w:rsid w:val="00905FAC"/>
    <w:rsid w:val="00906009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000"/>
    <w:rsid w:val="0091567B"/>
    <w:rsid w:val="00915CF5"/>
    <w:rsid w:val="00915D73"/>
    <w:rsid w:val="00916276"/>
    <w:rsid w:val="0091673E"/>
    <w:rsid w:val="00917061"/>
    <w:rsid w:val="009172BE"/>
    <w:rsid w:val="009176FB"/>
    <w:rsid w:val="00917A50"/>
    <w:rsid w:val="00920391"/>
    <w:rsid w:val="009209FA"/>
    <w:rsid w:val="00920B74"/>
    <w:rsid w:val="0092154D"/>
    <w:rsid w:val="009217A4"/>
    <w:rsid w:val="00921A4E"/>
    <w:rsid w:val="00921CD1"/>
    <w:rsid w:val="009224A9"/>
    <w:rsid w:val="00922500"/>
    <w:rsid w:val="00922796"/>
    <w:rsid w:val="00923010"/>
    <w:rsid w:val="0092330E"/>
    <w:rsid w:val="009240B3"/>
    <w:rsid w:val="00924347"/>
    <w:rsid w:val="0092455E"/>
    <w:rsid w:val="0092459A"/>
    <w:rsid w:val="0092467B"/>
    <w:rsid w:val="00924E10"/>
    <w:rsid w:val="00925612"/>
    <w:rsid w:val="009258CC"/>
    <w:rsid w:val="00925AE1"/>
    <w:rsid w:val="00926431"/>
    <w:rsid w:val="00926455"/>
    <w:rsid w:val="009266EC"/>
    <w:rsid w:val="00926A2B"/>
    <w:rsid w:val="00926E8E"/>
    <w:rsid w:val="009272DE"/>
    <w:rsid w:val="00927382"/>
    <w:rsid w:val="00927A5C"/>
    <w:rsid w:val="009313FA"/>
    <w:rsid w:val="009318B1"/>
    <w:rsid w:val="009323DB"/>
    <w:rsid w:val="00932ACB"/>
    <w:rsid w:val="00932D0E"/>
    <w:rsid w:val="0093355E"/>
    <w:rsid w:val="00933C24"/>
    <w:rsid w:val="00933E90"/>
    <w:rsid w:val="009343AF"/>
    <w:rsid w:val="009343C3"/>
    <w:rsid w:val="009356DB"/>
    <w:rsid w:val="00936A63"/>
    <w:rsid w:val="009370E6"/>
    <w:rsid w:val="0093719F"/>
    <w:rsid w:val="00937284"/>
    <w:rsid w:val="00940160"/>
    <w:rsid w:val="00940339"/>
    <w:rsid w:val="00940637"/>
    <w:rsid w:val="00940998"/>
    <w:rsid w:val="00941E99"/>
    <w:rsid w:val="00942AA0"/>
    <w:rsid w:val="00942C6F"/>
    <w:rsid w:val="009431C2"/>
    <w:rsid w:val="00943500"/>
    <w:rsid w:val="00943561"/>
    <w:rsid w:val="0094369B"/>
    <w:rsid w:val="00943A68"/>
    <w:rsid w:val="00943F5F"/>
    <w:rsid w:val="00944BA2"/>
    <w:rsid w:val="00944DE4"/>
    <w:rsid w:val="00944F63"/>
    <w:rsid w:val="009450DF"/>
    <w:rsid w:val="00945202"/>
    <w:rsid w:val="009454C1"/>
    <w:rsid w:val="00945974"/>
    <w:rsid w:val="00945B9A"/>
    <w:rsid w:val="009460BD"/>
    <w:rsid w:val="00946418"/>
    <w:rsid w:val="00946D16"/>
    <w:rsid w:val="00947AD9"/>
    <w:rsid w:val="00950469"/>
    <w:rsid w:val="00950E02"/>
    <w:rsid w:val="00952017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138"/>
    <w:rsid w:val="00954366"/>
    <w:rsid w:val="009543A7"/>
    <w:rsid w:val="009544FA"/>
    <w:rsid w:val="00954C4E"/>
    <w:rsid w:val="00954C7E"/>
    <w:rsid w:val="00954FAC"/>
    <w:rsid w:val="00955794"/>
    <w:rsid w:val="00955B32"/>
    <w:rsid w:val="00955D13"/>
    <w:rsid w:val="00955DF5"/>
    <w:rsid w:val="00957DC1"/>
    <w:rsid w:val="009608AB"/>
    <w:rsid w:val="00960A54"/>
    <w:rsid w:val="00960CD4"/>
    <w:rsid w:val="0096251B"/>
    <w:rsid w:val="00962737"/>
    <w:rsid w:val="00963158"/>
    <w:rsid w:val="00963592"/>
    <w:rsid w:val="00963A71"/>
    <w:rsid w:val="00963C7B"/>
    <w:rsid w:val="00964620"/>
    <w:rsid w:val="00965382"/>
    <w:rsid w:val="00965D64"/>
    <w:rsid w:val="009670E2"/>
    <w:rsid w:val="00967204"/>
    <w:rsid w:val="0096723C"/>
    <w:rsid w:val="009676AA"/>
    <w:rsid w:val="00967741"/>
    <w:rsid w:val="00967FE9"/>
    <w:rsid w:val="00970076"/>
    <w:rsid w:val="009706D1"/>
    <w:rsid w:val="00970ACA"/>
    <w:rsid w:val="00971DCF"/>
    <w:rsid w:val="00972219"/>
    <w:rsid w:val="00972AD0"/>
    <w:rsid w:val="00972FD9"/>
    <w:rsid w:val="0097304B"/>
    <w:rsid w:val="009741C0"/>
    <w:rsid w:val="009744C9"/>
    <w:rsid w:val="0097466B"/>
    <w:rsid w:val="009748EC"/>
    <w:rsid w:val="00975547"/>
    <w:rsid w:val="009758BD"/>
    <w:rsid w:val="00977414"/>
    <w:rsid w:val="00977802"/>
    <w:rsid w:val="00977877"/>
    <w:rsid w:val="00977887"/>
    <w:rsid w:val="00977A3B"/>
    <w:rsid w:val="00977D85"/>
    <w:rsid w:val="00977E22"/>
    <w:rsid w:val="00977F54"/>
    <w:rsid w:val="0098011A"/>
    <w:rsid w:val="00980281"/>
    <w:rsid w:val="00980E46"/>
    <w:rsid w:val="009813BA"/>
    <w:rsid w:val="009814E4"/>
    <w:rsid w:val="00981AF5"/>
    <w:rsid w:val="00981DFF"/>
    <w:rsid w:val="0098209D"/>
    <w:rsid w:val="0098271A"/>
    <w:rsid w:val="009829A6"/>
    <w:rsid w:val="00982F3F"/>
    <w:rsid w:val="00983472"/>
    <w:rsid w:val="009834C5"/>
    <w:rsid w:val="009843A7"/>
    <w:rsid w:val="009845DE"/>
    <w:rsid w:val="00984602"/>
    <w:rsid w:val="009850C6"/>
    <w:rsid w:val="009852DF"/>
    <w:rsid w:val="009854B3"/>
    <w:rsid w:val="00985825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749"/>
    <w:rsid w:val="00990AB5"/>
    <w:rsid w:val="00990AEC"/>
    <w:rsid w:val="009918B0"/>
    <w:rsid w:val="00991CFA"/>
    <w:rsid w:val="00992D07"/>
    <w:rsid w:val="00993631"/>
    <w:rsid w:val="00993DCD"/>
    <w:rsid w:val="00994DAB"/>
    <w:rsid w:val="0099563A"/>
    <w:rsid w:val="009956E8"/>
    <w:rsid w:val="00995AAB"/>
    <w:rsid w:val="00996194"/>
    <w:rsid w:val="0099692A"/>
    <w:rsid w:val="009A0023"/>
    <w:rsid w:val="009A0032"/>
    <w:rsid w:val="009A01CB"/>
    <w:rsid w:val="009A06CF"/>
    <w:rsid w:val="009A06EE"/>
    <w:rsid w:val="009A0E2C"/>
    <w:rsid w:val="009A1441"/>
    <w:rsid w:val="009A16B0"/>
    <w:rsid w:val="009A178A"/>
    <w:rsid w:val="009A1969"/>
    <w:rsid w:val="009A329F"/>
    <w:rsid w:val="009A3397"/>
    <w:rsid w:val="009A34D6"/>
    <w:rsid w:val="009A35D2"/>
    <w:rsid w:val="009A3C67"/>
    <w:rsid w:val="009A4CA4"/>
    <w:rsid w:val="009A4F7B"/>
    <w:rsid w:val="009A51B2"/>
    <w:rsid w:val="009A5439"/>
    <w:rsid w:val="009A54BC"/>
    <w:rsid w:val="009A563C"/>
    <w:rsid w:val="009A5C4E"/>
    <w:rsid w:val="009A5DE3"/>
    <w:rsid w:val="009A6072"/>
    <w:rsid w:val="009A69C1"/>
    <w:rsid w:val="009A6CA5"/>
    <w:rsid w:val="009B01F6"/>
    <w:rsid w:val="009B04F8"/>
    <w:rsid w:val="009B0FA1"/>
    <w:rsid w:val="009B19DC"/>
    <w:rsid w:val="009B1FBB"/>
    <w:rsid w:val="009B24D9"/>
    <w:rsid w:val="009B2BC4"/>
    <w:rsid w:val="009B2C6D"/>
    <w:rsid w:val="009B3B71"/>
    <w:rsid w:val="009B3C25"/>
    <w:rsid w:val="009B4192"/>
    <w:rsid w:val="009B42A5"/>
    <w:rsid w:val="009B43F3"/>
    <w:rsid w:val="009B4869"/>
    <w:rsid w:val="009B4A78"/>
    <w:rsid w:val="009B5742"/>
    <w:rsid w:val="009B5984"/>
    <w:rsid w:val="009B5A2A"/>
    <w:rsid w:val="009B5D5C"/>
    <w:rsid w:val="009B6CBE"/>
    <w:rsid w:val="009B741B"/>
    <w:rsid w:val="009B799D"/>
    <w:rsid w:val="009B7DCA"/>
    <w:rsid w:val="009C0085"/>
    <w:rsid w:val="009C040F"/>
    <w:rsid w:val="009C043E"/>
    <w:rsid w:val="009C0B51"/>
    <w:rsid w:val="009C12BE"/>
    <w:rsid w:val="009C1748"/>
    <w:rsid w:val="009C230F"/>
    <w:rsid w:val="009C35A1"/>
    <w:rsid w:val="009C368E"/>
    <w:rsid w:val="009C3C50"/>
    <w:rsid w:val="009C42BA"/>
    <w:rsid w:val="009C49C4"/>
    <w:rsid w:val="009C4E21"/>
    <w:rsid w:val="009C5D1B"/>
    <w:rsid w:val="009C6C61"/>
    <w:rsid w:val="009C73C7"/>
    <w:rsid w:val="009C7502"/>
    <w:rsid w:val="009C7E52"/>
    <w:rsid w:val="009D00D6"/>
    <w:rsid w:val="009D021D"/>
    <w:rsid w:val="009D056A"/>
    <w:rsid w:val="009D0693"/>
    <w:rsid w:val="009D0D08"/>
    <w:rsid w:val="009D11B6"/>
    <w:rsid w:val="009D1408"/>
    <w:rsid w:val="009D15C4"/>
    <w:rsid w:val="009D1607"/>
    <w:rsid w:val="009D1665"/>
    <w:rsid w:val="009D1743"/>
    <w:rsid w:val="009D17F9"/>
    <w:rsid w:val="009D18DF"/>
    <w:rsid w:val="009D1960"/>
    <w:rsid w:val="009D1B93"/>
    <w:rsid w:val="009D1C7B"/>
    <w:rsid w:val="009D299A"/>
    <w:rsid w:val="009D2AC1"/>
    <w:rsid w:val="009D40C7"/>
    <w:rsid w:val="009D4312"/>
    <w:rsid w:val="009D4A95"/>
    <w:rsid w:val="009D52A3"/>
    <w:rsid w:val="009D5749"/>
    <w:rsid w:val="009D6B4E"/>
    <w:rsid w:val="009D6CF1"/>
    <w:rsid w:val="009D75C8"/>
    <w:rsid w:val="009D7B94"/>
    <w:rsid w:val="009D7EF4"/>
    <w:rsid w:val="009E068C"/>
    <w:rsid w:val="009E06C7"/>
    <w:rsid w:val="009E0BD2"/>
    <w:rsid w:val="009E1BE9"/>
    <w:rsid w:val="009E2AD6"/>
    <w:rsid w:val="009E3352"/>
    <w:rsid w:val="009E36D1"/>
    <w:rsid w:val="009E3BA6"/>
    <w:rsid w:val="009E3FBD"/>
    <w:rsid w:val="009E41BD"/>
    <w:rsid w:val="009E41DC"/>
    <w:rsid w:val="009E463B"/>
    <w:rsid w:val="009E4803"/>
    <w:rsid w:val="009E5073"/>
    <w:rsid w:val="009E5AF1"/>
    <w:rsid w:val="009E5C75"/>
    <w:rsid w:val="009E5E9F"/>
    <w:rsid w:val="009E5FFC"/>
    <w:rsid w:val="009E605A"/>
    <w:rsid w:val="009E6084"/>
    <w:rsid w:val="009E664E"/>
    <w:rsid w:val="009E6817"/>
    <w:rsid w:val="009E6AEE"/>
    <w:rsid w:val="009E6B7E"/>
    <w:rsid w:val="009E6D54"/>
    <w:rsid w:val="009E707A"/>
    <w:rsid w:val="009E7327"/>
    <w:rsid w:val="009E7513"/>
    <w:rsid w:val="009E7B49"/>
    <w:rsid w:val="009F0309"/>
    <w:rsid w:val="009F0472"/>
    <w:rsid w:val="009F0483"/>
    <w:rsid w:val="009F0785"/>
    <w:rsid w:val="009F0A9F"/>
    <w:rsid w:val="009F1240"/>
    <w:rsid w:val="009F1809"/>
    <w:rsid w:val="009F1955"/>
    <w:rsid w:val="009F19EA"/>
    <w:rsid w:val="009F1B85"/>
    <w:rsid w:val="009F1EB1"/>
    <w:rsid w:val="009F1FAF"/>
    <w:rsid w:val="009F1FF0"/>
    <w:rsid w:val="009F2571"/>
    <w:rsid w:val="009F275B"/>
    <w:rsid w:val="009F2DE7"/>
    <w:rsid w:val="009F2F05"/>
    <w:rsid w:val="009F30B1"/>
    <w:rsid w:val="009F36AD"/>
    <w:rsid w:val="009F3764"/>
    <w:rsid w:val="009F37A1"/>
    <w:rsid w:val="009F3866"/>
    <w:rsid w:val="009F3BFB"/>
    <w:rsid w:val="009F40BB"/>
    <w:rsid w:val="009F4132"/>
    <w:rsid w:val="009F50BB"/>
    <w:rsid w:val="009F6003"/>
    <w:rsid w:val="009F61C9"/>
    <w:rsid w:val="009F62AB"/>
    <w:rsid w:val="009F653D"/>
    <w:rsid w:val="009F691B"/>
    <w:rsid w:val="009F691C"/>
    <w:rsid w:val="009F697D"/>
    <w:rsid w:val="009F7C49"/>
    <w:rsid w:val="00A000A3"/>
    <w:rsid w:val="00A005A6"/>
    <w:rsid w:val="00A0063A"/>
    <w:rsid w:val="00A00F9E"/>
    <w:rsid w:val="00A01115"/>
    <w:rsid w:val="00A0119C"/>
    <w:rsid w:val="00A013DB"/>
    <w:rsid w:val="00A01566"/>
    <w:rsid w:val="00A021F1"/>
    <w:rsid w:val="00A02359"/>
    <w:rsid w:val="00A024AB"/>
    <w:rsid w:val="00A029DE"/>
    <w:rsid w:val="00A02A2E"/>
    <w:rsid w:val="00A03D23"/>
    <w:rsid w:val="00A03F57"/>
    <w:rsid w:val="00A041FD"/>
    <w:rsid w:val="00A055A9"/>
    <w:rsid w:val="00A05CA6"/>
    <w:rsid w:val="00A0631C"/>
    <w:rsid w:val="00A0632F"/>
    <w:rsid w:val="00A0678E"/>
    <w:rsid w:val="00A07230"/>
    <w:rsid w:val="00A10273"/>
    <w:rsid w:val="00A106A2"/>
    <w:rsid w:val="00A10B57"/>
    <w:rsid w:val="00A10E4E"/>
    <w:rsid w:val="00A11D1E"/>
    <w:rsid w:val="00A12231"/>
    <w:rsid w:val="00A128FA"/>
    <w:rsid w:val="00A131EB"/>
    <w:rsid w:val="00A1391F"/>
    <w:rsid w:val="00A13B10"/>
    <w:rsid w:val="00A14454"/>
    <w:rsid w:val="00A14ABE"/>
    <w:rsid w:val="00A1530F"/>
    <w:rsid w:val="00A15A12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4C4"/>
    <w:rsid w:val="00A219A6"/>
    <w:rsid w:val="00A21DBC"/>
    <w:rsid w:val="00A21EF0"/>
    <w:rsid w:val="00A21FC2"/>
    <w:rsid w:val="00A21FC9"/>
    <w:rsid w:val="00A223E2"/>
    <w:rsid w:val="00A2316F"/>
    <w:rsid w:val="00A236E7"/>
    <w:rsid w:val="00A23836"/>
    <w:rsid w:val="00A242B8"/>
    <w:rsid w:val="00A24666"/>
    <w:rsid w:val="00A24A41"/>
    <w:rsid w:val="00A25000"/>
    <w:rsid w:val="00A255F7"/>
    <w:rsid w:val="00A2621B"/>
    <w:rsid w:val="00A26B95"/>
    <w:rsid w:val="00A274D8"/>
    <w:rsid w:val="00A30B38"/>
    <w:rsid w:val="00A31438"/>
    <w:rsid w:val="00A31854"/>
    <w:rsid w:val="00A318FF"/>
    <w:rsid w:val="00A31F91"/>
    <w:rsid w:val="00A321E4"/>
    <w:rsid w:val="00A32218"/>
    <w:rsid w:val="00A322DD"/>
    <w:rsid w:val="00A3268D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47C0"/>
    <w:rsid w:val="00A34826"/>
    <w:rsid w:val="00A358FB"/>
    <w:rsid w:val="00A35C62"/>
    <w:rsid w:val="00A35DCE"/>
    <w:rsid w:val="00A36339"/>
    <w:rsid w:val="00A36702"/>
    <w:rsid w:val="00A3672F"/>
    <w:rsid w:val="00A36E54"/>
    <w:rsid w:val="00A36FBD"/>
    <w:rsid w:val="00A3707E"/>
    <w:rsid w:val="00A371C8"/>
    <w:rsid w:val="00A37345"/>
    <w:rsid w:val="00A40350"/>
    <w:rsid w:val="00A40680"/>
    <w:rsid w:val="00A4083B"/>
    <w:rsid w:val="00A40B51"/>
    <w:rsid w:val="00A40B98"/>
    <w:rsid w:val="00A40FAB"/>
    <w:rsid w:val="00A41164"/>
    <w:rsid w:val="00A41CBB"/>
    <w:rsid w:val="00A41E51"/>
    <w:rsid w:val="00A41E59"/>
    <w:rsid w:val="00A4224C"/>
    <w:rsid w:val="00A422EB"/>
    <w:rsid w:val="00A424DE"/>
    <w:rsid w:val="00A426ED"/>
    <w:rsid w:val="00A42E2C"/>
    <w:rsid w:val="00A431B8"/>
    <w:rsid w:val="00A43278"/>
    <w:rsid w:val="00A4366A"/>
    <w:rsid w:val="00A43BFA"/>
    <w:rsid w:val="00A43C5F"/>
    <w:rsid w:val="00A448BD"/>
    <w:rsid w:val="00A44933"/>
    <w:rsid w:val="00A44CC0"/>
    <w:rsid w:val="00A44CE9"/>
    <w:rsid w:val="00A44E5F"/>
    <w:rsid w:val="00A44E9C"/>
    <w:rsid w:val="00A45193"/>
    <w:rsid w:val="00A45210"/>
    <w:rsid w:val="00A45B02"/>
    <w:rsid w:val="00A45E42"/>
    <w:rsid w:val="00A461A3"/>
    <w:rsid w:val="00A4711E"/>
    <w:rsid w:val="00A474D6"/>
    <w:rsid w:val="00A475A7"/>
    <w:rsid w:val="00A476A3"/>
    <w:rsid w:val="00A500B6"/>
    <w:rsid w:val="00A500E5"/>
    <w:rsid w:val="00A50546"/>
    <w:rsid w:val="00A505AD"/>
    <w:rsid w:val="00A50A1A"/>
    <w:rsid w:val="00A51503"/>
    <w:rsid w:val="00A5179E"/>
    <w:rsid w:val="00A51FF2"/>
    <w:rsid w:val="00A52102"/>
    <w:rsid w:val="00A525D2"/>
    <w:rsid w:val="00A525F9"/>
    <w:rsid w:val="00A52969"/>
    <w:rsid w:val="00A52C66"/>
    <w:rsid w:val="00A534BC"/>
    <w:rsid w:val="00A535E8"/>
    <w:rsid w:val="00A53B44"/>
    <w:rsid w:val="00A54410"/>
    <w:rsid w:val="00A5479D"/>
    <w:rsid w:val="00A548D7"/>
    <w:rsid w:val="00A54D47"/>
    <w:rsid w:val="00A55926"/>
    <w:rsid w:val="00A55A28"/>
    <w:rsid w:val="00A55C65"/>
    <w:rsid w:val="00A563BB"/>
    <w:rsid w:val="00A563C5"/>
    <w:rsid w:val="00A57183"/>
    <w:rsid w:val="00A57375"/>
    <w:rsid w:val="00A5743B"/>
    <w:rsid w:val="00A5746F"/>
    <w:rsid w:val="00A57AB1"/>
    <w:rsid w:val="00A6042B"/>
    <w:rsid w:val="00A60BDA"/>
    <w:rsid w:val="00A61128"/>
    <w:rsid w:val="00A611C0"/>
    <w:rsid w:val="00A61878"/>
    <w:rsid w:val="00A61960"/>
    <w:rsid w:val="00A61F3C"/>
    <w:rsid w:val="00A6204F"/>
    <w:rsid w:val="00A626E3"/>
    <w:rsid w:val="00A627B9"/>
    <w:rsid w:val="00A631AA"/>
    <w:rsid w:val="00A63FD4"/>
    <w:rsid w:val="00A6466F"/>
    <w:rsid w:val="00A6509A"/>
    <w:rsid w:val="00A655F3"/>
    <w:rsid w:val="00A65845"/>
    <w:rsid w:val="00A65A04"/>
    <w:rsid w:val="00A6604D"/>
    <w:rsid w:val="00A66060"/>
    <w:rsid w:val="00A6675A"/>
    <w:rsid w:val="00A6676A"/>
    <w:rsid w:val="00A667E5"/>
    <w:rsid w:val="00A669E7"/>
    <w:rsid w:val="00A67267"/>
    <w:rsid w:val="00A674A5"/>
    <w:rsid w:val="00A67673"/>
    <w:rsid w:val="00A678B7"/>
    <w:rsid w:val="00A679E2"/>
    <w:rsid w:val="00A67D28"/>
    <w:rsid w:val="00A7033F"/>
    <w:rsid w:val="00A70B14"/>
    <w:rsid w:val="00A718B8"/>
    <w:rsid w:val="00A71C87"/>
    <w:rsid w:val="00A71D53"/>
    <w:rsid w:val="00A725CF"/>
    <w:rsid w:val="00A72FCE"/>
    <w:rsid w:val="00A7311B"/>
    <w:rsid w:val="00A732A5"/>
    <w:rsid w:val="00A73B77"/>
    <w:rsid w:val="00A740DC"/>
    <w:rsid w:val="00A74759"/>
    <w:rsid w:val="00A748FF"/>
    <w:rsid w:val="00A7589B"/>
    <w:rsid w:val="00A75ECA"/>
    <w:rsid w:val="00A768BB"/>
    <w:rsid w:val="00A76AAC"/>
    <w:rsid w:val="00A7726D"/>
    <w:rsid w:val="00A7774C"/>
    <w:rsid w:val="00A77933"/>
    <w:rsid w:val="00A77A43"/>
    <w:rsid w:val="00A77DF4"/>
    <w:rsid w:val="00A77E7F"/>
    <w:rsid w:val="00A80093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962"/>
    <w:rsid w:val="00A85698"/>
    <w:rsid w:val="00A858D2"/>
    <w:rsid w:val="00A85E1D"/>
    <w:rsid w:val="00A8638C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B9C"/>
    <w:rsid w:val="00A94E23"/>
    <w:rsid w:val="00A94F91"/>
    <w:rsid w:val="00A959F1"/>
    <w:rsid w:val="00A9609B"/>
    <w:rsid w:val="00A96515"/>
    <w:rsid w:val="00A96656"/>
    <w:rsid w:val="00AA0101"/>
    <w:rsid w:val="00AA0575"/>
    <w:rsid w:val="00AA05DE"/>
    <w:rsid w:val="00AA0C5C"/>
    <w:rsid w:val="00AA0CBC"/>
    <w:rsid w:val="00AA0F46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445"/>
    <w:rsid w:val="00AA4598"/>
    <w:rsid w:val="00AA54F6"/>
    <w:rsid w:val="00AA5C85"/>
    <w:rsid w:val="00AA63D7"/>
    <w:rsid w:val="00AA69FA"/>
    <w:rsid w:val="00AA6A28"/>
    <w:rsid w:val="00AA6CD8"/>
    <w:rsid w:val="00AA6D81"/>
    <w:rsid w:val="00AA77F3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244B"/>
    <w:rsid w:val="00AB3F27"/>
    <w:rsid w:val="00AB529A"/>
    <w:rsid w:val="00AB5579"/>
    <w:rsid w:val="00AB56D1"/>
    <w:rsid w:val="00AB6019"/>
    <w:rsid w:val="00AB63E2"/>
    <w:rsid w:val="00AB6A97"/>
    <w:rsid w:val="00AB6D14"/>
    <w:rsid w:val="00AB70D8"/>
    <w:rsid w:val="00AB71FE"/>
    <w:rsid w:val="00AB721C"/>
    <w:rsid w:val="00AB76CE"/>
    <w:rsid w:val="00AC0B10"/>
    <w:rsid w:val="00AC1C94"/>
    <w:rsid w:val="00AC1E2A"/>
    <w:rsid w:val="00AC1EC4"/>
    <w:rsid w:val="00AC208A"/>
    <w:rsid w:val="00AC3B39"/>
    <w:rsid w:val="00AC3C30"/>
    <w:rsid w:val="00AC418C"/>
    <w:rsid w:val="00AC4585"/>
    <w:rsid w:val="00AC4796"/>
    <w:rsid w:val="00AC492F"/>
    <w:rsid w:val="00AC4F78"/>
    <w:rsid w:val="00AC5826"/>
    <w:rsid w:val="00AC60EB"/>
    <w:rsid w:val="00AC62B7"/>
    <w:rsid w:val="00AC65F7"/>
    <w:rsid w:val="00AC6638"/>
    <w:rsid w:val="00AC6900"/>
    <w:rsid w:val="00AC69F6"/>
    <w:rsid w:val="00AC6E88"/>
    <w:rsid w:val="00AC6EC5"/>
    <w:rsid w:val="00AC6F80"/>
    <w:rsid w:val="00AC703A"/>
    <w:rsid w:val="00AC733D"/>
    <w:rsid w:val="00AC7758"/>
    <w:rsid w:val="00AC7A84"/>
    <w:rsid w:val="00AC7D21"/>
    <w:rsid w:val="00AC7D34"/>
    <w:rsid w:val="00AD049A"/>
    <w:rsid w:val="00AD0C2B"/>
    <w:rsid w:val="00AD0C6D"/>
    <w:rsid w:val="00AD141F"/>
    <w:rsid w:val="00AD1572"/>
    <w:rsid w:val="00AD1849"/>
    <w:rsid w:val="00AD1F76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4BEF"/>
    <w:rsid w:val="00AD51B3"/>
    <w:rsid w:val="00AD59A6"/>
    <w:rsid w:val="00AD5EC5"/>
    <w:rsid w:val="00AD61DD"/>
    <w:rsid w:val="00AD6A01"/>
    <w:rsid w:val="00AD6BC6"/>
    <w:rsid w:val="00AD6D61"/>
    <w:rsid w:val="00AD6D73"/>
    <w:rsid w:val="00AD73E1"/>
    <w:rsid w:val="00AD762D"/>
    <w:rsid w:val="00AD786F"/>
    <w:rsid w:val="00AD7910"/>
    <w:rsid w:val="00AD7C04"/>
    <w:rsid w:val="00AD7E77"/>
    <w:rsid w:val="00AE0433"/>
    <w:rsid w:val="00AE04E7"/>
    <w:rsid w:val="00AE0A46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643"/>
    <w:rsid w:val="00AE2919"/>
    <w:rsid w:val="00AE2F94"/>
    <w:rsid w:val="00AE3294"/>
    <w:rsid w:val="00AE3755"/>
    <w:rsid w:val="00AE37F1"/>
    <w:rsid w:val="00AE3B6A"/>
    <w:rsid w:val="00AE3D71"/>
    <w:rsid w:val="00AE40CC"/>
    <w:rsid w:val="00AE463B"/>
    <w:rsid w:val="00AE485C"/>
    <w:rsid w:val="00AE4D92"/>
    <w:rsid w:val="00AE4E49"/>
    <w:rsid w:val="00AE50AD"/>
    <w:rsid w:val="00AE5143"/>
    <w:rsid w:val="00AE520D"/>
    <w:rsid w:val="00AE5F89"/>
    <w:rsid w:val="00AE5F8F"/>
    <w:rsid w:val="00AE6112"/>
    <w:rsid w:val="00AE62C9"/>
    <w:rsid w:val="00AE6628"/>
    <w:rsid w:val="00AE69DB"/>
    <w:rsid w:val="00AE69F0"/>
    <w:rsid w:val="00AE6A34"/>
    <w:rsid w:val="00AE7719"/>
    <w:rsid w:val="00AE77FC"/>
    <w:rsid w:val="00AE7927"/>
    <w:rsid w:val="00AE7A75"/>
    <w:rsid w:val="00AE7E8B"/>
    <w:rsid w:val="00AF0198"/>
    <w:rsid w:val="00AF0221"/>
    <w:rsid w:val="00AF034B"/>
    <w:rsid w:val="00AF0939"/>
    <w:rsid w:val="00AF0FB6"/>
    <w:rsid w:val="00AF1274"/>
    <w:rsid w:val="00AF132D"/>
    <w:rsid w:val="00AF1769"/>
    <w:rsid w:val="00AF1B54"/>
    <w:rsid w:val="00AF1BD1"/>
    <w:rsid w:val="00AF1CDC"/>
    <w:rsid w:val="00AF1E14"/>
    <w:rsid w:val="00AF26B9"/>
    <w:rsid w:val="00AF38F3"/>
    <w:rsid w:val="00AF396C"/>
    <w:rsid w:val="00AF3D04"/>
    <w:rsid w:val="00AF3EE0"/>
    <w:rsid w:val="00AF43B3"/>
    <w:rsid w:val="00AF43D6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605"/>
    <w:rsid w:val="00AF6B32"/>
    <w:rsid w:val="00AF6BBB"/>
    <w:rsid w:val="00AF6E24"/>
    <w:rsid w:val="00AF7AC9"/>
    <w:rsid w:val="00B002D7"/>
    <w:rsid w:val="00B00653"/>
    <w:rsid w:val="00B006D0"/>
    <w:rsid w:val="00B00CF2"/>
    <w:rsid w:val="00B00F33"/>
    <w:rsid w:val="00B01269"/>
    <w:rsid w:val="00B01E9A"/>
    <w:rsid w:val="00B0205E"/>
    <w:rsid w:val="00B02E1C"/>
    <w:rsid w:val="00B02F88"/>
    <w:rsid w:val="00B0369D"/>
    <w:rsid w:val="00B036A4"/>
    <w:rsid w:val="00B03B3F"/>
    <w:rsid w:val="00B03D12"/>
    <w:rsid w:val="00B03EE7"/>
    <w:rsid w:val="00B03F21"/>
    <w:rsid w:val="00B03FF0"/>
    <w:rsid w:val="00B04411"/>
    <w:rsid w:val="00B04912"/>
    <w:rsid w:val="00B05115"/>
    <w:rsid w:val="00B0521B"/>
    <w:rsid w:val="00B05776"/>
    <w:rsid w:val="00B05B06"/>
    <w:rsid w:val="00B05CB0"/>
    <w:rsid w:val="00B0618D"/>
    <w:rsid w:val="00B07CB5"/>
    <w:rsid w:val="00B07E7C"/>
    <w:rsid w:val="00B1022D"/>
    <w:rsid w:val="00B102B7"/>
    <w:rsid w:val="00B1039C"/>
    <w:rsid w:val="00B10AAC"/>
    <w:rsid w:val="00B11820"/>
    <w:rsid w:val="00B12B67"/>
    <w:rsid w:val="00B12C49"/>
    <w:rsid w:val="00B139C8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0CB"/>
    <w:rsid w:val="00B16618"/>
    <w:rsid w:val="00B16A17"/>
    <w:rsid w:val="00B16FDC"/>
    <w:rsid w:val="00B17072"/>
    <w:rsid w:val="00B170CD"/>
    <w:rsid w:val="00B17E35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CFE"/>
    <w:rsid w:val="00B23D4F"/>
    <w:rsid w:val="00B2602F"/>
    <w:rsid w:val="00B26EBA"/>
    <w:rsid w:val="00B272F5"/>
    <w:rsid w:val="00B30107"/>
    <w:rsid w:val="00B3067E"/>
    <w:rsid w:val="00B319E5"/>
    <w:rsid w:val="00B31F06"/>
    <w:rsid w:val="00B31F0C"/>
    <w:rsid w:val="00B3265B"/>
    <w:rsid w:val="00B32FFF"/>
    <w:rsid w:val="00B3316A"/>
    <w:rsid w:val="00B332B7"/>
    <w:rsid w:val="00B33341"/>
    <w:rsid w:val="00B33649"/>
    <w:rsid w:val="00B33F3F"/>
    <w:rsid w:val="00B3467D"/>
    <w:rsid w:val="00B34781"/>
    <w:rsid w:val="00B3478F"/>
    <w:rsid w:val="00B34D74"/>
    <w:rsid w:val="00B34DE1"/>
    <w:rsid w:val="00B356D7"/>
    <w:rsid w:val="00B3585A"/>
    <w:rsid w:val="00B36151"/>
    <w:rsid w:val="00B3619B"/>
    <w:rsid w:val="00B3669F"/>
    <w:rsid w:val="00B367AF"/>
    <w:rsid w:val="00B36AC4"/>
    <w:rsid w:val="00B36CA9"/>
    <w:rsid w:val="00B37689"/>
    <w:rsid w:val="00B401CE"/>
    <w:rsid w:val="00B405D8"/>
    <w:rsid w:val="00B406F7"/>
    <w:rsid w:val="00B40970"/>
    <w:rsid w:val="00B40C73"/>
    <w:rsid w:val="00B411F5"/>
    <w:rsid w:val="00B4134E"/>
    <w:rsid w:val="00B41BD2"/>
    <w:rsid w:val="00B41E99"/>
    <w:rsid w:val="00B42919"/>
    <w:rsid w:val="00B42AE9"/>
    <w:rsid w:val="00B42DB2"/>
    <w:rsid w:val="00B43138"/>
    <w:rsid w:val="00B43BE6"/>
    <w:rsid w:val="00B43C41"/>
    <w:rsid w:val="00B4410A"/>
    <w:rsid w:val="00B44BA9"/>
    <w:rsid w:val="00B45AF4"/>
    <w:rsid w:val="00B45C6D"/>
    <w:rsid w:val="00B46094"/>
    <w:rsid w:val="00B463A3"/>
    <w:rsid w:val="00B4675A"/>
    <w:rsid w:val="00B467CA"/>
    <w:rsid w:val="00B46944"/>
    <w:rsid w:val="00B46F0D"/>
    <w:rsid w:val="00B470CB"/>
    <w:rsid w:val="00B474B1"/>
    <w:rsid w:val="00B47894"/>
    <w:rsid w:val="00B4791F"/>
    <w:rsid w:val="00B47E3C"/>
    <w:rsid w:val="00B506F6"/>
    <w:rsid w:val="00B5079D"/>
    <w:rsid w:val="00B50858"/>
    <w:rsid w:val="00B50931"/>
    <w:rsid w:val="00B50AA4"/>
    <w:rsid w:val="00B50D80"/>
    <w:rsid w:val="00B50F81"/>
    <w:rsid w:val="00B51400"/>
    <w:rsid w:val="00B51986"/>
    <w:rsid w:val="00B521FD"/>
    <w:rsid w:val="00B52961"/>
    <w:rsid w:val="00B52E1E"/>
    <w:rsid w:val="00B52FC8"/>
    <w:rsid w:val="00B53747"/>
    <w:rsid w:val="00B53E35"/>
    <w:rsid w:val="00B54361"/>
    <w:rsid w:val="00B54548"/>
    <w:rsid w:val="00B548AC"/>
    <w:rsid w:val="00B54AC1"/>
    <w:rsid w:val="00B54AE1"/>
    <w:rsid w:val="00B55D53"/>
    <w:rsid w:val="00B60CBD"/>
    <w:rsid w:val="00B60F14"/>
    <w:rsid w:val="00B611B8"/>
    <w:rsid w:val="00B613F3"/>
    <w:rsid w:val="00B61B43"/>
    <w:rsid w:val="00B62B07"/>
    <w:rsid w:val="00B63570"/>
    <w:rsid w:val="00B63B46"/>
    <w:rsid w:val="00B64601"/>
    <w:rsid w:val="00B64C14"/>
    <w:rsid w:val="00B65031"/>
    <w:rsid w:val="00B65863"/>
    <w:rsid w:val="00B65905"/>
    <w:rsid w:val="00B66217"/>
    <w:rsid w:val="00B66843"/>
    <w:rsid w:val="00B66ACC"/>
    <w:rsid w:val="00B66D0D"/>
    <w:rsid w:val="00B679BC"/>
    <w:rsid w:val="00B67C2E"/>
    <w:rsid w:val="00B67F69"/>
    <w:rsid w:val="00B70099"/>
    <w:rsid w:val="00B710CA"/>
    <w:rsid w:val="00B711AD"/>
    <w:rsid w:val="00B718D2"/>
    <w:rsid w:val="00B71F4D"/>
    <w:rsid w:val="00B72126"/>
    <w:rsid w:val="00B725A3"/>
    <w:rsid w:val="00B726ED"/>
    <w:rsid w:val="00B72FDD"/>
    <w:rsid w:val="00B73BFF"/>
    <w:rsid w:val="00B73F3A"/>
    <w:rsid w:val="00B74A79"/>
    <w:rsid w:val="00B74B24"/>
    <w:rsid w:val="00B754D9"/>
    <w:rsid w:val="00B755AA"/>
    <w:rsid w:val="00B756AA"/>
    <w:rsid w:val="00B756BB"/>
    <w:rsid w:val="00B75B0B"/>
    <w:rsid w:val="00B75B48"/>
    <w:rsid w:val="00B767C9"/>
    <w:rsid w:val="00B76FF3"/>
    <w:rsid w:val="00B77519"/>
    <w:rsid w:val="00B775BE"/>
    <w:rsid w:val="00B77717"/>
    <w:rsid w:val="00B77727"/>
    <w:rsid w:val="00B77A57"/>
    <w:rsid w:val="00B77D2F"/>
    <w:rsid w:val="00B77E0B"/>
    <w:rsid w:val="00B80691"/>
    <w:rsid w:val="00B808FE"/>
    <w:rsid w:val="00B80FFF"/>
    <w:rsid w:val="00B8102A"/>
    <w:rsid w:val="00B81126"/>
    <w:rsid w:val="00B81BEA"/>
    <w:rsid w:val="00B81E56"/>
    <w:rsid w:val="00B82432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0BA"/>
    <w:rsid w:val="00B85534"/>
    <w:rsid w:val="00B857E1"/>
    <w:rsid w:val="00B85866"/>
    <w:rsid w:val="00B85C7A"/>
    <w:rsid w:val="00B85E55"/>
    <w:rsid w:val="00B86600"/>
    <w:rsid w:val="00B86DBC"/>
    <w:rsid w:val="00B86E74"/>
    <w:rsid w:val="00B87164"/>
    <w:rsid w:val="00B8784D"/>
    <w:rsid w:val="00B90271"/>
    <w:rsid w:val="00B904BD"/>
    <w:rsid w:val="00B9089D"/>
    <w:rsid w:val="00B90A0B"/>
    <w:rsid w:val="00B92275"/>
    <w:rsid w:val="00B92472"/>
    <w:rsid w:val="00B93993"/>
    <w:rsid w:val="00B93E47"/>
    <w:rsid w:val="00B944CE"/>
    <w:rsid w:val="00B945F5"/>
    <w:rsid w:val="00B956F4"/>
    <w:rsid w:val="00B957DE"/>
    <w:rsid w:val="00B95971"/>
    <w:rsid w:val="00B9662B"/>
    <w:rsid w:val="00B967ED"/>
    <w:rsid w:val="00B96E15"/>
    <w:rsid w:val="00BA08CC"/>
    <w:rsid w:val="00BA1041"/>
    <w:rsid w:val="00BA18A0"/>
    <w:rsid w:val="00BA1CBE"/>
    <w:rsid w:val="00BA261F"/>
    <w:rsid w:val="00BA264A"/>
    <w:rsid w:val="00BA26E1"/>
    <w:rsid w:val="00BA366A"/>
    <w:rsid w:val="00BA3A3C"/>
    <w:rsid w:val="00BA3A8D"/>
    <w:rsid w:val="00BA4891"/>
    <w:rsid w:val="00BA4D6F"/>
    <w:rsid w:val="00BA521E"/>
    <w:rsid w:val="00BA5B07"/>
    <w:rsid w:val="00BA5EF6"/>
    <w:rsid w:val="00BA5F1F"/>
    <w:rsid w:val="00BA61EB"/>
    <w:rsid w:val="00BA6552"/>
    <w:rsid w:val="00BA69D9"/>
    <w:rsid w:val="00BA6E3E"/>
    <w:rsid w:val="00BA7007"/>
    <w:rsid w:val="00BA71AC"/>
    <w:rsid w:val="00BA73A4"/>
    <w:rsid w:val="00BA79B6"/>
    <w:rsid w:val="00BB0904"/>
    <w:rsid w:val="00BB0B7E"/>
    <w:rsid w:val="00BB0E64"/>
    <w:rsid w:val="00BB10CB"/>
    <w:rsid w:val="00BB128B"/>
    <w:rsid w:val="00BB12C3"/>
    <w:rsid w:val="00BB2322"/>
    <w:rsid w:val="00BB24AF"/>
    <w:rsid w:val="00BB32A9"/>
    <w:rsid w:val="00BB343C"/>
    <w:rsid w:val="00BB3984"/>
    <w:rsid w:val="00BB3B94"/>
    <w:rsid w:val="00BB3C67"/>
    <w:rsid w:val="00BB4777"/>
    <w:rsid w:val="00BB4B01"/>
    <w:rsid w:val="00BB515C"/>
    <w:rsid w:val="00BB51D1"/>
    <w:rsid w:val="00BB5344"/>
    <w:rsid w:val="00BB55FB"/>
    <w:rsid w:val="00BB5CB2"/>
    <w:rsid w:val="00BB5E4C"/>
    <w:rsid w:val="00BB5ED7"/>
    <w:rsid w:val="00BB6666"/>
    <w:rsid w:val="00BB707C"/>
    <w:rsid w:val="00BB7CFA"/>
    <w:rsid w:val="00BB7E13"/>
    <w:rsid w:val="00BB7EC4"/>
    <w:rsid w:val="00BB7EF2"/>
    <w:rsid w:val="00BC0D8B"/>
    <w:rsid w:val="00BC1525"/>
    <w:rsid w:val="00BC1661"/>
    <w:rsid w:val="00BC18D0"/>
    <w:rsid w:val="00BC1C6E"/>
    <w:rsid w:val="00BC20EB"/>
    <w:rsid w:val="00BC21E0"/>
    <w:rsid w:val="00BC2BA6"/>
    <w:rsid w:val="00BC31B3"/>
    <w:rsid w:val="00BC320D"/>
    <w:rsid w:val="00BC359C"/>
    <w:rsid w:val="00BC36F1"/>
    <w:rsid w:val="00BC4452"/>
    <w:rsid w:val="00BC4C8B"/>
    <w:rsid w:val="00BC4E8C"/>
    <w:rsid w:val="00BC5297"/>
    <w:rsid w:val="00BC5492"/>
    <w:rsid w:val="00BC5E05"/>
    <w:rsid w:val="00BC7C53"/>
    <w:rsid w:val="00BD07B0"/>
    <w:rsid w:val="00BD1B60"/>
    <w:rsid w:val="00BD1DA1"/>
    <w:rsid w:val="00BD1E80"/>
    <w:rsid w:val="00BD24A8"/>
    <w:rsid w:val="00BD2950"/>
    <w:rsid w:val="00BD2980"/>
    <w:rsid w:val="00BD37BC"/>
    <w:rsid w:val="00BD3984"/>
    <w:rsid w:val="00BD3B8F"/>
    <w:rsid w:val="00BD3D8D"/>
    <w:rsid w:val="00BD43B6"/>
    <w:rsid w:val="00BD46B2"/>
    <w:rsid w:val="00BD505B"/>
    <w:rsid w:val="00BD5934"/>
    <w:rsid w:val="00BD5DC8"/>
    <w:rsid w:val="00BD61DA"/>
    <w:rsid w:val="00BD6C68"/>
    <w:rsid w:val="00BD7016"/>
    <w:rsid w:val="00BD74B8"/>
    <w:rsid w:val="00BD7A32"/>
    <w:rsid w:val="00BD7C73"/>
    <w:rsid w:val="00BD7D64"/>
    <w:rsid w:val="00BE03AB"/>
    <w:rsid w:val="00BE03DA"/>
    <w:rsid w:val="00BE0B98"/>
    <w:rsid w:val="00BE1622"/>
    <w:rsid w:val="00BE16D1"/>
    <w:rsid w:val="00BE1A82"/>
    <w:rsid w:val="00BE1EC6"/>
    <w:rsid w:val="00BE1F73"/>
    <w:rsid w:val="00BE21C9"/>
    <w:rsid w:val="00BE2A7C"/>
    <w:rsid w:val="00BE307B"/>
    <w:rsid w:val="00BE3135"/>
    <w:rsid w:val="00BE3435"/>
    <w:rsid w:val="00BE3784"/>
    <w:rsid w:val="00BE3F20"/>
    <w:rsid w:val="00BE4217"/>
    <w:rsid w:val="00BE42EC"/>
    <w:rsid w:val="00BE498E"/>
    <w:rsid w:val="00BE50A2"/>
    <w:rsid w:val="00BE5BC2"/>
    <w:rsid w:val="00BE5BC8"/>
    <w:rsid w:val="00BE5DE3"/>
    <w:rsid w:val="00BE6074"/>
    <w:rsid w:val="00BE6838"/>
    <w:rsid w:val="00BE6F8C"/>
    <w:rsid w:val="00BE7429"/>
    <w:rsid w:val="00BE7AD8"/>
    <w:rsid w:val="00BF0021"/>
    <w:rsid w:val="00BF00F5"/>
    <w:rsid w:val="00BF0182"/>
    <w:rsid w:val="00BF0727"/>
    <w:rsid w:val="00BF072D"/>
    <w:rsid w:val="00BF20CF"/>
    <w:rsid w:val="00BF2495"/>
    <w:rsid w:val="00BF2E65"/>
    <w:rsid w:val="00BF35FF"/>
    <w:rsid w:val="00BF373B"/>
    <w:rsid w:val="00BF38AA"/>
    <w:rsid w:val="00BF4757"/>
    <w:rsid w:val="00BF5FF0"/>
    <w:rsid w:val="00BF6342"/>
    <w:rsid w:val="00BF6C33"/>
    <w:rsid w:val="00BF732F"/>
    <w:rsid w:val="00BF78CA"/>
    <w:rsid w:val="00BF7A09"/>
    <w:rsid w:val="00C0068E"/>
    <w:rsid w:val="00C00921"/>
    <w:rsid w:val="00C00B26"/>
    <w:rsid w:val="00C01770"/>
    <w:rsid w:val="00C0225E"/>
    <w:rsid w:val="00C029CF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5F4D"/>
    <w:rsid w:val="00C06765"/>
    <w:rsid w:val="00C07195"/>
    <w:rsid w:val="00C072FB"/>
    <w:rsid w:val="00C07921"/>
    <w:rsid w:val="00C104FB"/>
    <w:rsid w:val="00C10A5D"/>
    <w:rsid w:val="00C114E5"/>
    <w:rsid w:val="00C11730"/>
    <w:rsid w:val="00C12870"/>
    <w:rsid w:val="00C136F8"/>
    <w:rsid w:val="00C13DA6"/>
    <w:rsid w:val="00C1435F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31E"/>
    <w:rsid w:val="00C214F1"/>
    <w:rsid w:val="00C21BF4"/>
    <w:rsid w:val="00C22678"/>
    <w:rsid w:val="00C23126"/>
    <w:rsid w:val="00C232FE"/>
    <w:rsid w:val="00C233BC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5EA2"/>
    <w:rsid w:val="00C266EB"/>
    <w:rsid w:val="00C26ABD"/>
    <w:rsid w:val="00C275D7"/>
    <w:rsid w:val="00C27B18"/>
    <w:rsid w:val="00C27BA2"/>
    <w:rsid w:val="00C30DCD"/>
    <w:rsid w:val="00C310F8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06A7"/>
    <w:rsid w:val="00C41132"/>
    <w:rsid w:val="00C4128B"/>
    <w:rsid w:val="00C41379"/>
    <w:rsid w:val="00C41526"/>
    <w:rsid w:val="00C41A19"/>
    <w:rsid w:val="00C41C33"/>
    <w:rsid w:val="00C41E8A"/>
    <w:rsid w:val="00C42400"/>
    <w:rsid w:val="00C42FAE"/>
    <w:rsid w:val="00C43059"/>
    <w:rsid w:val="00C43115"/>
    <w:rsid w:val="00C43334"/>
    <w:rsid w:val="00C433F9"/>
    <w:rsid w:val="00C435D8"/>
    <w:rsid w:val="00C44858"/>
    <w:rsid w:val="00C44F38"/>
    <w:rsid w:val="00C4523B"/>
    <w:rsid w:val="00C45403"/>
    <w:rsid w:val="00C45D54"/>
    <w:rsid w:val="00C4635E"/>
    <w:rsid w:val="00C46415"/>
    <w:rsid w:val="00C464DB"/>
    <w:rsid w:val="00C46D1D"/>
    <w:rsid w:val="00C46F38"/>
    <w:rsid w:val="00C47393"/>
    <w:rsid w:val="00C474B8"/>
    <w:rsid w:val="00C47606"/>
    <w:rsid w:val="00C479C3"/>
    <w:rsid w:val="00C50057"/>
    <w:rsid w:val="00C50571"/>
    <w:rsid w:val="00C506BE"/>
    <w:rsid w:val="00C50DBF"/>
    <w:rsid w:val="00C51377"/>
    <w:rsid w:val="00C51B58"/>
    <w:rsid w:val="00C51DD4"/>
    <w:rsid w:val="00C522DC"/>
    <w:rsid w:val="00C52C2C"/>
    <w:rsid w:val="00C53617"/>
    <w:rsid w:val="00C53833"/>
    <w:rsid w:val="00C54672"/>
    <w:rsid w:val="00C54C95"/>
    <w:rsid w:val="00C54CD3"/>
    <w:rsid w:val="00C55A3F"/>
    <w:rsid w:val="00C5757C"/>
    <w:rsid w:val="00C57E6F"/>
    <w:rsid w:val="00C57ECA"/>
    <w:rsid w:val="00C6079D"/>
    <w:rsid w:val="00C60C77"/>
    <w:rsid w:val="00C612BE"/>
    <w:rsid w:val="00C61383"/>
    <w:rsid w:val="00C61A77"/>
    <w:rsid w:val="00C6255A"/>
    <w:rsid w:val="00C625D7"/>
    <w:rsid w:val="00C62ACF"/>
    <w:rsid w:val="00C62CA1"/>
    <w:rsid w:val="00C631D5"/>
    <w:rsid w:val="00C63744"/>
    <w:rsid w:val="00C638FA"/>
    <w:rsid w:val="00C63CA7"/>
    <w:rsid w:val="00C645F4"/>
    <w:rsid w:val="00C64CF6"/>
    <w:rsid w:val="00C64E6F"/>
    <w:rsid w:val="00C65527"/>
    <w:rsid w:val="00C65A40"/>
    <w:rsid w:val="00C65EDA"/>
    <w:rsid w:val="00C66440"/>
    <w:rsid w:val="00C66897"/>
    <w:rsid w:val="00C668BA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1774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8007D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5FB2"/>
    <w:rsid w:val="00C86565"/>
    <w:rsid w:val="00C8678E"/>
    <w:rsid w:val="00C86935"/>
    <w:rsid w:val="00C86C94"/>
    <w:rsid w:val="00C86EE4"/>
    <w:rsid w:val="00C87647"/>
    <w:rsid w:val="00C877AA"/>
    <w:rsid w:val="00C87DED"/>
    <w:rsid w:val="00C904EF"/>
    <w:rsid w:val="00C90E2C"/>
    <w:rsid w:val="00C91FCA"/>
    <w:rsid w:val="00C92D1D"/>
    <w:rsid w:val="00C93369"/>
    <w:rsid w:val="00C93731"/>
    <w:rsid w:val="00C9385C"/>
    <w:rsid w:val="00C93919"/>
    <w:rsid w:val="00C942D5"/>
    <w:rsid w:val="00C943C8"/>
    <w:rsid w:val="00C94A3B"/>
    <w:rsid w:val="00C95343"/>
    <w:rsid w:val="00C95B36"/>
    <w:rsid w:val="00C96514"/>
    <w:rsid w:val="00C969A0"/>
    <w:rsid w:val="00C969EC"/>
    <w:rsid w:val="00C977EE"/>
    <w:rsid w:val="00CA0394"/>
    <w:rsid w:val="00CA0BE3"/>
    <w:rsid w:val="00CA0DFA"/>
    <w:rsid w:val="00CA0ED9"/>
    <w:rsid w:val="00CA1180"/>
    <w:rsid w:val="00CA14FF"/>
    <w:rsid w:val="00CA1DE8"/>
    <w:rsid w:val="00CA218C"/>
    <w:rsid w:val="00CA2223"/>
    <w:rsid w:val="00CA266C"/>
    <w:rsid w:val="00CA2D0A"/>
    <w:rsid w:val="00CA33B5"/>
    <w:rsid w:val="00CA487B"/>
    <w:rsid w:val="00CA5A5B"/>
    <w:rsid w:val="00CA5AA5"/>
    <w:rsid w:val="00CA5ADC"/>
    <w:rsid w:val="00CA60CC"/>
    <w:rsid w:val="00CA6A64"/>
    <w:rsid w:val="00CB004E"/>
    <w:rsid w:val="00CB0486"/>
    <w:rsid w:val="00CB0527"/>
    <w:rsid w:val="00CB05A8"/>
    <w:rsid w:val="00CB05BB"/>
    <w:rsid w:val="00CB0AE0"/>
    <w:rsid w:val="00CB17BB"/>
    <w:rsid w:val="00CB1856"/>
    <w:rsid w:val="00CB1C70"/>
    <w:rsid w:val="00CB1CC8"/>
    <w:rsid w:val="00CB1F5F"/>
    <w:rsid w:val="00CB23D8"/>
    <w:rsid w:val="00CB2832"/>
    <w:rsid w:val="00CB2B23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B43"/>
    <w:rsid w:val="00CB5E64"/>
    <w:rsid w:val="00CB6FAF"/>
    <w:rsid w:val="00CB70AD"/>
    <w:rsid w:val="00CB74CA"/>
    <w:rsid w:val="00CB7BB4"/>
    <w:rsid w:val="00CC02BA"/>
    <w:rsid w:val="00CC0357"/>
    <w:rsid w:val="00CC0BF6"/>
    <w:rsid w:val="00CC1233"/>
    <w:rsid w:val="00CC1276"/>
    <w:rsid w:val="00CC1353"/>
    <w:rsid w:val="00CC1432"/>
    <w:rsid w:val="00CC1930"/>
    <w:rsid w:val="00CC1F2E"/>
    <w:rsid w:val="00CC2609"/>
    <w:rsid w:val="00CC2AAD"/>
    <w:rsid w:val="00CC2B93"/>
    <w:rsid w:val="00CC3349"/>
    <w:rsid w:val="00CC360B"/>
    <w:rsid w:val="00CC3BFD"/>
    <w:rsid w:val="00CC3FF3"/>
    <w:rsid w:val="00CC414A"/>
    <w:rsid w:val="00CC648B"/>
    <w:rsid w:val="00CC65EA"/>
    <w:rsid w:val="00CC6B32"/>
    <w:rsid w:val="00CC6D64"/>
    <w:rsid w:val="00CC713B"/>
    <w:rsid w:val="00CC73B5"/>
    <w:rsid w:val="00CD0200"/>
    <w:rsid w:val="00CD0283"/>
    <w:rsid w:val="00CD048B"/>
    <w:rsid w:val="00CD08D7"/>
    <w:rsid w:val="00CD1021"/>
    <w:rsid w:val="00CD1823"/>
    <w:rsid w:val="00CD1BB2"/>
    <w:rsid w:val="00CD248B"/>
    <w:rsid w:val="00CD30FD"/>
    <w:rsid w:val="00CD32B8"/>
    <w:rsid w:val="00CD3453"/>
    <w:rsid w:val="00CD399A"/>
    <w:rsid w:val="00CD3B41"/>
    <w:rsid w:val="00CD3DBB"/>
    <w:rsid w:val="00CD4088"/>
    <w:rsid w:val="00CD40A2"/>
    <w:rsid w:val="00CD431F"/>
    <w:rsid w:val="00CD442C"/>
    <w:rsid w:val="00CD4BA4"/>
    <w:rsid w:val="00CD4C54"/>
    <w:rsid w:val="00CD5513"/>
    <w:rsid w:val="00CD5B50"/>
    <w:rsid w:val="00CD61EF"/>
    <w:rsid w:val="00CD6563"/>
    <w:rsid w:val="00CD6C9B"/>
    <w:rsid w:val="00CE0421"/>
    <w:rsid w:val="00CE043F"/>
    <w:rsid w:val="00CE0528"/>
    <w:rsid w:val="00CE0732"/>
    <w:rsid w:val="00CE07B9"/>
    <w:rsid w:val="00CE0841"/>
    <w:rsid w:val="00CE0B68"/>
    <w:rsid w:val="00CE0C5B"/>
    <w:rsid w:val="00CE1BE4"/>
    <w:rsid w:val="00CE237B"/>
    <w:rsid w:val="00CE2AFE"/>
    <w:rsid w:val="00CE2B30"/>
    <w:rsid w:val="00CE339A"/>
    <w:rsid w:val="00CE3753"/>
    <w:rsid w:val="00CE40B3"/>
    <w:rsid w:val="00CE4148"/>
    <w:rsid w:val="00CE43B3"/>
    <w:rsid w:val="00CE457A"/>
    <w:rsid w:val="00CE4A33"/>
    <w:rsid w:val="00CE531F"/>
    <w:rsid w:val="00CE5610"/>
    <w:rsid w:val="00CE6620"/>
    <w:rsid w:val="00CE6947"/>
    <w:rsid w:val="00CE757E"/>
    <w:rsid w:val="00CE766D"/>
    <w:rsid w:val="00CE7834"/>
    <w:rsid w:val="00CE7BCB"/>
    <w:rsid w:val="00CE7F6A"/>
    <w:rsid w:val="00CF002F"/>
    <w:rsid w:val="00CF0730"/>
    <w:rsid w:val="00CF0958"/>
    <w:rsid w:val="00CF191F"/>
    <w:rsid w:val="00CF1B56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139"/>
    <w:rsid w:val="00CF7250"/>
    <w:rsid w:val="00CF7581"/>
    <w:rsid w:val="00CF7787"/>
    <w:rsid w:val="00CF79D9"/>
    <w:rsid w:val="00CF7FAB"/>
    <w:rsid w:val="00D004F5"/>
    <w:rsid w:val="00D00C02"/>
    <w:rsid w:val="00D00EDF"/>
    <w:rsid w:val="00D01039"/>
    <w:rsid w:val="00D010AA"/>
    <w:rsid w:val="00D01BEC"/>
    <w:rsid w:val="00D01DE3"/>
    <w:rsid w:val="00D01E0F"/>
    <w:rsid w:val="00D024D5"/>
    <w:rsid w:val="00D041D2"/>
    <w:rsid w:val="00D044B5"/>
    <w:rsid w:val="00D04655"/>
    <w:rsid w:val="00D04CA4"/>
    <w:rsid w:val="00D05007"/>
    <w:rsid w:val="00D053A7"/>
    <w:rsid w:val="00D0557A"/>
    <w:rsid w:val="00D05730"/>
    <w:rsid w:val="00D05AF2"/>
    <w:rsid w:val="00D05D21"/>
    <w:rsid w:val="00D067C0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26E8"/>
    <w:rsid w:val="00D1346B"/>
    <w:rsid w:val="00D13758"/>
    <w:rsid w:val="00D1437A"/>
    <w:rsid w:val="00D147D7"/>
    <w:rsid w:val="00D14BCA"/>
    <w:rsid w:val="00D14C2B"/>
    <w:rsid w:val="00D14C3B"/>
    <w:rsid w:val="00D14E4E"/>
    <w:rsid w:val="00D1536B"/>
    <w:rsid w:val="00D15910"/>
    <w:rsid w:val="00D164D1"/>
    <w:rsid w:val="00D16788"/>
    <w:rsid w:val="00D16C6E"/>
    <w:rsid w:val="00D16F35"/>
    <w:rsid w:val="00D170CA"/>
    <w:rsid w:val="00D170ED"/>
    <w:rsid w:val="00D1797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2FBC"/>
    <w:rsid w:val="00D23B8A"/>
    <w:rsid w:val="00D23DBB"/>
    <w:rsid w:val="00D24148"/>
    <w:rsid w:val="00D24E2A"/>
    <w:rsid w:val="00D252A3"/>
    <w:rsid w:val="00D25D6E"/>
    <w:rsid w:val="00D26168"/>
    <w:rsid w:val="00D26625"/>
    <w:rsid w:val="00D26AB3"/>
    <w:rsid w:val="00D26DFE"/>
    <w:rsid w:val="00D26E70"/>
    <w:rsid w:val="00D2715B"/>
    <w:rsid w:val="00D27440"/>
    <w:rsid w:val="00D276B5"/>
    <w:rsid w:val="00D276D4"/>
    <w:rsid w:val="00D27C51"/>
    <w:rsid w:val="00D27DC6"/>
    <w:rsid w:val="00D303CB"/>
    <w:rsid w:val="00D3154B"/>
    <w:rsid w:val="00D31EF5"/>
    <w:rsid w:val="00D31FF6"/>
    <w:rsid w:val="00D3269C"/>
    <w:rsid w:val="00D327BA"/>
    <w:rsid w:val="00D32990"/>
    <w:rsid w:val="00D33BD0"/>
    <w:rsid w:val="00D33DBB"/>
    <w:rsid w:val="00D33DC8"/>
    <w:rsid w:val="00D340AE"/>
    <w:rsid w:val="00D34525"/>
    <w:rsid w:val="00D34B9D"/>
    <w:rsid w:val="00D34E32"/>
    <w:rsid w:val="00D34F3A"/>
    <w:rsid w:val="00D35B1D"/>
    <w:rsid w:val="00D35B70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3FF"/>
    <w:rsid w:val="00D375EC"/>
    <w:rsid w:val="00D37C38"/>
    <w:rsid w:val="00D37F73"/>
    <w:rsid w:val="00D40428"/>
    <w:rsid w:val="00D406FE"/>
    <w:rsid w:val="00D410A9"/>
    <w:rsid w:val="00D4145A"/>
    <w:rsid w:val="00D41D10"/>
    <w:rsid w:val="00D41EED"/>
    <w:rsid w:val="00D421D6"/>
    <w:rsid w:val="00D4222D"/>
    <w:rsid w:val="00D4249B"/>
    <w:rsid w:val="00D428A0"/>
    <w:rsid w:val="00D42FCB"/>
    <w:rsid w:val="00D432A0"/>
    <w:rsid w:val="00D439A5"/>
    <w:rsid w:val="00D43BC6"/>
    <w:rsid w:val="00D4404D"/>
    <w:rsid w:val="00D44203"/>
    <w:rsid w:val="00D443E5"/>
    <w:rsid w:val="00D44A9F"/>
    <w:rsid w:val="00D45499"/>
    <w:rsid w:val="00D456E9"/>
    <w:rsid w:val="00D457F8"/>
    <w:rsid w:val="00D458C1"/>
    <w:rsid w:val="00D45ECA"/>
    <w:rsid w:val="00D46454"/>
    <w:rsid w:val="00D4653C"/>
    <w:rsid w:val="00D4668B"/>
    <w:rsid w:val="00D46D8B"/>
    <w:rsid w:val="00D46E65"/>
    <w:rsid w:val="00D47C8E"/>
    <w:rsid w:val="00D504C7"/>
    <w:rsid w:val="00D50796"/>
    <w:rsid w:val="00D50C22"/>
    <w:rsid w:val="00D51555"/>
    <w:rsid w:val="00D5168C"/>
    <w:rsid w:val="00D517C7"/>
    <w:rsid w:val="00D51CBF"/>
    <w:rsid w:val="00D520F5"/>
    <w:rsid w:val="00D52101"/>
    <w:rsid w:val="00D523AE"/>
    <w:rsid w:val="00D523B2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03C"/>
    <w:rsid w:val="00D55C0B"/>
    <w:rsid w:val="00D55E94"/>
    <w:rsid w:val="00D55EA4"/>
    <w:rsid w:val="00D55F7E"/>
    <w:rsid w:val="00D56A27"/>
    <w:rsid w:val="00D5741B"/>
    <w:rsid w:val="00D575DE"/>
    <w:rsid w:val="00D57B9F"/>
    <w:rsid w:val="00D60510"/>
    <w:rsid w:val="00D60F94"/>
    <w:rsid w:val="00D611BD"/>
    <w:rsid w:val="00D61BAF"/>
    <w:rsid w:val="00D61C83"/>
    <w:rsid w:val="00D6243D"/>
    <w:rsid w:val="00D624DE"/>
    <w:rsid w:val="00D62527"/>
    <w:rsid w:val="00D62873"/>
    <w:rsid w:val="00D628A0"/>
    <w:rsid w:val="00D62918"/>
    <w:rsid w:val="00D62AF6"/>
    <w:rsid w:val="00D631E2"/>
    <w:rsid w:val="00D633AC"/>
    <w:rsid w:val="00D63425"/>
    <w:rsid w:val="00D63563"/>
    <w:rsid w:val="00D63CD8"/>
    <w:rsid w:val="00D64060"/>
    <w:rsid w:val="00D64412"/>
    <w:rsid w:val="00D644B0"/>
    <w:rsid w:val="00D64A88"/>
    <w:rsid w:val="00D64CD4"/>
    <w:rsid w:val="00D653D1"/>
    <w:rsid w:val="00D6575E"/>
    <w:rsid w:val="00D65ACA"/>
    <w:rsid w:val="00D66AFD"/>
    <w:rsid w:val="00D66CF9"/>
    <w:rsid w:val="00D6711D"/>
    <w:rsid w:val="00D6747C"/>
    <w:rsid w:val="00D700F7"/>
    <w:rsid w:val="00D70C55"/>
    <w:rsid w:val="00D71008"/>
    <w:rsid w:val="00D71292"/>
    <w:rsid w:val="00D71A7D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3EDF"/>
    <w:rsid w:val="00D747BF"/>
    <w:rsid w:val="00D75F96"/>
    <w:rsid w:val="00D76558"/>
    <w:rsid w:val="00D767AA"/>
    <w:rsid w:val="00D767F6"/>
    <w:rsid w:val="00D77101"/>
    <w:rsid w:val="00D777B7"/>
    <w:rsid w:val="00D778EC"/>
    <w:rsid w:val="00D80555"/>
    <w:rsid w:val="00D8076E"/>
    <w:rsid w:val="00D813F0"/>
    <w:rsid w:val="00D81AC3"/>
    <w:rsid w:val="00D81B33"/>
    <w:rsid w:val="00D826B1"/>
    <w:rsid w:val="00D833F3"/>
    <w:rsid w:val="00D8350B"/>
    <w:rsid w:val="00D84157"/>
    <w:rsid w:val="00D842EA"/>
    <w:rsid w:val="00D85107"/>
    <w:rsid w:val="00D85446"/>
    <w:rsid w:val="00D857BD"/>
    <w:rsid w:val="00D85835"/>
    <w:rsid w:val="00D85861"/>
    <w:rsid w:val="00D859FD"/>
    <w:rsid w:val="00D85ADE"/>
    <w:rsid w:val="00D862C2"/>
    <w:rsid w:val="00D86B2A"/>
    <w:rsid w:val="00D86DBA"/>
    <w:rsid w:val="00D87308"/>
    <w:rsid w:val="00D875D0"/>
    <w:rsid w:val="00D876E5"/>
    <w:rsid w:val="00D87875"/>
    <w:rsid w:val="00D87CD4"/>
    <w:rsid w:val="00D87E28"/>
    <w:rsid w:val="00D900D5"/>
    <w:rsid w:val="00D911E8"/>
    <w:rsid w:val="00D916A6"/>
    <w:rsid w:val="00D91DDA"/>
    <w:rsid w:val="00D91FDE"/>
    <w:rsid w:val="00D924C2"/>
    <w:rsid w:val="00D924C7"/>
    <w:rsid w:val="00D92971"/>
    <w:rsid w:val="00D932C3"/>
    <w:rsid w:val="00D935C4"/>
    <w:rsid w:val="00D93952"/>
    <w:rsid w:val="00D93CEB"/>
    <w:rsid w:val="00D93ED0"/>
    <w:rsid w:val="00D94757"/>
    <w:rsid w:val="00D94959"/>
    <w:rsid w:val="00D94D01"/>
    <w:rsid w:val="00D953C2"/>
    <w:rsid w:val="00D95537"/>
    <w:rsid w:val="00D95A22"/>
    <w:rsid w:val="00D9622B"/>
    <w:rsid w:val="00D96CA2"/>
    <w:rsid w:val="00D9700A"/>
    <w:rsid w:val="00D974F8"/>
    <w:rsid w:val="00D97B3F"/>
    <w:rsid w:val="00DA079F"/>
    <w:rsid w:val="00DA0BD1"/>
    <w:rsid w:val="00DA13A7"/>
    <w:rsid w:val="00DA13C4"/>
    <w:rsid w:val="00DA1A2D"/>
    <w:rsid w:val="00DA1AB7"/>
    <w:rsid w:val="00DA1F48"/>
    <w:rsid w:val="00DA2680"/>
    <w:rsid w:val="00DA2B25"/>
    <w:rsid w:val="00DA2EB7"/>
    <w:rsid w:val="00DA2F77"/>
    <w:rsid w:val="00DA30D5"/>
    <w:rsid w:val="00DA35A8"/>
    <w:rsid w:val="00DA369A"/>
    <w:rsid w:val="00DA3E7F"/>
    <w:rsid w:val="00DA40A6"/>
    <w:rsid w:val="00DA410C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73C"/>
    <w:rsid w:val="00DB0C57"/>
    <w:rsid w:val="00DB0CE8"/>
    <w:rsid w:val="00DB0EBB"/>
    <w:rsid w:val="00DB12B8"/>
    <w:rsid w:val="00DB1E68"/>
    <w:rsid w:val="00DB226F"/>
    <w:rsid w:val="00DB336D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9A"/>
    <w:rsid w:val="00DB6E4C"/>
    <w:rsid w:val="00DB7534"/>
    <w:rsid w:val="00DB7935"/>
    <w:rsid w:val="00DB7E14"/>
    <w:rsid w:val="00DC06A8"/>
    <w:rsid w:val="00DC09A5"/>
    <w:rsid w:val="00DC17DB"/>
    <w:rsid w:val="00DC1BFF"/>
    <w:rsid w:val="00DC220B"/>
    <w:rsid w:val="00DC2623"/>
    <w:rsid w:val="00DC27B8"/>
    <w:rsid w:val="00DC2ED9"/>
    <w:rsid w:val="00DC344F"/>
    <w:rsid w:val="00DC36D1"/>
    <w:rsid w:val="00DC3988"/>
    <w:rsid w:val="00DC3C46"/>
    <w:rsid w:val="00DC41E8"/>
    <w:rsid w:val="00DC49F5"/>
    <w:rsid w:val="00DC4A43"/>
    <w:rsid w:val="00DC50D9"/>
    <w:rsid w:val="00DC610F"/>
    <w:rsid w:val="00DC655C"/>
    <w:rsid w:val="00DC6A92"/>
    <w:rsid w:val="00DC6AD2"/>
    <w:rsid w:val="00DC6B1F"/>
    <w:rsid w:val="00DC6EA1"/>
    <w:rsid w:val="00DC779A"/>
    <w:rsid w:val="00DC783E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2B17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A2C"/>
    <w:rsid w:val="00DE0E19"/>
    <w:rsid w:val="00DE106B"/>
    <w:rsid w:val="00DE11C3"/>
    <w:rsid w:val="00DE1F54"/>
    <w:rsid w:val="00DE24A7"/>
    <w:rsid w:val="00DE2F38"/>
    <w:rsid w:val="00DE3060"/>
    <w:rsid w:val="00DE33B0"/>
    <w:rsid w:val="00DE3DF4"/>
    <w:rsid w:val="00DE56B9"/>
    <w:rsid w:val="00DE57BA"/>
    <w:rsid w:val="00DE592F"/>
    <w:rsid w:val="00DE5ADB"/>
    <w:rsid w:val="00DE5E47"/>
    <w:rsid w:val="00DE6710"/>
    <w:rsid w:val="00DE6B4A"/>
    <w:rsid w:val="00DE6E3F"/>
    <w:rsid w:val="00DE6FAA"/>
    <w:rsid w:val="00DE74F4"/>
    <w:rsid w:val="00DE7751"/>
    <w:rsid w:val="00DF0194"/>
    <w:rsid w:val="00DF0281"/>
    <w:rsid w:val="00DF0444"/>
    <w:rsid w:val="00DF0A03"/>
    <w:rsid w:val="00DF0D62"/>
    <w:rsid w:val="00DF1317"/>
    <w:rsid w:val="00DF1453"/>
    <w:rsid w:val="00DF1BE0"/>
    <w:rsid w:val="00DF1C19"/>
    <w:rsid w:val="00DF330A"/>
    <w:rsid w:val="00DF343F"/>
    <w:rsid w:val="00DF3698"/>
    <w:rsid w:val="00DF3CCF"/>
    <w:rsid w:val="00DF3E42"/>
    <w:rsid w:val="00DF43D8"/>
    <w:rsid w:val="00DF4CFE"/>
    <w:rsid w:val="00DF5AC5"/>
    <w:rsid w:val="00DF5F50"/>
    <w:rsid w:val="00DF6397"/>
    <w:rsid w:val="00DF688B"/>
    <w:rsid w:val="00DF68D8"/>
    <w:rsid w:val="00DF6FCE"/>
    <w:rsid w:val="00DF768D"/>
    <w:rsid w:val="00DF787D"/>
    <w:rsid w:val="00DF7DB8"/>
    <w:rsid w:val="00E00618"/>
    <w:rsid w:val="00E00BA4"/>
    <w:rsid w:val="00E01169"/>
    <w:rsid w:val="00E012CE"/>
    <w:rsid w:val="00E013A7"/>
    <w:rsid w:val="00E01513"/>
    <w:rsid w:val="00E01938"/>
    <w:rsid w:val="00E01CB5"/>
    <w:rsid w:val="00E01F45"/>
    <w:rsid w:val="00E02165"/>
    <w:rsid w:val="00E022A9"/>
    <w:rsid w:val="00E02645"/>
    <w:rsid w:val="00E02F0C"/>
    <w:rsid w:val="00E030CC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6EF3"/>
    <w:rsid w:val="00E07281"/>
    <w:rsid w:val="00E073DA"/>
    <w:rsid w:val="00E074CE"/>
    <w:rsid w:val="00E07773"/>
    <w:rsid w:val="00E079DA"/>
    <w:rsid w:val="00E1059C"/>
    <w:rsid w:val="00E10C2B"/>
    <w:rsid w:val="00E10FAB"/>
    <w:rsid w:val="00E11000"/>
    <w:rsid w:val="00E1132D"/>
    <w:rsid w:val="00E11518"/>
    <w:rsid w:val="00E11652"/>
    <w:rsid w:val="00E11AA7"/>
    <w:rsid w:val="00E122BC"/>
    <w:rsid w:val="00E12AA1"/>
    <w:rsid w:val="00E1363A"/>
    <w:rsid w:val="00E13752"/>
    <w:rsid w:val="00E13977"/>
    <w:rsid w:val="00E13985"/>
    <w:rsid w:val="00E1419B"/>
    <w:rsid w:val="00E14304"/>
    <w:rsid w:val="00E149B5"/>
    <w:rsid w:val="00E14BE3"/>
    <w:rsid w:val="00E14F1E"/>
    <w:rsid w:val="00E1530A"/>
    <w:rsid w:val="00E153FB"/>
    <w:rsid w:val="00E15804"/>
    <w:rsid w:val="00E16484"/>
    <w:rsid w:val="00E16BBE"/>
    <w:rsid w:val="00E17387"/>
    <w:rsid w:val="00E175F9"/>
    <w:rsid w:val="00E17798"/>
    <w:rsid w:val="00E17E64"/>
    <w:rsid w:val="00E203D1"/>
    <w:rsid w:val="00E20A95"/>
    <w:rsid w:val="00E2150F"/>
    <w:rsid w:val="00E2158C"/>
    <w:rsid w:val="00E21DE0"/>
    <w:rsid w:val="00E223CA"/>
    <w:rsid w:val="00E225CC"/>
    <w:rsid w:val="00E228B2"/>
    <w:rsid w:val="00E228C7"/>
    <w:rsid w:val="00E22E46"/>
    <w:rsid w:val="00E22E80"/>
    <w:rsid w:val="00E2378C"/>
    <w:rsid w:val="00E23ABA"/>
    <w:rsid w:val="00E23FC7"/>
    <w:rsid w:val="00E23FCB"/>
    <w:rsid w:val="00E240F3"/>
    <w:rsid w:val="00E24311"/>
    <w:rsid w:val="00E244F6"/>
    <w:rsid w:val="00E24546"/>
    <w:rsid w:val="00E245CD"/>
    <w:rsid w:val="00E24AA9"/>
    <w:rsid w:val="00E2503A"/>
    <w:rsid w:val="00E258EC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91D"/>
    <w:rsid w:val="00E37C47"/>
    <w:rsid w:val="00E40079"/>
    <w:rsid w:val="00E40ABB"/>
    <w:rsid w:val="00E414BC"/>
    <w:rsid w:val="00E41887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43D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5CA5"/>
    <w:rsid w:val="00E569FF"/>
    <w:rsid w:val="00E60126"/>
    <w:rsid w:val="00E61A65"/>
    <w:rsid w:val="00E620E5"/>
    <w:rsid w:val="00E62B51"/>
    <w:rsid w:val="00E6310B"/>
    <w:rsid w:val="00E6478B"/>
    <w:rsid w:val="00E64B0E"/>
    <w:rsid w:val="00E64E19"/>
    <w:rsid w:val="00E652C6"/>
    <w:rsid w:val="00E65744"/>
    <w:rsid w:val="00E65A9E"/>
    <w:rsid w:val="00E6639E"/>
    <w:rsid w:val="00E67044"/>
    <w:rsid w:val="00E675AD"/>
    <w:rsid w:val="00E6763D"/>
    <w:rsid w:val="00E6786C"/>
    <w:rsid w:val="00E710B8"/>
    <w:rsid w:val="00E71B71"/>
    <w:rsid w:val="00E71D0B"/>
    <w:rsid w:val="00E720AA"/>
    <w:rsid w:val="00E7286D"/>
    <w:rsid w:val="00E729B3"/>
    <w:rsid w:val="00E7348A"/>
    <w:rsid w:val="00E73DD3"/>
    <w:rsid w:val="00E750E5"/>
    <w:rsid w:val="00E75C02"/>
    <w:rsid w:val="00E77C25"/>
    <w:rsid w:val="00E8018A"/>
    <w:rsid w:val="00E80B36"/>
    <w:rsid w:val="00E81748"/>
    <w:rsid w:val="00E82359"/>
    <w:rsid w:val="00E82474"/>
    <w:rsid w:val="00E824D8"/>
    <w:rsid w:val="00E82A30"/>
    <w:rsid w:val="00E82E49"/>
    <w:rsid w:val="00E83C3F"/>
    <w:rsid w:val="00E83F84"/>
    <w:rsid w:val="00E8406B"/>
    <w:rsid w:val="00E8415E"/>
    <w:rsid w:val="00E8457A"/>
    <w:rsid w:val="00E848C8"/>
    <w:rsid w:val="00E85943"/>
    <w:rsid w:val="00E85B3C"/>
    <w:rsid w:val="00E85C77"/>
    <w:rsid w:val="00E8606F"/>
    <w:rsid w:val="00E86E9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6FF"/>
    <w:rsid w:val="00E95BCC"/>
    <w:rsid w:val="00E95BD4"/>
    <w:rsid w:val="00E9678E"/>
    <w:rsid w:val="00E97493"/>
    <w:rsid w:val="00E97697"/>
    <w:rsid w:val="00EA0858"/>
    <w:rsid w:val="00EA14A4"/>
    <w:rsid w:val="00EA1654"/>
    <w:rsid w:val="00EA1675"/>
    <w:rsid w:val="00EA216A"/>
    <w:rsid w:val="00EA2959"/>
    <w:rsid w:val="00EA2A1F"/>
    <w:rsid w:val="00EA2B5A"/>
    <w:rsid w:val="00EA2F42"/>
    <w:rsid w:val="00EA34BE"/>
    <w:rsid w:val="00EA3610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49C"/>
    <w:rsid w:val="00EA64DE"/>
    <w:rsid w:val="00EA6A92"/>
    <w:rsid w:val="00EA72FB"/>
    <w:rsid w:val="00EB01A5"/>
    <w:rsid w:val="00EB0817"/>
    <w:rsid w:val="00EB0DBD"/>
    <w:rsid w:val="00EB1FF4"/>
    <w:rsid w:val="00EB2445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B7F37"/>
    <w:rsid w:val="00EC058B"/>
    <w:rsid w:val="00EC0E9F"/>
    <w:rsid w:val="00EC1120"/>
    <w:rsid w:val="00EC1B83"/>
    <w:rsid w:val="00EC1C62"/>
    <w:rsid w:val="00EC1F78"/>
    <w:rsid w:val="00EC203E"/>
    <w:rsid w:val="00EC2CBD"/>
    <w:rsid w:val="00EC2CCC"/>
    <w:rsid w:val="00EC3B9C"/>
    <w:rsid w:val="00EC3DE2"/>
    <w:rsid w:val="00EC56D4"/>
    <w:rsid w:val="00EC58FD"/>
    <w:rsid w:val="00EC5BF0"/>
    <w:rsid w:val="00EC5C78"/>
    <w:rsid w:val="00EC616C"/>
    <w:rsid w:val="00EC62B6"/>
    <w:rsid w:val="00EC6F56"/>
    <w:rsid w:val="00EC7206"/>
    <w:rsid w:val="00EC7EE3"/>
    <w:rsid w:val="00ED018F"/>
    <w:rsid w:val="00ED0405"/>
    <w:rsid w:val="00ED05F9"/>
    <w:rsid w:val="00ED0857"/>
    <w:rsid w:val="00ED15BF"/>
    <w:rsid w:val="00ED1B05"/>
    <w:rsid w:val="00ED1C5E"/>
    <w:rsid w:val="00ED2245"/>
    <w:rsid w:val="00ED2F49"/>
    <w:rsid w:val="00ED2F51"/>
    <w:rsid w:val="00ED3139"/>
    <w:rsid w:val="00ED3367"/>
    <w:rsid w:val="00ED3CD1"/>
    <w:rsid w:val="00ED3CF9"/>
    <w:rsid w:val="00ED4562"/>
    <w:rsid w:val="00ED490E"/>
    <w:rsid w:val="00ED4ABA"/>
    <w:rsid w:val="00ED4B2A"/>
    <w:rsid w:val="00ED4C80"/>
    <w:rsid w:val="00ED5341"/>
    <w:rsid w:val="00ED5A38"/>
    <w:rsid w:val="00ED601A"/>
    <w:rsid w:val="00ED62AE"/>
    <w:rsid w:val="00ED6C34"/>
    <w:rsid w:val="00ED6EF2"/>
    <w:rsid w:val="00ED6F13"/>
    <w:rsid w:val="00ED7004"/>
    <w:rsid w:val="00ED70AA"/>
    <w:rsid w:val="00ED7211"/>
    <w:rsid w:val="00ED7B31"/>
    <w:rsid w:val="00EE06F6"/>
    <w:rsid w:val="00EE1321"/>
    <w:rsid w:val="00EE146D"/>
    <w:rsid w:val="00EE17C5"/>
    <w:rsid w:val="00EE1C41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543"/>
    <w:rsid w:val="00EE5652"/>
    <w:rsid w:val="00EE567E"/>
    <w:rsid w:val="00EE5974"/>
    <w:rsid w:val="00EE6729"/>
    <w:rsid w:val="00EE67C1"/>
    <w:rsid w:val="00EE6C71"/>
    <w:rsid w:val="00EE6EC8"/>
    <w:rsid w:val="00EE7208"/>
    <w:rsid w:val="00EE7273"/>
    <w:rsid w:val="00EE7558"/>
    <w:rsid w:val="00EE76A8"/>
    <w:rsid w:val="00EE7F27"/>
    <w:rsid w:val="00EF0010"/>
    <w:rsid w:val="00EF0586"/>
    <w:rsid w:val="00EF1066"/>
    <w:rsid w:val="00EF10D4"/>
    <w:rsid w:val="00EF16A8"/>
    <w:rsid w:val="00EF176C"/>
    <w:rsid w:val="00EF1B80"/>
    <w:rsid w:val="00EF1DD7"/>
    <w:rsid w:val="00EF3B32"/>
    <w:rsid w:val="00EF40B5"/>
    <w:rsid w:val="00EF4873"/>
    <w:rsid w:val="00EF4944"/>
    <w:rsid w:val="00EF4CB0"/>
    <w:rsid w:val="00EF5E33"/>
    <w:rsid w:val="00EF6A05"/>
    <w:rsid w:val="00EF6B19"/>
    <w:rsid w:val="00EF79C3"/>
    <w:rsid w:val="00F007F7"/>
    <w:rsid w:val="00F00A7D"/>
    <w:rsid w:val="00F00CA9"/>
    <w:rsid w:val="00F00D84"/>
    <w:rsid w:val="00F010AB"/>
    <w:rsid w:val="00F01219"/>
    <w:rsid w:val="00F01430"/>
    <w:rsid w:val="00F01475"/>
    <w:rsid w:val="00F0178A"/>
    <w:rsid w:val="00F022A4"/>
    <w:rsid w:val="00F02E3B"/>
    <w:rsid w:val="00F0354F"/>
    <w:rsid w:val="00F038D4"/>
    <w:rsid w:val="00F03900"/>
    <w:rsid w:val="00F03D64"/>
    <w:rsid w:val="00F048BF"/>
    <w:rsid w:val="00F04AC1"/>
    <w:rsid w:val="00F05035"/>
    <w:rsid w:val="00F05594"/>
    <w:rsid w:val="00F05B25"/>
    <w:rsid w:val="00F05ECD"/>
    <w:rsid w:val="00F0634E"/>
    <w:rsid w:val="00F066F2"/>
    <w:rsid w:val="00F06C1E"/>
    <w:rsid w:val="00F06EED"/>
    <w:rsid w:val="00F10F1A"/>
    <w:rsid w:val="00F1102B"/>
    <w:rsid w:val="00F11128"/>
    <w:rsid w:val="00F1229C"/>
    <w:rsid w:val="00F122F3"/>
    <w:rsid w:val="00F128F0"/>
    <w:rsid w:val="00F12BD6"/>
    <w:rsid w:val="00F12CAD"/>
    <w:rsid w:val="00F12E31"/>
    <w:rsid w:val="00F1300F"/>
    <w:rsid w:val="00F13028"/>
    <w:rsid w:val="00F131B9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20022"/>
    <w:rsid w:val="00F208EC"/>
    <w:rsid w:val="00F20B05"/>
    <w:rsid w:val="00F20B63"/>
    <w:rsid w:val="00F2129E"/>
    <w:rsid w:val="00F213AD"/>
    <w:rsid w:val="00F2176B"/>
    <w:rsid w:val="00F2214A"/>
    <w:rsid w:val="00F2250A"/>
    <w:rsid w:val="00F227A8"/>
    <w:rsid w:val="00F22EAA"/>
    <w:rsid w:val="00F23053"/>
    <w:rsid w:val="00F231A6"/>
    <w:rsid w:val="00F23C84"/>
    <w:rsid w:val="00F24041"/>
    <w:rsid w:val="00F24669"/>
    <w:rsid w:val="00F24EFB"/>
    <w:rsid w:val="00F2527A"/>
    <w:rsid w:val="00F25332"/>
    <w:rsid w:val="00F25663"/>
    <w:rsid w:val="00F2591E"/>
    <w:rsid w:val="00F25A47"/>
    <w:rsid w:val="00F2665D"/>
    <w:rsid w:val="00F26D81"/>
    <w:rsid w:val="00F271AF"/>
    <w:rsid w:val="00F279DD"/>
    <w:rsid w:val="00F30526"/>
    <w:rsid w:val="00F30CDC"/>
    <w:rsid w:val="00F30F2B"/>
    <w:rsid w:val="00F30F32"/>
    <w:rsid w:val="00F312DB"/>
    <w:rsid w:val="00F3180F"/>
    <w:rsid w:val="00F31D23"/>
    <w:rsid w:val="00F326A2"/>
    <w:rsid w:val="00F33A7F"/>
    <w:rsid w:val="00F33C80"/>
    <w:rsid w:val="00F34774"/>
    <w:rsid w:val="00F353AD"/>
    <w:rsid w:val="00F35761"/>
    <w:rsid w:val="00F35C86"/>
    <w:rsid w:val="00F3705E"/>
    <w:rsid w:val="00F376BC"/>
    <w:rsid w:val="00F37971"/>
    <w:rsid w:val="00F379B1"/>
    <w:rsid w:val="00F40325"/>
    <w:rsid w:val="00F40EB1"/>
    <w:rsid w:val="00F4252F"/>
    <w:rsid w:val="00F42798"/>
    <w:rsid w:val="00F429D3"/>
    <w:rsid w:val="00F42B13"/>
    <w:rsid w:val="00F42FE7"/>
    <w:rsid w:val="00F430C8"/>
    <w:rsid w:val="00F43296"/>
    <w:rsid w:val="00F43368"/>
    <w:rsid w:val="00F4365E"/>
    <w:rsid w:val="00F437C2"/>
    <w:rsid w:val="00F438C0"/>
    <w:rsid w:val="00F439DF"/>
    <w:rsid w:val="00F4481B"/>
    <w:rsid w:val="00F4493B"/>
    <w:rsid w:val="00F4526A"/>
    <w:rsid w:val="00F455DA"/>
    <w:rsid w:val="00F45C50"/>
    <w:rsid w:val="00F45C94"/>
    <w:rsid w:val="00F45E1F"/>
    <w:rsid w:val="00F45EB2"/>
    <w:rsid w:val="00F47F6D"/>
    <w:rsid w:val="00F503B6"/>
    <w:rsid w:val="00F50EE8"/>
    <w:rsid w:val="00F51518"/>
    <w:rsid w:val="00F51C1F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57A17"/>
    <w:rsid w:val="00F57D2E"/>
    <w:rsid w:val="00F60345"/>
    <w:rsid w:val="00F60957"/>
    <w:rsid w:val="00F61217"/>
    <w:rsid w:val="00F61797"/>
    <w:rsid w:val="00F619D0"/>
    <w:rsid w:val="00F61F50"/>
    <w:rsid w:val="00F62522"/>
    <w:rsid w:val="00F64185"/>
    <w:rsid w:val="00F64282"/>
    <w:rsid w:val="00F6431A"/>
    <w:rsid w:val="00F646A1"/>
    <w:rsid w:val="00F64CF4"/>
    <w:rsid w:val="00F64FAB"/>
    <w:rsid w:val="00F64FB9"/>
    <w:rsid w:val="00F654E2"/>
    <w:rsid w:val="00F65A6A"/>
    <w:rsid w:val="00F65D0F"/>
    <w:rsid w:val="00F65E4D"/>
    <w:rsid w:val="00F65FC8"/>
    <w:rsid w:val="00F66520"/>
    <w:rsid w:val="00F66E34"/>
    <w:rsid w:val="00F67388"/>
    <w:rsid w:val="00F67723"/>
    <w:rsid w:val="00F67D02"/>
    <w:rsid w:val="00F67DF1"/>
    <w:rsid w:val="00F709DB"/>
    <w:rsid w:val="00F70A8D"/>
    <w:rsid w:val="00F71103"/>
    <w:rsid w:val="00F714A1"/>
    <w:rsid w:val="00F71BEA"/>
    <w:rsid w:val="00F723A9"/>
    <w:rsid w:val="00F7254D"/>
    <w:rsid w:val="00F72CB1"/>
    <w:rsid w:val="00F72FBE"/>
    <w:rsid w:val="00F73602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BAE"/>
    <w:rsid w:val="00F75C5E"/>
    <w:rsid w:val="00F75F66"/>
    <w:rsid w:val="00F76760"/>
    <w:rsid w:val="00F76D66"/>
    <w:rsid w:val="00F76DCD"/>
    <w:rsid w:val="00F7734F"/>
    <w:rsid w:val="00F77686"/>
    <w:rsid w:val="00F77C7F"/>
    <w:rsid w:val="00F806B5"/>
    <w:rsid w:val="00F806C5"/>
    <w:rsid w:val="00F80A37"/>
    <w:rsid w:val="00F80B7C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821"/>
    <w:rsid w:val="00F84BD3"/>
    <w:rsid w:val="00F85172"/>
    <w:rsid w:val="00F852E6"/>
    <w:rsid w:val="00F85641"/>
    <w:rsid w:val="00F85D75"/>
    <w:rsid w:val="00F8641E"/>
    <w:rsid w:val="00F865A2"/>
    <w:rsid w:val="00F86886"/>
    <w:rsid w:val="00F86DB7"/>
    <w:rsid w:val="00F86ED4"/>
    <w:rsid w:val="00F86F10"/>
    <w:rsid w:val="00F872ED"/>
    <w:rsid w:val="00F87344"/>
    <w:rsid w:val="00F87E9B"/>
    <w:rsid w:val="00F91DBE"/>
    <w:rsid w:val="00F9237E"/>
    <w:rsid w:val="00F926F8"/>
    <w:rsid w:val="00F93E42"/>
    <w:rsid w:val="00F9434F"/>
    <w:rsid w:val="00F943B3"/>
    <w:rsid w:val="00F9469A"/>
    <w:rsid w:val="00F94CA6"/>
    <w:rsid w:val="00F95260"/>
    <w:rsid w:val="00F9564D"/>
    <w:rsid w:val="00F969C4"/>
    <w:rsid w:val="00F97169"/>
    <w:rsid w:val="00F97F10"/>
    <w:rsid w:val="00FA0106"/>
    <w:rsid w:val="00FA05B2"/>
    <w:rsid w:val="00FA0F59"/>
    <w:rsid w:val="00FA1593"/>
    <w:rsid w:val="00FA20BB"/>
    <w:rsid w:val="00FA23C0"/>
    <w:rsid w:val="00FA26D6"/>
    <w:rsid w:val="00FA28F7"/>
    <w:rsid w:val="00FA2929"/>
    <w:rsid w:val="00FA3063"/>
    <w:rsid w:val="00FA37A0"/>
    <w:rsid w:val="00FA3987"/>
    <w:rsid w:val="00FA53F7"/>
    <w:rsid w:val="00FA56E8"/>
    <w:rsid w:val="00FA576F"/>
    <w:rsid w:val="00FA680F"/>
    <w:rsid w:val="00FA709A"/>
    <w:rsid w:val="00FB071D"/>
    <w:rsid w:val="00FB0918"/>
    <w:rsid w:val="00FB0B5A"/>
    <w:rsid w:val="00FB0DA2"/>
    <w:rsid w:val="00FB1867"/>
    <w:rsid w:val="00FB1ACA"/>
    <w:rsid w:val="00FB1B5D"/>
    <w:rsid w:val="00FB1C16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426B"/>
    <w:rsid w:val="00FB42DF"/>
    <w:rsid w:val="00FB5025"/>
    <w:rsid w:val="00FB5265"/>
    <w:rsid w:val="00FB53E9"/>
    <w:rsid w:val="00FB540C"/>
    <w:rsid w:val="00FB5ACD"/>
    <w:rsid w:val="00FB5E1F"/>
    <w:rsid w:val="00FB66BF"/>
    <w:rsid w:val="00FB7166"/>
    <w:rsid w:val="00FB771A"/>
    <w:rsid w:val="00FB78DC"/>
    <w:rsid w:val="00FB7C83"/>
    <w:rsid w:val="00FB7D12"/>
    <w:rsid w:val="00FB7D87"/>
    <w:rsid w:val="00FB7E04"/>
    <w:rsid w:val="00FC045D"/>
    <w:rsid w:val="00FC09CC"/>
    <w:rsid w:val="00FC0EDD"/>
    <w:rsid w:val="00FC0F7E"/>
    <w:rsid w:val="00FC14D7"/>
    <w:rsid w:val="00FC1727"/>
    <w:rsid w:val="00FC17AB"/>
    <w:rsid w:val="00FC193F"/>
    <w:rsid w:val="00FC1CBB"/>
    <w:rsid w:val="00FC207C"/>
    <w:rsid w:val="00FC2199"/>
    <w:rsid w:val="00FC223B"/>
    <w:rsid w:val="00FC238B"/>
    <w:rsid w:val="00FC2CBB"/>
    <w:rsid w:val="00FC438D"/>
    <w:rsid w:val="00FC45CF"/>
    <w:rsid w:val="00FC5281"/>
    <w:rsid w:val="00FC5A39"/>
    <w:rsid w:val="00FC5B21"/>
    <w:rsid w:val="00FC7234"/>
    <w:rsid w:val="00FC755C"/>
    <w:rsid w:val="00FC782E"/>
    <w:rsid w:val="00FC7A3B"/>
    <w:rsid w:val="00FC7A43"/>
    <w:rsid w:val="00FC7C85"/>
    <w:rsid w:val="00FC7ED0"/>
    <w:rsid w:val="00FC7EE9"/>
    <w:rsid w:val="00FD1C60"/>
    <w:rsid w:val="00FD1EF0"/>
    <w:rsid w:val="00FD229D"/>
    <w:rsid w:val="00FD22DD"/>
    <w:rsid w:val="00FD32C2"/>
    <w:rsid w:val="00FD3645"/>
    <w:rsid w:val="00FD400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341"/>
    <w:rsid w:val="00FE150A"/>
    <w:rsid w:val="00FE1FD7"/>
    <w:rsid w:val="00FE25E6"/>
    <w:rsid w:val="00FE2EBD"/>
    <w:rsid w:val="00FE307F"/>
    <w:rsid w:val="00FE4B9B"/>
    <w:rsid w:val="00FE502F"/>
    <w:rsid w:val="00FE5274"/>
    <w:rsid w:val="00FE53E9"/>
    <w:rsid w:val="00FE5419"/>
    <w:rsid w:val="00FE552C"/>
    <w:rsid w:val="00FE58B9"/>
    <w:rsid w:val="00FE5EF2"/>
    <w:rsid w:val="00FE6326"/>
    <w:rsid w:val="00FE6DC0"/>
    <w:rsid w:val="00FE751C"/>
    <w:rsid w:val="00FE7E35"/>
    <w:rsid w:val="00FF00AC"/>
    <w:rsid w:val="00FF0493"/>
    <w:rsid w:val="00FF0EB1"/>
    <w:rsid w:val="00FF1112"/>
    <w:rsid w:val="00FF1345"/>
    <w:rsid w:val="00FF1A43"/>
    <w:rsid w:val="00FF28B4"/>
    <w:rsid w:val="00FF29BA"/>
    <w:rsid w:val="00FF3479"/>
    <w:rsid w:val="00FF3DED"/>
    <w:rsid w:val="00FF3E0D"/>
    <w:rsid w:val="00FF4A18"/>
    <w:rsid w:val="00FF4ACB"/>
    <w:rsid w:val="00FF4CD5"/>
    <w:rsid w:val="00FF505D"/>
    <w:rsid w:val="00FF5367"/>
    <w:rsid w:val="00FF5767"/>
    <w:rsid w:val="00FF64BE"/>
    <w:rsid w:val="00FF6986"/>
    <w:rsid w:val="00FF6D0C"/>
    <w:rsid w:val="00FF7157"/>
    <w:rsid w:val="00FF715E"/>
    <w:rsid w:val="00FF71BC"/>
    <w:rsid w:val="00FF7369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9BCA9375-0CAD-4C51-A3DF-C599DD75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4E84FA2293474BBE2FA4E2F24D6930" ma:contentTypeVersion="5" ma:contentTypeDescription="Create a new document." ma:contentTypeScope="" ma:versionID="17394320943a4b92f0ab87a24a0495d1">
  <xsd:schema xmlns:xsd="http://www.w3.org/2001/XMLSchema" xmlns:xs="http://www.w3.org/2001/XMLSchema" xmlns:p="http://schemas.microsoft.com/office/2006/metadata/properties" xmlns:ns2="2e0be791-c167-428e-840a-b9049601082c" targetNamespace="http://schemas.microsoft.com/office/2006/metadata/properties" ma:root="true" ma:fieldsID="89d4a664d05ec231694bc9f06bc0895b" ns2:_="">
    <xsd:import namespace="2e0be791-c167-428e-840a-b9049601082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e791-c167-428e-840a-b9049601082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e0be791-c167-428e-840a-b9049601082c" xsi:nil="true"/>
    <Preparer_x0020_Sign_x002d_off xmlns="2e0be791-c167-428e-840a-b9049601082c" xsi:nil="true"/>
  </documentManagement>
</p:properties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CF5756-78D7-440B-B532-B28FF1EA2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75EF85-0E62-4B5F-A689-83432B5D9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e791-c167-428e-840a-b904960108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2e0be791-c167-428e-840a-b904960108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1154</TotalTime>
  <Pages>26</Pages>
  <Words>5960</Words>
  <Characters>33976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Chanon Phanto</cp:lastModifiedBy>
  <cp:revision>151</cp:revision>
  <cp:lastPrinted>2023-08-02T07:35:00Z</cp:lastPrinted>
  <dcterms:created xsi:type="dcterms:W3CDTF">2023-07-19T07:27:00Z</dcterms:created>
  <dcterms:modified xsi:type="dcterms:W3CDTF">2023-08-10T05:43:00Z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0x010100064E84FA2293474BBE2FA4E2F24D6930</vt:lpwstr>
  </property>
</Properties>
</file>