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D1480" w14:textId="77777777" w:rsidR="00FE4DAA" w:rsidRPr="00733D0E" w:rsidRDefault="00FE4DAA" w:rsidP="005917C2">
      <w:pPr>
        <w:spacing w:line="240" w:lineRule="auto"/>
        <w:rPr>
          <w:b/>
          <w:bCs/>
          <w:sz w:val="22"/>
          <w:szCs w:val="22"/>
        </w:rPr>
      </w:pPr>
    </w:p>
    <w:p w14:paraId="43383DBA" w14:textId="77777777" w:rsidR="00FE4DAA" w:rsidRPr="00733D0E" w:rsidRDefault="00FE4DAA" w:rsidP="005917C2">
      <w:pPr>
        <w:spacing w:line="240" w:lineRule="auto"/>
        <w:rPr>
          <w:b/>
          <w:bCs/>
          <w:sz w:val="22"/>
          <w:szCs w:val="22"/>
        </w:rPr>
      </w:pPr>
    </w:p>
    <w:p w14:paraId="5FA4F07F" w14:textId="77777777" w:rsidR="00FE4DAA" w:rsidRPr="00733D0E" w:rsidRDefault="00FE4DAA" w:rsidP="005917C2">
      <w:pPr>
        <w:spacing w:line="240" w:lineRule="auto"/>
        <w:rPr>
          <w:b/>
          <w:bCs/>
          <w:sz w:val="22"/>
          <w:szCs w:val="22"/>
        </w:rPr>
      </w:pPr>
    </w:p>
    <w:p w14:paraId="55AB0F81" w14:textId="77777777" w:rsidR="00FE4DAA" w:rsidRPr="00733D0E" w:rsidRDefault="00FE4DAA" w:rsidP="005917C2">
      <w:pPr>
        <w:spacing w:line="240" w:lineRule="auto"/>
        <w:rPr>
          <w:b/>
          <w:bCs/>
          <w:sz w:val="22"/>
          <w:szCs w:val="22"/>
        </w:rPr>
      </w:pPr>
    </w:p>
    <w:p w14:paraId="1E7E99C3" w14:textId="77777777" w:rsidR="00FE4DAA" w:rsidRPr="00733D0E" w:rsidRDefault="00FE4DAA" w:rsidP="005917C2">
      <w:pPr>
        <w:spacing w:line="240" w:lineRule="auto"/>
        <w:rPr>
          <w:b/>
          <w:bCs/>
          <w:sz w:val="22"/>
          <w:szCs w:val="22"/>
        </w:rPr>
      </w:pPr>
    </w:p>
    <w:p w14:paraId="410823F3" w14:textId="77777777" w:rsidR="008E0D50" w:rsidRDefault="008E0D50" w:rsidP="00082F6B">
      <w:pPr>
        <w:spacing w:after="200"/>
        <w:rPr>
          <w:rFonts w:ascii="Calibri" w:hAnsi="Calibri" w:cs="Calibri"/>
          <w:b/>
          <w:bCs/>
          <w:sz w:val="40"/>
          <w:szCs w:val="40"/>
        </w:rPr>
      </w:pPr>
    </w:p>
    <w:p w14:paraId="44C78ECB" w14:textId="326E151C" w:rsidR="00082F6B" w:rsidRPr="00720CD8" w:rsidRDefault="00DB45C1" w:rsidP="00082F6B">
      <w:pPr>
        <w:spacing w:after="200"/>
        <w:rPr>
          <w:rFonts w:ascii="Calibri" w:hAnsi="Calibri" w:cs="Calibri"/>
          <w:b/>
          <w:bCs/>
          <w:sz w:val="32"/>
          <w:szCs w:val="32"/>
        </w:rPr>
      </w:pPr>
      <w:r>
        <w:rPr>
          <w:rFonts w:ascii="Calibri" w:hAnsi="Calibri" w:cs="Calibri"/>
          <w:b/>
          <w:bCs/>
          <w:sz w:val="32"/>
          <w:szCs w:val="32"/>
        </w:rPr>
        <w:t>I</w:t>
      </w:r>
      <w:r w:rsidR="00BF6488">
        <w:rPr>
          <w:rFonts w:ascii="Calibri" w:hAnsi="Calibri" w:cs="Calibri"/>
          <w:b/>
          <w:bCs/>
          <w:sz w:val="32"/>
          <w:szCs w:val="32"/>
        </w:rPr>
        <w:t>2</w:t>
      </w:r>
      <w:r>
        <w:rPr>
          <w:rFonts w:ascii="Calibri" w:hAnsi="Calibri" w:cs="Calibri"/>
          <w:b/>
          <w:bCs/>
          <w:sz w:val="32"/>
          <w:szCs w:val="32"/>
        </w:rPr>
        <w:t xml:space="preserve"> ENTERPRISE </w:t>
      </w:r>
      <w:r w:rsidR="006A3ED9">
        <w:rPr>
          <w:rFonts w:ascii="Calibri" w:hAnsi="Calibri" w:cs="Calibri"/>
          <w:b/>
          <w:bCs/>
          <w:sz w:val="32"/>
          <w:szCs w:val="32"/>
        </w:rPr>
        <w:t xml:space="preserve">PUBLIC </w:t>
      </w:r>
      <w:r>
        <w:rPr>
          <w:rFonts w:ascii="Calibri" w:hAnsi="Calibri" w:cs="Calibri"/>
          <w:b/>
          <w:bCs/>
          <w:sz w:val="32"/>
          <w:szCs w:val="32"/>
        </w:rPr>
        <w:t>COMPANY LIMITED</w:t>
      </w:r>
    </w:p>
    <w:p w14:paraId="152D3134" w14:textId="77777777" w:rsidR="008E0D50" w:rsidRDefault="008E0D50" w:rsidP="00082F6B">
      <w:pPr>
        <w:spacing w:after="200"/>
        <w:rPr>
          <w:rFonts w:ascii="Calibri" w:hAnsi="Calibri" w:cs="Calibri"/>
          <w:sz w:val="28"/>
          <w:szCs w:val="28"/>
        </w:rPr>
      </w:pPr>
    </w:p>
    <w:p w14:paraId="08706C41" w14:textId="77777777" w:rsidR="008E0D50" w:rsidRDefault="008E0D50" w:rsidP="00082F6B">
      <w:pPr>
        <w:spacing w:after="200"/>
        <w:rPr>
          <w:rFonts w:ascii="Calibri" w:hAnsi="Calibri" w:cs="Calibri"/>
          <w:sz w:val="28"/>
          <w:szCs w:val="28"/>
        </w:rPr>
      </w:pPr>
    </w:p>
    <w:p w14:paraId="36BDCEB3" w14:textId="01C54839" w:rsidR="00082F6B" w:rsidRPr="00720CD8" w:rsidRDefault="00082F6B" w:rsidP="00082F6B">
      <w:pPr>
        <w:spacing w:after="200"/>
        <w:rPr>
          <w:rFonts w:ascii="Calibri" w:hAnsi="Calibri" w:cs="Calibri"/>
          <w:sz w:val="28"/>
          <w:szCs w:val="28"/>
        </w:rPr>
      </w:pPr>
      <w:r w:rsidRPr="00720CD8">
        <w:rPr>
          <w:rFonts w:ascii="Calibri" w:hAnsi="Calibri" w:cs="Calibri"/>
          <w:sz w:val="28"/>
          <w:szCs w:val="28"/>
        </w:rPr>
        <w:t>Financial Statements</w:t>
      </w:r>
    </w:p>
    <w:p w14:paraId="2AAF7169" w14:textId="090E83A9" w:rsidR="00082F6B" w:rsidRPr="00D71863" w:rsidRDefault="00082F6B" w:rsidP="00082F6B">
      <w:pPr>
        <w:pStyle w:val="ReportHeading1"/>
        <w:framePr w:w="0" w:hRule="auto" w:hSpace="0" w:wrap="auto" w:vAnchor="margin" w:hAnchor="text" w:xAlign="left" w:yAlign="inline"/>
        <w:spacing w:after="200" w:line="260" w:lineRule="atLeast"/>
        <w:ind w:right="-763"/>
        <w:rPr>
          <w:rFonts w:ascii="Calibri" w:hAnsi="Calibri" w:cs="Cordia New"/>
          <w:b w:val="0"/>
          <w:bCs w:val="0"/>
          <w:sz w:val="28"/>
          <w:szCs w:val="28"/>
          <w:cs/>
        </w:rPr>
      </w:pPr>
      <w:r w:rsidRPr="00720CD8">
        <w:rPr>
          <w:rFonts w:ascii="Calibri" w:hAnsi="Calibri" w:cs="Calibri"/>
          <w:b w:val="0"/>
          <w:bCs w:val="0"/>
          <w:sz w:val="28"/>
          <w:szCs w:val="28"/>
        </w:rPr>
        <w:t xml:space="preserve">For the Year Ended December 31, </w:t>
      </w:r>
      <w:r w:rsidR="00683D37">
        <w:rPr>
          <w:rFonts w:ascii="Calibri" w:hAnsi="Calibri" w:cs="Calibri"/>
          <w:b w:val="0"/>
          <w:bCs w:val="0"/>
          <w:sz w:val="28"/>
          <w:szCs w:val="28"/>
        </w:rPr>
        <w:t>202</w:t>
      </w:r>
      <w:r w:rsidR="006A3ED9">
        <w:rPr>
          <w:rFonts w:ascii="Calibri" w:hAnsi="Calibri" w:cs="Calibri"/>
          <w:b w:val="0"/>
          <w:bCs w:val="0"/>
          <w:sz w:val="28"/>
          <w:szCs w:val="28"/>
        </w:rPr>
        <w:t>2</w:t>
      </w:r>
    </w:p>
    <w:p w14:paraId="279E8E74" w14:textId="77777777" w:rsidR="00082F6B" w:rsidRPr="00720CD8" w:rsidRDefault="008F4B98" w:rsidP="00082F6B">
      <w:pPr>
        <w:pStyle w:val="ReportHeading1"/>
        <w:framePr w:w="0" w:hRule="auto" w:hSpace="0" w:wrap="auto" w:vAnchor="margin" w:hAnchor="text" w:xAlign="left" w:yAlign="inline"/>
        <w:spacing w:after="200" w:line="260" w:lineRule="atLeast"/>
        <w:ind w:right="-763"/>
        <w:rPr>
          <w:rFonts w:ascii="Calibri" w:hAnsi="Calibri" w:cs="Calibri"/>
          <w:b w:val="0"/>
          <w:bCs w:val="0"/>
          <w:sz w:val="28"/>
          <w:szCs w:val="28"/>
        </w:rPr>
      </w:pPr>
      <w:r>
        <w:rPr>
          <w:rFonts w:ascii="Calibri" w:hAnsi="Calibri" w:cs="Calibri"/>
          <w:b w:val="0"/>
          <w:bCs w:val="0"/>
          <w:sz w:val="28"/>
          <w:szCs w:val="28"/>
        </w:rPr>
        <w:t>and</w:t>
      </w:r>
      <w:r w:rsidR="00082F6B" w:rsidRPr="00720CD8">
        <w:rPr>
          <w:rFonts w:ascii="Calibri" w:hAnsi="Calibri" w:cs="Calibri"/>
          <w:b w:val="0"/>
          <w:bCs w:val="0"/>
          <w:sz w:val="28"/>
          <w:szCs w:val="28"/>
        </w:rPr>
        <w:t xml:space="preserve"> Independent Auditor</w:t>
      </w:r>
      <w:r>
        <w:rPr>
          <w:rFonts w:ascii="Calibri" w:hAnsi="Calibri" w:cs="Calibri"/>
          <w:b w:val="0"/>
          <w:bCs w:val="0"/>
          <w:sz w:val="28"/>
          <w:szCs w:val="28"/>
        </w:rPr>
        <w:t xml:space="preserve">’s </w:t>
      </w:r>
      <w:r w:rsidRPr="00720CD8">
        <w:rPr>
          <w:rFonts w:ascii="Calibri" w:hAnsi="Calibri" w:cs="Calibri"/>
          <w:b w:val="0"/>
          <w:bCs w:val="0"/>
          <w:sz w:val="28"/>
          <w:szCs w:val="28"/>
        </w:rPr>
        <w:t>Report</w:t>
      </w:r>
    </w:p>
    <w:p w14:paraId="08CBD2A8" w14:textId="77777777" w:rsidR="00082F6B" w:rsidRPr="00720CD8" w:rsidRDefault="00082F6B" w:rsidP="00082F6B">
      <w:pPr>
        <w:spacing w:after="200"/>
        <w:jc w:val="center"/>
        <w:rPr>
          <w:rFonts w:ascii="Calibri" w:hAnsi="Calibri" w:cs="Calibri"/>
          <w:b/>
          <w:bCs/>
          <w:sz w:val="28"/>
          <w:szCs w:val="28"/>
        </w:rPr>
      </w:pPr>
    </w:p>
    <w:p w14:paraId="0E5D3AB2" w14:textId="77777777" w:rsidR="00082F6B" w:rsidRPr="00720CD8" w:rsidRDefault="00082F6B" w:rsidP="00082F6B">
      <w:pPr>
        <w:spacing w:after="200"/>
        <w:jc w:val="center"/>
        <w:rPr>
          <w:rFonts w:ascii="Calibri" w:hAnsi="Calibri" w:cs="Calibri"/>
          <w:b/>
          <w:bCs/>
          <w:sz w:val="28"/>
          <w:szCs w:val="28"/>
        </w:rPr>
      </w:pPr>
    </w:p>
    <w:p w14:paraId="29A172F7" w14:textId="77777777" w:rsidR="00082F6B" w:rsidRPr="00720CD8" w:rsidRDefault="00082F6B" w:rsidP="00082F6B">
      <w:pPr>
        <w:spacing w:after="200"/>
        <w:jc w:val="center"/>
        <w:rPr>
          <w:rFonts w:ascii="Calibri" w:hAnsi="Calibri" w:cs="Calibri"/>
          <w:b/>
          <w:bCs/>
          <w:sz w:val="28"/>
          <w:szCs w:val="28"/>
        </w:rPr>
      </w:pPr>
    </w:p>
    <w:p w14:paraId="31C43F54" w14:textId="77777777" w:rsidR="00082F6B" w:rsidRPr="00720CD8" w:rsidRDefault="00082F6B" w:rsidP="00082F6B">
      <w:pPr>
        <w:spacing w:after="200"/>
        <w:jc w:val="center"/>
        <w:rPr>
          <w:rFonts w:ascii="Calibri" w:hAnsi="Calibri" w:cs="Calibri"/>
          <w:b/>
          <w:bCs/>
          <w:sz w:val="28"/>
          <w:szCs w:val="28"/>
        </w:rPr>
      </w:pPr>
    </w:p>
    <w:p w14:paraId="50BE4BF0" w14:textId="77777777" w:rsidR="00082F6B" w:rsidRPr="00720CD8" w:rsidRDefault="00082F6B" w:rsidP="00082F6B">
      <w:pPr>
        <w:spacing w:after="200"/>
        <w:jc w:val="center"/>
        <w:rPr>
          <w:rFonts w:ascii="Calibri" w:hAnsi="Calibri" w:cs="Calibri"/>
          <w:b/>
          <w:bCs/>
          <w:sz w:val="28"/>
          <w:szCs w:val="28"/>
        </w:rPr>
      </w:pPr>
    </w:p>
    <w:p w14:paraId="2F740889" w14:textId="77777777" w:rsidR="00082F6B" w:rsidRPr="00720CD8" w:rsidRDefault="00082F6B" w:rsidP="00082F6B">
      <w:pPr>
        <w:spacing w:after="200"/>
        <w:jc w:val="center"/>
        <w:rPr>
          <w:rFonts w:ascii="Calibri" w:hAnsi="Calibri" w:cs="Calibri"/>
          <w:b/>
          <w:bCs/>
          <w:sz w:val="28"/>
          <w:szCs w:val="28"/>
        </w:rPr>
      </w:pPr>
    </w:p>
    <w:p w14:paraId="11783B27" w14:textId="77777777" w:rsidR="00082F6B" w:rsidRPr="00720CD8" w:rsidRDefault="00082F6B" w:rsidP="00082F6B">
      <w:pPr>
        <w:spacing w:after="200"/>
        <w:jc w:val="center"/>
        <w:rPr>
          <w:rFonts w:ascii="Calibri" w:hAnsi="Calibri" w:cs="Calibri"/>
          <w:b/>
          <w:bCs/>
          <w:sz w:val="28"/>
          <w:szCs w:val="28"/>
        </w:rPr>
      </w:pPr>
    </w:p>
    <w:p w14:paraId="4C81F04E" w14:textId="77777777" w:rsidR="00082F6B" w:rsidRPr="00720CD8" w:rsidRDefault="00082F6B" w:rsidP="00082F6B">
      <w:pPr>
        <w:spacing w:after="200"/>
        <w:rPr>
          <w:rFonts w:ascii="Calibri" w:hAnsi="Calibri" w:cs="Calibri"/>
          <w:b/>
          <w:bCs/>
          <w:sz w:val="28"/>
          <w:szCs w:val="28"/>
        </w:rPr>
      </w:pPr>
    </w:p>
    <w:p w14:paraId="2FECAF76" w14:textId="77777777" w:rsidR="00082F6B" w:rsidRPr="00720CD8" w:rsidRDefault="00082F6B" w:rsidP="00082F6B">
      <w:pPr>
        <w:spacing w:after="200"/>
        <w:rPr>
          <w:rFonts w:ascii="Calibri" w:hAnsi="Calibri" w:cs="Calibri"/>
          <w:b/>
          <w:bCs/>
          <w:sz w:val="28"/>
          <w:szCs w:val="28"/>
        </w:rPr>
      </w:pPr>
    </w:p>
    <w:p w14:paraId="26141484" w14:textId="77777777" w:rsidR="00082F6B" w:rsidRPr="00720CD8" w:rsidRDefault="00082F6B" w:rsidP="00082F6B">
      <w:pPr>
        <w:spacing w:after="200"/>
        <w:rPr>
          <w:rFonts w:ascii="Calibri" w:hAnsi="Calibri" w:cs="Calibri"/>
          <w:b/>
          <w:bCs/>
          <w:sz w:val="28"/>
          <w:szCs w:val="28"/>
        </w:rPr>
      </w:pPr>
    </w:p>
    <w:p w14:paraId="6B63CCD7" w14:textId="77777777" w:rsidR="00082F6B" w:rsidRPr="00720CD8" w:rsidRDefault="00082F6B" w:rsidP="00082F6B">
      <w:pPr>
        <w:spacing w:after="200"/>
        <w:rPr>
          <w:rFonts w:ascii="Calibri" w:hAnsi="Calibri" w:cs="Calibri"/>
          <w:b/>
          <w:bCs/>
          <w:sz w:val="28"/>
          <w:szCs w:val="28"/>
        </w:rPr>
      </w:pPr>
    </w:p>
    <w:p w14:paraId="6EB6397B" w14:textId="77777777" w:rsidR="00082F6B" w:rsidRPr="00720CD8" w:rsidRDefault="00082F6B" w:rsidP="00082F6B">
      <w:pPr>
        <w:spacing w:after="200"/>
        <w:rPr>
          <w:rFonts w:ascii="Calibri" w:hAnsi="Calibri" w:cs="Calibri"/>
          <w:b/>
          <w:bCs/>
          <w:sz w:val="28"/>
          <w:szCs w:val="28"/>
        </w:rPr>
      </w:pPr>
    </w:p>
    <w:p w14:paraId="5FC81ABE" w14:textId="77777777" w:rsidR="00082F6B" w:rsidRPr="00720CD8" w:rsidRDefault="00082F6B" w:rsidP="00082F6B">
      <w:pPr>
        <w:spacing w:after="200"/>
        <w:rPr>
          <w:rFonts w:ascii="Calibri" w:hAnsi="Calibri" w:cs="Calibri"/>
          <w:b/>
          <w:bCs/>
          <w:sz w:val="28"/>
          <w:szCs w:val="28"/>
        </w:rPr>
      </w:pPr>
    </w:p>
    <w:p w14:paraId="1AB6DCFE" w14:textId="77777777" w:rsidR="00082F6B" w:rsidRPr="00720CD8" w:rsidRDefault="00082F6B" w:rsidP="00082F6B">
      <w:pPr>
        <w:spacing w:after="200"/>
        <w:rPr>
          <w:rFonts w:ascii="Calibri" w:hAnsi="Calibri" w:cs="Calibri"/>
          <w:b/>
          <w:bCs/>
          <w:sz w:val="28"/>
          <w:szCs w:val="28"/>
        </w:rPr>
      </w:pPr>
    </w:p>
    <w:p w14:paraId="25207830" w14:textId="77777777" w:rsidR="00082F6B" w:rsidRPr="00720CD8" w:rsidRDefault="00082F6B" w:rsidP="00082F6B">
      <w:pPr>
        <w:spacing w:after="200"/>
        <w:rPr>
          <w:rFonts w:ascii="Calibri" w:hAnsi="Calibri" w:cs="Calibri"/>
          <w:b/>
          <w:bCs/>
          <w:sz w:val="28"/>
          <w:szCs w:val="28"/>
        </w:rPr>
      </w:pPr>
    </w:p>
    <w:p w14:paraId="69AF9D48" w14:textId="77777777" w:rsidR="00082F6B" w:rsidRPr="00720CD8" w:rsidRDefault="00082F6B" w:rsidP="00082F6B">
      <w:pPr>
        <w:spacing w:after="200"/>
        <w:rPr>
          <w:rFonts w:ascii="Calibri" w:hAnsi="Calibri" w:cs="Calibri"/>
          <w:b/>
          <w:bCs/>
          <w:i/>
          <w:iCs/>
          <w:sz w:val="28"/>
          <w:szCs w:val="28"/>
        </w:rPr>
      </w:pPr>
      <w:r w:rsidRPr="00720CD8">
        <w:rPr>
          <w:rFonts w:ascii="Calibri" w:hAnsi="Calibri" w:cs="Calibri"/>
          <w:b/>
          <w:bCs/>
          <w:i/>
          <w:iCs/>
          <w:sz w:val="28"/>
          <w:szCs w:val="28"/>
        </w:rPr>
        <w:t>BPR AUDIT AND ADVISORY CO., LTD.</w:t>
      </w:r>
    </w:p>
    <w:p w14:paraId="1131B6D0" w14:textId="77777777" w:rsidR="003902CC" w:rsidRPr="00720CD8" w:rsidRDefault="003902CC" w:rsidP="003902CC">
      <w:pPr>
        <w:spacing w:after="200"/>
        <w:rPr>
          <w:rFonts w:ascii="Calibri" w:hAnsi="Calibri" w:cs="Calibri"/>
          <w:b/>
          <w:bCs/>
          <w:i/>
          <w:iCs/>
          <w:sz w:val="28"/>
          <w:szCs w:val="28"/>
        </w:rPr>
        <w:sectPr w:rsidR="003902CC" w:rsidRPr="00720CD8" w:rsidSect="00726B47">
          <w:footerReference w:type="first" r:id="rId8"/>
          <w:pgSz w:w="11909" w:h="16834" w:code="9"/>
          <w:pgMar w:top="1440" w:right="1151" w:bottom="578" w:left="1440" w:header="476" w:footer="374" w:gutter="0"/>
          <w:pgNumType w:start="0"/>
          <w:cols w:space="720"/>
          <w:titlePg/>
        </w:sectPr>
      </w:pPr>
      <w:r w:rsidRPr="00720CD8">
        <w:rPr>
          <w:rFonts w:ascii="Calibri" w:hAnsi="Calibri" w:cs="Calibri"/>
          <w:b/>
          <w:bCs/>
          <w:i/>
          <w:iCs/>
          <w:sz w:val="28"/>
          <w:szCs w:val="28"/>
        </w:rPr>
        <w:t>Independent Audito</w:t>
      </w:r>
      <w:r w:rsidR="00BC0998" w:rsidRPr="00720CD8">
        <w:rPr>
          <w:rFonts w:ascii="Calibri" w:hAnsi="Calibri" w:cs="Calibri"/>
          <w:b/>
          <w:bCs/>
          <w:i/>
          <w:iCs/>
          <w:sz w:val="28"/>
          <w:szCs w:val="28"/>
        </w:rPr>
        <w:t>rs</w:t>
      </w:r>
    </w:p>
    <w:p w14:paraId="3B3F135E" w14:textId="77777777" w:rsidR="00FE4DAA" w:rsidRPr="00720CD8" w:rsidRDefault="00FE4DAA" w:rsidP="0059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Calibri" w:hAnsi="Calibri" w:cs="Calibri"/>
          <w:sz w:val="22"/>
          <w:szCs w:val="22"/>
        </w:rPr>
      </w:pPr>
    </w:p>
    <w:p w14:paraId="7DD6D3C3" w14:textId="77777777" w:rsidR="002E14A4" w:rsidRPr="00720CD8" w:rsidRDefault="002E14A4" w:rsidP="0059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Calibri" w:hAnsi="Calibri" w:cs="Calibri"/>
          <w:sz w:val="22"/>
          <w:szCs w:val="22"/>
        </w:rPr>
      </w:pPr>
    </w:p>
    <w:p w14:paraId="3586DF25" w14:textId="77777777" w:rsidR="003650B0" w:rsidRPr="00720CD8" w:rsidRDefault="003650B0" w:rsidP="005917C2">
      <w:pPr>
        <w:spacing w:line="240" w:lineRule="auto"/>
        <w:ind w:left="215" w:hanging="215"/>
        <w:rPr>
          <w:rFonts w:ascii="Calibri" w:hAnsi="Calibri" w:cs="Calibri"/>
          <w:b/>
          <w:bCs/>
          <w:sz w:val="22"/>
          <w:szCs w:val="22"/>
        </w:rPr>
      </w:pPr>
    </w:p>
    <w:p w14:paraId="122B594C" w14:textId="77777777" w:rsidR="003650B0" w:rsidRPr="00720CD8" w:rsidRDefault="003650B0" w:rsidP="005917C2">
      <w:pPr>
        <w:spacing w:line="240" w:lineRule="auto"/>
        <w:ind w:left="215" w:hanging="215"/>
        <w:rPr>
          <w:rFonts w:ascii="Calibri" w:hAnsi="Calibri" w:cs="Calibri"/>
          <w:b/>
          <w:bCs/>
          <w:sz w:val="22"/>
          <w:szCs w:val="22"/>
        </w:rPr>
      </w:pPr>
    </w:p>
    <w:p w14:paraId="240D7DB2" w14:textId="77777777" w:rsidR="00367082" w:rsidRPr="00720CD8" w:rsidRDefault="00367082" w:rsidP="0059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Calibri" w:hAnsi="Calibri" w:cs="Calibri"/>
          <w:b/>
          <w:bCs/>
          <w:sz w:val="22"/>
          <w:szCs w:val="22"/>
        </w:rPr>
      </w:pPr>
    </w:p>
    <w:p w14:paraId="349BDB46" w14:textId="77777777" w:rsidR="009046BE" w:rsidRPr="00720CD8" w:rsidRDefault="009046BE" w:rsidP="0059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Calibri" w:hAnsi="Calibri" w:cs="Calibri"/>
          <w:b/>
          <w:bCs/>
          <w:sz w:val="40"/>
          <w:szCs w:val="40"/>
        </w:rPr>
      </w:pPr>
    </w:p>
    <w:p w14:paraId="5A37DC74" w14:textId="77777777" w:rsidR="003650B0" w:rsidRPr="00720CD8" w:rsidRDefault="00326E5F" w:rsidP="0059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Calibri" w:hAnsi="Calibri" w:cs="Calibri"/>
          <w:b/>
          <w:bCs/>
          <w:sz w:val="40"/>
          <w:szCs w:val="40"/>
        </w:rPr>
      </w:pPr>
      <w:r w:rsidRPr="00720CD8">
        <w:rPr>
          <w:rFonts w:ascii="Calibri" w:hAnsi="Calibri" w:cs="Calibri"/>
          <w:b/>
          <w:bCs/>
          <w:sz w:val="40"/>
          <w:szCs w:val="40"/>
        </w:rPr>
        <w:t>INDEPENDENT AUDITOR’S</w:t>
      </w:r>
      <w:r w:rsidR="00802F2C" w:rsidRPr="00720CD8">
        <w:rPr>
          <w:rFonts w:ascii="Calibri" w:hAnsi="Calibri" w:cs="Calibri"/>
          <w:b/>
          <w:bCs/>
          <w:sz w:val="40"/>
          <w:szCs w:val="40"/>
        </w:rPr>
        <w:t xml:space="preserve"> REPORT</w:t>
      </w:r>
    </w:p>
    <w:p w14:paraId="2C1127AE" w14:textId="77777777" w:rsidR="003650B0" w:rsidRPr="00720CD8" w:rsidRDefault="003650B0" w:rsidP="0059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Calibri" w:hAnsi="Calibri" w:cs="Calibri"/>
          <w:b/>
          <w:bCs/>
          <w:sz w:val="22"/>
          <w:szCs w:val="22"/>
        </w:rPr>
      </w:pPr>
    </w:p>
    <w:p w14:paraId="292C1A60" w14:textId="562BC5A2" w:rsidR="00AD2C71" w:rsidRPr="00A91FEA" w:rsidRDefault="00E17920" w:rsidP="005917C2">
      <w:pPr>
        <w:pStyle w:val="Heading5"/>
        <w:spacing w:line="240" w:lineRule="auto"/>
        <w:jc w:val="both"/>
        <w:rPr>
          <w:rFonts w:ascii="Calibri" w:hAnsi="Calibri" w:cs="Calibri"/>
          <w:b w:val="0"/>
          <w:bCs w:val="0"/>
          <w:spacing w:val="4"/>
          <w:sz w:val="21"/>
          <w:szCs w:val="21"/>
          <w:lang w:val="en-US"/>
        </w:rPr>
      </w:pPr>
      <w:r w:rsidRPr="00A91FEA">
        <w:rPr>
          <w:rFonts w:ascii="Calibri" w:hAnsi="Calibri" w:cs="Calibri"/>
          <w:b w:val="0"/>
          <w:bCs w:val="0"/>
          <w:sz w:val="21"/>
          <w:szCs w:val="21"/>
        </w:rPr>
        <w:t xml:space="preserve">To </w:t>
      </w:r>
      <w:r w:rsidR="003650B0" w:rsidRPr="00A91FEA">
        <w:rPr>
          <w:rFonts w:ascii="Calibri" w:hAnsi="Calibri" w:cs="Calibri"/>
          <w:b w:val="0"/>
          <w:bCs w:val="0"/>
          <w:sz w:val="21"/>
          <w:szCs w:val="21"/>
        </w:rPr>
        <w:t>the</w:t>
      </w:r>
      <w:r w:rsidR="00F75C2E" w:rsidRPr="00A91FEA">
        <w:rPr>
          <w:rFonts w:ascii="Calibri" w:hAnsi="Calibri" w:cs="Calibri"/>
          <w:b w:val="0"/>
          <w:bCs w:val="0"/>
          <w:sz w:val="21"/>
          <w:szCs w:val="21"/>
          <w:lang w:val="en-US"/>
        </w:rPr>
        <w:t xml:space="preserve"> Shareholders and </w:t>
      </w:r>
      <w:r w:rsidR="00326E5F" w:rsidRPr="00A91FEA">
        <w:rPr>
          <w:rFonts w:ascii="Calibri" w:hAnsi="Calibri" w:cs="Calibri"/>
          <w:b w:val="0"/>
          <w:bCs w:val="0"/>
          <w:sz w:val="21"/>
          <w:szCs w:val="21"/>
          <w:lang w:val="en-US"/>
        </w:rPr>
        <w:t xml:space="preserve">the </w:t>
      </w:r>
      <w:r w:rsidR="003650B0" w:rsidRPr="00A91FEA">
        <w:rPr>
          <w:rFonts w:ascii="Calibri" w:hAnsi="Calibri" w:cs="Calibri"/>
          <w:b w:val="0"/>
          <w:bCs w:val="0"/>
          <w:sz w:val="21"/>
          <w:szCs w:val="21"/>
        </w:rPr>
        <w:t>Board of Directors</w:t>
      </w:r>
      <w:r w:rsidR="003650B0" w:rsidRPr="00A91FEA">
        <w:rPr>
          <w:rFonts w:ascii="Calibri" w:hAnsi="Calibri" w:cs="Calibri"/>
          <w:b w:val="0"/>
          <w:bCs w:val="0"/>
          <w:spacing w:val="4"/>
          <w:sz w:val="21"/>
          <w:szCs w:val="21"/>
        </w:rPr>
        <w:t xml:space="preserve"> </w:t>
      </w:r>
      <w:r w:rsidR="00AD2C71" w:rsidRPr="00A91FEA">
        <w:rPr>
          <w:rFonts w:ascii="Calibri" w:hAnsi="Calibri" w:cs="Calibri"/>
          <w:b w:val="0"/>
          <w:bCs w:val="0"/>
          <w:spacing w:val="4"/>
          <w:sz w:val="21"/>
          <w:szCs w:val="21"/>
        </w:rPr>
        <w:t xml:space="preserve">of </w:t>
      </w:r>
      <w:r w:rsidR="00D5430F">
        <w:rPr>
          <w:rFonts w:ascii="Calibri" w:hAnsi="Calibri" w:cs="Calibri"/>
          <w:b w:val="0"/>
          <w:bCs w:val="0"/>
          <w:spacing w:val="4"/>
          <w:sz w:val="21"/>
          <w:szCs w:val="21"/>
          <w:lang w:val="en-US"/>
        </w:rPr>
        <w:t>I</w:t>
      </w:r>
      <w:r w:rsidR="008D1D02">
        <w:rPr>
          <w:rFonts w:ascii="Calibri" w:hAnsi="Calibri" w:cs="Calibri"/>
          <w:b w:val="0"/>
          <w:bCs w:val="0"/>
          <w:spacing w:val="4"/>
          <w:sz w:val="21"/>
          <w:szCs w:val="21"/>
          <w:lang w:val="en-US"/>
        </w:rPr>
        <w:t>2</w:t>
      </w:r>
      <w:r w:rsidR="00D5430F">
        <w:rPr>
          <w:rFonts w:ascii="Calibri" w:hAnsi="Calibri" w:cs="Calibri"/>
          <w:b w:val="0"/>
          <w:bCs w:val="0"/>
          <w:spacing w:val="4"/>
          <w:sz w:val="21"/>
          <w:szCs w:val="21"/>
          <w:lang w:val="en-US"/>
        </w:rPr>
        <w:t xml:space="preserve"> Enterprise</w:t>
      </w:r>
      <w:r w:rsidR="008B6F03" w:rsidRPr="008B6F03">
        <w:rPr>
          <w:rFonts w:ascii="Calibri" w:hAnsi="Calibri" w:cs="Calibri"/>
          <w:b w:val="0"/>
          <w:bCs w:val="0"/>
          <w:spacing w:val="4"/>
          <w:sz w:val="21"/>
          <w:szCs w:val="21"/>
          <w:lang w:val="en-US"/>
        </w:rPr>
        <w:t xml:space="preserve"> </w:t>
      </w:r>
      <w:r w:rsidR="006A3ED9">
        <w:rPr>
          <w:rFonts w:ascii="Calibri" w:hAnsi="Calibri" w:cs="Calibri"/>
          <w:b w:val="0"/>
          <w:bCs w:val="0"/>
          <w:spacing w:val="4"/>
          <w:sz w:val="21"/>
          <w:szCs w:val="21"/>
          <w:lang w:val="en-US"/>
        </w:rPr>
        <w:t xml:space="preserve">Public </w:t>
      </w:r>
      <w:r w:rsidR="008B6F03" w:rsidRPr="008B6F03">
        <w:rPr>
          <w:rFonts w:ascii="Calibri" w:hAnsi="Calibri" w:cs="Calibri"/>
          <w:b w:val="0"/>
          <w:bCs w:val="0"/>
          <w:spacing w:val="4"/>
          <w:sz w:val="21"/>
          <w:szCs w:val="21"/>
          <w:lang w:val="en-US"/>
        </w:rPr>
        <w:t>C</w:t>
      </w:r>
      <w:r w:rsidR="008B6F03">
        <w:rPr>
          <w:rFonts w:ascii="Calibri" w:hAnsi="Calibri" w:cs="Calibri"/>
          <w:b w:val="0"/>
          <w:bCs w:val="0"/>
          <w:spacing w:val="4"/>
          <w:sz w:val="21"/>
          <w:szCs w:val="21"/>
          <w:lang w:val="en-US"/>
        </w:rPr>
        <w:t>ompany</w:t>
      </w:r>
      <w:r w:rsidR="008B6F03" w:rsidRPr="008B6F03">
        <w:rPr>
          <w:rFonts w:ascii="Calibri" w:hAnsi="Calibri" w:cs="Calibri"/>
          <w:b w:val="0"/>
          <w:bCs w:val="0"/>
          <w:spacing w:val="4"/>
          <w:sz w:val="21"/>
          <w:szCs w:val="21"/>
          <w:lang w:val="en-US"/>
        </w:rPr>
        <w:t xml:space="preserve"> L</w:t>
      </w:r>
      <w:r w:rsidR="008B6F03">
        <w:rPr>
          <w:rFonts w:ascii="Calibri" w:hAnsi="Calibri" w:cs="Calibri"/>
          <w:b w:val="0"/>
          <w:bCs w:val="0"/>
          <w:spacing w:val="4"/>
          <w:sz w:val="21"/>
          <w:szCs w:val="21"/>
          <w:lang w:val="en-US"/>
        </w:rPr>
        <w:t>imited</w:t>
      </w:r>
    </w:p>
    <w:p w14:paraId="1BFC9863" w14:textId="77777777" w:rsidR="00006898" w:rsidRPr="00A91FEA" w:rsidRDefault="00006898" w:rsidP="005917C2">
      <w:pPr>
        <w:spacing w:line="240" w:lineRule="auto"/>
        <w:rPr>
          <w:rFonts w:ascii="Calibri" w:hAnsi="Calibri" w:cs="Calibri"/>
          <w:sz w:val="21"/>
          <w:szCs w:val="21"/>
          <w:lang w:eastAsia="x-none"/>
        </w:rPr>
      </w:pPr>
    </w:p>
    <w:p w14:paraId="446EDAB1" w14:textId="77777777" w:rsidR="00006898" w:rsidRPr="00A91FEA" w:rsidRDefault="00006898" w:rsidP="005917C2">
      <w:pPr>
        <w:spacing w:line="240" w:lineRule="auto"/>
        <w:rPr>
          <w:rFonts w:ascii="Calibri" w:hAnsi="Calibri" w:cs="Calibri"/>
          <w:sz w:val="21"/>
          <w:szCs w:val="21"/>
          <w:lang w:eastAsia="x-none"/>
        </w:rPr>
      </w:pPr>
    </w:p>
    <w:p w14:paraId="6BC89223" w14:textId="77777777" w:rsidR="00006898" w:rsidRPr="00A91FEA" w:rsidRDefault="00006898" w:rsidP="005917C2">
      <w:pPr>
        <w:keepNext/>
        <w:keepLines/>
        <w:spacing w:line="240" w:lineRule="auto"/>
        <w:outlineLvl w:val="2"/>
        <w:rPr>
          <w:rFonts w:ascii="Calibri" w:hAnsi="Calibri" w:cs="Calibri"/>
          <w:b/>
          <w:bCs/>
          <w:sz w:val="21"/>
          <w:szCs w:val="21"/>
        </w:rPr>
      </w:pPr>
      <w:r w:rsidRPr="00A91FEA">
        <w:rPr>
          <w:rFonts w:ascii="Calibri" w:hAnsi="Calibri" w:cs="Calibri"/>
          <w:b/>
          <w:bCs/>
          <w:sz w:val="21"/>
          <w:szCs w:val="21"/>
        </w:rPr>
        <w:t xml:space="preserve">Opinion </w:t>
      </w:r>
    </w:p>
    <w:p w14:paraId="089B40C1" w14:textId="77777777" w:rsidR="003650B0" w:rsidRPr="00A91FEA" w:rsidRDefault="003650B0" w:rsidP="005917C2">
      <w:pPr>
        <w:pStyle w:val="Heading5"/>
        <w:spacing w:line="240" w:lineRule="auto"/>
        <w:jc w:val="thaiDistribute"/>
        <w:rPr>
          <w:rFonts w:ascii="Calibri" w:hAnsi="Calibri" w:cs="Calibri"/>
          <w:b w:val="0"/>
          <w:bCs w:val="0"/>
          <w:spacing w:val="-2"/>
          <w:sz w:val="21"/>
          <w:szCs w:val="21"/>
          <w:lang w:val="en-US"/>
        </w:rPr>
      </w:pPr>
    </w:p>
    <w:p w14:paraId="470FDF4A" w14:textId="7A0DC922" w:rsidR="00A72595" w:rsidRPr="00C34706" w:rsidRDefault="00A72595" w:rsidP="00C34706">
      <w:pPr>
        <w:spacing w:line="240" w:lineRule="auto"/>
        <w:jc w:val="thaiDistribute"/>
        <w:rPr>
          <w:rFonts w:ascii="Calibri" w:hAnsi="Calibri" w:cs="Calibri"/>
          <w:spacing w:val="-4"/>
          <w:sz w:val="21"/>
          <w:szCs w:val="21"/>
        </w:rPr>
      </w:pPr>
      <w:r w:rsidRPr="00A91FEA">
        <w:rPr>
          <w:rFonts w:ascii="Calibri" w:hAnsi="Calibri" w:cs="Calibri"/>
          <w:sz w:val="21"/>
          <w:szCs w:val="21"/>
          <w:lang w:bidi="ar-SA"/>
        </w:rPr>
        <w:t xml:space="preserve">I have audited the accompanying financial statements </w:t>
      </w:r>
      <w:r w:rsidRPr="00C34706">
        <w:rPr>
          <w:rFonts w:ascii="Calibri" w:hAnsi="Calibri" w:cs="Calibri"/>
          <w:spacing w:val="4"/>
          <w:sz w:val="21"/>
          <w:szCs w:val="21"/>
        </w:rPr>
        <w:t xml:space="preserve">of </w:t>
      </w:r>
      <w:r w:rsidR="00C34706" w:rsidRPr="00C34706">
        <w:rPr>
          <w:rFonts w:ascii="Calibri" w:hAnsi="Calibri" w:cs="Calibri"/>
          <w:spacing w:val="4"/>
          <w:sz w:val="21"/>
          <w:szCs w:val="21"/>
        </w:rPr>
        <w:t>I</w:t>
      </w:r>
      <w:r w:rsidR="00A06D3C">
        <w:rPr>
          <w:rFonts w:ascii="Calibri" w:hAnsi="Calibri" w:cs="Calibri"/>
          <w:spacing w:val="4"/>
          <w:sz w:val="21"/>
          <w:szCs w:val="21"/>
        </w:rPr>
        <w:t>2</w:t>
      </w:r>
      <w:r w:rsidR="00C34706" w:rsidRPr="00C34706">
        <w:rPr>
          <w:rFonts w:ascii="Calibri" w:hAnsi="Calibri" w:cs="Calibri"/>
          <w:spacing w:val="4"/>
          <w:sz w:val="21"/>
          <w:szCs w:val="21"/>
        </w:rPr>
        <w:t xml:space="preserve"> Enterprise</w:t>
      </w:r>
      <w:r w:rsidR="00C34706" w:rsidRPr="008B6F03">
        <w:rPr>
          <w:rFonts w:ascii="Calibri" w:hAnsi="Calibri" w:cs="Calibri"/>
          <w:spacing w:val="4"/>
          <w:sz w:val="21"/>
          <w:szCs w:val="21"/>
        </w:rPr>
        <w:t xml:space="preserve"> </w:t>
      </w:r>
      <w:r w:rsidR="006A3ED9">
        <w:rPr>
          <w:rFonts w:ascii="Calibri" w:hAnsi="Calibri" w:cs="Calibri"/>
          <w:spacing w:val="4"/>
          <w:sz w:val="21"/>
          <w:szCs w:val="21"/>
        </w:rPr>
        <w:t xml:space="preserve">Public </w:t>
      </w:r>
      <w:r w:rsidR="00C34706" w:rsidRPr="008B6F03">
        <w:rPr>
          <w:rFonts w:ascii="Calibri" w:hAnsi="Calibri" w:cs="Calibri"/>
          <w:spacing w:val="4"/>
          <w:sz w:val="21"/>
          <w:szCs w:val="21"/>
        </w:rPr>
        <w:t>C</w:t>
      </w:r>
      <w:r w:rsidR="00C34706">
        <w:rPr>
          <w:rFonts w:ascii="Calibri" w:hAnsi="Calibri" w:cs="Calibri"/>
          <w:spacing w:val="4"/>
          <w:sz w:val="21"/>
          <w:szCs w:val="21"/>
        </w:rPr>
        <w:t>ompany</w:t>
      </w:r>
      <w:r w:rsidR="00C34706" w:rsidRPr="008B6F03">
        <w:rPr>
          <w:rFonts w:ascii="Calibri" w:hAnsi="Calibri" w:cs="Calibri"/>
          <w:spacing w:val="4"/>
          <w:sz w:val="21"/>
          <w:szCs w:val="21"/>
        </w:rPr>
        <w:t xml:space="preserve"> L</w:t>
      </w:r>
      <w:r w:rsidR="00C34706">
        <w:rPr>
          <w:rFonts w:ascii="Calibri" w:hAnsi="Calibri" w:cs="Calibri"/>
          <w:spacing w:val="4"/>
          <w:sz w:val="21"/>
          <w:szCs w:val="21"/>
        </w:rPr>
        <w:t>imited</w:t>
      </w:r>
      <w:r w:rsidR="00C34706">
        <w:rPr>
          <w:rFonts w:ascii="Calibri" w:hAnsi="Calibri" w:cs="Calibri"/>
          <w:spacing w:val="-4"/>
          <w:sz w:val="21"/>
          <w:szCs w:val="21"/>
        </w:rPr>
        <w:t xml:space="preserve"> </w:t>
      </w:r>
      <w:r w:rsidR="00AA00A7" w:rsidRPr="00A91FEA">
        <w:rPr>
          <w:rFonts w:ascii="Calibri" w:hAnsi="Calibri" w:cs="Calibri"/>
          <w:spacing w:val="-4"/>
          <w:sz w:val="21"/>
          <w:szCs w:val="21"/>
        </w:rPr>
        <w:t>(“</w:t>
      </w:r>
      <w:r w:rsidR="00C34706">
        <w:rPr>
          <w:rFonts w:ascii="Calibri" w:hAnsi="Calibri" w:cs="Calibri"/>
          <w:spacing w:val="-4"/>
          <w:sz w:val="21"/>
          <w:szCs w:val="21"/>
        </w:rPr>
        <w:t xml:space="preserve"> </w:t>
      </w:r>
      <w:r w:rsidR="00AA00A7" w:rsidRPr="00A91FEA">
        <w:rPr>
          <w:rFonts w:ascii="Calibri" w:hAnsi="Calibri" w:cs="Calibri"/>
          <w:spacing w:val="-4"/>
          <w:sz w:val="21"/>
          <w:szCs w:val="21"/>
        </w:rPr>
        <w:t xml:space="preserve">The </w:t>
      </w:r>
      <w:r w:rsidR="008B6F03">
        <w:rPr>
          <w:rFonts w:ascii="Calibri" w:hAnsi="Calibri" w:cs="Calibri"/>
          <w:spacing w:val="-4"/>
          <w:sz w:val="21"/>
          <w:szCs w:val="21"/>
        </w:rPr>
        <w:t>Company</w:t>
      </w:r>
      <w:r w:rsidR="00AA00A7" w:rsidRPr="00A91FEA">
        <w:rPr>
          <w:rFonts w:ascii="Calibri" w:hAnsi="Calibri" w:cs="Calibri"/>
          <w:spacing w:val="-4"/>
          <w:sz w:val="21"/>
          <w:szCs w:val="21"/>
        </w:rPr>
        <w:t xml:space="preserve"> ”)</w:t>
      </w:r>
      <w:r w:rsidRPr="00A91FEA">
        <w:rPr>
          <w:rFonts w:ascii="Calibri" w:hAnsi="Calibri" w:cs="Calibri"/>
          <w:spacing w:val="-4"/>
          <w:sz w:val="21"/>
          <w:szCs w:val="21"/>
          <w:lang w:bidi="ar-SA"/>
        </w:rPr>
        <w:t>,</w:t>
      </w:r>
      <w:r w:rsidR="003F7656">
        <w:rPr>
          <w:rFonts w:ascii="Calibri" w:hAnsi="Calibri" w:cs="Calibri"/>
          <w:spacing w:val="-4"/>
          <w:sz w:val="21"/>
          <w:szCs w:val="21"/>
          <w:lang w:bidi="ar-SA"/>
        </w:rPr>
        <w:t xml:space="preserve"> </w:t>
      </w:r>
      <w:r w:rsidRPr="00A91FEA">
        <w:rPr>
          <w:rFonts w:ascii="Calibri" w:hAnsi="Calibri" w:cs="Calibri"/>
          <w:sz w:val="21"/>
          <w:szCs w:val="21"/>
          <w:lang w:bidi="ar-SA"/>
        </w:rPr>
        <w:t xml:space="preserve">which </w:t>
      </w:r>
      <w:r w:rsidR="00802F2C" w:rsidRPr="00A91FEA">
        <w:rPr>
          <w:rFonts w:ascii="Calibri" w:hAnsi="Calibri" w:cs="Calibri"/>
          <w:sz w:val="21"/>
          <w:szCs w:val="21"/>
          <w:lang w:bidi="ar-SA"/>
        </w:rPr>
        <w:t>comprise the statement</w:t>
      </w:r>
      <w:r w:rsidRPr="00A91FEA">
        <w:rPr>
          <w:rFonts w:ascii="Calibri" w:hAnsi="Calibri" w:cs="Calibri"/>
          <w:sz w:val="21"/>
          <w:szCs w:val="21"/>
          <w:lang w:bidi="ar-SA"/>
        </w:rPr>
        <w:t xml:space="preserve"> of financial position as </w:t>
      </w:r>
      <w:proofErr w:type="gramStart"/>
      <w:r w:rsidRPr="00A91FEA">
        <w:rPr>
          <w:rFonts w:ascii="Calibri" w:hAnsi="Calibri" w:cs="Calibri"/>
          <w:sz w:val="21"/>
          <w:szCs w:val="21"/>
          <w:lang w:bidi="ar-SA"/>
        </w:rPr>
        <w:t>at</w:t>
      </w:r>
      <w:proofErr w:type="gramEnd"/>
      <w:r w:rsidRPr="00A91FEA">
        <w:rPr>
          <w:rFonts w:ascii="Calibri" w:hAnsi="Calibri" w:cs="Calibri"/>
          <w:sz w:val="21"/>
          <w:szCs w:val="21"/>
          <w:lang w:bidi="ar-SA"/>
        </w:rPr>
        <w:t xml:space="preserve"> December 31, </w:t>
      </w:r>
      <w:r w:rsidR="000B2743">
        <w:rPr>
          <w:rFonts w:ascii="Calibri" w:hAnsi="Calibri" w:cs="Calibri"/>
          <w:sz w:val="21"/>
          <w:szCs w:val="21"/>
          <w:lang w:bidi="ar-SA"/>
        </w:rPr>
        <w:t>202</w:t>
      </w:r>
      <w:r w:rsidR="006A3ED9">
        <w:rPr>
          <w:rFonts w:ascii="Calibri" w:hAnsi="Calibri" w:cs="Calibri"/>
          <w:sz w:val="21"/>
          <w:szCs w:val="21"/>
          <w:lang w:bidi="ar-SA"/>
        </w:rPr>
        <w:t>2</w:t>
      </w:r>
      <w:r w:rsidRPr="00A91FEA">
        <w:rPr>
          <w:rFonts w:ascii="Calibri" w:hAnsi="Calibri" w:cs="Calibri"/>
          <w:sz w:val="21"/>
          <w:szCs w:val="21"/>
          <w:lang w:bidi="ar-SA"/>
        </w:rPr>
        <w:t xml:space="preserve">, the related statements of comprehensive income, changes in shareholders' equity and cash flows for the year then ended, </w:t>
      </w:r>
      <w:r w:rsidR="002E0C8B" w:rsidRPr="00A91FEA">
        <w:rPr>
          <w:rFonts w:ascii="Calibri" w:hAnsi="Calibri" w:cs="Calibri"/>
          <w:sz w:val="21"/>
          <w:szCs w:val="21"/>
          <w:lang w:bidi="ar-SA"/>
        </w:rPr>
        <w:t>and notes to the financial statements, including a summary of significant accounting policies</w:t>
      </w:r>
      <w:r w:rsidR="002E0C8B" w:rsidRPr="00A91FEA">
        <w:rPr>
          <w:rFonts w:ascii="Calibri" w:hAnsi="Calibri" w:cs="Calibri"/>
          <w:kern w:val="20"/>
          <w:sz w:val="21"/>
          <w:szCs w:val="21"/>
          <w:cs/>
        </w:rPr>
        <w:t>.</w:t>
      </w:r>
    </w:p>
    <w:p w14:paraId="46F5F60B" w14:textId="77777777" w:rsidR="00A0064C" w:rsidRPr="00A91FEA" w:rsidRDefault="00A0064C" w:rsidP="00C34706">
      <w:pPr>
        <w:spacing w:line="240" w:lineRule="auto"/>
        <w:jc w:val="thaiDistribute"/>
        <w:rPr>
          <w:rFonts w:ascii="Calibri" w:hAnsi="Calibri" w:cs="Calibri"/>
          <w:sz w:val="21"/>
          <w:szCs w:val="21"/>
        </w:rPr>
      </w:pPr>
    </w:p>
    <w:p w14:paraId="64ECEDDE" w14:textId="6B7E11CA" w:rsidR="00A0064C" w:rsidRPr="00A91FEA" w:rsidRDefault="00A0064C" w:rsidP="00C34706">
      <w:pPr>
        <w:spacing w:line="240" w:lineRule="auto"/>
        <w:jc w:val="thaiDistribute"/>
        <w:outlineLvl w:val="0"/>
        <w:rPr>
          <w:rFonts w:ascii="Calibri" w:hAnsi="Calibri" w:cs="Calibri"/>
          <w:sz w:val="21"/>
          <w:szCs w:val="21"/>
        </w:rPr>
      </w:pPr>
      <w:r w:rsidRPr="00A91FEA">
        <w:rPr>
          <w:rFonts w:ascii="Calibri" w:hAnsi="Calibri" w:cs="Calibri"/>
          <w:sz w:val="21"/>
          <w:szCs w:val="21"/>
        </w:rPr>
        <w:t xml:space="preserve">In my opinion, the financial statements referred to above present fairly, in all material respects, the financial position of </w:t>
      </w:r>
      <w:r w:rsidR="00C376E5">
        <w:rPr>
          <w:rFonts w:ascii="Calibri" w:hAnsi="Calibri" w:cs="Calibri"/>
          <w:sz w:val="21"/>
          <w:szCs w:val="21"/>
        </w:rPr>
        <w:t>I</w:t>
      </w:r>
      <w:r w:rsidR="00A06D3C">
        <w:rPr>
          <w:rFonts w:ascii="Calibri" w:hAnsi="Calibri" w:cs="Calibri"/>
          <w:sz w:val="21"/>
          <w:szCs w:val="21"/>
        </w:rPr>
        <w:t>2</w:t>
      </w:r>
      <w:r w:rsidR="00C376E5">
        <w:rPr>
          <w:rFonts w:ascii="Calibri" w:hAnsi="Calibri" w:cs="Calibri"/>
          <w:sz w:val="21"/>
          <w:szCs w:val="21"/>
        </w:rPr>
        <w:t xml:space="preserve"> Enterprise </w:t>
      </w:r>
      <w:r w:rsidR="006A3ED9">
        <w:rPr>
          <w:rFonts w:ascii="Calibri" w:hAnsi="Calibri" w:cs="Calibri"/>
          <w:sz w:val="21"/>
          <w:szCs w:val="21"/>
        </w:rPr>
        <w:t xml:space="preserve">Public </w:t>
      </w:r>
      <w:r w:rsidR="0051045D" w:rsidRPr="008B6F03">
        <w:rPr>
          <w:rFonts w:ascii="Calibri" w:hAnsi="Calibri" w:cs="Calibri"/>
          <w:spacing w:val="4"/>
          <w:sz w:val="21"/>
          <w:szCs w:val="21"/>
        </w:rPr>
        <w:t>C</w:t>
      </w:r>
      <w:r w:rsidR="0051045D">
        <w:rPr>
          <w:rFonts w:ascii="Calibri" w:hAnsi="Calibri" w:cs="Calibri"/>
          <w:spacing w:val="4"/>
          <w:sz w:val="21"/>
          <w:szCs w:val="21"/>
        </w:rPr>
        <w:t>ompany</w:t>
      </w:r>
      <w:r w:rsidR="0051045D" w:rsidRPr="008B6F03">
        <w:rPr>
          <w:rFonts w:ascii="Calibri" w:hAnsi="Calibri" w:cs="Calibri"/>
          <w:spacing w:val="4"/>
          <w:sz w:val="21"/>
          <w:szCs w:val="21"/>
        </w:rPr>
        <w:t xml:space="preserve"> L</w:t>
      </w:r>
      <w:r w:rsidR="0051045D">
        <w:rPr>
          <w:rFonts w:ascii="Calibri" w:hAnsi="Calibri" w:cs="Calibri"/>
          <w:spacing w:val="4"/>
          <w:sz w:val="21"/>
          <w:szCs w:val="21"/>
        </w:rPr>
        <w:t>imited</w:t>
      </w:r>
      <w:r w:rsidR="0051045D">
        <w:rPr>
          <w:rFonts w:ascii="Calibri" w:hAnsi="Calibri" w:cs="Calibri"/>
          <w:sz w:val="21"/>
          <w:szCs w:val="21"/>
        </w:rPr>
        <w:t xml:space="preserve"> </w:t>
      </w:r>
      <w:r w:rsidRPr="00A91FEA">
        <w:rPr>
          <w:rFonts w:ascii="Calibri" w:hAnsi="Calibri" w:cs="Calibri"/>
          <w:sz w:val="21"/>
          <w:szCs w:val="21"/>
        </w:rPr>
        <w:t xml:space="preserve">as </w:t>
      </w:r>
      <w:proofErr w:type="gramStart"/>
      <w:r w:rsidRPr="00A91FEA">
        <w:rPr>
          <w:rFonts w:ascii="Calibri" w:hAnsi="Calibri" w:cs="Calibri"/>
          <w:sz w:val="21"/>
          <w:szCs w:val="21"/>
        </w:rPr>
        <w:t>at</w:t>
      </w:r>
      <w:proofErr w:type="gramEnd"/>
      <w:r w:rsidRPr="00A91FEA">
        <w:rPr>
          <w:rFonts w:ascii="Calibri" w:hAnsi="Calibri" w:cs="Calibri"/>
          <w:sz w:val="21"/>
          <w:szCs w:val="21"/>
        </w:rPr>
        <w:t xml:space="preserve"> December 31, </w:t>
      </w:r>
      <w:r w:rsidR="000B2743">
        <w:rPr>
          <w:rFonts w:ascii="Calibri" w:hAnsi="Calibri" w:cs="Calibri"/>
          <w:sz w:val="21"/>
          <w:szCs w:val="21"/>
        </w:rPr>
        <w:t>202</w:t>
      </w:r>
      <w:r w:rsidR="006A3ED9">
        <w:rPr>
          <w:rFonts w:ascii="Calibri" w:hAnsi="Calibri" w:cs="Calibri"/>
          <w:sz w:val="21"/>
          <w:szCs w:val="21"/>
        </w:rPr>
        <w:t>2</w:t>
      </w:r>
      <w:r w:rsidRPr="00A91FEA">
        <w:rPr>
          <w:rFonts w:ascii="Calibri" w:hAnsi="Calibri" w:cs="Calibri"/>
          <w:sz w:val="21"/>
          <w:szCs w:val="21"/>
        </w:rPr>
        <w:t xml:space="preserve">, and </w:t>
      </w:r>
      <w:r w:rsidR="00000E15">
        <w:rPr>
          <w:rFonts w:ascii="Calibri" w:hAnsi="Calibri" w:cs="Calibri"/>
          <w:sz w:val="21"/>
          <w:szCs w:val="21"/>
        </w:rPr>
        <w:t>its</w:t>
      </w:r>
      <w:r w:rsidRPr="00A91FEA">
        <w:rPr>
          <w:rFonts w:ascii="Calibri" w:hAnsi="Calibri" w:cs="Calibri"/>
          <w:sz w:val="21"/>
          <w:szCs w:val="21"/>
        </w:rPr>
        <w:t xml:space="preserve"> financial performance and </w:t>
      </w:r>
      <w:r w:rsidR="008B7CF6">
        <w:rPr>
          <w:rFonts w:ascii="Calibri" w:hAnsi="Calibri" w:cs="Calibri"/>
          <w:sz w:val="21"/>
          <w:szCs w:val="21"/>
        </w:rPr>
        <w:t>its</w:t>
      </w:r>
      <w:r w:rsidRPr="00A91FEA">
        <w:rPr>
          <w:rFonts w:ascii="Calibri" w:hAnsi="Calibri" w:cs="Calibri"/>
          <w:sz w:val="21"/>
          <w:szCs w:val="21"/>
        </w:rPr>
        <w:t xml:space="preserve"> cash flows for the year then ended </w:t>
      </w:r>
      <w:r w:rsidRPr="00A91FEA">
        <w:rPr>
          <w:rFonts w:ascii="Calibri" w:hAnsi="Calibri" w:cs="Calibri"/>
          <w:spacing w:val="-4"/>
          <w:sz w:val="21"/>
          <w:szCs w:val="21"/>
        </w:rPr>
        <w:t>in accordance</w:t>
      </w:r>
      <w:r w:rsidRPr="00A91FEA">
        <w:rPr>
          <w:rFonts w:ascii="Calibri" w:hAnsi="Calibri" w:cs="Calibri"/>
          <w:sz w:val="21"/>
          <w:szCs w:val="21"/>
        </w:rPr>
        <w:t xml:space="preserve"> with Thai Financial Reporting Standards. </w:t>
      </w:r>
    </w:p>
    <w:p w14:paraId="706E50BC" w14:textId="77777777" w:rsidR="002D06C2" w:rsidRPr="00BF7D0A" w:rsidRDefault="002D06C2" w:rsidP="00C34706">
      <w:pPr>
        <w:spacing w:line="240" w:lineRule="auto"/>
        <w:jc w:val="thaiDistribute"/>
        <w:outlineLvl w:val="0"/>
        <w:rPr>
          <w:rFonts w:ascii="Calibri" w:hAnsi="Calibri" w:cstheme="minorBidi"/>
          <w:sz w:val="21"/>
          <w:szCs w:val="21"/>
          <w:cs/>
        </w:rPr>
      </w:pPr>
    </w:p>
    <w:p w14:paraId="531C3C80" w14:textId="77777777" w:rsidR="002D06C2" w:rsidRPr="00A91FEA" w:rsidRDefault="002D06C2" w:rsidP="00C34706">
      <w:pPr>
        <w:spacing w:line="240" w:lineRule="auto"/>
        <w:jc w:val="thaiDistribute"/>
        <w:outlineLvl w:val="0"/>
        <w:rPr>
          <w:rFonts w:ascii="Calibri" w:hAnsi="Calibri" w:cs="Calibri"/>
          <w:b/>
          <w:bCs/>
          <w:sz w:val="21"/>
          <w:szCs w:val="21"/>
        </w:rPr>
      </w:pPr>
      <w:r w:rsidRPr="00A91FEA">
        <w:rPr>
          <w:rFonts w:ascii="Calibri" w:hAnsi="Calibri" w:cs="Calibri"/>
          <w:b/>
          <w:bCs/>
          <w:sz w:val="21"/>
          <w:szCs w:val="21"/>
        </w:rPr>
        <w:t>Basis for Opinion</w:t>
      </w:r>
    </w:p>
    <w:p w14:paraId="7D49CC3E" w14:textId="77777777" w:rsidR="002D06C2" w:rsidRPr="00A91FEA" w:rsidRDefault="002D06C2" w:rsidP="00C34706">
      <w:pPr>
        <w:spacing w:line="240" w:lineRule="auto"/>
        <w:jc w:val="thaiDistribute"/>
        <w:outlineLvl w:val="0"/>
        <w:rPr>
          <w:rFonts w:ascii="Calibri" w:hAnsi="Calibri" w:cs="Calibri"/>
          <w:b/>
          <w:bCs/>
          <w:sz w:val="21"/>
          <w:szCs w:val="21"/>
        </w:rPr>
      </w:pPr>
    </w:p>
    <w:p w14:paraId="132D6D3F" w14:textId="1C70FD77" w:rsidR="002D06C2" w:rsidRPr="00A91FEA" w:rsidRDefault="00B629BF" w:rsidP="00C34706">
      <w:pPr>
        <w:spacing w:line="240" w:lineRule="auto"/>
        <w:jc w:val="thaiDistribute"/>
        <w:outlineLvl w:val="0"/>
        <w:rPr>
          <w:rFonts w:ascii="Calibri" w:hAnsi="Calibri" w:cs="Calibri"/>
          <w:sz w:val="21"/>
          <w:szCs w:val="21"/>
        </w:rPr>
      </w:pPr>
      <w:r w:rsidRPr="00A91FEA">
        <w:rPr>
          <w:rFonts w:ascii="Calibri" w:hAnsi="Calibri" w:cs="Calibri"/>
          <w:sz w:val="21"/>
          <w:szCs w:val="21"/>
        </w:rPr>
        <w:t xml:space="preserve">I </w:t>
      </w:r>
      <w:r w:rsidRPr="00A91FEA">
        <w:rPr>
          <w:rFonts w:ascii="Calibri" w:hAnsi="Calibri" w:cs="Calibri"/>
          <w:kern w:val="20"/>
          <w:sz w:val="21"/>
          <w:szCs w:val="21"/>
          <w:lang w:bidi="he-IL"/>
        </w:rPr>
        <w:t>conducted my</w:t>
      </w:r>
      <w:r w:rsidR="002D06C2" w:rsidRPr="00A91FEA">
        <w:rPr>
          <w:rFonts w:ascii="Calibri" w:hAnsi="Calibri" w:cs="Calibri"/>
          <w:kern w:val="20"/>
          <w:sz w:val="21"/>
          <w:szCs w:val="21"/>
          <w:lang w:bidi="he-IL"/>
        </w:rPr>
        <w:t xml:space="preserve"> audit in accordance with Thai Standards on Auditing</w:t>
      </w:r>
      <w:r w:rsidR="002D06C2" w:rsidRPr="00A91FEA">
        <w:rPr>
          <w:rFonts w:ascii="Calibri" w:hAnsi="Calibri" w:cs="Calibri"/>
          <w:color w:val="0000FF"/>
          <w:kern w:val="20"/>
          <w:sz w:val="21"/>
          <w:szCs w:val="21"/>
          <w:cs/>
        </w:rPr>
        <w:t>.</w:t>
      </w:r>
      <w:r w:rsidRPr="00A91FEA">
        <w:rPr>
          <w:rFonts w:ascii="Calibri" w:hAnsi="Calibri" w:cs="Calibri"/>
          <w:kern w:val="20"/>
          <w:sz w:val="21"/>
          <w:szCs w:val="21"/>
          <w:lang w:bidi="he-IL"/>
        </w:rPr>
        <w:t xml:space="preserve"> My</w:t>
      </w:r>
      <w:r w:rsidR="002D06C2" w:rsidRPr="00A91FEA">
        <w:rPr>
          <w:rFonts w:ascii="Calibri" w:hAnsi="Calibri" w:cs="Calibri"/>
          <w:kern w:val="20"/>
          <w:sz w:val="21"/>
          <w:szCs w:val="21"/>
          <w:lang w:bidi="he-IL"/>
        </w:rPr>
        <w:t xml:space="preserve"> responsibilities under those standards are further described in the </w:t>
      </w:r>
      <w:r w:rsidR="002D06C2" w:rsidRPr="00A91FEA">
        <w:rPr>
          <w:rFonts w:ascii="Calibri" w:hAnsi="Calibri" w:cs="Calibri"/>
          <w:iCs/>
          <w:kern w:val="20"/>
          <w:sz w:val="21"/>
          <w:szCs w:val="21"/>
          <w:lang w:bidi="he-IL"/>
        </w:rPr>
        <w:t>Auditor’s Responsibilities for the Audit of the Financial Statements</w:t>
      </w:r>
      <w:r w:rsidR="0008275E" w:rsidRPr="00A91FEA">
        <w:rPr>
          <w:rFonts w:ascii="Calibri" w:hAnsi="Calibri" w:cs="Calibri"/>
          <w:kern w:val="20"/>
          <w:sz w:val="21"/>
          <w:szCs w:val="21"/>
          <w:lang w:bidi="he-IL"/>
        </w:rPr>
        <w:t xml:space="preserve"> section of my </w:t>
      </w:r>
      <w:r w:rsidR="002D06C2" w:rsidRPr="00A91FEA">
        <w:rPr>
          <w:rFonts w:ascii="Calibri" w:hAnsi="Calibri" w:cs="Calibri"/>
          <w:kern w:val="20"/>
          <w:sz w:val="21"/>
          <w:szCs w:val="21"/>
          <w:lang w:bidi="he-IL"/>
        </w:rPr>
        <w:t>report</w:t>
      </w:r>
      <w:r w:rsidR="002D06C2" w:rsidRPr="00A91FEA">
        <w:rPr>
          <w:rFonts w:ascii="Calibri" w:hAnsi="Calibri" w:cs="Calibri"/>
          <w:kern w:val="20"/>
          <w:sz w:val="21"/>
          <w:szCs w:val="21"/>
          <w:cs/>
        </w:rPr>
        <w:t xml:space="preserve">. </w:t>
      </w:r>
      <w:r w:rsidRPr="00A91FEA">
        <w:rPr>
          <w:rFonts w:ascii="Calibri" w:hAnsi="Calibri" w:cs="Calibri"/>
          <w:kern w:val="20"/>
          <w:sz w:val="21"/>
          <w:szCs w:val="21"/>
        </w:rPr>
        <w:t xml:space="preserve">I am </w:t>
      </w:r>
      <w:r w:rsidR="002D06C2" w:rsidRPr="00A91FEA">
        <w:rPr>
          <w:rFonts w:ascii="Calibri" w:hAnsi="Calibri" w:cs="Calibri"/>
          <w:kern w:val="20"/>
          <w:sz w:val="21"/>
          <w:szCs w:val="21"/>
          <w:lang w:bidi="he-IL"/>
        </w:rPr>
        <w:t xml:space="preserve">independent of the </w:t>
      </w:r>
      <w:r w:rsidR="00B85B93">
        <w:rPr>
          <w:rFonts w:ascii="Calibri" w:hAnsi="Calibri" w:cs="Calibri"/>
          <w:kern w:val="20"/>
          <w:sz w:val="21"/>
          <w:szCs w:val="21"/>
          <w:lang w:bidi="he-IL"/>
        </w:rPr>
        <w:t>Company</w:t>
      </w:r>
      <w:r w:rsidR="002D06C2" w:rsidRPr="00A91FEA">
        <w:rPr>
          <w:rFonts w:ascii="Calibri" w:hAnsi="Calibri" w:cs="Calibri"/>
          <w:kern w:val="20"/>
          <w:sz w:val="21"/>
          <w:szCs w:val="21"/>
          <w:lang w:bidi="he-IL"/>
        </w:rPr>
        <w:t xml:space="preserve"> in accordance with the </w:t>
      </w:r>
      <w:r w:rsidR="00EB4AD7">
        <w:rPr>
          <w:rFonts w:ascii="Calibri" w:hAnsi="Calibri" w:cs="Browallia New"/>
          <w:kern w:val="20"/>
          <w:sz w:val="21"/>
          <w:szCs w:val="26"/>
        </w:rPr>
        <w:t xml:space="preserve">Code of Ethics for Professional Accountants including Independence Standards issued by the </w:t>
      </w:r>
      <w:r w:rsidR="002D06C2" w:rsidRPr="00A91FEA">
        <w:rPr>
          <w:rFonts w:ascii="Calibri" w:hAnsi="Calibri" w:cs="Calibri"/>
          <w:kern w:val="20"/>
          <w:sz w:val="21"/>
          <w:szCs w:val="21"/>
          <w:lang w:bidi="he-IL"/>
        </w:rPr>
        <w:t>Federation of Accoun</w:t>
      </w:r>
      <w:r w:rsidR="00BC0998" w:rsidRPr="00A91FEA">
        <w:rPr>
          <w:rFonts w:ascii="Calibri" w:hAnsi="Calibri" w:cs="Calibri"/>
          <w:kern w:val="20"/>
          <w:sz w:val="21"/>
          <w:szCs w:val="21"/>
          <w:lang w:bidi="he-IL"/>
        </w:rPr>
        <w:t>ting Professions</w:t>
      </w:r>
      <w:r w:rsidR="00EB4AD7">
        <w:rPr>
          <w:rFonts w:ascii="Calibri" w:hAnsi="Calibri" w:cs="Calibri"/>
          <w:kern w:val="20"/>
          <w:sz w:val="21"/>
          <w:szCs w:val="21"/>
          <w:lang w:bidi="he-IL"/>
        </w:rPr>
        <w:t xml:space="preserve"> (</w:t>
      </w:r>
      <w:r w:rsidR="002D06C2" w:rsidRPr="00A91FEA">
        <w:rPr>
          <w:rFonts w:ascii="Calibri" w:hAnsi="Calibri" w:cs="Calibri"/>
          <w:kern w:val="20"/>
          <w:sz w:val="21"/>
          <w:szCs w:val="21"/>
          <w:lang w:bidi="he-IL"/>
        </w:rPr>
        <w:t>Code of Ethics for Professional Accountants</w:t>
      </w:r>
      <w:r w:rsidR="00EB4AD7">
        <w:rPr>
          <w:rFonts w:ascii="Calibri" w:hAnsi="Calibri" w:cs="Calibri"/>
          <w:kern w:val="20"/>
          <w:sz w:val="21"/>
          <w:szCs w:val="21"/>
          <w:lang w:bidi="he-IL"/>
        </w:rPr>
        <w:t xml:space="preserve">) </w:t>
      </w:r>
      <w:r w:rsidRPr="00A91FEA">
        <w:rPr>
          <w:rFonts w:ascii="Calibri" w:hAnsi="Calibri" w:cs="Calibri"/>
          <w:kern w:val="20"/>
          <w:sz w:val="21"/>
          <w:szCs w:val="21"/>
          <w:lang w:bidi="he-IL"/>
        </w:rPr>
        <w:t>that are relevant to my</w:t>
      </w:r>
      <w:r w:rsidR="002D06C2" w:rsidRPr="00A91FEA">
        <w:rPr>
          <w:rFonts w:ascii="Calibri" w:hAnsi="Calibri" w:cs="Calibri"/>
          <w:kern w:val="20"/>
          <w:sz w:val="21"/>
          <w:szCs w:val="21"/>
          <w:lang w:bidi="he-IL"/>
        </w:rPr>
        <w:t xml:space="preserve"> audit of </w:t>
      </w:r>
      <w:r w:rsidRPr="00A91FEA">
        <w:rPr>
          <w:rFonts w:ascii="Calibri" w:hAnsi="Calibri" w:cs="Calibri"/>
          <w:kern w:val="20"/>
          <w:sz w:val="21"/>
          <w:szCs w:val="21"/>
          <w:lang w:bidi="he-IL"/>
        </w:rPr>
        <w:t>the financial statements, and I have fulfilled my</w:t>
      </w:r>
      <w:r w:rsidR="002D06C2" w:rsidRPr="00A91FEA">
        <w:rPr>
          <w:rFonts w:ascii="Calibri" w:hAnsi="Calibri" w:cs="Calibri"/>
          <w:kern w:val="20"/>
          <w:sz w:val="21"/>
          <w:szCs w:val="21"/>
          <w:lang w:bidi="he-IL"/>
        </w:rPr>
        <w:t xml:space="preserve"> other ethical responsibilities in accordance with </w:t>
      </w:r>
      <w:r w:rsidR="00EB4AD7">
        <w:rPr>
          <w:rFonts w:ascii="Calibri" w:hAnsi="Calibri" w:cs="Calibri"/>
          <w:kern w:val="20"/>
          <w:sz w:val="21"/>
          <w:szCs w:val="21"/>
          <w:lang w:bidi="he-IL"/>
        </w:rPr>
        <w:t>the Code of Ethics for Professional Accountants</w:t>
      </w:r>
      <w:r w:rsidR="002D06C2" w:rsidRPr="00A91FEA">
        <w:rPr>
          <w:rFonts w:ascii="Calibri" w:hAnsi="Calibri" w:cs="Calibri"/>
          <w:kern w:val="20"/>
          <w:sz w:val="21"/>
          <w:szCs w:val="21"/>
          <w:cs/>
        </w:rPr>
        <w:t>.</w:t>
      </w:r>
      <w:r w:rsidR="00681C68" w:rsidRPr="00EC6CBD">
        <w:rPr>
          <w:rFonts w:ascii="Calibri" w:hAnsi="Calibri" w:cs="Cordia New" w:hint="cs"/>
          <w:kern w:val="20"/>
          <w:sz w:val="21"/>
          <w:szCs w:val="21"/>
          <w:cs/>
        </w:rPr>
        <w:t xml:space="preserve"> </w:t>
      </w:r>
      <w:r w:rsidRPr="00A91FEA">
        <w:rPr>
          <w:rFonts w:ascii="Calibri" w:hAnsi="Calibri" w:cs="Calibri"/>
          <w:kern w:val="20"/>
          <w:sz w:val="21"/>
          <w:szCs w:val="21"/>
        </w:rPr>
        <w:t>I</w:t>
      </w:r>
      <w:r w:rsidR="002D06C2" w:rsidRPr="00A91FEA">
        <w:rPr>
          <w:rFonts w:ascii="Calibri" w:hAnsi="Calibri" w:cs="Calibri"/>
          <w:kern w:val="20"/>
          <w:sz w:val="21"/>
          <w:szCs w:val="21"/>
          <w:lang w:bidi="he-IL"/>
        </w:rPr>
        <w:t xml:space="preserve"> be</w:t>
      </w:r>
      <w:r w:rsidRPr="00A91FEA">
        <w:rPr>
          <w:rFonts w:ascii="Calibri" w:hAnsi="Calibri" w:cs="Calibri"/>
          <w:kern w:val="20"/>
          <w:sz w:val="21"/>
          <w:szCs w:val="21"/>
          <w:lang w:bidi="he-IL"/>
        </w:rPr>
        <w:t>lieve that the audit evidence I</w:t>
      </w:r>
      <w:r w:rsidR="002D06C2" w:rsidRPr="00A91FEA">
        <w:rPr>
          <w:rFonts w:ascii="Calibri" w:hAnsi="Calibri" w:cs="Calibri"/>
          <w:kern w:val="20"/>
          <w:sz w:val="21"/>
          <w:szCs w:val="21"/>
          <w:lang w:bidi="he-IL"/>
        </w:rPr>
        <w:t xml:space="preserve"> have obtained is sufficient and approp</w:t>
      </w:r>
      <w:r w:rsidRPr="00A91FEA">
        <w:rPr>
          <w:rFonts w:ascii="Calibri" w:hAnsi="Calibri" w:cs="Calibri"/>
          <w:kern w:val="20"/>
          <w:sz w:val="21"/>
          <w:szCs w:val="21"/>
          <w:lang w:bidi="he-IL"/>
        </w:rPr>
        <w:t>riate to provide a basis for my</w:t>
      </w:r>
      <w:r w:rsidR="002D06C2" w:rsidRPr="00A91FEA">
        <w:rPr>
          <w:rFonts w:ascii="Calibri" w:hAnsi="Calibri" w:cs="Calibri"/>
          <w:kern w:val="20"/>
          <w:sz w:val="21"/>
          <w:szCs w:val="21"/>
          <w:lang w:bidi="he-IL"/>
        </w:rPr>
        <w:t xml:space="preserve"> opinion</w:t>
      </w:r>
      <w:r w:rsidR="002D06C2" w:rsidRPr="00A91FEA">
        <w:rPr>
          <w:rFonts w:ascii="Calibri" w:hAnsi="Calibri" w:cs="Calibri"/>
          <w:kern w:val="20"/>
          <w:sz w:val="21"/>
          <w:szCs w:val="21"/>
          <w:cs/>
        </w:rPr>
        <w:t xml:space="preserve">. </w:t>
      </w:r>
    </w:p>
    <w:p w14:paraId="1A032349" w14:textId="77777777" w:rsidR="00C546DA" w:rsidRPr="00A06D3C" w:rsidRDefault="00C546DA" w:rsidP="00A06D3C">
      <w:pPr>
        <w:spacing w:line="240" w:lineRule="auto"/>
        <w:jc w:val="thaiDistribute"/>
        <w:outlineLvl w:val="0"/>
        <w:rPr>
          <w:rFonts w:ascii="Calibri" w:hAnsi="Calibri" w:cs="Calibri"/>
          <w:b/>
          <w:bCs/>
          <w:sz w:val="21"/>
          <w:szCs w:val="21"/>
          <w:cs/>
        </w:rPr>
      </w:pPr>
    </w:p>
    <w:p w14:paraId="0D73EDA6" w14:textId="77777777" w:rsidR="0079796E" w:rsidRPr="0079796E" w:rsidRDefault="0079796E" w:rsidP="0079796E">
      <w:pPr>
        <w:spacing w:line="240" w:lineRule="auto"/>
        <w:jc w:val="thaiDistribute"/>
        <w:outlineLvl w:val="0"/>
        <w:rPr>
          <w:rFonts w:ascii="Calibri" w:hAnsi="Calibri" w:cs="Calibri"/>
          <w:b/>
          <w:bCs/>
          <w:sz w:val="21"/>
          <w:szCs w:val="21"/>
        </w:rPr>
      </w:pPr>
      <w:r w:rsidRPr="0079796E">
        <w:rPr>
          <w:rFonts w:ascii="Calibri" w:hAnsi="Calibri" w:cs="Calibri"/>
          <w:b/>
          <w:bCs/>
          <w:sz w:val="21"/>
          <w:szCs w:val="21"/>
        </w:rPr>
        <w:t>Responsibilities of Management and Those Charged with Governance for the Financial Statements</w:t>
      </w:r>
    </w:p>
    <w:p w14:paraId="4F1D9C3F" w14:textId="77777777" w:rsidR="000138DD" w:rsidRPr="00A91FEA" w:rsidRDefault="000138DD" w:rsidP="00C34706">
      <w:pPr>
        <w:spacing w:line="240" w:lineRule="auto"/>
        <w:jc w:val="thaiDistribute"/>
        <w:outlineLvl w:val="0"/>
        <w:rPr>
          <w:rFonts w:ascii="Calibri" w:hAnsi="Calibri" w:cs="Calibri"/>
          <w:b/>
          <w:bCs/>
          <w:sz w:val="21"/>
          <w:szCs w:val="21"/>
        </w:rPr>
      </w:pPr>
    </w:p>
    <w:p w14:paraId="3E000DBB" w14:textId="77777777" w:rsidR="000138DD" w:rsidRPr="00A91FEA" w:rsidRDefault="000138DD" w:rsidP="00C34706">
      <w:pPr>
        <w:pStyle w:val="ps-000-normal"/>
        <w:spacing w:after="0"/>
        <w:jc w:val="thaiDistribute"/>
        <w:rPr>
          <w:rFonts w:ascii="Calibri" w:hAnsi="Calibri" w:cs="Calibri"/>
          <w:color w:val="auto"/>
          <w:kern w:val="20"/>
          <w:sz w:val="21"/>
          <w:szCs w:val="21"/>
          <w:lang w:bidi="he-IL"/>
        </w:rPr>
      </w:pPr>
      <w:r w:rsidRPr="00A91FEA">
        <w:rPr>
          <w:rFonts w:ascii="Calibri" w:hAnsi="Calibri" w:cs="Calibri"/>
          <w:color w:val="auto"/>
          <w:kern w:val="20"/>
          <w:sz w:val="21"/>
          <w:szCs w:val="21"/>
          <w:lang w:bidi="he-IL"/>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231B878B" w14:textId="77777777" w:rsidR="00015EE1" w:rsidRPr="00A91FEA" w:rsidRDefault="00015EE1" w:rsidP="00C34706">
      <w:pPr>
        <w:pStyle w:val="ps-000-normal"/>
        <w:spacing w:after="0"/>
        <w:jc w:val="thaiDistribute"/>
        <w:rPr>
          <w:rFonts w:ascii="Calibri" w:hAnsi="Calibri" w:cs="Calibri"/>
          <w:color w:val="auto"/>
          <w:kern w:val="20"/>
          <w:sz w:val="21"/>
          <w:szCs w:val="21"/>
          <w:lang w:bidi="he-IL"/>
        </w:rPr>
      </w:pPr>
    </w:p>
    <w:p w14:paraId="722B9358" w14:textId="548E6231" w:rsidR="00015EE1" w:rsidRDefault="00733D0E" w:rsidP="00C34706">
      <w:pPr>
        <w:pStyle w:val="ps-000-normal"/>
        <w:spacing w:after="0"/>
        <w:jc w:val="thaiDistribute"/>
        <w:rPr>
          <w:rFonts w:ascii="Calibri" w:hAnsi="Calibri" w:cs="Calibri"/>
          <w:color w:val="auto"/>
          <w:kern w:val="20"/>
          <w:sz w:val="21"/>
          <w:szCs w:val="21"/>
          <w:lang w:bidi="he-IL"/>
        </w:rPr>
      </w:pPr>
      <w:r w:rsidRPr="00A91FEA">
        <w:rPr>
          <w:rFonts w:ascii="Calibri" w:hAnsi="Calibri" w:cs="Calibri"/>
          <w:color w:val="auto"/>
          <w:kern w:val="20"/>
          <w:sz w:val="21"/>
          <w:szCs w:val="21"/>
          <w:lang w:bidi="he-IL"/>
        </w:rPr>
        <w:t xml:space="preserve">In preparing the financial statements, management is responsible for assessing the </w:t>
      </w:r>
      <w:r w:rsidR="00B85B93">
        <w:rPr>
          <w:rFonts w:ascii="Calibri" w:hAnsi="Calibri" w:cs="Calibri"/>
          <w:kern w:val="20"/>
          <w:sz w:val="21"/>
          <w:szCs w:val="21"/>
          <w:lang w:bidi="he-IL"/>
        </w:rPr>
        <w:t>Company</w:t>
      </w:r>
      <w:r w:rsidRPr="00A91FEA">
        <w:rPr>
          <w:rFonts w:ascii="Calibri" w:hAnsi="Calibri" w:cs="Calibri"/>
          <w:color w:val="auto"/>
          <w:kern w:val="20"/>
          <w:sz w:val="21"/>
          <w:szCs w:val="21"/>
          <w:lang w:bidi="he-IL"/>
        </w:rPr>
        <w:t xml:space="preserve">’s ability to continue as a going concern, disclosing, as applicable, matters related to going concern and using the going concern basis of accounting unless management either intends to liquidate the </w:t>
      </w:r>
      <w:r w:rsidR="00B85B93">
        <w:rPr>
          <w:rFonts w:ascii="Calibri" w:hAnsi="Calibri" w:cs="Calibri"/>
          <w:kern w:val="20"/>
          <w:sz w:val="21"/>
          <w:szCs w:val="21"/>
          <w:lang w:bidi="he-IL"/>
        </w:rPr>
        <w:t>Company</w:t>
      </w:r>
      <w:r w:rsidRPr="00A91FEA">
        <w:rPr>
          <w:rFonts w:ascii="Calibri" w:hAnsi="Calibri" w:cs="Calibri"/>
          <w:color w:val="auto"/>
          <w:kern w:val="20"/>
          <w:sz w:val="21"/>
          <w:szCs w:val="21"/>
          <w:lang w:bidi="he-IL"/>
        </w:rPr>
        <w:t xml:space="preserve"> or to cease operations, or has no realistic alternative but to do so.</w:t>
      </w:r>
    </w:p>
    <w:p w14:paraId="7559D4C7" w14:textId="1244D47A" w:rsidR="0079796E" w:rsidRDefault="0079796E" w:rsidP="00C34706">
      <w:pPr>
        <w:pStyle w:val="ps-000-normal"/>
        <w:spacing w:after="0"/>
        <w:jc w:val="thaiDistribute"/>
        <w:rPr>
          <w:rFonts w:ascii="Calibri" w:hAnsi="Calibri" w:cs="Calibri"/>
          <w:color w:val="auto"/>
          <w:kern w:val="20"/>
          <w:sz w:val="21"/>
          <w:szCs w:val="21"/>
          <w:lang w:bidi="he-IL"/>
        </w:rPr>
      </w:pPr>
    </w:p>
    <w:p w14:paraId="62908E8A" w14:textId="10863954" w:rsidR="0079796E" w:rsidRPr="00A91FEA" w:rsidRDefault="0079796E" w:rsidP="0079796E">
      <w:pPr>
        <w:pStyle w:val="ps-000-normal"/>
        <w:spacing w:after="0"/>
        <w:jc w:val="thaiDistribute"/>
        <w:rPr>
          <w:rFonts w:ascii="Calibri" w:hAnsi="Calibri" w:cs="Calibri"/>
          <w:color w:val="auto"/>
          <w:kern w:val="20"/>
          <w:sz w:val="21"/>
          <w:szCs w:val="21"/>
          <w:lang w:bidi="he-IL"/>
        </w:rPr>
      </w:pPr>
      <w:r w:rsidRPr="00A91FEA">
        <w:rPr>
          <w:rFonts w:ascii="Calibri" w:hAnsi="Calibri" w:cs="Calibri"/>
          <w:color w:val="auto"/>
          <w:kern w:val="20"/>
          <w:sz w:val="21"/>
          <w:szCs w:val="21"/>
          <w:lang w:bidi="he-IL"/>
        </w:rPr>
        <w:t xml:space="preserve">Those charged with governance are responsible for overseeing the </w:t>
      </w:r>
      <w:r w:rsidR="00523DD3">
        <w:rPr>
          <w:rFonts w:ascii="Calibri" w:hAnsi="Calibri" w:cs="Calibri"/>
          <w:color w:val="auto"/>
          <w:kern w:val="20"/>
          <w:sz w:val="21"/>
          <w:szCs w:val="21"/>
          <w:lang w:bidi="he-IL"/>
        </w:rPr>
        <w:t>Company</w:t>
      </w:r>
      <w:r w:rsidRPr="00A91FEA">
        <w:rPr>
          <w:rFonts w:ascii="Calibri" w:hAnsi="Calibri" w:cs="Calibri"/>
          <w:color w:val="auto"/>
          <w:kern w:val="20"/>
          <w:sz w:val="21"/>
          <w:szCs w:val="21"/>
          <w:lang w:bidi="he-IL"/>
        </w:rPr>
        <w:t xml:space="preserve">’s financial reporting process. </w:t>
      </w:r>
    </w:p>
    <w:p w14:paraId="7B951358" w14:textId="77777777" w:rsidR="00015EE1" w:rsidRPr="00A91FEA" w:rsidRDefault="00015EE1" w:rsidP="00C34706">
      <w:pPr>
        <w:pStyle w:val="ps-000-normal"/>
        <w:spacing w:after="0"/>
        <w:jc w:val="thaiDistribute"/>
        <w:rPr>
          <w:rFonts w:ascii="Calibri" w:hAnsi="Calibri" w:cs="Calibri"/>
          <w:color w:val="auto"/>
          <w:kern w:val="20"/>
          <w:sz w:val="21"/>
          <w:szCs w:val="21"/>
          <w:lang w:bidi="he-IL"/>
        </w:rPr>
      </w:pPr>
    </w:p>
    <w:p w14:paraId="211419B9" w14:textId="77777777" w:rsidR="000138DD" w:rsidRPr="00A91FEA" w:rsidRDefault="000138DD" w:rsidP="00C34706">
      <w:pPr>
        <w:pStyle w:val="ps-000-normal"/>
        <w:spacing w:after="0"/>
        <w:jc w:val="thaiDistribute"/>
        <w:rPr>
          <w:rFonts w:ascii="Calibri" w:hAnsi="Calibri" w:cs="Calibri"/>
          <w:b/>
          <w:bCs/>
          <w:color w:val="auto"/>
          <w:sz w:val="21"/>
          <w:szCs w:val="21"/>
        </w:rPr>
      </w:pPr>
      <w:r w:rsidRPr="00A91FEA">
        <w:rPr>
          <w:rFonts w:ascii="Calibri" w:hAnsi="Calibri" w:cs="Calibri"/>
          <w:b/>
          <w:bCs/>
          <w:color w:val="auto"/>
          <w:sz w:val="21"/>
          <w:szCs w:val="21"/>
        </w:rPr>
        <w:t>Auditor’s Responsibilities for the Audit of the Financial Statements</w:t>
      </w:r>
    </w:p>
    <w:p w14:paraId="1B2B8056" w14:textId="77777777" w:rsidR="00733D0E" w:rsidRPr="00A91FEA" w:rsidRDefault="00733D0E" w:rsidP="00C34706">
      <w:pPr>
        <w:pStyle w:val="ps-000-normal"/>
        <w:spacing w:after="0"/>
        <w:jc w:val="thaiDistribute"/>
        <w:rPr>
          <w:rFonts w:ascii="Calibri" w:hAnsi="Calibri" w:cs="Calibri"/>
          <w:b/>
          <w:bCs/>
          <w:color w:val="auto"/>
          <w:sz w:val="21"/>
          <w:szCs w:val="21"/>
        </w:rPr>
      </w:pPr>
    </w:p>
    <w:p w14:paraId="6EE72A92" w14:textId="77777777" w:rsidR="000138DD" w:rsidRPr="00A91FEA" w:rsidRDefault="000138DD" w:rsidP="00C34706">
      <w:pPr>
        <w:pStyle w:val="ps-000-normal"/>
        <w:spacing w:after="0"/>
        <w:jc w:val="thaiDistribute"/>
        <w:rPr>
          <w:rFonts w:ascii="Calibri" w:hAnsi="Calibri" w:cs="Calibri"/>
          <w:color w:val="auto"/>
          <w:kern w:val="20"/>
          <w:sz w:val="21"/>
          <w:szCs w:val="21"/>
          <w:lang w:bidi="he-IL"/>
        </w:rPr>
      </w:pPr>
      <w:r w:rsidRPr="00A91FEA">
        <w:rPr>
          <w:rFonts w:ascii="Calibri" w:hAnsi="Calibri" w:cs="Calibri"/>
          <w:color w:val="auto"/>
          <w:kern w:val="20"/>
          <w:sz w:val="21"/>
          <w:szCs w:val="21"/>
          <w:lang w:bidi="he-IL"/>
        </w:rPr>
        <w:t xml:space="preserve">My objectives are to obtain reasonable assurance about whether the financial statements </w:t>
      </w:r>
      <w:proofErr w:type="gramStart"/>
      <w:r w:rsidRPr="00A91FEA">
        <w:rPr>
          <w:rFonts w:ascii="Calibri" w:hAnsi="Calibri" w:cs="Calibri"/>
          <w:color w:val="auto"/>
          <w:kern w:val="20"/>
          <w:sz w:val="21"/>
          <w:szCs w:val="21"/>
          <w:lang w:bidi="he-IL"/>
        </w:rPr>
        <w:t>as a whole are</w:t>
      </w:r>
      <w:proofErr w:type="gramEnd"/>
      <w:r w:rsidRPr="00A91FEA">
        <w:rPr>
          <w:rFonts w:ascii="Calibri" w:hAnsi="Calibri" w:cs="Calibri"/>
          <w:color w:val="auto"/>
          <w:kern w:val="20"/>
          <w:sz w:val="21"/>
          <w:szCs w:val="21"/>
          <w:lang w:bidi="he-IL"/>
        </w:rPr>
        <w:t xml:space="preserve"> free from material misstatement, whether due to fraud or error, and to issue an auditor’s report that includes my opinion. Reasonable assurance is a high level of </w:t>
      </w:r>
      <w:proofErr w:type="gramStart"/>
      <w:r w:rsidRPr="00A91FEA">
        <w:rPr>
          <w:rFonts w:ascii="Calibri" w:hAnsi="Calibri" w:cs="Calibri"/>
          <w:color w:val="auto"/>
          <w:kern w:val="20"/>
          <w:sz w:val="21"/>
          <w:szCs w:val="21"/>
          <w:lang w:bidi="he-IL"/>
        </w:rPr>
        <w:t>assurance, but</w:t>
      </w:r>
      <w:proofErr w:type="gramEnd"/>
      <w:r w:rsidRPr="00A91FEA">
        <w:rPr>
          <w:rFonts w:ascii="Calibri" w:hAnsi="Calibri" w:cs="Calibri"/>
          <w:color w:val="auto"/>
          <w:kern w:val="20"/>
          <w:sz w:val="21"/>
          <w:szCs w:val="21"/>
          <w:lang w:bidi="he-IL"/>
        </w:rPr>
        <w:t xml:space="preserve"> is not a guarantee that an audit conducted in accordance with Thai Standards on Auditing will always detect a material misstatement when it exists. Misstatements can arise from fraud or error and are considered material if, individually or in </w:t>
      </w:r>
      <w:proofErr w:type="gramStart"/>
      <w:r w:rsidRPr="00A91FEA">
        <w:rPr>
          <w:rFonts w:ascii="Calibri" w:hAnsi="Calibri" w:cs="Calibri"/>
          <w:color w:val="auto"/>
          <w:kern w:val="20"/>
          <w:sz w:val="21"/>
          <w:szCs w:val="21"/>
          <w:lang w:bidi="he-IL"/>
        </w:rPr>
        <w:t>the aggregate</w:t>
      </w:r>
      <w:proofErr w:type="gramEnd"/>
      <w:r w:rsidRPr="00A91FEA">
        <w:rPr>
          <w:rFonts w:ascii="Calibri" w:hAnsi="Calibri" w:cs="Calibri"/>
          <w:color w:val="auto"/>
          <w:kern w:val="20"/>
          <w:sz w:val="21"/>
          <w:szCs w:val="21"/>
          <w:lang w:bidi="he-IL"/>
        </w:rPr>
        <w:t xml:space="preserve">, they could reasonably be expected to influence the economic decisions of users taken </w:t>
      </w:r>
      <w:proofErr w:type="gramStart"/>
      <w:r w:rsidRPr="00A91FEA">
        <w:rPr>
          <w:rFonts w:ascii="Calibri" w:hAnsi="Calibri" w:cs="Calibri"/>
          <w:color w:val="auto"/>
          <w:kern w:val="20"/>
          <w:sz w:val="21"/>
          <w:szCs w:val="21"/>
          <w:lang w:bidi="he-IL"/>
        </w:rPr>
        <w:t>on the basis of</w:t>
      </w:r>
      <w:proofErr w:type="gramEnd"/>
      <w:r w:rsidRPr="00A91FEA">
        <w:rPr>
          <w:rFonts w:ascii="Calibri" w:hAnsi="Calibri" w:cs="Calibri"/>
          <w:color w:val="auto"/>
          <w:kern w:val="20"/>
          <w:sz w:val="21"/>
          <w:szCs w:val="21"/>
          <w:lang w:bidi="he-IL"/>
        </w:rPr>
        <w:t xml:space="preserve"> these financial statements. </w:t>
      </w:r>
    </w:p>
    <w:p w14:paraId="3559203F" w14:textId="77777777" w:rsidR="00F47C5D" w:rsidRPr="00A91FEA" w:rsidRDefault="00F47C5D" w:rsidP="00C34706">
      <w:pPr>
        <w:pStyle w:val="ps-000-normal"/>
        <w:spacing w:after="0"/>
        <w:jc w:val="thaiDistribute"/>
        <w:rPr>
          <w:rFonts w:ascii="Calibri" w:hAnsi="Calibri" w:cs="Calibri"/>
          <w:color w:val="auto"/>
          <w:kern w:val="20"/>
          <w:sz w:val="21"/>
          <w:szCs w:val="21"/>
          <w:lang w:bidi="he-IL"/>
        </w:rPr>
      </w:pPr>
    </w:p>
    <w:p w14:paraId="3736D872" w14:textId="77777777" w:rsidR="000138DD" w:rsidRPr="00A91FEA" w:rsidRDefault="000138DD" w:rsidP="00C34706">
      <w:pPr>
        <w:pStyle w:val="ps-000-normal"/>
        <w:spacing w:after="0"/>
        <w:jc w:val="thaiDistribute"/>
        <w:rPr>
          <w:rFonts w:ascii="Calibri" w:hAnsi="Calibri" w:cs="Calibri"/>
          <w:color w:val="auto"/>
          <w:kern w:val="20"/>
          <w:sz w:val="21"/>
          <w:szCs w:val="21"/>
          <w:lang w:bidi="he-IL"/>
        </w:rPr>
      </w:pPr>
      <w:r w:rsidRPr="00A91FEA">
        <w:rPr>
          <w:rFonts w:ascii="Calibri" w:hAnsi="Calibri" w:cs="Calibri"/>
          <w:color w:val="auto"/>
          <w:kern w:val="20"/>
          <w:sz w:val="21"/>
          <w:szCs w:val="21"/>
          <w:lang w:bidi="he-IL"/>
        </w:rPr>
        <w:t>As part of an audit in accordance with Thai Standards on Auditin</w:t>
      </w:r>
      <w:r w:rsidR="0008275E" w:rsidRPr="00A91FEA">
        <w:rPr>
          <w:rFonts w:ascii="Calibri" w:hAnsi="Calibri" w:cs="Calibri"/>
          <w:color w:val="auto"/>
          <w:kern w:val="20"/>
          <w:sz w:val="21"/>
          <w:szCs w:val="21"/>
          <w:lang w:bidi="he-IL"/>
        </w:rPr>
        <w:t>g, I exercise professional judg</w:t>
      </w:r>
      <w:r w:rsidRPr="00A91FEA">
        <w:rPr>
          <w:rFonts w:ascii="Calibri" w:hAnsi="Calibri" w:cs="Calibri"/>
          <w:color w:val="auto"/>
          <w:kern w:val="20"/>
          <w:sz w:val="21"/>
          <w:szCs w:val="21"/>
          <w:lang w:bidi="he-IL"/>
        </w:rPr>
        <w:t>ment and maintain professional skepticism throughout the audit. I also:</w:t>
      </w:r>
    </w:p>
    <w:p w14:paraId="4E1A52CC" w14:textId="77777777" w:rsidR="00F47C5D" w:rsidRPr="009A1C90" w:rsidRDefault="00F47C5D" w:rsidP="00C34706">
      <w:pPr>
        <w:pStyle w:val="ps-000-normal"/>
        <w:spacing w:after="0"/>
        <w:jc w:val="thaiDistribute"/>
        <w:rPr>
          <w:rFonts w:ascii="Calibri" w:hAnsi="Calibri" w:cs="Calibri"/>
          <w:color w:val="auto"/>
          <w:kern w:val="20"/>
          <w:sz w:val="21"/>
          <w:szCs w:val="21"/>
          <w:lang w:bidi="he-IL"/>
        </w:rPr>
      </w:pPr>
    </w:p>
    <w:p w14:paraId="62E73D97" w14:textId="77777777" w:rsidR="000138DD" w:rsidRPr="00A91FEA" w:rsidRDefault="000138DD" w:rsidP="00C34706">
      <w:pPr>
        <w:pStyle w:val="ps-000-normal"/>
        <w:numPr>
          <w:ilvl w:val="0"/>
          <w:numId w:val="19"/>
        </w:numPr>
        <w:spacing w:after="0"/>
        <w:jc w:val="thaiDistribute"/>
        <w:rPr>
          <w:rFonts w:ascii="Calibri" w:hAnsi="Calibri" w:cs="Calibri"/>
          <w:color w:val="auto"/>
          <w:kern w:val="20"/>
          <w:sz w:val="21"/>
          <w:szCs w:val="21"/>
          <w:lang w:bidi="he-IL"/>
        </w:rPr>
      </w:pPr>
      <w:r w:rsidRPr="00A91FEA">
        <w:rPr>
          <w:rFonts w:ascii="Calibri" w:hAnsi="Calibri" w:cs="Calibri"/>
          <w:color w:val="auto"/>
          <w:kern w:val="20"/>
          <w:sz w:val="21"/>
          <w:szCs w:val="21"/>
          <w:lang w:bidi="he-IL"/>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C32AFC2" w14:textId="788ED9F5" w:rsidR="000138DD" w:rsidRPr="00A91FEA" w:rsidRDefault="000138DD" w:rsidP="00C34706">
      <w:pPr>
        <w:pStyle w:val="ps-000-normal"/>
        <w:numPr>
          <w:ilvl w:val="0"/>
          <w:numId w:val="19"/>
        </w:numPr>
        <w:spacing w:after="0"/>
        <w:jc w:val="thaiDistribute"/>
        <w:rPr>
          <w:rFonts w:ascii="Calibri" w:hAnsi="Calibri" w:cs="Calibri"/>
          <w:color w:val="auto"/>
          <w:kern w:val="20"/>
          <w:sz w:val="21"/>
          <w:szCs w:val="21"/>
          <w:lang w:bidi="he-IL"/>
        </w:rPr>
      </w:pPr>
      <w:r w:rsidRPr="00A91FEA">
        <w:rPr>
          <w:rFonts w:ascii="Calibri" w:hAnsi="Calibri" w:cs="Calibri"/>
          <w:color w:val="auto"/>
          <w:kern w:val="20"/>
          <w:sz w:val="21"/>
          <w:szCs w:val="21"/>
          <w:lang w:bidi="he-IL"/>
        </w:rPr>
        <w:t xml:space="preserve">Obtain an understanding of internal control relevant to the audit </w:t>
      </w:r>
      <w:proofErr w:type="gramStart"/>
      <w:r w:rsidRPr="00A91FEA">
        <w:rPr>
          <w:rFonts w:ascii="Calibri" w:hAnsi="Calibri" w:cs="Calibri"/>
          <w:color w:val="auto"/>
          <w:kern w:val="20"/>
          <w:sz w:val="21"/>
          <w:szCs w:val="21"/>
          <w:lang w:bidi="he-IL"/>
        </w:rPr>
        <w:t>in order to</w:t>
      </w:r>
      <w:proofErr w:type="gramEnd"/>
      <w:r w:rsidRPr="00A91FEA">
        <w:rPr>
          <w:rFonts w:ascii="Calibri" w:hAnsi="Calibri" w:cs="Calibri"/>
          <w:color w:val="auto"/>
          <w:kern w:val="20"/>
          <w:sz w:val="21"/>
          <w:szCs w:val="21"/>
          <w:lang w:bidi="he-IL"/>
        </w:rPr>
        <w:t xml:space="preserve"> design audit procedures that are appropriate in the circumstances, but not for the purpose of expressing an opinion on the effectiveness of the </w:t>
      </w:r>
      <w:r w:rsidR="00A522A4">
        <w:rPr>
          <w:rFonts w:ascii="Calibri" w:hAnsi="Calibri" w:cs="Calibri"/>
          <w:color w:val="auto"/>
          <w:kern w:val="20"/>
          <w:sz w:val="21"/>
          <w:szCs w:val="21"/>
          <w:lang w:bidi="he-IL"/>
        </w:rPr>
        <w:t>Company</w:t>
      </w:r>
      <w:r w:rsidRPr="00A91FEA">
        <w:rPr>
          <w:rFonts w:ascii="Calibri" w:hAnsi="Calibri" w:cs="Calibri"/>
          <w:color w:val="auto"/>
          <w:kern w:val="20"/>
          <w:sz w:val="21"/>
          <w:szCs w:val="21"/>
          <w:lang w:bidi="he-IL"/>
        </w:rPr>
        <w:t>’s internal control.</w:t>
      </w:r>
    </w:p>
    <w:p w14:paraId="1F8D8084" w14:textId="77777777" w:rsidR="000138DD" w:rsidRPr="00A91FEA" w:rsidRDefault="000138DD" w:rsidP="00C34706">
      <w:pPr>
        <w:pStyle w:val="ps-000-normal"/>
        <w:numPr>
          <w:ilvl w:val="0"/>
          <w:numId w:val="19"/>
        </w:numPr>
        <w:spacing w:after="0"/>
        <w:jc w:val="thaiDistribute"/>
        <w:rPr>
          <w:rFonts w:ascii="Calibri" w:hAnsi="Calibri" w:cs="Calibri"/>
          <w:color w:val="auto"/>
          <w:kern w:val="20"/>
          <w:sz w:val="21"/>
          <w:szCs w:val="21"/>
          <w:lang w:bidi="he-IL"/>
        </w:rPr>
      </w:pPr>
      <w:r w:rsidRPr="00A91FEA">
        <w:rPr>
          <w:rFonts w:ascii="Calibri" w:hAnsi="Calibri" w:cs="Calibri"/>
          <w:color w:val="auto"/>
          <w:kern w:val="20"/>
          <w:sz w:val="21"/>
          <w:szCs w:val="21"/>
          <w:lang w:bidi="he-IL"/>
        </w:rPr>
        <w:t>Evaluate the appropriateness of accounting policies used and the reasonableness of accounting estimates and related disclosures made by management.</w:t>
      </w:r>
    </w:p>
    <w:p w14:paraId="12881608" w14:textId="43162180" w:rsidR="000138DD" w:rsidRPr="00A91FEA" w:rsidRDefault="000138DD" w:rsidP="00C34706">
      <w:pPr>
        <w:pStyle w:val="ps-000-normal"/>
        <w:numPr>
          <w:ilvl w:val="0"/>
          <w:numId w:val="19"/>
        </w:numPr>
        <w:spacing w:after="0"/>
        <w:jc w:val="thaiDistribute"/>
        <w:rPr>
          <w:rFonts w:ascii="Calibri" w:hAnsi="Calibri" w:cs="Calibri"/>
          <w:color w:val="auto"/>
          <w:kern w:val="20"/>
          <w:sz w:val="21"/>
          <w:szCs w:val="21"/>
          <w:lang w:bidi="he-IL"/>
        </w:rPr>
      </w:pPr>
      <w:r w:rsidRPr="00A91FEA">
        <w:rPr>
          <w:rFonts w:ascii="Calibri" w:hAnsi="Calibri" w:cs="Calibri"/>
          <w:color w:val="auto"/>
          <w:kern w:val="20"/>
          <w:sz w:val="21"/>
          <w:szCs w:val="21"/>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B85B93">
        <w:rPr>
          <w:rFonts w:ascii="Calibri" w:hAnsi="Calibri" w:cs="Calibri"/>
          <w:kern w:val="20"/>
          <w:sz w:val="21"/>
          <w:szCs w:val="21"/>
          <w:lang w:bidi="he-IL"/>
        </w:rPr>
        <w:t>Company</w:t>
      </w:r>
      <w:r w:rsidRPr="00A91FEA">
        <w:rPr>
          <w:rFonts w:ascii="Calibri" w:hAnsi="Calibri" w:cs="Calibri"/>
          <w:color w:val="auto"/>
          <w:kern w:val="20"/>
          <w:sz w:val="21"/>
          <w:szCs w:val="21"/>
          <w:lang w:bidi="he-IL"/>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B85B93">
        <w:rPr>
          <w:rFonts w:ascii="Calibri" w:hAnsi="Calibri" w:cs="Calibri"/>
          <w:kern w:val="20"/>
          <w:sz w:val="21"/>
          <w:szCs w:val="21"/>
          <w:lang w:bidi="he-IL"/>
        </w:rPr>
        <w:t>Company</w:t>
      </w:r>
      <w:r w:rsidRPr="00A91FEA">
        <w:rPr>
          <w:rFonts w:ascii="Calibri" w:hAnsi="Calibri" w:cs="Calibri"/>
          <w:color w:val="auto"/>
          <w:kern w:val="20"/>
          <w:sz w:val="21"/>
          <w:szCs w:val="21"/>
          <w:lang w:bidi="he-IL"/>
        </w:rPr>
        <w:t xml:space="preserve"> to cease to continue as a going concern.</w:t>
      </w:r>
    </w:p>
    <w:p w14:paraId="6FF0036D" w14:textId="17345F2E" w:rsidR="000138DD" w:rsidRPr="00B85B93" w:rsidRDefault="000138DD" w:rsidP="00C34706">
      <w:pPr>
        <w:pStyle w:val="ps-000-normal"/>
        <w:numPr>
          <w:ilvl w:val="0"/>
          <w:numId w:val="19"/>
        </w:numPr>
        <w:spacing w:after="0"/>
        <w:jc w:val="thaiDistribute"/>
        <w:rPr>
          <w:rFonts w:ascii="Calibri" w:hAnsi="Calibri" w:cs="Calibri"/>
          <w:color w:val="auto"/>
          <w:kern w:val="20"/>
          <w:sz w:val="21"/>
          <w:szCs w:val="21"/>
          <w:lang w:bidi="he-IL"/>
        </w:rPr>
      </w:pPr>
      <w:r w:rsidRPr="00A91FEA">
        <w:rPr>
          <w:rFonts w:ascii="Calibri" w:hAnsi="Calibri" w:cs="Calibri"/>
          <w:color w:val="auto"/>
          <w:kern w:val="20"/>
          <w:sz w:val="21"/>
          <w:szCs w:val="21"/>
          <w:lang w:bidi="he-IL"/>
        </w:rPr>
        <w:t xml:space="preserve">Evaluate the overall presentation, </w:t>
      </w:r>
      <w:proofErr w:type="gramStart"/>
      <w:r w:rsidRPr="00A91FEA">
        <w:rPr>
          <w:rFonts w:ascii="Calibri" w:hAnsi="Calibri" w:cs="Calibri"/>
          <w:color w:val="auto"/>
          <w:kern w:val="20"/>
          <w:sz w:val="21"/>
          <w:szCs w:val="21"/>
          <w:lang w:bidi="he-IL"/>
        </w:rPr>
        <w:t>structure</w:t>
      </w:r>
      <w:proofErr w:type="gramEnd"/>
      <w:r w:rsidRPr="00A91FEA">
        <w:rPr>
          <w:rFonts w:ascii="Calibri" w:hAnsi="Calibri" w:cs="Calibri"/>
          <w:color w:val="auto"/>
          <w:kern w:val="20"/>
          <w:sz w:val="21"/>
          <w:szCs w:val="21"/>
          <w:lang w:bidi="he-IL"/>
        </w:rPr>
        <w:t xml:space="preserve"> and content of the financial statements, including the disclosures, and whether the financial statements represent the underlying transactions and events in a manner that achieves fair presentation.</w:t>
      </w:r>
    </w:p>
    <w:p w14:paraId="65C04CBB" w14:textId="77777777" w:rsidR="00733D0E" w:rsidRPr="009A1C90" w:rsidRDefault="00733D0E" w:rsidP="00C34706">
      <w:pPr>
        <w:pStyle w:val="ps-000-normal"/>
        <w:spacing w:after="0"/>
        <w:ind w:left="720"/>
        <w:jc w:val="thaiDistribute"/>
        <w:rPr>
          <w:rFonts w:ascii="Calibri" w:hAnsi="Calibri" w:cs="Calibri"/>
          <w:color w:val="auto"/>
          <w:kern w:val="20"/>
          <w:sz w:val="21"/>
          <w:szCs w:val="21"/>
          <w:lang w:bidi="he-IL"/>
        </w:rPr>
      </w:pPr>
    </w:p>
    <w:p w14:paraId="7F2A56B6" w14:textId="77777777" w:rsidR="00380C0B" w:rsidRPr="00A91FEA" w:rsidRDefault="00380C0B" w:rsidP="00380C0B">
      <w:pPr>
        <w:pStyle w:val="ps-000-normal"/>
        <w:spacing w:after="0"/>
        <w:jc w:val="thaiDistribute"/>
        <w:rPr>
          <w:rFonts w:ascii="Calibri" w:hAnsi="Calibri" w:cs="Calibri"/>
          <w:color w:val="auto"/>
          <w:kern w:val="20"/>
          <w:sz w:val="21"/>
          <w:szCs w:val="21"/>
          <w:lang w:bidi="he-IL"/>
        </w:rPr>
      </w:pPr>
      <w:r w:rsidRPr="00A91FEA">
        <w:rPr>
          <w:rFonts w:ascii="Calibri" w:hAnsi="Calibri" w:cs="Calibri"/>
          <w:color w:val="auto"/>
          <w:kern w:val="20"/>
          <w:sz w:val="21"/>
          <w:szCs w:val="21"/>
          <w:lang w:bidi="he-IL"/>
        </w:rPr>
        <w:t>I communicate with those charged with governance regarding, among other matters, the planned scope and timing of the audit and significant audit findings, including any significant deficiencies in internal control that I identify during my audit.</w:t>
      </w:r>
    </w:p>
    <w:p w14:paraId="164D8B97" w14:textId="77777777" w:rsidR="00380C0B" w:rsidRPr="00380C0B" w:rsidRDefault="00380C0B" w:rsidP="00380C0B">
      <w:pPr>
        <w:pStyle w:val="ps-000-normal"/>
        <w:spacing w:after="0"/>
        <w:jc w:val="thaiDistribute"/>
        <w:rPr>
          <w:rFonts w:ascii="Calibri" w:hAnsi="Calibri" w:cs="Calibri"/>
          <w:color w:val="auto"/>
          <w:kern w:val="20"/>
          <w:sz w:val="21"/>
          <w:szCs w:val="21"/>
          <w:lang w:bidi="he-IL"/>
        </w:rPr>
      </w:pPr>
    </w:p>
    <w:p w14:paraId="37F0E2EB" w14:textId="77777777" w:rsidR="00380C0B" w:rsidRPr="00A91FEA" w:rsidRDefault="00380C0B" w:rsidP="00F55EDA">
      <w:pPr>
        <w:pStyle w:val="ps-000-normal"/>
        <w:spacing w:after="0"/>
        <w:jc w:val="thaiDistribute"/>
        <w:rPr>
          <w:rFonts w:ascii="Calibri" w:hAnsi="Calibri" w:cs="Calibri"/>
          <w:color w:val="auto"/>
          <w:kern w:val="20"/>
          <w:sz w:val="21"/>
          <w:szCs w:val="21"/>
          <w:lang w:bidi="he-IL"/>
        </w:rPr>
      </w:pPr>
      <w:r w:rsidRPr="00A91FEA">
        <w:rPr>
          <w:rFonts w:ascii="Calibri" w:hAnsi="Calibri" w:cs="Calibri"/>
          <w:color w:val="auto"/>
          <w:kern w:val="20"/>
          <w:sz w:val="21"/>
          <w:szCs w:val="21"/>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4B7DB55" w14:textId="77777777" w:rsidR="002121DF" w:rsidRPr="003407D1" w:rsidRDefault="002121DF" w:rsidP="0071737D">
      <w:pPr>
        <w:pStyle w:val="ps-000-normal"/>
        <w:spacing w:after="0"/>
        <w:ind w:left="720"/>
        <w:jc w:val="thaiDistribute"/>
        <w:rPr>
          <w:rFonts w:ascii="Calibri" w:hAnsi="Calibri" w:cstheme="minorBidi"/>
          <w:color w:val="auto"/>
          <w:kern w:val="20"/>
          <w:sz w:val="21"/>
          <w:szCs w:val="21"/>
        </w:rPr>
      </w:pPr>
    </w:p>
    <w:p w14:paraId="23D1DD13" w14:textId="1E247407" w:rsidR="00F55EDA" w:rsidRDefault="00F55EDA" w:rsidP="00F55EDA">
      <w:pPr>
        <w:pStyle w:val="ps-000-normal"/>
        <w:spacing w:after="0"/>
        <w:jc w:val="thaiDistribute"/>
        <w:rPr>
          <w:rFonts w:ascii="Calibri" w:hAnsi="Calibri" w:cs="Calibri"/>
          <w:b/>
          <w:bCs/>
          <w:color w:val="auto"/>
          <w:sz w:val="21"/>
          <w:szCs w:val="21"/>
        </w:rPr>
      </w:pPr>
      <w:r w:rsidRPr="00F55EDA">
        <w:rPr>
          <w:rFonts w:ascii="Calibri" w:hAnsi="Calibri" w:cs="Calibri"/>
          <w:b/>
          <w:bCs/>
          <w:color w:val="auto"/>
          <w:sz w:val="21"/>
          <w:szCs w:val="21"/>
        </w:rPr>
        <w:t>Other Matter</w:t>
      </w:r>
    </w:p>
    <w:p w14:paraId="7783FE64" w14:textId="77777777" w:rsidR="00F55EDA" w:rsidRPr="00F55EDA" w:rsidRDefault="00F55EDA" w:rsidP="00F55EDA">
      <w:pPr>
        <w:pStyle w:val="ps-000-normal"/>
        <w:spacing w:after="0"/>
        <w:jc w:val="thaiDistribute"/>
        <w:rPr>
          <w:rFonts w:ascii="Calibri" w:hAnsi="Calibri" w:cs="Calibri"/>
          <w:b/>
          <w:bCs/>
          <w:color w:val="auto"/>
          <w:sz w:val="21"/>
          <w:szCs w:val="21"/>
        </w:rPr>
      </w:pPr>
    </w:p>
    <w:p w14:paraId="365B23A7" w14:textId="6D87F7CA" w:rsidR="00F55EDA" w:rsidRPr="00F55EDA" w:rsidRDefault="00F55EDA" w:rsidP="00F55EDA">
      <w:pPr>
        <w:overflowPunct w:val="0"/>
        <w:autoSpaceDE w:val="0"/>
        <w:autoSpaceDN w:val="0"/>
        <w:adjustRightInd w:val="0"/>
        <w:spacing w:line="240" w:lineRule="auto"/>
        <w:ind w:right="-43"/>
        <w:jc w:val="thaiDistribute"/>
        <w:textAlignment w:val="baseline"/>
        <w:rPr>
          <w:rFonts w:ascii="Calibri" w:hAnsi="Calibri" w:cs="Calibri"/>
          <w:kern w:val="20"/>
          <w:sz w:val="21"/>
          <w:szCs w:val="21"/>
          <w:lang w:bidi="he-IL"/>
        </w:rPr>
      </w:pPr>
      <w:r w:rsidRPr="00F55EDA">
        <w:rPr>
          <w:rFonts w:ascii="Calibri" w:hAnsi="Calibri" w:cs="Calibri"/>
          <w:kern w:val="20"/>
          <w:sz w:val="21"/>
          <w:szCs w:val="21"/>
          <w:lang w:bidi="he-IL"/>
        </w:rPr>
        <w:t xml:space="preserve">The </w:t>
      </w:r>
      <w:r w:rsidR="00CA1394">
        <w:rPr>
          <w:rFonts w:ascii="Calibri" w:hAnsi="Calibri" w:cs="Browallia New"/>
          <w:kern w:val="20"/>
          <w:sz w:val="21"/>
          <w:szCs w:val="26"/>
        </w:rPr>
        <w:t xml:space="preserve">accompanying </w:t>
      </w:r>
      <w:r w:rsidRPr="00F55EDA">
        <w:rPr>
          <w:rFonts w:ascii="Calibri" w:hAnsi="Calibri" w:cs="Calibri"/>
          <w:kern w:val="20"/>
          <w:sz w:val="21"/>
          <w:szCs w:val="21"/>
          <w:lang w:bidi="he-IL"/>
        </w:rPr>
        <w:t>financial statements of I2 Enterprise Public Company Limited for the year ended December 31, 20</w:t>
      </w:r>
      <w:r>
        <w:rPr>
          <w:rFonts w:ascii="Calibri" w:hAnsi="Calibri" w:cs="Calibri"/>
          <w:kern w:val="20"/>
          <w:sz w:val="21"/>
          <w:szCs w:val="21"/>
          <w:lang w:bidi="he-IL"/>
        </w:rPr>
        <w:t>21</w:t>
      </w:r>
      <w:r w:rsidR="00CA1394">
        <w:rPr>
          <w:rFonts w:ascii="Calibri" w:hAnsi="Calibri" w:cs="Calibri"/>
          <w:kern w:val="20"/>
          <w:sz w:val="21"/>
          <w:szCs w:val="21"/>
          <w:lang w:bidi="he-IL"/>
        </w:rPr>
        <w:t>, presented herein as comparative information,</w:t>
      </w:r>
      <w:r w:rsidRPr="00F55EDA">
        <w:rPr>
          <w:rFonts w:ascii="Calibri" w:hAnsi="Calibri" w:cs="Calibri"/>
          <w:kern w:val="20"/>
          <w:sz w:val="21"/>
          <w:szCs w:val="21"/>
          <w:lang w:bidi="he-IL"/>
        </w:rPr>
        <w:t xml:space="preserve"> were audited by other auditor</w:t>
      </w:r>
      <w:r w:rsidR="00CA1394">
        <w:rPr>
          <w:rFonts w:ascii="Calibri" w:hAnsi="Calibri" w:cs="Calibri"/>
          <w:kern w:val="20"/>
          <w:sz w:val="21"/>
          <w:szCs w:val="21"/>
          <w:lang w:bidi="he-IL"/>
        </w:rPr>
        <w:t xml:space="preserve"> of my firm</w:t>
      </w:r>
      <w:r w:rsidRPr="00F55EDA">
        <w:rPr>
          <w:rFonts w:ascii="Calibri" w:hAnsi="Calibri" w:cs="Calibri"/>
          <w:kern w:val="20"/>
          <w:sz w:val="21"/>
          <w:szCs w:val="21"/>
          <w:lang w:bidi="he-IL"/>
        </w:rPr>
        <w:t xml:space="preserve"> whose report dated February 2</w:t>
      </w:r>
      <w:r>
        <w:rPr>
          <w:rFonts w:ascii="Calibri" w:hAnsi="Calibri" w:cs="Calibri"/>
          <w:kern w:val="20"/>
          <w:sz w:val="21"/>
          <w:szCs w:val="21"/>
          <w:lang w:bidi="he-IL"/>
        </w:rPr>
        <w:t>8</w:t>
      </w:r>
      <w:r w:rsidRPr="00F55EDA">
        <w:rPr>
          <w:rFonts w:ascii="Calibri" w:hAnsi="Calibri" w:cs="Calibri"/>
          <w:kern w:val="20"/>
          <w:sz w:val="21"/>
          <w:szCs w:val="21"/>
          <w:lang w:bidi="he-IL"/>
        </w:rPr>
        <w:t>, 20</w:t>
      </w:r>
      <w:r>
        <w:rPr>
          <w:rFonts w:ascii="Calibri" w:hAnsi="Calibri" w:cs="Calibri"/>
          <w:kern w:val="20"/>
          <w:sz w:val="21"/>
          <w:szCs w:val="21"/>
          <w:lang w:bidi="he-IL"/>
        </w:rPr>
        <w:t>22</w:t>
      </w:r>
      <w:r w:rsidRPr="00F55EDA">
        <w:rPr>
          <w:rFonts w:ascii="Calibri" w:hAnsi="Calibri" w:cs="Calibri"/>
          <w:kern w:val="20"/>
          <w:sz w:val="21"/>
          <w:szCs w:val="21"/>
          <w:lang w:bidi="he-IL"/>
        </w:rPr>
        <w:t>, expressed an unqualified opinion</w:t>
      </w:r>
      <w:r w:rsidR="00CA1394">
        <w:rPr>
          <w:rFonts w:ascii="Calibri" w:hAnsi="Calibri" w:cs="Calibri"/>
          <w:kern w:val="20"/>
          <w:sz w:val="21"/>
          <w:szCs w:val="21"/>
          <w:lang w:bidi="he-IL"/>
        </w:rPr>
        <w:t>.</w:t>
      </w:r>
      <w:r w:rsidRPr="00F55EDA">
        <w:rPr>
          <w:rFonts w:ascii="Calibri" w:hAnsi="Calibri" w:cs="Calibri"/>
          <w:kern w:val="20"/>
          <w:sz w:val="21"/>
          <w:szCs w:val="21"/>
          <w:lang w:bidi="he-IL"/>
        </w:rPr>
        <w:t xml:space="preserve"> </w:t>
      </w:r>
    </w:p>
    <w:p w14:paraId="583A3910" w14:textId="77777777" w:rsidR="002121DF" w:rsidRDefault="002121DF" w:rsidP="00C3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Calibri" w:hAnsi="Calibri" w:cs="Calibri"/>
          <w:kern w:val="20"/>
          <w:sz w:val="21"/>
          <w:szCs w:val="21"/>
          <w:lang w:bidi="he-IL"/>
        </w:rPr>
      </w:pPr>
    </w:p>
    <w:p w14:paraId="4CAC024A" w14:textId="1439EB15" w:rsidR="00F47C5D" w:rsidRDefault="00F47C5D" w:rsidP="00C3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Calibri" w:hAnsi="Calibri" w:cs="Calibri"/>
          <w:kern w:val="20"/>
          <w:sz w:val="21"/>
          <w:szCs w:val="21"/>
          <w:lang w:bidi="he-IL"/>
        </w:rPr>
      </w:pPr>
    </w:p>
    <w:p w14:paraId="0CFC5149" w14:textId="77777777" w:rsidR="00CA1394" w:rsidRPr="00A91FEA" w:rsidRDefault="00CA1394" w:rsidP="00C3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Calibri" w:hAnsi="Calibri" w:cs="Calibri"/>
          <w:kern w:val="20"/>
          <w:sz w:val="21"/>
          <w:szCs w:val="21"/>
          <w:lang w:bidi="he-IL"/>
        </w:rPr>
      </w:pPr>
    </w:p>
    <w:p w14:paraId="2E1F3719" w14:textId="77777777" w:rsidR="002121DF" w:rsidRPr="00A91FEA" w:rsidRDefault="002121DF" w:rsidP="00C3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Calibri" w:hAnsi="Calibri" w:cs="Calibri"/>
          <w:kern w:val="20"/>
          <w:sz w:val="21"/>
          <w:szCs w:val="21"/>
          <w:lang w:bidi="he-IL"/>
        </w:rPr>
      </w:pPr>
    </w:p>
    <w:p w14:paraId="7E917FD6" w14:textId="77777777" w:rsidR="002121DF" w:rsidRPr="00A91FEA" w:rsidRDefault="002121DF" w:rsidP="00C3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Calibri" w:hAnsi="Calibri" w:cs="Calibri"/>
          <w:sz w:val="21"/>
          <w:szCs w:val="21"/>
        </w:rPr>
      </w:pPr>
    </w:p>
    <w:p w14:paraId="1A509771" w14:textId="77777777" w:rsidR="006A3ED9" w:rsidRPr="006A3ED9" w:rsidRDefault="006A3ED9" w:rsidP="006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Calibri" w:hAnsi="Calibri" w:cs="Calibri"/>
          <w:sz w:val="21"/>
          <w:szCs w:val="21"/>
        </w:rPr>
      </w:pPr>
      <w:r w:rsidRPr="006A3ED9">
        <w:rPr>
          <w:rFonts w:ascii="Calibri" w:hAnsi="Calibri" w:cs="Calibri"/>
          <w:sz w:val="21"/>
          <w:szCs w:val="21"/>
        </w:rPr>
        <w:t>(Mr. Boonlert Kaewphanpurk)</w:t>
      </w:r>
    </w:p>
    <w:p w14:paraId="20CE80FA" w14:textId="77777777" w:rsidR="006A3ED9" w:rsidRPr="006A3ED9" w:rsidRDefault="006A3ED9" w:rsidP="006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Calibri" w:hAnsi="Calibri" w:cs="Calibri"/>
          <w:sz w:val="21"/>
          <w:szCs w:val="21"/>
        </w:rPr>
      </w:pPr>
      <w:r w:rsidRPr="006A3ED9">
        <w:rPr>
          <w:rFonts w:ascii="Calibri" w:hAnsi="Calibri" w:cs="Calibri"/>
          <w:sz w:val="21"/>
          <w:szCs w:val="21"/>
        </w:rPr>
        <w:t>Independent Auditor</w:t>
      </w:r>
    </w:p>
    <w:p w14:paraId="2D36AFC4" w14:textId="77777777" w:rsidR="006A3ED9" w:rsidRPr="006A3ED9" w:rsidRDefault="006A3ED9" w:rsidP="006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Calibri" w:hAnsi="Calibri" w:cs="Calibri"/>
          <w:sz w:val="21"/>
          <w:szCs w:val="21"/>
        </w:rPr>
      </w:pPr>
      <w:r w:rsidRPr="006A3ED9">
        <w:rPr>
          <w:rFonts w:ascii="Calibri" w:hAnsi="Calibri" w:cs="Calibri"/>
          <w:sz w:val="21"/>
          <w:szCs w:val="21"/>
        </w:rPr>
        <w:t>Registration No. 4165</w:t>
      </w:r>
    </w:p>
    <w:p w14:paraId="075D6344" w14:textId="77777777" w:rsidR="00836342" w:rsidRPr="00A91FEA" w:rsidRDefault="00836342" w:rsidP="00C3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Calibri" w:hAnsi="Calibri" w:cs="Calibri"/>
          <w:sz w:val="21"/>
          <w:szCs w:val="21"/>
        </w:rPr>
      </w:pPr>
    </w:p>
    <w:p w14:paraId="24B5CBF8" w14:textId="77777777" w:rsidR="00FE4DAA" w:rsidRPr="00A91FEA" w:rsidRDefault="009C073C" w:rsidP="00C3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Calibri" w:hAnsi="Calibri" w:cs="Calibri"/>
          <w:sz w:val="21"/>
          <w:szCs w:val="21"/>
        </w:rPr>
      </w:pPr>
      <w:r w:rsidRPr="00A91FEA">
        <w:rPr>
          <w:rFonts w:ascii="Calibri" w:hAnsi="Calibri" w:cs="Calibri"/>
          <w:sz w:val="21"/>
          <w:szCs w:val="21"/>
        </w:rPr>
        <w:t>BPR AUDIT AND ADVISORY</w:t>
      </w:r>
      <w:r w:rsidR="00FE4DAA" w:rsidRPr="00A91FEA">
        <w:rPr>
          <w:rFonts w:ascii="Calibri" w:hAnsi="Calibri" w:cs="Calibri"/>
          <w:sz w:val="21"/>
          <w:szCs w:val="21"/>
        </w:rPr>
        <w:t xml:space="preserve"> CO., LTD.</w:t>
      </w:r>
    </w:p>
    <w:p w14:paraId="6D5EBFA2" w14:textId="77777777" w:rsidR="00B457AA" w:rsidRPr="00A91FEA" w:rsidRDefault="00FE4DAA" w:rsidP="00C3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Calibri" w:hAnsi="Calibri" w:cs="Calibri"/>
          <w:sz w:val="21"/>
          <w:szCs w:val="21"/>
        </w:rPr>
      </w:pPr>
      <w:r w:rsidRPr="00A91FEA">
        <w:rPr>
          <w:rFonts w:ascii="Calibri" w:hAnsi="Calibri" w:cs="Calibri"/>
          <w:sz w:val="21"/>
          <w:szCs w:val="21"/>
        </w:rPr>
        <w:t>Bangkok</w:t>
      </w:r>
    </w:p>
    <w:p w14:paraId="66EAA22F" w14:textId="4E78E2CD" w:rsidR="00733D0E" w:rsidRPr="005F4032" w:rsidRDefault="00C376E5" w:rsidP="00C3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Calibri" w:hAnsi="Calibri" w:cs="Cordia New"/>
          <w:sz w:val="21"/>
          <w:szCs w:val="21"/>
        </w:rPr>
      </w:pPr>
      <w:r w:rsidRPr="00CC2757">
        <w:rPr>
          <w:rFonts w:ascii="Calibri" w:hAnsi="Calibri" w:cs="Calibri"/>
          <w:sz w:val="21"/>
          <w:szCs w:val="21"/>
        </w:rPr>
        <w:t>February 2</w:t>
      </w:r>
      <w:r w:rsidR="006A3ED9">
        <w:rPr>
          <w:rFonts w:ascii="Calibri" w:hAnsi="Calibri" w:cs="Calibri"/>
          <w:sz w:val="21"/>
          <w:szCs w:val="21"/>
        </w:rPr>
        <w:t>3</w:t>
      </w:r>
      <w:r w:rsidR="00A72595" w:rsidRPr="00CC2757">
        <w:rPr>
          <w:rFonts w:ascii="Calibri" w:hAnsi="Calibri" w:cs="Calibri"/>
          <w:sz w:val="21"/>
          <w:szCs w:val="21"/>
        </w:rPr>
        <w:t>, 20</w:t>
      </w:r>
      <w:r w:rsidR="008260E4" w:rsidRPr="00CC2757">
        <w:rPr>
          <w:rFonts w:ascii="Calibri" w:hAnsi="Calibri" w:cs="Calibri"/>
          <w:sz w:val="21"/>
          <w:szCs w:val="21"/>
        </w:rPr>
        <w:t>2</w:t>
      </w:r>
      <w:r w:rsidR="006A3ED9">
        <w:rPr>
          <w:rFonts w:ascii="Calibri" w:hAnsi="Calibri" w:cs="Calibri"/>
          <w:sz w:val="21"/>
          <w:szCs w:val="21"/>
        </w:rPr>
        <w:t>3</w:t>
      </w:r>
    </w:p>
    <w:sectPr w:rsidR="00733D0E" w:rsidRPr="005F4032" w:rsidSect="003D1F78">
      <w:footerReference w:type="default" r:id="rId9"/>
      <w:pgSz w:w="11909" w:h="16834" w:code="9"/>
      <w:pgMar w:top="1440" w:right="1151" w:bottom="578" w:left="1440" w:header="476" w:footer="374"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B1020" w14:textId="77777777" w:rsidR="001F6F70" w:rsidRDefault="001F6F70">
      <w:r>
        <w:separator/>
      </w:r>
    </w:p>
  </w:endnote>
  <w:endnote w:type="continuationSeparator" w:id="0">
    <w:p w14:paraId="01ECD4E9" w14:textId="77777777" w:rsidR="001F6F70" w:rsidRDefault="001F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67462" w14:textId="77777777" w:rsidR="00163BBF" w:rsidRPr="00163BBF" w:rsidRDefault="00163BBF">
    <w:pPr>
      <w:pStyle w:val="Footer"/>
      <w:jc w:val="right"/>
      <w:rPr>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D5326" w14:textId="77777777" w:rsidR="003D1F78" w:rsidRPr="00E16215" w:rsidRDefault="003D1F78">
    <w:pPr>
      <w:pStyle w:val="Footer"/>
      <w:jc w:val="right"/>
      <w:rPr>
        <w:rFonts w:asciiTheme="minorHAnsi" w:hAnsiTheme="minorHAnsi" w:cstheme="minorHAnsi"/>
        <w:sz w:val="21"/>
        <w:szCs w:val="21"/>
      </w:rPr>
    </w:pPr>
    <w:r w:rsidRPr="00E16215">
      <w:rPr>
        <w:rFonts w:asciiTheme="minorHAnsi" w:hAnsiTheme="minorHAnsi" w:cstheme="minorHAnsi"/>
        <w:sz w:val="21"/>
        <w:szCs w:val="21"/>
      </w:rPr>
      <w:fldChar w:fldCharType="begin"/>
    </w:r>
    <w:r w:rsidRPr="00E16215">
      <w:rPr>
        <w:rFonts w:asciiTheme="minorHAnsi" w:hAnsiTheme="minorHAnsi" w:cstheme="minorHAnsi"/>
        <w:sz w:val="21"/>
        <w:szCs w:val="21"/>
      </w:rPr>
      <w:instrText xml:space="preserve"> PAGE   \* MERGEFORMAT </w:instrText>
    </w:r>
    <w:r w:rsidRPr="00E16215">
      <w:rPr>
        <w:rFonts w:asciiTheme="minorHAnsi" w:hAnsiTheme="minorHAnsi" w:cstheme="minorHAnsi"/>
        <w:sz w:val="21"/>
        <w:szCs w:val="21"/>
      </w:rPr>
      <w:fldChar w:fldCharType="separate"/>
    </w:r>
    <w:r w:rsidR="000B2743" w:rsidRPr="00E16215">
      <w:rPr>
        <w:rFonts w:asciiTheme="minorHAnsi" w:hAnsiTheme="minorHAnsi" w:cstheme="minorHAnsi"/>
        <w:noProof/>
        <w:sz w:val="21"/>
        <w:szCs w:val="21"/>
      </w:rPr>
      <w:t>4</w:t>
    </w:r>
    <w:r w:rsidRPr="00E16215">
      <w:rPr>
        <w:rFonts w:asciiTheme="minorHAnsi" w:hAnsiTheme="minorHAnsi" w:cstheme="minorHAnsi"/>
        <w:noProof/>
        <w:sz w:val="21"/>
        <w:szCs w:val="21"/>
      </w:rPr>
      <w:fldChar w:fldCharType="end"/>
    </w:r>
  </w:p>
  <w:p w14:paraId="4AEB804B" w14:textId="77777777" w:rsidR="004D25F9" w:rsidRDefault="004D25F9">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2F483" w14:textId="77777777" w:rsidR="001F6F70" w:rsidRDefault="001F6F70">
      <w:r>
        <w:separator/>
      </w:r>
    </w:p>
  </w:footnote>
  <w:footnote w:type="continuationSeparator" w:id="0">
    <w:p w14:paraId="2885631D" w14:textId="77777777" w:rsidR="001F6F70" w:rsidRDefault="001F6F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C44052A6"/>
    <w:lvl w:ilvl="0" w:tplc="93C8E41C">
      <w:start w:val="1"/>
      <w:numFmt w:val="decimal"/>
      <w:lvlText w:val="%1."/>
      <w:lvlJc w:val="left"/>
      <w:pPr>
        <w:tabs>
          <w:tab w:val="num" w:pos="720"/>
        </w:tabs>
        <w:ind w:left="720" w:hanging="360"/>
      </w:pPr>
      <w:rPr>
        <w:rFonts w:hint="default"/>
      </w:rPr>
    </w:lvl>
    <w:lvl w:ilvl="1" w:tplc="816ECC70" w:tentative="1">
      <w:start w:val="1"/>
      <w:numFmt w:val="lowerLetter"/>
      <w:lvlText w:val="%2."/>
      <w:lvlJc w:val="left"/>
      <w:pPr>
        <w:tabs>
          <w:tab w:val="num" w:pos="1440"/>
        </w:tabs>
        <w:ind w:left="1440" w:hanging="360"/>
      </w:pPr>
    </w:lvl>
    <w:lvl w:ilvl="2" w:tplc="6EEA7A92" w:tentative="1">
      <w:start w:val="1"/>
      <w:numFmt w:val="lowerRoman"/>
      <w:lvlText w:val="%3."/>
      <w:lvlJc w:val="right"/>
      <w:pPr>
        <w:tabs>
          <w:tab w:val="num" w:pos="2160"/>
        </w:tabs>
        <w:ind w:left="2160" w:hanging="180"/>
      </w:pPr>
    </w:lvl>
    <w:lvl w:ilvl="3" w:tplc="A96631CE" w:tentative="1">
      <w:start w:val="1"/>
      <w:numFmt w:val="decimal"/>
      <w:lvlText w:val="%4."/>
      <w:lvlJc w:val="left"/>
      <w:pPr>
        <w:tabs>
          <w:tab w:val="num" w:pos="2880"/>
        </w:tabs>
        <w:ind w:left="2880" w:hanging="360"/>
      </w:pPr>
    </w:lvl>
    <w:lvl w:ilvl="4" w:tplc="02E6774C" w:tentative="1">
      <w:start w:val="1"/>
      <w:numFmt w:val="lowerLetter"/>
      <w:lvlText w:val="%5."/>
      <w:lvlJc w:val="left"/>
      <w:pPr>
        <w:tabs>
          <w:tab w:val="num" w:pos="3600"/>
        </w:tabs>
        <w:ind w:left="3600" w:hanging="360"/>
      </w:pPr>
    </w:lvl>
    <w:lvl w:ilvl="5" w:tplc="1AA8EFBA" w:tentative="1">
      <w:start w:val="1"/>
      <w:numFmt w:val="lowerRoman"/>
      <w:lvlText w:val="%6."/>
      <w:lvlJc w:val="right"/>
      <w:pPr>
        <w:tabs>
          <w:tab w:val="num" w:pos="4320"/>
        </w:tabs>
        <w:ind w:left="4320" w:hanging="180"/>
      </w:pPr>
    </w:lvl>
    <w:lvl w:ilvl="6" w:tplc="63483F7E" w:tentative="1">
      <w:start w:val="1"/>
      <w:numFmt w:val="decimal"/>
      <w:lvlText w:val="%7."/>
      <w:lvlJc w:val="left"/>
      <w:pPr>
        <w:tabs>
          <w:tab w:val="num" w:pos="5040"/>
        </w:tabs>
        <w:ind w:left="5040" w:hanging="360"/>
      </w:pPr>
    </w:lvl>
    <w:lvl w:ilvl="7" w:tplc="31EEEC96" w:tentative="1">
      <w:start w:val="1"/>
      <w:numFmt w:val="lowerLetter"/>
      <w:lvlText w:val="%8."/>
      <w:lvlJc w:val="left"/>
      <w:pPr>
        <w:tabs>
          <w:tab w:val="num" w:pos="5760"/>
        </w:tabs>
        <w:ind w:left="5760" w:hanging="360"/>
      </w:pPr>
    </w:lvl>
    <w:lvl w:ilvl="8" w:tplc="F162FA98" w:tentative="1">
      <w:start w:val="1"/>
      <w:numFmt w:val="lowerRoman"/>
      <w:lvlText w:val="%9."/>
      <w:lvlJc w:val="right"/>
      <w:pPr>
        <w:tabs>
          <w:tab w:val="num" w:pos="6480"/>
        </w:tabs>
        <w:ind w:left="6480" w:hanging="180"/>
      </w:pPr>
    </w:lvl>
  </w:abstractNum>
  <w:abstractNum w:abstractNumId="11" w15:restartNumberingAfterBreak="0">
    <w:nsid w:val="10F36DE4"/>
    <w:multiLevelType w:val="hybridMultilevel"/>
    <w:tmpl w:val="2AD21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942F03"/>
    <w:multiLevelType w:val="hybridMultilevel"/>
    <w:tmpl w:val="F2D6BC50"/>
    <w:lvl w:ilvl="0" w:tplc="EA1850A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20242E7"/>
    <w:multiLevelType w:val="hybridMultilevel"/>
    <w:tmpl w:val="D024A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42EE6F25"/>
    <w:multiLevelType w:val="hybridMultilevel"/>
    <w:tmpl w:val="46BAE16A"/>
    <w:lvl w:ilvl="0" w:tplc="7486C2A6">
      <w:start w:val="11"/>
      <w:numFmt w:val="decimal"/>
      <w:lvlText w:val="%1."/>
      <w:lvlJc w:val="left"/>
      <w:pPr>
        <w:tabs>
          <w:tab w:val="num" w:pos="900"/>
        </w:tabs>
        <w:ind w:left="900" w:hanging="540"/>
      </w:pPr>
      <w:rPr>
        <w:rFonts w:hint="default"/>
      </w:rPr>
    </w:lvl>
    <w:lvl w:ilvl="1" w:tplc="E1D8D2E8" w:tentative="1">
      <w:start w:val="1"/>
      <w:numFmt w:val="lowerLetter"/>
      <w:lvlText w:val="%2."/>
      <w:lvlJc w:val="left"/>
      <w:pPr>
        <w:tabs>
          <w:tab w:val="num" w:pos="1440"/>
        </w:tabs>
        <w:ind w:left="1440" w:hanging="360"/>
      </w:pPr>
    </w:lvl>
    <w:lvl w:ilvl="2" w:tplc="952C4AA0" w:tentative="1">
      <w:start w:val="1"/>
      <w:numFmt w:val="lowerRoman"/>
      <w:lvlText w:val="%3."/>
      <w:lvlJc w:val="right"/>
      <w:pPr>
        <w:tabs>
          <w:tab w:val="num" w:pos="2160"/>
        </w:tabs>
        <w:ind w:left="2160" w:hanging="180"/>
      </w:pPr>
    </w:lvl>
    <w:lvl w:ilvl="3" w:tplc="4E86F88E" w:tentative="1">
      <w:start w:val="1"/>
      <w:numFmt w:val="decimal"/>
      <w:lvlText w:val="%4."/>
      <w:lvlJc w:val="left"/>
      <w:pPr>
        <w:tabs>
          <w:tab w:val="num" w:pos="2880"/>
        </w:tabs>
        <w:ind w:left="2880" w:hanging="360"/>
      </w:pPr>
    </w:lvl>
    <w:lvl w:ilvl="4" w:tplc="27F09C9A" w:tentative="1">
      <w:start w:val="1"/>
      <w:numFmt w:val="lowerLetter"/>
      <w:lvlText w:val="%5."/>
      <w:lvlJc w:val="left"/>
      <w:pPr>
        <w:tabs>
          <w:tab w:val="num" w:pos="3600"/>
        </w:tabs>
        <w:ind w:left="3600" w:hanging="360"/>
      </w:pPr>
    </w:lvl>
    <w:lvl w:ilvl="5" w:tplc="2B4A3D76" w:tentative="1">
      <w:start w:val="1"/>
      <w:numFmt w:val="lowerRoman"/>
      <w:lvlText w:val="%6."/>
      <w:lvlJc w:val="right"/>
      <w:pPr>
        <w:tabs>
          <w:tab w:val="num" w:pos="4320"/>
        </w:tabs>
        <w:ind w:left="4320" w:hanging="180"/>
      </w:pPr>
    </w:lvl>
    <w:lvl w:ilvl="6" w:tplc="3416A750" w:tentative="1">
      <w:start w:val="1"/>
      <w:numFmt w:val="decimal"/>
      <w:lvlText w:val="%7."/>
      <w:lvlJc w:val="left"/>
      <w:pPr>
        <w:tabs>
          <w:tab w:val="num" w:pos="5040"/>
        </w:tabs>
        <w:ind w:left="5040" w:hanging="360"/>
      </w:pPr>
    </w:lvl>
    <w:lvl w:ilvl="7" w:tplc="359607A4" w:tentative="1">
      <w:start w:val="1"/>
      <w:numFmt w:val="lowerLetter"/>
      <w:lvlText w:val="%8."/>
      <w:lvlJc w:val="left"/>
      <w:pPr>
        <w:tabs>
          <w:tab w:val="num" w:pos="5760"/>
        </w:tabs>
        <w:ind w:left="5760" w:hanging="360"/>
      </w:pPr>
    </w:lvl>
    <w:lvl w:ilvl="8" w:tplc="5CAEE904" w:tentative="1">
      <w:start w:val="1"/>
      <w:numFmt w:val="lowerRoman"/>
      <w:lvlText w:val="%9."/>
      <w:lvlJc w:val="right"/>
      <w:pPr>
        <w:tabs>
          <w:tab w:val="num" w:pos="6480"/>
        </w:tabs>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6A767E"/>
    <w:multiLevelType w:val="hybridMultilevel"/>
    <w:tmpl w:val="1A9E6176"/>
    <w:lvl w:ilvl="0" w:tplc="752CA3C0">
      <w:start w:val="11"/>
      <w:numFmt w:val="decimal"/>
      <w:lvlText w:val="%1."/>
      <w:lvlJc w:val="left"/>
      <w:pPr>
        <w:tabs>
          <w:tab w:val="num" w:pos="900"/>
        </w:tabs>
        <w:ind w:left="900" w:hanging="540"/>
      </w:pPr>
      <w:rPr>
        <w:rFonts w:hint="default"/>
      </w:rPr>
    </w:lvl>
    <w:lvl w:ilvl="1" w:tplc="70C000F0" w:tentative="1">
      <w:start w:val="1"/>
      <w:numFmt w:val="lowerLetter"/>
      <w:lvlText w:val="%2."/>
      <w:lvlJc w:val="left"/>
      <w:pPr>
        <w:tabs>
          <w:tab w:val="num" w:pos="1440"/>
        </w:tabs>
        <w:ind w:left="1440" w:hanging="360"/>
      </w:pPr>
    </w:lvl>
    <w:lvl w:ilvl="2" w:tplc="67D004C4" w:tentative="1">
      <w:start w:val="1"/>
      <w:numFmt w:val="lowerRoman"/>
      <w:lvlText w:val="%3."/>
      <w:lvlJc w:val="right"/>
      <w:pPr>
        <w:tabs>
          <w:tab w:val="num" w:pos="2160"/>
        </w:tabs>
        <w:ind w:left="2160" w:hanging="180"/>
      </w:pPr>
    </w:lvl>
    <w:lvl w:ilvl="3" w:tplc="4648B458" w:tentative="1">
      <w:start w:val="1"/>
      <w:numFmt w:val="decimal"/>
      <w:lvlText w:val="%4."/>
      <w:lvlJc w:val="left"/>
      <w:pPr>
        <w:tabs>
          <w:tab w:val="num" w:pos="2880"/>
        </w:tabs>
        <w:ind w:left="2880" w:hanging="360"/>
      </w:pPr>
    </w:lvl>
    <w:lvl w:ilvl="4" w:tplc="434C348A" w:tentative="1">
      <w:start w:val="1"/>
      <w:numFmt w:val="lowerLetter"/>
      <w:lvlText w:val="%5."/>
      <w:lvlJc w:val="left"/>
      <w:pPr>
        <w:tabs>
          <w:tab w:val="num" w:pos="3600"/>
        </w:tabs>
        <w:ind w:left="3600" w:hanging="360"/>
      </w:pPr>
    </w:lvl>
    <w:lvl w:ilvl="5" w:tplc="F89619D2" w:tentative="1">
      <w:start w:val="1"/>
      <w:numFmt w:val="lowerRoman"/>
      <w:lvlText w:val="%6."/>
      <w:lvlJc w:val="right"/>
      <w:pPr>
        <w:tabs>
          <w:tab w:val="num" w:pos="4320"/>
        </w:tabs>
        <w:ind w:left="4320" w:hanging="180"/>
      </w:pPr>
    </w:lvl>
    <w:lvl w:ilvl="6" w:tplc="DE48030E" w:tentative="1">
      <w:start w:val="1"/>
      <w:numFmt w:val="decimal"/>
      <w:lvlText w:val="%7."/>
      <w:lvlJc w:val="left"/>
      <w:pPr>
        <w:tabs>
          <w:tab w:val="num" w:pos="5040"/>
        </w:tabs>
        <w:ind w:left="5040" w:hanging="360"/>
      </w:pPr>
    </w:lvl>
    <w:lvl w:ilvl="7" w:tplc="71A6786C" w:tentative="1">
      <w:start w:val="1"/>
      <w:numFmt w:val="lowerLetter"/>
      <w:lvlText w:val="%8."/>
      <w:lvlJc w:val="left"/>
      <w:pPr>
        <w:tabs>
          <w:tab w:val="num" w:pos="5760"/>
        </w:tabs>
        <w:ind w:left="5760" w:hanging="360"/>
      </w:pPr>
    </w:lvl>
    <w:lvl w:ilvl="8" w:tplc="305EFDBA" w:tentative="1">
      <w:start w:val="1"/>
      <w:numFmt w:val="lowerRoman"/>
      <w:lvlText w:val="%9."/>
      <w:lvlJc w:val="right"/>
      <w:pPr>
        <w:tabs>
          <w:tab w:val="num" w:pos="6480"/>
        </w:tabs>
        <w:ind w:left="6480" w:hanging="180"/>
      </w:pPr>
    </w:lvl>
  </w:abstractNum>
  <w:num w:numId="1" w16cid:durableId="521167961">
    <w:abstractNumId w:val="6"/>
  </w:num>
  <w:num w:numId="2" w16cid:durableId="1047992905">
    <w:abstractNumId w:val="5"/>
  </w:num>
  <w:num w:numId="3" w16cid:durableId="1241283066">
    <w:abstractNumId w:val="9"/>
  </w:num>
  <w:num w:numId="4" w16cid:durableId="1007901848">
    <w:abstractNumId w:val="7"/>
  </w:num>
  <w:num w:numId="5" w16cid:durableId="634486674">
    <w:abstractNumId w:val="8"/>
  </w:num>
  <w:num w:numId="6" w16cid:durableId="1097947675">
    <w:abstractNumId w:val="3"/>
  </w:num>
  <w:num w:numId="7" w16cid:durableId="1240793917">
    <w:abstractNumId w:val="2"/>
  </w:num>
  <w:num w:numId="8" w16cid:durableId="232547085">
    <w:abstractNumId w:val="0"/>
  </w:num>
  <w:num w:numId="9" w16cid:durableId="979765457">
    <w:abstractNumId w:val="1"/>
  </w:num>
  <w:num w:numId="10" w16cid:durableId="800462448">
    <w:abstractNumId w:val="4"/>
  </w:num>
  <w:num w:numId="11" w16cid:durableId="1638947776">
    <w:abstractNumId w:val="17"/>
  </w:num>
  <w:num w:numId="12" w16cid:durableId="1726490610">
    <w:abstractNumId w:val="14"/>
  </w:num>
  <w:num w:numId="13" w16cid:durableId="596059072">
    <w:abstractNumId w:val="20"/>
  </w:num>
  <w:num w:numId="14" w16cid:durableId="1196962830">
    <w:abstractNumId w:val="16"/>
  </w:num>
  <w:num w:numId="15" w16cid:durableId="1180319436">
    <w:abstractNumId w:val="18"/>
  </w:num>
  <w:num w:numId="16" w16cid:durableId="851916836">
    <w:abstractNumId w:val="10"/>
  </w:num>
  <w:num w:numId="17" w16cid:durableId="2001956688">
    <w:abstractNumId w:val="22"/>
  </w:num>
  <w:num w:numId="18" w16cid:durableId="361172504">
    <w:abstractNumId w:val="19"/>
  </w:num>
  <w:num w:numId="19" w16cid:durableId="1435251591">
    <w:abstractNumId w:val="21"/>
  </w:num>
  <w:num w:numId="20" w16cid:durableId="1888250610">
    <w:abstractNumId w:val="21"/>
  </w:num>
  <w:num w:numId="21" w16cid:durableId="1068066586">
    <w:abstractNumId w:val="11"/>
  </w:num>
  <w:num w:numId="22" w16cid:durableId="885026653">
    <w:abstractNumId w:val="15"/>
  </w:num>
  <w:num w:numId="23" w16cid:durableId="768500906">
    <w:abstractNumId w:val="13"/>
  </w:num>
  <w:num w:numId="24" w16cid:durableId="20952791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DAA"/>
    <w:rsid w:val="00000E15"/>
    <w:rsid w:val="00001E9F"/>
    <w:rsid w:val="00003E42"/>
    <w:rsid w:val="00006898"/>
    <w:rsid w:val="0001132E"/>
    <w:rsid w:val="00011675"/>
    <w:rsid w:val="000138DD"/>
    <w:rsid w:val="000146B5"/>
    <w:rsid w:val="00015EE1"/>
    <w:rsid w:val="00026691"/>
    <w:rsid w:val="00026B54"/>
    <w:rsid w:val="000272B6"/>
    <w:rsid w:val="000273D2"/>
    <w:rsid w:val="00027F95"/>
    <w:rsid w:val="000338D7"/>
    <w:rsid w:val="000341FC"/>
    <w:rsid w:val="00036984"/>
    <w:rsid w:val="00040960"/>
    <w:rsid w:val="000416EA"/>
    <w:rsid w:val="00042BB0"/>
    <w:rsid w:val="00042CFB"/>
    <w:rsid w:val="00046B8B"/>
    <w:rsid w:val="00050BD0"/>
    <w:rsid w:val="00052DE1"/>
    <w:rsid w:val="00065026"/>
    <w:rsid w:val="000671FB"/>
    <w:rsid w:val="00074640"/>
    <w:rsid w:val="00075DDB"/>
    <w:rsid w:val="00075E97"/>
    <w:rsid w:val="0007769A"/>
    <w:rsid w:val="00077EAC"/>
    <w:rsid w:val="0008275E"/>
    <w:rsid w:val="00082F6B"/>
    <w:rsid w:val="000843C9"/>
    <w:rsid w:val="000869A2"/>
    <w:rsid w:val="000869F1"/>
    <w:rsid w:val="000925F2"/>
    <w:rsid w:val="00095B5F"/>
    <w:rsid w:val="00095FAD"/>
    <w:rsid w:val="000A1506"/>
    <w:rsid w:val="000A3103"/>
    <w:rsid w:val="000B2743"/>
    <w:rsid w:val="000B6195"/>
    <w:rsid w:val="000B7C16"/>
    <w:rsid w:val="000C37C1"/>
    <w:rsid w:val="000C5311"/>
    <w:rsid w:val="000C5AA5"/>
    <w:rsid w:val="000C621A"/>
    <w:rsid w:val="000C6DD8"/>
    <w:rsid w:val="000D1786"/>
    <w:rsid w:val="000D2162"/>
    <w:rsid w:val="000D3224"/>
    <w:rsid w:val="000E0C86"/>
    <w:rsid w:val="000E1CA9"/>
    <w:rsid w:val="000E490D"/>
    <w:rsid w:val="000F204B"/>
    <w:rsid w:val="000F2886"/>
    <w:rsid w:val="000F3CCB"/>
    <w:rsid w:val="000F4839"/>
    <w:rsid w:val="000F624F"/>
    <w:rsid w:val="001003ED"/>
    <w:rsid w:val="0010128A"/>
    <w:rsid w:val="0010504B"/>
    <w:rsid w:val="00105175"/>
    <w:rsid w:val="001233F6"/>
    <w:rsid w:val="0013049D"/>
    <w:rsid w:val="0013113A"/>
    <w:rsid w:val="00131899"/>
    <w:rsid w:val="00135413"/>
    <w:rsid w:val="00140BE5"/>
    <w:rsid w:val="00143F81"/>
    <w:rsid w:val="00152296"/>
    <w:rsid w:val="001548DE"/>
    <w:rsid w:val="00163BBF"/>
    <w:rsid w:val="001744A4"/>
    <w:rsid w:val="00184A6C"/>
    <w:rsid w:val="00186E46"/>
    <w:rsid w:val="00187974"/>
    <w:rsid w:val="00190860"/>
    <w:rsid w:val="001915A5"/>
    <w:rsid w:val="00197504"/>
    <w:rsid w:val="001A09D3"/>
    <w:rsid w:val="001A3C83"/>
    <w:rsid w:val="001A484B"/>
    <w:rsid w:val="001A489C"/>
    <w:rsid w:val="001B14EA"/>
    <w:rsid w:val="001B4112"/>
    <w:rsid w:val="001C0787"/>
    <w:rsid w:val="001C1863"/>
    <w:rsid w:val="001C73FC"/>
    <w:rsid w:val="001D2204"/>
    <w:rsid w:val="001D4076"/>
    <w:rsid w:val="001D457A"/>
    <w:rsid w:val="001E0F4D"/>
    <w:rsid w:val="001E4B2C"/>
    <w:rsid w:val="001F1383"/>
    <w:rsid w:val="001F3B10"/>
    <w:rsid w:val="001F5358"/>
    <w:rsid w:val="001F6F70"/>
    <w:rsid w:val="001F7B94"/>
    <w:rsid w:val="00207EE4"/>
    <w:rsid w:val="002121DF"/>
    <w:rsid w:val="002150C2"/>
    <w:rsid w:val="00217803"/>
    <w:rsid w:val="002229D9"/>
    <w:rsid w:val="00235D1A"/>
    <w:rsid w:val="00236E60"/>
    <w:rsid w:val="00242457"/>
    <w:rsid w:val="00243E67"/>
    <w:rsid w:val="00244019"/>
    <w:rsid w:val="00250738"/>
    <w:rsid w:val="00250948"/>
    <w:rsid w:val="0026390C"/>
    <w:rsid w:val="00273119"/>
    <w:rsid w:val="00274543"/>
    <w:rsid w:val="00274C59"/>
    <w:rsid w:val="00276788"/>
    <w:rsid w:val="0028072F"/>
    <w:rsid w:val="00280C92"/>
    <w:rsid w:val="0028145F"/>
    <w:rsid w:val="002839A7"/>
    <w:rsid w:val="00294111"/>
    <w:rsid w:val="00294156"/>
    <w:rsid w:val="00294F6F"/>
    <w:rsid w:val="002A0F1F"/>
    <w:rsid w:val="002A11C5"/>
    <w:rsid w:val="002A3985"/>
    <w:rsid w:val="002B00BC"/>
    <w:rsid w:val="002B38CD"/>
    <w:rsid w:val="002B5131"/>
    <w:rsid w:val="002B64DA"/>
    <w:rsid w:val="002C3C5A"/>
    <w:rsid w:val="002C59FD"/>
    <w:rsid w:val="002D04F4"/>
    <w:rsid w:val="002D06C2"/>
    <w:rsid w:val="002D2066"/>
    <w:rsid w:val="002D246B"/>
    <w:rsid w:val="002D33B6"/>
    <w:rsid w:val="002D3A05"/>
    <w:rsid w:val="002D508E"/>
    <w:rsid w:val="002D60C5"/>
    <w:rsid w:val="002E0C8B"/>
    <w:rsid w:val="002E14A4"/>
    <w:rsid w:val="002E3D5F"/>
    <w:rsid w:val="002E3DCF"/>
    <w:rsid w:val="002F2EFB"/>
    <w:rsid w:val="002F3114"/>
    <w:rsid w:val="002F7E31"/>
    <w:rsid w:val="003009B0"/>
    <w:rsid w:val="00301A9B"/>
    <w:rsid w:val="00305102"/>
    <w:rsid w:val="003061E7"/>
    <w:rsid w:val="003129D7"/>
    <w:rsid w:val="003230AC"/>
    <w:rsid w:val="00324133"/>
    <w:rsid w:val="00326E5F"/>
    <w:rsid w:val="0033045C"/>
    <w:rsid w:val="00331658"/>
    <w:rsid w:val="00332586"/>
    <w:rsid w:val="0033339A"/>
    <w:rsid w:val="0033518C"/>
    <w:rsid w:val="00336C7F"/>
    <w:rsid w:val="003407D1"/>
    <w:rsid w:val="003437A1"/>
    <w:rsid w:val="0034413A"/>
    <w:rsid w:val="003521EC"/>
    <w:rsid w:val="003527D7"/>
    <w:rsid w:val="00360A57"/>
    <w:rsid w:val="003650B0"/>
    <w:rsid w:val="00367082"/>
    <w:rsid w:val="00372957"/>
    <w:rsid w:val="00372C3F"/>
    <w:rsid w:val="00376EF4"/>
    <w:rsid w:val="00380C0B"/>
    <w:rsid w:val="003833EB"/>
    <w:rsid w:val="00385C7C"/>
    <w:rsid w:val="003902CC"/>
    <w:rsid w:val="0039101B"/>
    <w:rsid w:val="00391E31"/>
    <w:rsid w:val="00392FF9"/>
    <w:rsid w:val="00393482"/>
    <w:rsid w:val="0039502B"/>
    <w:rsid w:val="00396D82"/>
    <w:rsid w:val="003A15A5"/>
    <w:rsid w:val="003A6055"/>
    <w:rsid w:val="003A6A78"/>
    <w:rsid w:val="003B2BD9"/>
    <w:rsid w:val="003B5D6E"/>
    <w:rsid w:val="003C1D19"/>
    <w:rsid w:val="003C260C"/>
    <w:rsid w:val="003C35E1"/>
    <w:rsid w:val="003C4B52"/>
    <w:rsid w:val="003D0CE4"/>
    <w:rsid w:val="003D1F78"/>
    <w:rsid w:val="003D348E"/>
    <w:rsid w:val="003D5901"/>
    <w:rsid w:val="003D5A35"/>
    <w:rsid w:val="003E086A"/>
    <w:rsid w:val="003E64FF"/>
    <w:rsid w:val="003E65FE"/>
    <w:rsid w:val="003E6A2B"/>
    <w:rsid w:val="003F287B"/>
    <w:rsid w:val="003F2E71"/>
    <w:rsid w:val="003F6AFD"/>
    <w:rsid w:val="003F7656"/>
    <w:rsid w:val="00402E73"/>
    <w:rsid w:val="004038CE"/>
    <w:rsid w:val="00404129"/>
    <w:rsid w:val="004046AC"/>
    <w:rsid w:val="00406644"/>
    <w:rsid w:val="00407515"/>
    <w:rsid w:val="00411589"/>
    <w:rsid w:val="00421D1E"/>
    <w:rsid w:val="004247A4"/>
    <w:rsid w:val="0042779C"/>
    <w:rsid w:val="004350EC"/>
    <w:rsid w:val="00436C6E"/>
    <w:rsid w:val="00437858"/>
    <w:rsid w:val="00444F04"/>
    <w:rsid w:val="00455EC1"/>
    <w:rsid w:val="00456FA7"/>
    <w:rsid w:val="00464110"/>
    <w:rsid w:val="00471988"/>
    <w:rsid w:val="0047666B"/>
    <w:rsid w:val="0047674A"/>
    <w:rsid w:val="00476769"/>
    <w:rsid w:val="00476827"/>
    <w:rsid w:val="0048200A"/>
    <w:rsid w:val="00484028"/>
    <w:rsid w:val="00491633"/>
    <w:rsid w:val="00491A95"/>
    <w:rsid w:val="00491F03"/>
    <w:rsid w:val="004A0904"/>
    <w:rsid w:val="004A32D6"/>
    <w:rsid w:val="004A365B"/>
    <w:rsid w:val="004A4D80"/>
    <w:rsid w:val="004D25F9"/>
    <w:rsid w:val="004D3267"/>
    <w:rsid w:val="004D7023"/>
    <w:rsid w:val="004E6A56"/>
    <w:rsid w:val="004F1B57"/>
    <w:rsid w:val="004F22D3"/>
    <w:rsid w:val="00503DF8"/>
    <w:rsid w:val="0050487E"/>
    <w:rsid w:val="0051045D"/>
    <w:rsid w:val="00523AD7"/>
    <w:rsid w:val="00523DD3"/>
    <w:rsid w:val="005245B1"/>
    <w:rsid w:val="00534FC5"/>
    <w:rsid w:val="00536AF6"/>
    <w:rsid w:val="00536BF7"/>
    <w:rsid w:val="00540032"/>
    <w:rsid w:val="00540614"/>
    <w:rsid w:val="005408EF"/>
    <w:rsid w:val="00541B64"/>
    <w:rsid w:val="00542460"/>
    <w:rsid w:val="00552C8C"/>
    <w:rsid w:val="00555FD9"/>
    <w:rsid w:val="005566E7"/>
    <w:rsid w:val="00557F77"/>
    <w:rsid w:val="00563D52"/>
    <w:rsid w:val="00565659"/>
    <w:rsid w:val="00573FD3"/>
    <w:rsid w:val="00574D92"/>
    <w:rsid w:val="00582A8E"/>
    <w:rsid w:val="00582E4F"/>
    <w:rsid w:val="005846FE"/>
    <w:rsid w:val="005917C2"/>
    <w:rsid w:val="005A0BD7"/>
    <w:rsid w:val="005A1927"/>
    <w:rsid w:val="005A28B0"/>
    <w:rsid w:val="005B2EFB"/>
    <w:rsid w:val="005B63CC"/>
    <w:rsid w:val="005B681A"/>
    <w:rsid w:val="005D377F"/>
    <w:rsid w:val="005D48D0"/>
    <w:rsid w:val="005E6BD4"/>
    <w:rsid w:val="005F02BA"/>
    <w:rsid w:val="005F190C"/>
    <w:rsid w:val="005F2001"/>
    <w:rsid w:val="005F319E"/>
    <w:rsid w:val="005F3F03"/>
    <w:rsid w:val="005F4032"/>
    <w:rsid w:val="0060110D"/>
    <w:rsid w:val="006043D4"/>
    <w:rsid w:val="00606770"/>
    <w:rsid w:val="006071F4"/>
    <w:rsid w:val="006157FE"/>
    <w:rsid w:val="006208E2"/>
    <w:rsid w:val="00620A68"/>
    <w:rsid w:val="00622623"/>
    <w:rsid w:val="006271C2"/>
    <w:rsid w:val="006271EC"/>
    <w:rsid w:val="00627D4B"/>
    <w:rsid w:val="00631AC4"/>
    <w:rsid w:val="00635726"/>
    <w:rsid w:val="00637A30"/>
    <w:rsid w:val="006423BD"/>
    <w:rsid w:val="00643E6A"/>
    <w:rsid w:val="0064548A"/>
    <w:rsid w:val="006515FD"/>
    <w:rsid w:val="006539F5"/>
    <w:rsid w:val="0065549C"/>
    <w:rsid w:val="00656367"/>
    <w:rsid w:val="006571BD"/>
    <w:rsid w:val="006572CF"/>
    <w:rsid w:val="00662970"/>
    <w:rsid w:val="00663BD7"/>
    <w:rsid w:val="00664E78"/>
    <w:rsid w:val="00681C68"/>
    <w:rsid w:val="00683D37"/>
    <w:rsid w:val="006910EB"/>
    <w:rsid w:val="00693816"/>
    <w:rsid w:val="0069488F"/>
    <w:rsid w:val="00696698"/>
    <w:rsid w:val="006A1B22"/>
    <w:rsid w:val="006A3ED9"/>
    <w:rsid w:val="006A52F9"/>
    <w:rsid w:val="006A725D"/>
    <w:rsid w:val="006B16B4"/>
    <w:rsid w:val="006B2010"/>
    <w:rsid w:val="006B2A34"/>
    <w:rsid w:val="006B6CA6"/>
    <w:rsid w:val="006B7CC0"/>
    <w:rsid w:val="006B7FFE"/>
    <w:rsid w:val="006C1B01"/>
    <w:rsid w:val="006C4E21"/>
    <w:rsid w:val="006C66BC"/>
    <w:rsid w:val="006E01BE"/>
    <w:rsid w:val="006E1444"/>
    <w:rsid w:val="006E4A20"/>
    <w:rsid w:val="006E6BAB"/>
    <w:rsid w:val="006F09BE"/>
    <w:rsid w:val="0070591F"/>
    <w:rsid w:val="00706C96"/>
    <w:rsid w:val="00706CA8"/>
    <w:rsid w:val="007109BC"/>
    <w:rsid w:val="00710CCE"/>
    <w:rsid w:val="00710F42"/>
    <w:rsid w:val="0071737D"/>
    <w:rsid w:val="00720CD8"/>
    <w:rsid w:val="007221CC"/>
    <w:rsid w:val="00726B47"/>
    <w:rsid w:val="00731E29"/>
    <w:rsid w:val="00733D0E"/>
    <w:rsid w:val="00746006"/>
    <w:rsid w:val="007500EB"/>
    <w:rsid w:val="0075113D"/>
    <w:rsid w:val="00753797"/>
    <w:rsid w:val="00754A6B"/>
    <w:rsid w:val="00764362"/>
    <w:rsid w:val="0077187C"/>
    <w:rsid w:val="007731B4"/>
    <w:rsid w:val="00773534"/>
    <w:rsid w:val="007752A8"/>
    <w:rsid w:val="00780CBF"/>
    <w:rsid w:val="007859D4"/>
    <w:rsid w:val="00785F8E"/>
    <w:rsid w:val="00786F6C"/>
    <w:rsid w:val="007904D1"/>
    <w:rsid w:val="007917CE"/>
    <w:rsid w:val="007953AA"/>
    <w:rsid w:val="0079796E"/>
    <w:rsid w:val="007A3D9D"/>
    <w:rsid w:val="007B0070"/>
    <w:rsid w:val="007C24C5"/>
    <w:rsid w:val="007D1FC7"/>
    <w:rsid w:val="007D2BB0"/>
    <w:rsid w:val="007D2F50"/>
    <w:rsid w:val="007E530E"/>
    <w:rsid w:val="007E77E0"/>
    <w:rsid w:val="007E7DFB"/>
    <w:rsid w:val="007F1AE8"/>
    <w:rsid w:val="007F238E"/>
    <w:rsid w:val="007F2796"/>
    <w:rsid w:val="007F5E02"/>
    <w:rsid w:val="007F6870"/>
    <w:rsid w:val="00800F71"/>
    <w:rsid w:val="00802F2C"/>
    <w:rsid w:val="00805E8C"/>
    <w:rsid w:val="008070AB"/>
    <w:rsid w:val="00807DDD"/>
    <w:rsid w:val="00813779"/>
    <w:rsid w:val="00817B59"/>
    <w:rsid w:val="00823022"/>
    <w:rsid w:val="00824093"/>
    <w:rsid w:val="008260E4"/>
    <w:rsid w:val="008321D1"/>
    <w:rsid w:val="00836342"/>
    <w:rsid w:val="00836AD6"/>
    <w:rsid w:val="00852AD6"/>
    <w:rsid w:val="00854DF7"/>
    <w:rsid w:val="00855336"/>
    <w:rsid w:val="00856AF8"/>
    <w:rsid w:val="00861057"/>
    <w:rsid w:val="008611FA"/>
    <w:rsid w:val="008671FC"/>
    <w:rsid w:val="0087155E"/>
    <w:rsid w:val="00875CE6"/>
    <w:rsid w:val="00881B78"/>
    <w:rsid w:val="00882EE4"/>
    <w:rsid w:val="00887BBE"/>
    <w:rsid w:val="00890A8E"/>
    <w:rsid w:val="008933F7"/>
    <w:rsid w:val="008A08FE"/>
    <w:rsid w:val="008A18B5"/>
    <w:rsid w:val="008A1CD5"/>
    <w:rsid w:val="008A5E22"/>
    <w:rsid w:val="008A660E"/>
    <w:rsid w:val="008A7364"/>
    <w:rsid w:val="008B1FB2"/>
    <w:rsid w:val="008B372B"/>
    <w:rsid w:val="008B5CA8"/>
    <w:rsid w:val="008B6F03"/>
    <w:rsid w:val="008B7CF6"/>
    <w:rsid w:val="008C04FA"/>
    <w:rsid w:val="008C19F7"/>
    <w:rsid w:val="008C65B6"/>
    <w:rsid w:val="008C684C"/>
    <w:rsid w:val="008D07E9"/>
    <w:rsid w:val="008D16FB"/>
    <w:rsid w:val="008D1D02"/>
    <w:rsid w:val="008D7FFC"/>
    <w:rsid w:val="008E0D50"/>
    <w:rsid w:val="008E27E3"/>
    <w:rsid w:val="008E5393"/>
    <w:rsid w:val="008E5737"/>
    <w:rsid w:val="008F2636"/>
    <w:rsid w:val="008F3A6B"/>
    <w:rsid w:val="008F4178"/>
    <w:rsid w:val="008F4279"/>
    <w:rsid w:val="008F4B98"/>
    <w:rsid w:val="008F4F76"/>
    <w:rsid w:val="008F5A4F"/>
    <w:rsid w:val="008F62B3"/>
    <w:rsid w:val="009010D3"/>
    <w:rsid w:val="009046BE"/>
    <w:rsid w:val="0090578F"/>
    <w:rsid w:val="0090795D"/>
    <w:rsid w:val="0091217E"/>
    <w:rsid w:val="0092078B"/>
    <w:rsid w:val="00925F79"/>
    <w:rsid w:val="00926890"/>
    <w:rsid w:val="00927E62"/>
    <w:rsid w:val="009302B8"/>
    <w:rsid w:val="00940662"/>
    <w:rsid w:val="00941C37"/>
    <w:rsid w:val="00942A01"/>
    <w:rsid w:val="009521FF"/>
    <w:rsid w:val="0095438D"/>
    <w:rsid w:val="009565DE"/>
    <w:rsid w:val="00957810"/>
    <w:rsid w:val="0096320C"/>
    <w:rsid w:val="00963F24"/>
    <w:rsid w:val="00977B36"/>
    <w:rsid w:val="009804E9"/>
    <w:rsid w:val="00983430"/>
    <w:rsid w:val="009901F1"/>
    <w:rsid w:val="00992AA3"/>
    <w:rsid w:val="00992DF0"/>
    <w:rsid w:val="00994E03"/>
    <w:rsid w:val="009953AD"/>
    <w:rsid w:val="00995BD2"/>
    <w:rsid w:val="009962D6"/>
    <w:rsid w:val="009A1C90"/>
    <w:rsid w:val="009A28BE"/>
    <w:rsid w:val="009A31E1"/>
    <w:rsid w:val="009B7538"/>
    <w:rsid w:val="009C0025"/>
    <w:rsid w:val="009C05F9"/>
    <w:rsid w:val="009C073C"/>
    <w:rsid w:val="009C4BE2"/>
    <w:rsid w:val="009C5415"/>
    <w:rsid w:val="009C5D1C"/>
    <w:rsid w:val="009C6C2F"/>
    <w:rsid w:val="009D25C9"/>
    <w:rsid w:val="009E1983"/>
    <w:rsid w:val="009E7022"/>
    <w:rsid w:val="009F1E50"/>
    <w:rsid w:val="009F28BD"/>
    <w:rsid w:val="009F2C05"/>
    <w:rsid w:val="009F399C"/>
    <w:rsid w:val="009F5AA2"/>
    <w:rsid w:val="00A0064C"/>
    <w:rsid w:val="00A06D3C"/>
    <w:rsid w:val="00A13556"/>
    <w:rsid w:val="00A136DD"/>
    <w:rsid w:val="00A16DC6"/>
    <w:rsid w:val="00A1756E"/>
    <w:rsid w:val="00A22121"/>
    <w:rsid w:val="00A270C3"/>
    <w:rsid w:val="00A31122"/>
    <w:rsid w:val="00A33343"/>
    <w:rsid w:val="00A35587"/>
    <w:rsid w:val="00A3710A"/>
    <w:rsid w:val="00A432A1"/>
    <w:rsid w:val="00A459ED"/>
    <w:rsid w:val="00A5215F"/>
    <w:rsid w:val="00A522A4"/>
    <w:rsid w:val="00A52C15"/>
    <w:rsid w:val="00A56030"/>
    <w:rsid w:val="00A56863"/>
    <w:rsid w:val="00A60C5B"/>
    <w:rsid w:val="00A61499"/>
    <w:rsid w:val="00A62801"/>
    <w:rsid w:val="00A72595"/>
    <w:rsid w:val="00A764A9"/>
    <w:rsid w:val="00A80E61"/>
    <w:rsid w:val="00A8194E"/>
    <w:rsid w:val="00A81DC5"/>
    <w:rsid w:val="00A85D7B"/>
    <w:rsid w:val="00A86A6B"/>
    <w:rsid w:val="00A90D08"/>
    <w:rsid w:val="00A91FEA"/>
    <w:rsid w:val="00A92354"/>
    <w:rsid w:val="00A94204"/>
    <w:rsid w:val="00A94998"/>
    <w:rsid w:val="00AA00A7"/>
    <w:rsid w:val="00AA04FD"/>
    <w:rsid w:val="00AA1496"/>
    <w:rsid w:val="00AA293C"/>
    <w:rsid w:val="00AA49AE"/>
    <w:rsid w:val="00AA4DA6"/>
    <w:rsid w:val="00AA4F06"/>
    <w:rsid w:val="00AB73CB"/>
    <w:rsid w:val="00AD0F66"/>
    <w:rsid w:val="00AD1141"/>
    <w:rsid w:val="00AD2BCF"/>
    <w:rsid w:val="00AD2BD0"/>
    <w:rsid w:val="00AD2C71"/>
    <w:rsid w:val="00AD3901"/>
    <w:rsid w:val="00AD7CB5"/>
    <w:rsid w:val="00AE5DD5"/>
    <w:rsid w:val="00AF3FB8"/>
    <w:rsid w:val="00B01988"/>
    <w:rsid w:val="00B0229F"/>
    <w:rsid w:val="00B05CE3"/>
    <w:rsid w:val="00B10B94"/>
    <w:rsid w:val="00B124D4"/>
    <w:rsid w:val="00B12AFF"/>
    <w:rsid w:val="00B14CE8"/>
    <w:rsid w:val="00B16E53"/>
    <w:rsid w:val="00B2043D"/>
    <w:rsid w:val="00B231FB"/>
    <w:rsid w:val="00B305C8"/>
    <w:rsid w:val="00B314BB"/>
    <w:rsid w:val="00B31951"/>
    <w:rsid w:val="00B329CA"/>
    <w:rsid w:val="00B36FAC"/>
    <w:rsid w:val="00B457AA"/>
    <w:rsid w:val="00B472CC"/>
    <w:rsid w:val="00B511FF"/>
    <w:rsid w:val="00B54D58"/>
    <w:rsid w:val="00B60758"/>
    <w:rsid w:val="00B62072"/>
    <w:rsid w:val="00B629BF"/>
    <w:rsid w:val="00B62B65"/>
    <w:rsid w:val="00B652DC"/>
    <w:rsid w:val="00B6588F"/>
    <w:rsid w:val="00B6634C"/>
    <w:rsid w:val="00B72532"/>
    <w:rsid w:val="00B755D7"/>
    <w:rsid w:val="00B77059"/>
    <w:rsid w:val="00B83E68"/>
    <w:rsid w:val="00B85B93"/>
    <w:rsid w:val="00B90AF5"/>
    <w:rsid w:val="00B95058"/>
    <w:rsid w:val="00BA220B"/>
    <w:rsid w:val="00BA6E39"/>
    <w:rsid w:val="00BB11C5"/>
    <w:rsid w:val="00BB22EC"/>
    <w:rsid w:val="00BB29F9"/>
    <w:rsid w:val="00BB4756"/>
    <w:rsid w:val="00BB640B"/>
    <w:rsid w:val="00BB7919"/>
    <w:rsid w:val="00BC0998"/>
    <w:rsid w:val="00BC58CF"/>
    <w:rsid w:val="00BC60D5"/>
    <w:rsid w:val="00BD4152"/>
    <w:rsid w:val="00BD6346"/>
    <w:rsid w:val="00BE30F2"/>
    <w:rsid w:val="00BE46E3"/>
    <w:rsid w:val="00BE57B8"/>
    <w:rsid w:val="00BF6488"/>
    <w:rsid w:val="00BF6C32"/>
    <w:rsid w:val="00BF7D0A"/>
    <w:rsid w:val="00C01301"/>
    <w:rsid w:val="00C06503"/>
    <w:rsid w:val="00C07C7B"/>
    <w:rsid w:val="00C25359"/>
    <w:rsid w:val="00C27147"/>
    <w:rsid w:val="00C302A8"/>
    <w:rsid w:val="00C33705"/>
    <w:rsid w:val="00C33B12"/>
    <w:rsid w:val="00C34706"/>
    <w:rsid w:val="00C3542C"/>
    <w:rsid w:val="00C376E5"/>
    <w:rsid w:val="00C42515"/>
    <w:rsid w:val="00C46F69"/>
    <w:rsid w:val="00C51B96"/>
    <w:rsid w:val="00C5322D"/>
    <w:rsid w:val="00C546DA"/>
    <w:rsid w:val="00C54BD9"/>
    <w:rsid w:val="00C76177"/>
    <w:rsid w:val="00C8374A"/>
    <w:rsid w:val="00C95C74"/>
    <w:rsid w:val="00C97386"/>
    <w:rsid w:val="00CA097B"/>
    <w:rsid w:val="00CA1394"/>
    <w:rsid w:val="00CB0C05"/>
    <w:rsid w:val="00CB2706"/>
    <w:rsid w:val="00CB49AC"/>
    <w:rsid w:val="00CC239C"/>
    <w:rsid w:val="00CC2757"/>
    <w:rsid w:val="00CC3217"/>
    <w:rsid w:val="00CC3C98"/>
    <w:rsid w:val="00CC68FF"/>
    <w:rsid w:val="00CD08D4"/>
    <w:rsid w:val="00CE2678"/>
    <w:rsid w:val="00CE4D14"/>
    <w:rsid w:val="00CE5EBD"/>
    <w:rsid w:val="00CE63BA"/>
    <w:rsid w:val="00CE6869"/>
    <w:rsid w:val="00CE7164"/>
    <w:rsid w:val="00CF7BDE"/>
    <w:rsid w:val="00D05A55"/>
    <w:rsid w:val="00D05D2F"/>
    <w:rsid w:val="00D0797C"/>
    <w:rsid w:val="00D07B06"/>
    <w:rsid w:val="00D12E27"/>
    <w:rsid w:val="00D13EBB"/>
    <w:rsid w:val="00D23A49"/>
    <w:rsid w:val="00D2610D"/>
    <w:rsid w:val="00D2683F"/>
    <w:rsid w:val="00D31616"/>
    <w:rsid w:val="00D35A7F"/>
    <w:rsid w:val="00D44840"/>
    <w:rsid w:val="00D472E5"/>
    <w:rsid w:val="00D50052"/>
    <w:rsid w:val="00D53F7C"/>
    <w:rsid w:val="00D5430F"/>
    <w:rsid w:val="00D56A3C"/>
    <w:rsid w:val="00D63F42"/>
    <w:rsid w:val="00D65792"/>
    <w:rsid w:val="00D665F8"/>
    <w:rsid w:val="00D70B9A"/>
    <w:rsid w:val="00D71863"/>
    <w:rsid w:val="00D72862"/>
    <w:rsid w:val="00D72930"/>
    <w:rsid w:val="00D743EB"/>
    <w:rsid w:val="00D83789"/>
    <w:rsid w:val="00D94CFA"/>
    <w:rsid w:val="00D95000"/>
    <w:rsid w:val="00D953A5"/>
    <w:rsid w:val="00DA1278"/>
    <w:rsid w:val="00DA6B36"/>
    <w:rsid w:val="00DA7310"/>
    <w:rsid w:val="00DB2563"/>
    <w:rsid w:val="00DB3EF7"/>
    <w:rsid w:val="00DB45C1"/>
    <w:rsid w:val="00DB70F4"/>
    <w:rsid w:val="00DC15E5"/>
    <w:rsid w:val="00DC37EE"/>
    <w:rsid w:val="00DC521C"/>
    <w:rsid w:val="00DD0AAC"/>
    <w:rsid w:val="00DD4A6C"/>
    <w:rsid w:val="00DD6B49"/>
    <w:rsid w:val="00DE11D2"/>
    <w:rsid w:val="00DE1345"/>
    <w:rsid w:val="00DE1C50"/>
    <w:rsid w:val="00DE34ED"/>
    <w:rsid w:val="00DE5CD6"/>
    <w:rsid w:val="00E02261"/>
    <w:rsid w:val="00E02AB0"/>
    <w:rsid w:val="00E02DFC"/>
    <w:rsid w:val="00E13E55"/>
    <w:rsid w:val="00E13EFC"/>
    <w:rsid w:val="00E16215"/>
    <w:rsid w:val="00E17920"/>
    <w:rsid w:val="00E17CCD"/>
    <w:rsid w:val="00E21105"/>
    <w:rsid w:val="00E23EA8"/>
    <w:rsid w:val="00E306C6"/>
    <w:rsid w:val="00E3497B"/>
    <w:rsid w:val="00E36072"/>
    <w:rsid w:val="00E37DAF"/>
    <w:rsid w:val="00E4452D"/>
    <w:rsid w:val="00E46E84"/>
    <w:rsid w:val="00E52066"/>
    <w:rsid w:val="00E5403B"/>
    <w:rsid w:val="00E54318"/>
    <w:rsid w:val="00E56EF0"/>
    <w:rsid w:val="00E57F72"/>
    <w:rsid w:val="00E60B68"/>
    <w:rsid w:val="00E65076"/>
    <w:rsid w:val="00E6605F"/>
    <w:rsid w:val="00E73732"/>
    <w:rsid w:val="00E760DC"/>
    <w:rsid w:val="00E764C2"/>
    <w:rsid w:val="00E82591"/>
    <w:rsid w:val="00E83B9F"/>
    <w:rsid w:val="00E851DE"/>
    <w:rsid w:val="00E8585C"/>
    <w:rsid w:val="00E9282B"/>
    <w:rsid w:val="00E962C5"/>
    <w:rsid w:val="00EB4AD7"/>
    <w:rsid w:val="00EB6005"/>
    <w:rsid w:val="00EB7B49"/>
    <w:rsid w:val="00EC4383"/>
    <w:rsid w:val="00EC46D2"/>
    <w:rsid w:val="00EC6CBD"/>
    <w:rsid w:val="00EC70CC"/>
    <w:rsid w:val="00EC77B6"/>
    <w:rsid w:val="00ED493B"/>
    <w:rsid w:val="00ED60EC"/>
    <w:rsid w:val="00EE1E76"/>
    <w:rsid w:val="00EE2051"/>
    <w:rsid w:val="00EE5439"/>
    <w:rsid w:val="00EE6D26"/>
    <w:rsid w:val="00EF386D"/>
    <w:rsid w:val="00F01790"/>
    <w:rsid w:val="00F04434"/>
    <w:rsid w:val="00F04D6F"/>
    <w:rsid w:val="00F0506E"/>
    <w:rsid w:val="00F10A6F"/>
    <w:rsid w:val="00F11C76"/>
    <w:rsid w:val="00F1539D"/>
    <w:rsid w:val="00F20AFE"/>
    <w:rsid w:val="00F22758"/>
    <w:rsid w:val="00F2337B"/>
    <w:rsid w:val="00F249CD"/>
    <w:rsid w:val="00F24F5E"/>
    <w:rsid w:val="00F2634B"/>
    <w:rsid w:val="00F3176F"/>
    <w:rsid w:val="00F34D5E"/>
    <w:rsid w:val="00F40454"/>
    <w:rsid w:val="00F407F4"/>
    <w:rsid w:val="00F445ED"/>
    <w:rsid w:val="00F47C5D"/>
    <w:rsid w:val="00F47FA8"/>
    <w:rsid w:val="00F52DAB"/>
    <w:rsid w:val="00F55EDA"/>
    <w:rsid w:val="00F5643A"/>
    <w:rsid w:val="00F56974"/>
    <w:rsid w:val="00F57420"/>
    <w:rsid w:val="00F61359"/>
    <w:rsid w:val="00F63DC6"/>
    <w:rsid w:val="00F6594C"/>
    <w:rsid w:val="00F66845"/>
    <w:rsid w:val="00F70E40"/>
    <w:rsid w:val="00F75C2E"/>
    <w:rsid w:val="00F767C0"/>
    <w:rsid w:val="00F8014D"/>
    <w:rsid w:val="00F83F51"/>
    <w:rsid w:val="00F86436"/>
    <w:rsid w:val="00F907DA"/>
    <w:rsid w:val="00F92D65"/>
    <w:rsid w:val="00F96CA2"/>
    <w:rsid w:val="00FA0E76"/>
    <w:rsid w:val="00FA5ABD"/>
    <w:rsid w:val="00FA792C"/>
    <w:rsid w:val="00FC052F"/>
    <w:rsid w:val="00FC14F9"/>
    <w:rsid w:val="00FC42DF"/>
    <w:rsid w:val="00FC64C9"/>
    <w:rsid w:val="00FD6440"/>
    <w:rsid w:val="00FD6663"/>
    <w:rsid w:val="00FD765F"/>
    <w:rsid w:val="00FE0626"/>
    <w:rsid w:val="00FE2D9B"/>
    <w:rsid w:val="00FE4319"/>
    <w:rsid w:val="00FE4DAA"/>
    <w:rsid w:val="00FE50F0"/>
    <w:rsid w:val="00FE583D"/>
    <w:rsid w:val="00FF081E"/>
    <w:rsid w:val="00FF37DC"/>
    <w:rsid w:val="00FF61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88C3270"/>
  <w15:chartTrackingRefBased/>
  <w15:docId w15:val="{F9556EEE-887B-41F8-92C9-8EA495F1D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C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pPr>
      <w:jc w:val="both"/>
    </w:pPr>
    <w:rPr>
      <w:sz w:val="32"/>
      <w:szCs w:val="32"/>
    </w:rPr>
  </w:style>
  <w:style w:type="paragraph" w:styleId="BalloonText">
    <w:name w:val="Balloon Text"/>
    <w:basedOn w:val="Normal"/>
    <w:link w:val="BalloonTextChar"/>
    <w:rsid w:val="00DA6B36"/>
    <w:pPr>
      <w:spacing w:line="240" w:lineRule="auto"/>
    </w:pPr>
    <w:rPr>
      <w:rFonts w:ascii="Tahoma" w:hAnsi="Tahoma"/>
      <w:sz w:val="16"/>
      <w:szCs w:val="20"/>
      <w:lang w:val="x-none" w:eastAsia="x-none"/>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customStyle="1" w:styleId="BalloonTextChar">
    <w:name w:val="Balloon Text Char"/>
    <w:link w:val="BalloonText"/>
    <w:rsid w:val="00DA6B36"/>
    <w:rPr>
      <w:rFonts w:ascii="Tahoma" w:hAnsi="Tahoma"/>
      <w:sz w:val="16"/>
    </w:rPr>
  </w:style>
  <w:style w:type="character" w:customStyle="1" w:styleId="FooterChar">
    <w:name w:val="Footer Char"/>
    <w:link w:val="Footer"/>
    <w:uiPriority w:val="99"/>
    <w:rsid w:val="00AD2C71"/>
    <w:rPr>
      <w:sz w:val="30"/>
      <w:szCs w:val="30"/>
    </w:rPr>
  </w:style>
  <w:style w:type="paragraph" w:styleId="NoSpacing">
    <w:name w:val="No Spacing"/>
    <w:uiPriority w:val="1"/>
    <w:qFormat/>
    <w:rsid w:val="006B20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character" w:customStyle="1" w:styleId="Heading5Char">
    <w:name w:val="Heading 5 Char"/>
    <w:link w:val="Heading5"/>
    <w:rsid w:val="00280C92"/>
    <w:rPr>
      <w:b/>
      <w:bCs/>
      <w:sz w:val="32"/>
      <w:szCs w:val="32"/>
    </w:rPr>
  </w:style>
  <w:style w:type="paragraph" w:customStyle="1" w:styleId="RNormal">
    <w:name w:val="RNormal"/>
    <w:basedOn w:val="Normal"/>
    <w:rsid w:val="00A7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sz w:val="22"/>
      <w:szCs w:val="24"/>
      <w:lang w:bidi="ar-SA"/>
    </w:rPr>
  </w:style>
  <w:style w:type="paragraph" w:customStyle="1" w:styleId="ps-000-normal">
    <w:name w:val="ps-000-normal"/>
    <w:basedOn w:val="Normal"/>
    <w:rsid w:val="003C1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BC0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720"/>
      <w:contextualSpacing/>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27202">
      <w:bodyDiv w:val="1"/>
      <w:marLeft w:val="0"/>
      <w:marRight w:val="0"/>
      <w:marTop w:val="0"/>
      <w:marBottom w:val="0"/>
      <w:divBdr>
        <w:top w:val="none" w:sz="0" w:space="0" w:color="auto"/>
        <w:left w:val="none" w:sz="0" w:space="0" w:color="auto"/>
        <w:bottom w:val="none" w:sz="0" w:space="0" w:color="auto"/>
        <w:right w:val="none" w:sz="0" w:space="0" w:color="auto"/>
      </w:divBdr>
    </w:div>
    <w:div w:id="602417197">
      <w:bodyDiv w:val="1"/>
      <w:marLeft w:val="0"/>
      <w:marRight w:val="0"/>
      <w:marTop w:val="0"/>
      <w:marBottom w:val="0"/>
      <w:divBdr>
        <w:top w:val="none" w:sz="0" w:space="0" w:color="auto"/>
        <w:left w:val="none" w:sz="0" w:space="0" w:color="auto"/>
        <w:bottom w:val="none" w:sz="0" w:space="0" w:color="auto"/>
        <w:right w:val="none" w:sz="0" w:space="0" w:color="auto"/>
      </w:divBdr>
    </w:div>
    <w:div w:id="985163677">
      <w:bodyDiv w:val="1"/>
      <w:marLeft w:val="0"/>
      <w:marRight w:val="0"/>
      <w:marTop w:val="0"/>
      <w:marBottom w:val="0"/>
      <w:divBdr>
        <w:top w:val="none" w:sz="0" w:space="0" w:color="auto"/>
        <w:left w:val="none" w:sz="0" w:space="0" w:color="auto"/>
        <w:bottom w:val="none" w:sz="0" w:space="0" w:color="auto"/>
        <w:right w:val="none" w:sz="0" w:space="0" w:color="auto"/>
      </w:divBdr>
    </w:div>
    <w:div w:id="1265579537">
      <w:bodyDiv w:val="1"/>
      <w:marLeft w:val="0"/>
      <w:marRight w:val="0"/>
      <w:marTop w:val="0"/>
      <w:marBottom w:val="0"/>
      <w:divBdr>
        <w:top w:val="none" w:sz="0" w:space="0" w:color="auto"/>
        <w:left w:val="none" w:sz="0" w:space="0" w:color="auto"/>
        <w:bottom w:val="none" w:sz="0" w:space="0" w:color="auto"/>
        <w:right w:val="none" w:sz="0" w:space="0" w:color="auto"/>
      </w:divBdr>
    </w:div>
    <w:div w:id="1514101479">
      <w:bodyDiv w:val="1"/>
      <w:marLeft w:val="0"/>
      <w:marRight w:val="0"/>
      <w:marTop w:val="0"/>
      <w:marBottom w:val="0"/>
      <w:divBdr>
        <w:top w:val="none" w:sz="0" w:space="0" w:color="auto"/>
        <w:left w:val="none" w:sz="0" w:space="0" w:color="auto"/>
        <w:bottom w:val="none" w:sz="0" w:space="0" w:color="auto"/>
        <w:right w:val="none" w:sz="0" w:space="0" w:color="auto"/>
      </w:divBdr>
    </w:div>
    <w:div w:id="195686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44CEB79B8C254E87623D41C77B4154" ma:contentTypeVersion="15" ma:contentTypeDescription="Create a new document." ma:contentTypeScope="" ma:versionID="78fb5dc8625c49192c08694b3674c131">
  <xsd:schema xmlns:xsd="http://www.w3.org/2001/XMLSchema" xmlns:xs="http://www.w3.org/2001/XMLSchema" xmlns:p="http://schemas.microsoft.com/office/2006/metadata/properties" xmlns:ns2="22d035ed-7aa0-4a9d-8f0c-4beaae0a30ff" xmlns:ns3="9cb7ebfb-f86a-4d12-a5e5-948bd853b5fa" targetNamespace="http://schemas.microsoft.com/office/2006/metadata/properties" ma:root="true" ma:fieldsID="11224dc2bbe14b0454becdaeca513815" ns2:_="" ns3:_="">
    <xsd:import namespace="22d035ed-7aa0-4a9d-8f0c-4beaae0a30ff"/>
    <xsd:import namespace="9cb7ebfb-f86a-4d12-a5e5-948bd853b5f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035ed-7aa0-4a9d-8f0c-4beaae0a30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a4b7ac9-c766-490f-981f-923545362be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b7ebfb-f86a-4d12-a5e5-948bd853b5f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2e0b13-03cd-471e-bf57-5261158c7e00}" ma:internalName="TaxCatchAll" ma:showField="CatchAllData" ma:web="9cb7ebfb-f86a-4d12-a5e5-948bd853b5fa">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FB9BA0-5FC8-4906-80FE-4BE70F5046F6}">
  <ds:schemaRefs>
    <ds:schemaRef ds:uri="http://schemas.openxmlformats.org/officeDocument/2006/bibliography"/>
  </ds:schemaRefs>
</ds:datastoreItem>
</file>

<file path=customXml/itemProps2.xml><?xml version="1.0" encoding="utf-8"?>
<ds:datastoreItem xmlns:ds="http://schemas.openxmlformats.org/officeDocument/2006/customXml" ds:itemID="{083B2077-894E-4E21-A895-ABC33C8A2CC3}"/>
</file>

<file path=customXml/itemProps3.xml><?xml version="1.0" encoding="utf-8"?>
<ds:datastoreItem xmlns:ds="http://schemas.openxmlformats.org/officeDocument/2006/customXml" ds:itemID="{A6121E3D-56D1-43AF-874D-AB0C62D0A8FE}"/>
</file>

<file path=docProps/app.xml><?xml version="1.0" encoding="utf-8"?>
<Properties xmlns="http://schemas.openxmlformats.org/officeDocument/2006/extended-properties" xmlns:vt="http://schemas.openxmlformats.org/officeDocument/2006/docPropsVTypes">
  <Template>Thai Report</Template>
  <TotalTime>20</TotalTime>
  <Pages>3</Pages>
  <Words>971</Words>
  <Characters>5538</Characters>
  <Application>Microsoft Office Word</Application>
  <DocSecurity>0</DocSecurity>
  <Lines>46</Lines>
  <Paragraphs>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Toshiba</Company>
  <LinksUpToDate>false</LinksUpToDate>
  <CharactersWithSpaces>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UserASUS2 Office365</cp:lastModifiedBy>
  <cp:revision>13</cp:revision>
  <cp:lastPrinted>2020-02-26T08:30:00Z</cp:lastPrinted>
  <dcterms:created xsi:type="dcterms:W3CDTF">2023-01-18T05:25:00Z</dcterms:created>
  <dcterms:modified xsi:type="dcterms:W3CDTF">2023-01-18T08:27:00Z</dcterms:modified>
</cp:coreProperties>
</file>