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73BFF" w14:textId="77777777" w:rsidR="004903D6" w:rsidRPr="00424DDB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66"/>
          <w:cs/>
        </w:rPr>
      </w:pPr>
    </w:p>
    <w:p w14:paraId="6E859640" w14:textId="77777777" w:rsidR="004903D6" w:rsidRPr="00424DDB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5E215C1" w14:textId="77777777" w:rsidR="004903D6" w:rsidRPr="00424DDB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1D69545F" w14:textId="18263ED7" w:rsidR="004903D6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E456B4A" w14:textId="77777777" w:rsidR="00B20795" w:rsidRPr="00424DDB" w:rsidRDefault="00B20795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CD69062" w14:textId="77777777" w:rsidR="004903D6" w:rsidRPr="00424DDB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4B3A7C04" w14:textId="77777777" w:rsidR="00D81C71" w:rsidRDefault="00D81C71" w:rsidP="00302AD3">
      <w:pPr>
        <w:framePr w:wrap="around" w:hAnchor="text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E6DF190" w14:textId="3ED376D8" w:rsidR="00302AD3" w:rsidRPr="00424DDB" w:rsidRDefault="00302AD3" w:rsidP="00302AD3">
      <w:pPr>
        <w:framePr w:wrap="around" w:hAnchor="text"/>
        <w:jc w:val="center"/>
        <w:rPr>
          <w:rFonts w:asciiTheme="majorBidi" w:hAnsiTheme="majorBidi" w:cstheme="majorBidi"/>
          <w:b/>
          <w:bCs/>
          <w:sz w:val="52"/>
          <w:szCs w:val="52"/>
          <w:lang w:val="th-TH"/>
        </w:rPr>
      </w:pPr>
      <w:r w:rsidRPr="00424DDB">
        <w:rPr>
          <w:rFonts w:asciiTheme="majorBidi" w:hAnsiTheme="majorBidi" w:cstheme="majorBidi"/>
          <w:b/>
          <w:bCs/>
          <w:sz w:val="52"/>
          <w:szCs w:val="52"/>
          <w:cs/>
        </w:rPr>
        <w:t>บริษัท มิลเลนเนียม กรุ๊ป คอร์ปอเรชั่น (เอเชีย) จำกัด</w:t>
      </w:r>
      <w:r w:rsidR="00DE5546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(มหาชน)</w:t>
      </w:r>
      <w:r w:rsidRPr="00424DDB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D97808" w:rsidRPr="00424DDB">
        <w:rPr>
          <w:rFonts w:asciiTheme="majorBidi" w:hAnsiTheme="majorBidi" w:cstheme="majorBidi"/>
          <w:b/>
          <w:bCs/>
          <w:sz w:val="52"/>
          <w:szCs w:val="52"/>
        </w:rPr>
        <w:br/>
      </w:r>
      <w:r w:rsidRPr="00424DDB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5AD92C27" w14:textId="77777777" w:rsidR="00302AD3" w:rsidRPr="00424DDB" w:rsidRDefault="00302AD3" w:rsidP="00302AD3">
      <w:pPr>
        <w:framePr w:wrap="around" w:hAnchor="tex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81434FA" w14:textId="77777777" w:rsidR="00A97590" w:rsidRPr="00424DDB" w:rsidRDefault="00A97590" w:rsidP="00A97590">
      <w:pPr>
        <w:framePr w:wrap="around" w:hAnchor="text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งบการเงินระหว่างกาลแบบย่อ </w:t>
      </w:r>
    </w:p>
    <w:p w14:paraId="587FC456" w14:textId="49A08F18" w:rsidR="00302AD3" w:rsidRPr="00424DDB" w:rsidRDefault="00A97590" w:rsidP="00A97590">
      <w:pPr>
        <w:framePr w:wrap="around" w:hAnchor="text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9B6E11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EB516F" w:rsidRPr="009B6E11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9B6E1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02AD3" w:rsidRPr="009B6E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0795" w:rsidRPr="009B6E11">
        <w:rPr>
          <w:rFonts w:asciiTheme="majorBidi" w:hAnsiTheme="majorBidi" w:cstheme="majorBidi"/>
          <w:sz w:val="32"/>
          <w:szCs w:val="32"/>
        </w:rPr>
        <w:t>3</w:t>
      </w:r>
      <w:r w:rsidR="00EB516F" w:rsidRPr="009B6E11">
        <w:rPr>
          <w:rFonts w:asciiTheme="majorBidi" w:hAnsiTheme="majorBidi" w:cstheme="majorBidi"/>
          <w:sz w:val="32"/>
          <w:szCs w:val="32"/>
        </w:rPr>
        <w:t>0</w:t>
      </w:r>
      <w:r w:rsidR="00B20795" w:rsidRPr="009B6E11">
        <w:rPr>
          <w:rFonts w:asciiTheme="majorBidi" w:hAnsiTheme="majorBidi" w:cstheme="majorBidi"/>
          <w:sz w:val="32"/>
          <w:szCs w:val="32"/>
        </w:rPr>
        <w:t xml:space="preserve"> </w:t>
      </w:r>
      <w:r w:rsidR="00EB516F" w:rsidRPr="009B6E11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B20795" w:rsidRPr="009B6E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B7A98" w:rsidRPr="009B6E11">
        <w:rPr>
          <w:rFonts w:asciiTheme="majorBidi" w:hAnsiTheme="majorBidi" w:cstheme="majorBidi"/>
          <w:sz w:val="32"/>
          <w:szCs w:val="32"/>
        </w:rPr>
        <w:t>2</w:t>
      </w:r>
      <w:r w:rsidR="009C11FA" w:rsidRPr="009B6E11">
        <w:rPr>
          <w:rFonts w:asciiTheme="majorBidi" w:hAnsiTheme="majorBidi" w:cstheme="majorBidi"/>
          <w:sz w:val="32"/>
          <w:szCs w:val="32"/>
        </w:rPr>
        <w:t>56</w:t>
      </w:r>
      <w:r w:rsidR="00FB1CD0" w:rsidRPr="009B6E11">
        <w:rPr>
          <w:rFonts w:asciiTheme="majorBidi" w:hAnsiTheme="majorBidi" w:cstheme="majorBidi"/>
          <w:sz w:val="32"/>
          <w:szCs w:val="32"/>
        </w:rPr>
        <w:t>6</w:t>
      </w:r>
    </w:p>
    <w:p w14:paraId="389BEDDC" w14:textId="77777777" w:rsidR="00302AD3" w:rsidRPr="00424DDB" w:rsidRDefault="00302AD3" w:rsidP="00302AD3">
      <w:pPr>
        <w:framePr w:wrap="around" w:hAnchor="text"/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100E9DC" w14:textId="6F730706" w:rsidR="00302AD3" w:rsidRPr="00424DDB" w:rsidRDefault="00302AD3" w:rsidP="008B7A98">
      <w:pPr>
        <w:framePr w:wrap="around" w:hAnchor="text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>รายงาน</w:t>
      </w:r>
      <w:r w:rsidR="00B54BEE">
        <w:rPr>
          <w:rFonts w:asciiTheme="majorBidi" w:hAnsiTheme="majorBidi" w:cstheme="majorBidi" w:hint="cs"/>
          <w:sz w:val="32"/>
          <w:szCs w:val="32"/>
          <w:cs/>
        </w:rPr>
        <w:t>การสอบทาน</w:t>
      </w:r>
      <w:r w:rsidRPr="00424DDB">
        <w:rPr>
          <w:rFonts w:asciiTheme="majorBidi" w:hAnsiTheme="majorBidi" w:cstheme="majorBidi"/>
          <w:sz w:val="32"/>
          <w:szCs w:val="32"/>
          <w:cs/>
        </w:rPr>
        <w:t>ของผู้สอบบัญชีรับอนุญาต</w:t>
      </w:r>
    </w:p>
    <w:p w14:paraId="2B188E11" w14:textId="77777777" w:rsidR="004903D6" w:rsidRPr="00424DDB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680EE04A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DBF66FA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4903D6" w:rsidRPr="00424DDB" w:rsidSect="004903D6">
          <w:footerReference w:type="even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17A03BE7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F7BCB2E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3AA03D7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CD51D11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8BC5937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0A90A90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67FC251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C5F4E6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03CBF65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125448A" w14:textId="6350DD0A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4DDB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C34052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68749A0" w14:textId="2B8E134A" w:rsidR="00302AD3" w:rsidRPr="00424DDB" w:rsidRDefault="004903D6" w:rsidP="00302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24DD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bookmarkStart w:id="0" w:name="_Hlk97295851"/>
      <w:r w:rsidR="004F7D5B">
        <w:rPr>
          <w:rFonts w:asciiTheme="majorBidi" w:hAnsiTheme="majorBidi" w:cstheme="majorBidi" w:hint="cs"/>
          <w:b/>
          <w:bCs/>
          <w:sz w:val="30"/>
          <w:szCs w:val="30"/>
          <w:cs/>
        </w:rPr>
        <w:t>คณะกรรมการ</w:t>
      </w:r>
      <w:r w:rsidR="00302AD3" w:rsidRPr="00424DDB">
        <w:rPr>
          <w:rFonts w:asciiTheme="majorBidi" w:hAnsiTheme="majorBidi" w:cstheme="majorBidi"/>
          <w:b/>
          <w:bCs/>
          <w:sz w:val="30"/>
          <w:szCs w:val="30"/>
          <w:cs/>
        </w:rPr>
        <w:t>บริษัท มิลเลนเนียม กรุ๊ป คอร์ปอเรชั่น (เอเชีย) จำกัด</w:t>
      </w:r>
      <w:bookmarkEnd w:id="0"/>
      <w:r w:rsidR="00DE554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E5546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</w:p>
    <w:p w14:paraId="6F207609" w14:textId="5314C319" w:rsidR="004903D6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6B06BC4" w14:textId="0CA1F5DD" w:rsidR="00FB1CD0" w:rsidRPr="00424DDB" w:rsidRDefault="00FB1CD0" w:rsidP="00FB1CD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B6E11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9B6E11">
        <w:rPr>
          <w:rFonts w:asciiTheme="majorBidi" w:hAnsiTheme="majorBidi" w:cstheme="majorBidi"/>
          <w:sz w:val="30"/>
          <w:szCs w:val="30"/>
        </w:rPr>
        <w:t xml:space="preserve"> </w:t>
      </w:r>
      <w:r w:rsidRPr="009B6E11">
        <w:rPr>
          <w:rFonts w:asciiTheme="majorBidi" w:hAnsiTheme="majorBidi" w:cstheme="majorBidi"/>
          <w:sz w:val="30"/>
          <w:szCs w:val="30"/>
          <w:cs/>
        </w:rPr>
        <w:t>ณ</w:t>
      </w:r>
      <w:r w:rsidRPr="009B6E11">
        <w:rPr>
          <w:rFonts w:asciiTheme="majorBidi" w:hAnsiTheme="majorBidi" w:cstheme="majorBidi"/>
          <w:sz w:val="30"/>
          <w:szCs w:val="30"/>
        </w:rPr>
        <w:t xml:space="preserve"> </w:t>
      </w:r>
      <w:r w:rsidRPr="009B6E11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9B6E11">
        <w:rPr>
          <w:rFonts w:asciiTheme="majorBidi" w:hAnsiTheme="majorBidi" w:cstheme="majorBidi"/>
          <w:sz w:val="30"/>
          <w:szCs w:val="30"/>
        </w:rPr>
        <w:t xml:space="preserve"> 3</w:t>
      </w:r>
      <w:r w:rsidR="00EB516F" w:rsidRPr="009B6E11">
        <w:rPr>
          <w:rFonts w:asciiTheme="majorBidi" w:hAnsiTheme="majorBidi" w:cstheme="majorBidi"/>
          <w:sz w:val="30"/>
          <w:szCs w:val="30"/>
        </w:rPr>
        <w:t>0</w:t>
      </w:r>
      <w:r w:rsidRPr="009B6E11">
        <w:rPr>
          <w:rFonts w:asciiTheme="majorBidi" w:hAnsiTheme="majorBidi" w:cstheme="majorBidi"/>
          <w:sz w:val="30"/>
          <w:szCs w:val="30"/>
        </w:rPr>
        <w:t xml:space="preserve"> </w:t>
      </w:r>
      <w:r w:rsidR="00EB516F" w:rsidRPr="009B6E1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9B6E11">
        <w:rPr>
          <w:rFonts w:asciiTheme="majorBidi" w:hAnsiTheme="majorBidi" w:cstheme="majorBidi"/>
          <w:sz w:val="30"/>
          <w:szCs w:val="30"/>
        </w:rPr>
        <w:t xml:space="preserve"> </w:t>
      </w:r>
      <w:r w:rsidR="008B7A98" w:rsidRPr="009B6E11">
        <w:rPr>
          <w:rFonts w:asciiTheme="majorBidi" w:hAnsiTheme="majorBidi" w:cstheme="majorBidi"/>
          <w:sz w:val="30"/>
          <w:szCs w:val="30"/>
        </w:rPr>
        <w:t>2</w:t>
      </w:r>
      <w:r w:rsidRPr="009B6E11">
        <w:rPr>
          <w:rFonts w:asciiTheme="majorBidi" w:hAnsiTheme="majorBidi" w:cstheme="majorBidi"/>
          <w:sz w:val="30"/>
          <w:szCs w:val="30"/>
        </w:rPr>
        <w:t>566</w:t>
      </w:r>
      <w:r w:rsidRPr="009B6E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B6E11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B516F" w:rsidRPr="009B6E11">
        <w:rPr>
          <w:rFonts w:asciiTheme="majorBidi" w:hAnsiTheme="majorBidi" w:cstheme="majorBidi"/>
          <w:sz w:val="30"/>
          <w:szCs w:val="30"/>
          <w:cs/>
        </w:rPr>
        <w:t>สำหรับงวดสามเดือน</w:t>
      </w:r>
      <w:r w:rsidR="00EB516F" w:rsidRPr="009B6E11"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="00EB516F" w:rsidRPr="009B6E1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B516F" w:rsidRPr="009B6E11">
        <w:rPr>
          <w:rFonts w:asciiTheme="majorBidi" w:hAnsiTheme="majorBidi" w:cstheme="majorBidi"/>
          <w:sz w:val="30"/>
          <w:szCs w:val="30"/>
        </w:rPr>
        <w:t xml:space="preserve">30 </w:t>
      </w:r>
      <w:r w:rsidR="00275B27" w:rsidRPr="009B6E11">
        <w:rPr>
          <w:rFonts w:asciiTheme="majorBidi" w:hAnsiTheme="majorBidi" w:cstheme="majorBidi" w:hint="cs"/>
          <w:sz w:val="30"/>
          <w:szCs w:val="30"/>
          <w:cs/>
        </w:rPr>
        <w:t>มิถุนาย</w:t>
      </w:r>
      <w:r w:rsidR="00275B27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EB516F" w:rsidRPr="009B6E11">
        <w:rPr>
          <w:rFonts w:asciiTheme="majorBidi" w:hAnsiTheme="majorBidi" w:cstheme="majorBidi"/>
          <w:sz w:val="30"/>
          <w:szCs w:val="30"/>
        </w:rPr>
        <w:t xml:space="preserve">2566 </w:t>
      </w:r>
      <w:r w:rsidRPr="009B6E11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102F41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9B6E11">
        <w:rPr>
          <w:rFonts w:asciiTheme="majorBidi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งบกระแสเงินสดรวมและงบกระแสเงินสดเฉพาะกิจการสำหรับงวด</w:t>
      </w:r>
      <w:r w:rsidR="00EB516F" w:rsidRPr="009B6E11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Pr="009B6E1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9B6E11">
        <w:rPr>
          <w:rFonts w:asciiTheme="majorBidi" w:hAnsiTheme="majorBidi" w:cstheme="majorBidi"/>
          <w:sz w:val="30"/>
          <w:szCs w:val="30"/>
        </w:rPr>
        <w:t>3</w:t>
      </w:r>
      <w:r w:rsidR="00EB516F" w:rsidRPr="009B6E11">
        <w:rPr>
          <w:rFonts w:asciiTheme="majorBidi" w:hAnsiTheme="majorBidi" w:cstheme="majorBidi"/>
          <w:sz w:val="30"/>
          <w:szCs w:val="30"/>
        </w:rPr>
        <w:t>0</w:t>
      </w:r>
      <w:r w:rsidRPr="009B6E11">
        <w:rPr>
          <w:rFonts w:asciiTheme="majorBidi" w:hAnsiTheme="majorBidi" w:cstheme="majorBidi"/>
          <w:sz w:val="30"/>
          <w:szCs w:val="30"/>
        </w:rPr>
        <w:t xml:space="preserve"> </w:t>
      </w:r>
      <w:r w:rsidR="00EB516F" w:rsidRPr="009B6E1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9B6E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B7A98" w:rsidRPr="009B6E11">
        <w:rPr>
          <w:rFonts w:asciiTheme="majorBidi" w:hAnsiTheme="majorBidi" w:cstheme="majorBidi"/>
          <w:sz w:val="30"/>
          <w:szCs w:val="30"/>
        </w:rPr>
        <w:t>2</w:t>
      </w:r>
      <w:r w:rsidRPr="009B6E11">
        <w:rPr>
          <w:rFonts w:asciiTheme="majorBidi" w:hAnsiTheme="majorBidi" w:cstheme="majorBidi"/>
          <w:sz w:val="30"/>
          <w:szCs w:val="30"/>
        </w:rPr>
        <w:t>566</w:t>
      </w:r>
      <w:r w:rsidRPr="008B7A98">
        <w:rPr>
          <w:rFonts w:asciiTheme="majorBidi" w:hAnsiTheme="majorBidi" w:cstheme="majorBidi"/>
          <w:sz w:val="30"/>
          <w:szCs w:val="30"/>
        </w:rPr>
        <w:t xml:space="preserve"> </w:t>
      </w:r>
      <w:r w:rsidRPr="008B7A98">
        <w:rPr>
          <w:rFonts w:asciiTheme="majorBidi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Pr="008B7A98">
        <w:rPr>
          <w:rFonts w:asciiTheme="majorBidi" w:hAnsiTheme="majorBidi" w:cstheme="majorBidi"/>
          <w:sz w:val="30"/>
          <w:szCs w:val="30"/>
        </w:rPr>
        <w:t>(“</w:t>
      </w:r>
      <w:r w:rsidRPr="008B7A98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Pr="008B7A98">
        <w:rPr>
          <w:rFonts w:asciiTheme="majorBidi" w:hAnsiTheme="majorBidi" w:cstheme="majorBidi"/>
          <w:sz w:val="30"/>
          <w:szCs w:val="30"/>
        </w:rPr>
        <w:t>”</w:t>
      </w:r>
      <w:r w:rsidRPr="008B7A98">
        <w:rPr>
          <w:rFonts w:asciiTheme="majorBidi" w:hAnsiTheme="majorBidi" w:cstheme="majorBidi"/>
          <w:sz w:val="30"/>
          <w:szCs w:val="30"/>
          <w:cs/>
        </w:rPr>
        <w:t>)</w:t>
      </w:r>
      <w:r w:rsidR="00C519F0" w:rsidRPr="008B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ของบริษัท มิลเลนเนียม กรุ๊ป คอร์ปอเรชั่น (เอเชีย) จำกัด</w:t>
      </w:r>
      <w:r w:rsidRPr="008B7A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(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)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มิลเลนเนียม กรุ๊ป คอร์ปอเรชั่น (เอเชีย) จำกัด</w:t>
      </w:r>
      <w:r w:rsidRPr="008B7A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(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)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102F41">
        <w:rPr>
          <w:rFonts w:asciiTheme="majorBidi" w:hAnsiTheme="majorBidi" w:cstheme="majorBidi"/>
          <w:sz w:val="30"/>
          <w:szCs w:val="30"/>
        </w:rPr>
        <w:t xml:space="preserve">           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9C11FA">
        <w:rPr>
          <w:rFonts w:asciiTheme="majorBidi" w:hAnsiTheme="majorBidi" w:cstheme="majorBidi"/>
          <w:sz w:val="30"/>
          <w:szCs w:val="30"/>
        </w:rPr>
        <w:t>34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</w:p>
    <w:p w14:paraId="5E8D87BF" w14:textId="769D9947" w:rsidR="00FB1CD0" w:rsidRDefault="00FB1CD0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943ED7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24DD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83B904E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1BBDC6" w14:textId="7A27DB86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รหัส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="008B7A98" w:rsidRPr="008B7A98">
        <w:rPr>
          <w:rFonts w:asciiTheme="majorBidi" w:hAnsiTheme="majorBidi" w:cstheme="majorBidi"/>
          <w:sz w:val="30"/>
          <w:szCs w:val="30"/>
        </w:rPr>
        <w:t>2</w:t>
      </w:r>
      <w:r w:rsidR="009C11FA" w:rsidRPr="009C11FA">
        <w:rPr>
          <w:rFonts w:asciiTheme="majorBidi" w:hAnsiTheme="majorBidi" w:cstheme="majorBidi"/>
          <w:sz w:val="30"/>
          <w:szCs w:val="30"/>
        </w:rPr>
        <w:t>4</w:t>
      </w:r>
      <w:r w:rsidR="008B7A98" w:rsidRPr="008B7A98">
        <w:rPr>
          <w:rFonts w:asciiTheme="majorBidi" w:hAnsiTheme="majorBidi" w:cstheme="majorBidi"/>
          <w:sz w:val="30"/>
          <w:szCs w:val="30"/>
        </w:rPr>
        <w:t>10</w:t>
      </w:r>
      <w:r w:rsidRPr="00424DDB">
        <w:rPr>
          <w:rFonts w:asciiTheme="majorBidi" w:hAnsiTheme="majorBidi" w:cstheme="majorBidi"/>
          <w:sz w:val="30"/>
          <w:szCs w:val="30"/>
        </w:rPr>
        <w:t xml:space="preserve"> “</w:t>
      </w:r>
      <w:r w:rsidRPr="00424DDB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4F7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02F41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424DDB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424DDB">
        <w:rPr>
          <w:rFonts w:asciiTheme="majorBidi" w:hAnsiTheme="majorBidi" w:cstheme="majorBidi"/>
          <w:sz w:val="30"/>
          <w:szCs w:val="30"/>
        </w:rPr>
        <w:t>”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24DD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</w:t>
      </w:r>
      <w:r w:rsidR="00CD0B49" w:rsidRPr="00424DDB">
        <w:rPr>
          <w:rFonts w:asciiTheme="majorBidi" w:hAnsiTheme="majorBidi" w:cstheme="majorBidi"/>
          <w:spacing w:val="-2"/>
          <w:sz w:val="30"/>
          <w:szCs w:val="30"/>
          <w:cs/>
        </w:rPr>
        <w:t>ต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424DDB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E0E00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424DDB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002C2659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21643" w14:textId="77777777" w:rsidR="00FB1CD0" w:rsidRDefault="00FB1CD0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FB1CD0" w:rsidSect="00963A77">
          <w:headerReference w:type="default" r:id="rId13"/>
          <w:footerReference w:type="even" r:id="rId14"/>
          <w:footerReference w:type="defaul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0E23F95A" w14:textId="265A701D" w:rsidR="006D68E2" w:rsidRPr="00424DDB" w:rsidRDefault="006D68E2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24DD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521A938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593AC" w14:textId="47CE5EE3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424DD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424DD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1F3E" w:rsidRPr="00971F3E">
        <w:rPr>
          <w:rFonts w:asciiTheme="majorBidi" w:hAnsiTheme="majorBidi" w:cs="Angsana New"/>
          <w:sz w:val="30"/>
          <w:szCs w:val="30"/>
        </w:rPr>
        <w:t>3</w:t>
      </w:r>
      <w:r w:rsidR="009C11FA" w:rsidRPr="009C11FA">
        <w:rPr>
          <w:rFonts w:asciiTheme="majorBidi" w:hAnsiTheme="majorBidi" w:cstheme="majorBidi"/>
          <w:sz w:val="30"/>
          <w:szCs w:val="30"/>
        </w:rPr>
        <w:t>4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1EDF0E85" w14:textId="77777777" w:rsidR="00DF2E87" w:rsidRPr="00424DDB" w:rsidRDefault="00DF2E87" w:rsidP="00DF2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E3CC068" w14:textId="77777777" w:rsidR="004903D6" w:rsidRPr="00424DDB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88F51C0" w14:textId="6FF98B13" w:rsidR="004903D6" w:rsidRPr="00424DDB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35949AE" w14:textId="77777777" w:rsidR="00A46F83" w:rsidRPr="00424DDB" w:rsidRDefault="00A46F83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4031C1" w14:textId="77777777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</w:rPr>
        <w:t>(</w:t>
      </w:r>
      <w:r w:rsidR="00302AD3" w:rsidRPr="00424DDB">
        <w:rPr>
          <w:rFonts w:asciiTheme="majorBidi" w:hAnsiTheme="majorBidi" w:cstheme="majorBidi"/>
          <w:sz w:val="30"/>
          <w:szCs w:val="30"/>
          <w:cs/>
        </w:rPr>
        <w:t>นายยุทธพงศ์ สุนทรินคะ</w:t>
      </w:r>
      <w:r w:rsidRPr="00424DDB">
        <w:rPr>
          <w:rFonts w:asciiTheme="majorBidi" w:hAnsiTheme="majorBidi" w:cstheme="majorBidi"/>
          <w:sz w:val="30"/>
          <w:szCs w:val="30"/>
          <w:cs/>
        </w:rPr>
        <w:t>)</w:t>
      </w:r>
    </w:p>
    <w:p w14:paraId="02C18E63" w14:textId="77777777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6801433" w14:textId="01EA9919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8B7A98" w:rsidRPr="008B7A98">
        <w:rPr>
          <w:rFonts w:asciiTheme="majorBidi" w:hAnsiTheme="majorBidi" w:cstheme="majorBidi"/>
          <w:sz w:val="30"/>
          <w:szCs w:val="30"/>
        </w:rPr>
        <w:t>10</w:t>
      </w:r>
      <w:r w:rsidR="009C11FA" w:rsidRPr="009C11FA">
        <w:rPr>
          <w:rFonts w:asciiTheme="majorBidi" w:hAnsiTheme="majorBidi" w:cstheme="majorBidi"/>
          <w:sz w:val="30"/>
          <w:szCs w:val="30"/>
        </w:rPr>
        <w:t>6</w:t>
      </w:r>
      <w:r w:rsidR="008B7A98" w:rsidRPr="008B7A98">
        <w:rPr>
          <w:rFonts w:asciiTheme="majorBidi" w:hAnsiTheme="majorBidi" w:cstheme="majorBidi"/>
          <w:sz w:val="30"/>
          <w:szCs w:val="30"/>
        </w:rPr>
        <w:t>0</w:t>
      </w:r>
      <w:r w:rsidR="009C11FA" w:rsidRPr="009C11FA">
        <w:rPr>
          <w:rFonts w:asciiTheme="majorBidi" w:hAnsiTheme="majorBidi" w:cstheme="majorBidi"/>
          <w:sz w:val="30"/>
          <w:szCs w:val="30"/>
        </w:rPr>
        <w:t>4</w:t>
      </w:r>
    </w:p>
    <w:p w14:paraId="0A93D721" w14:textId="77777777" w:rsidR="004903D6" w:rsidRPr="00424DDB" w:rsidRDefault="004903D6" w:rsidP="004903D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64B0B500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A1C9AB0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Pr="00424DDB">
        <w:rPr>
          <w:rFonts w:asciiTheme="majorBidi" w:hAnsiTheme="majorBidi" w:cstheme="majorBidi"/>
          <w:sz w:val="30"/>
          <w:szCs w:val="30"/>
          <w:cs/>
        </w:rPr>
        <w:tab/>
      </w:r>
    </w:p>
    <w:p w14:paraId="631BC9E4" w14:textId="0B6A1B82" w:rsidR="004903D6" w:rsidRDefault="00102F41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  <w:r>
        <w:rPr>
          <w:rFonts w:asciiTheme="majorBidi" w:hAnsiTheme="majorBidi" w:cstheme="majorBidi"/>
          <w:bCs/>
          <w:sz w:val="30"/>
          <w:szCs w:val="30"/>
        </w:rPr>
        <w:t>10</w:t>
      </w:r>
      <w:r w:rsidR="002D5893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2D5893" w:rsidRPr="00DE0E00">
        <w:rPr>
          <w:rFonts w:asciiTheme="majorBidi" w:hAnsiTheme="majorBidi" w:cstheme="majorBidi" w:hint="cs"/>
          <w:b/>
          <w:sz w:val="30"/>
          <w:szCs w:val="30"/>
          <w:cs/>
        </w:rPr>
        <w:t>สิงหาคม</w:t>
      </w:r>
      <w:r w:rsidR="00225F23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8B7A98" w:rsidRPr="008B7A98">
        <w:rPr>
          <w:rFonts w:asciiTheme="majorBidi" w:hAnsiTheme="majorBidi" w:cstheme="majorBidi"/>
          <w:bCs/>
          <w:sz w:val="30"/>
          <w:szCs w:val="30"/>
        </w:rPr>
        <w:t>2</w:t>
      </w:r>
      <w:r w:rsidR="00225F23">
        <w:rPr>
          <w:rFonts w:asciiTheme="majorBidi" w:hAnsiTheme="majorBidi" w:cstheme="majorBidi"/>
          <w:bCs/>
          <w:sz w:val="30"/>
          <w:szCs w:val="30"/>
        </w:rPr>
        <w:t>566</w:t>
      </w:r>
    </w:p>
    <w:p w14:paraId="5A328A56" w14:textId="023DA778" w:rsidR="00376A3B" w:rsidRPr="00376A3B" w:rsidRDefault="00376A3B" w:rsidP="00BB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sectPr w:rsidR="00376A3B" w:rsidRPr="00376A3B" w:rsidSect="00BB155D">
      <w:headerReference w:type="even" r:id="rId17"/>
      <w:headerReference w:type="default" r:id="rId18"/>
      <w:footerReference w:type="default" r:id="rId19"/>
      <w:headerReference w:type="first" r:id="rId20"/>
      <w:footerReference w:type="first" r:id="rId21"/>
      <w:pgSz w:w="11907" w:h="16840"/>
      <w:pgMar w:top="691" w:right="1152" w:bottom="576" w:left="1152" w:header="720" w:footer="720" w:gutter="0"/>
      <w:pgNumType w:start="1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4AC6D" w14:textId="77777777" w:rsidR="00EB3666" w:rsidRDefault="00EB3666">
      <w:r>
        <w:separator/>
      </w:r>
    </w:p>
  </w:endnote>
  <w:endnote w:type="continuationSeparator" w:id="0">
    <w:p w14:paraId="4FF4137C" w14:textId="77777777" w:rsidR="00EB3666" w:rsidRDefault="00EB3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838E9" w14:textId="42F30C4F" w:rsidR="00E21939" w:rsidRPr="0010016C" w:rsidRDefault="009C11FA" w:rsidP="00AF57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9C11FA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7FEF4" w14:textId="77777777" w:rsidR="00E21939" w:rsidRDefault="00E21939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862A" w14:textId="3E593AF2" w:rsidR="00E21939" w:rsidRDefault="00E21939" w:rsidP="004629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9C11FA" w:rsidRPr="009C11FA">
      <w:rPr>
        <w:rStyle w:val="PageNumber"/>
        <w:noProof/>
      </w:rPr>
      <w:t>3</w:t>
    </w:r>
    <w:r>
      <w:rPr>
        <w:rStyle w:val="PageNumber"/>
      </w:rPr>
      <w:fldChar w:fldCharType="end"/>
    </w:r>
  </w:p>
  <w:p w14:paraId="6420B38D" w14:textId="18EB8664" w:rsidR="00E21939" w:rsidRPr="00960645" w:rsidRDefault="00E21939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C11FA" w:rsidRPr="009C11FA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9C11FA" w:rsidRPr="009C11FA">
      <w:rPr>
        <w:rFonts w:ascii="Angsana New" w:hAnsi="Angsana New"/>
        <w:i/>
        <w:iCs/>
        <w:color w:val="0000FF"/>
        <w:sz w:val="30"/>
        <w:szCs w:val="30"/>
      </w:rPr>
      <w:t>2012</w:t>
    </w:r>
  </w:p>
  <w:p w14:paraId="55950E33" w14:textId="77777777" w:rsidR="00E21939" w:rsidRDefault="00E21939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7FDBA" w14:textId="43A6D972" w:rsidR="00E21939" w:rsidRDefault="00E21939" w:rsidP="007D3F30">
    <w:pPr>
      <w:pStyle w:val="Footer"/>
      <w:tabs>
        <w:tab w:val="left" w:pos="5190"/>
        <w:tab w:val="center" w:pos="7265"/>
      </w:tabs>
      <w:jc w:val="center"/>
      <w:rPr>
        <w:rFonts w:ascii="Angsana New" w:hAnsi="Angsana New" w:cs="Angsana New"/>
        <w:noProof/>
        <w:sz w:val="30"/>
        <w:szCs w:val="30"/>
      </w:rPr>
    </w:pPr>
    <w:r w:rsidRPr="000D2E24">
      <w:rPr>
        <w:rFonts w:ascii="Angsana New" w:hAnsi="Angsana New" w:cs="Angsana New"/>
        <w:sz w:val="30"/>
        <w:szCs w:val="30"/>
      </w:rPr>
      <w:fldChar w:fldCharType="begin"/>
    </w:r>
    <w:r w:rsidRPr="000D2E2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D2E24">
      <w:rPr>
        <w:rFonts w:ascii="Angsana New" w:hAnsi="Angsana New" w:cs="Angsana New"/>
        <w:sz w:val="30"/>
        <w:szCs w:val="30"/>
      </w:rPr>
      <w:fldChar w:fldCharType="separate"/>
    </w:r>
    <w:r w:rsidR="00B0099A">
      <w:rPr>
        <w:rFonts w:ascii="Angsana New" w:hAnsi="Angsana New" w:cs="Angsana New"/>
        <w:noProof/>
        <w:sz w:val="30"/>
        <w:szCs w:val="30"/>
      </w:rPr>
      <w:t>2</w:t>
    </w:r>
    <w:r w:rsidRPr="000D2E2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8ADDD" w14:textId="77777777" w:rsidR="00FB1CD0" w:rsidRDefault="00FB1CD0">
    <w:pPr>
      <w:pStyle w:val="Footer"/>
    </w:pPr>
    <w:r>
      <w:tab/>
    </w:r>
    <w:r>
      <w:tab/>
    </w: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3D739" w14:textId="229FAD55" w:rsidR="00E21939" w:rsidRPr="00DD4B04" w:rsidRDefault="00BB155D">
    <w:pPr>
      <w:pStyle w:val="Footer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</w:rPr>
      <w:t>2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64764" w14:textId="4B42E6E8" w:rsidR="00E21939" w:rsidRPr="00C827F6" w:rsidRDefault="00E2193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F91EFF">
      <w:rPr>
        <w:rFonts w:ascii="Angsana New" w:hAnsi="Angsana New"/>
        <w:noProof/>
        <w:sz w:val="30"/>
        <w:szCs w:val="30"/>
        <w:lang w:val="fr-FR"/>
      </w:rPr>
      <w:t>Q1 2023 Mar-FSA-Millennium Group Corp. Pcl. -03t v3.4.docx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9C11FA" w:rsidRPr="009C11FA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EADAC8F" w14:textId="77777777" w:rsidR="00E21939" w:rsidRPr="00C827F6" w:rsidRDefault="00E21939">
    <w:pPr>
      <w:pStyle w:val="Footer"/>
      <w:rPr>
        <w:lang w:val="fr-FR"/>
      </w:rPr>
    </w:pPr>
  </w:p>
  <w:p w14:paraId="37C1ACA3" w14:textId="77777777" w:rsidR="00E21939" w:rsidRDefault="00E219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F2E68" w14:textId="77777777" w:rsidR="00EB3666" w:rsidRDefault="00EB3666">
      <w:r>
        <w:separator/>
      </w:r>
    </w:p>
  </w:footnote>
  <w:footnote w:type="continuationSeparator" w:id="0">
    <w:p w14:paraId="5ABFECEF" w14:textId="77777777" w:rsidR="00EB3666" w:rsidRDefault="00EB3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05004" w14:textId="77777777" w:rsidR="00E21939" w:rsidRDefault="00E21939" w:rsidP="0002217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10F20" w14:textId="77777777" w:rsidR="00E21939" w:rsidRPr="002A3610" w:rsidRDefault="00E21939" w:rsidP="00022177">
    <w:pPr>
      <w:pStyle w:val="acctmainheading"/>
      <w:spacing w:after="0" w:line="240" w:lineRule="atLeast"/>
      <w:jc w:val="right"/>
      <w:rPr>
        <w:rFonts w:ascii="Angsana New" w:hAnsi="Angsana New" w:cs="Angsana New"/>
        <w:b w:val="0"/>
        <w:bCs/>
        <w:sz w:val="2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A3070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211F43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6B940BA" w14:textId="5E23D12C" w:rsidR="00E21939" w:rsidRPr="00410770" w:rsidRDefault="00E2193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9C11FA" w:rsidRPr="009C11FA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9C11FA" w:rsidRPr="009C11FA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BF51548" w14:textId="77777777" w:rsidR="00E21939" w:rsidRPr="00074891" w:rsidRDefault="00E21939" w:rsidP="00713C50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A17F4" w14:textId="77777777" w:rsidR="00FD297F" w:rsidRDefault="00FD297F" w:rsidP="00FD297F">
    <w:pPr>
      <w:pStyle w:val="Header"/>
      <w:jc w:val="right"/>
      <w:rPr>
        <w:rFonts w:asciiTheme="majorBidi" w:hAnsiTheme="majorBidi" w:cstheme="majorBidi"/>
        <w:sz w:val="32"/>
        <w:szCs w:val="32"/>
      </w:rPr>
    </w:pPr>
  </w:p>
  <w:p w14:paraId="68D5AE53" w14:textId="77777777" w:rsidR="00FD297F" w:rsidRDefault="00FD297F" w:rsidP="00FD297F">
    <w:pPr>
      <w:pStyle w:val="Header"/>
      <w:jc w:val="right"/>
      <w:rPr>
        <w:rFonts w:asciiTheme="majorBidi" w:hAnsiTheme="majorBidi" w:cstheme="majorBidi"/>
        <w:sz w:val="32"/>
        <w:szCs w:val="32"/>
      </w:rPr>
    </w:pPr>
  </w:p>
  <w:p w14:paraId="688D9951" w14:textId="77777777" w:rsidR="00FD297F" w:rsidRDefault="00FD297F" w:rsidP="00FD297F">
    <w:pPr>
      <w:pStyle w:val="Header"/>
      <w:jc w:val="right"/>
      <w:rPr>
        <w:rFonts w:asciiTheme="majorBidi" w:hAnsiTheme="majorBidi" w:cstheme="majorBidi"/>
        <w:sz w:val="32"/>
        <w:szCs w:val="32"/>
      </w:rPr>
    </w:pPr>
  </w:p>
  <w:p w14:paraId="1B3F993C" w14:textId="77777777" w:rsidR="00FD297F" w:rsidRDefault="00FD297F" w:rsidP="00FD297F">
    <w:pPr>
      <w:pStyle w:val="Header"/>
      <w:jc w:val="right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EFB8" w14:textId="77777777" w:rsidR="00E21939" w:rsidRDefault="00E21939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298000A"/>
    <w:multiLevelType w:val="hybridMultilevel"/>
    <w:tmpl w:val="11DC8CEC"/>
    <w:lvl w:ilvl="0" w:tplc="0756B8C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E3699"/>
    <w:multiLevelType w:val="multilevel"/>
    <w:tmpl w:val="5094BB7C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B5C330B"/>
    <w:multiLevelType w:val="hybridMultilevel"/>
    <w:tmpl w:val="BEC6488C"/>
    <w:lvl w:ilvl="0" w:tplc="2460017E">
      <w:start w:val="1"/>
      <w:numFmt w:val="thaiLetters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" w15:restartNumberingAfterBreak="0">
    <w:nsid w:val="30321D2D"/>
    <w:multiLevelType w:val="hybridMultilevel"/>
    <w:tmpl w:val="7A7417F4"/>
    <w:lvl w:ilvl="0" w:tplc="7B1080A4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B1B1E"/>
    <w:multiLevelType w:val="hybridMultilevel"/>
    <w:tmpl w:val="08260DA0"/>
    <w:lvl w:ilvl="0" w:tplc="F0E642CC">
      <w:start w:val="6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6" w15:restartNumberingAfterBreak="0">
    <w:nsid w:val="42863DD9"/>
    <w:multiLevelType w:val="multilevel"/>
    <w:tmpl w:val="EDAA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34C69E8"/>
    <w:multiLevelType w:val="hybridMultilevel"/>
    <w:tmpl w:val="7782555C"/>
    <w:lvl w:ilvl="0" w:tplc="6678626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1273F9"/>
    <w:multiLevelType w:val="hybridMultilevel"/>
    <w:tmpl w:val="82241D30"/>
    <w:lvl w:ilvl="0" w:tplc="9C06348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01E"/>
    <w:multiLevelType w:val="multilevel"/>
    <w:tmpl w:val="C234C96C"/>
    <w:lvl w:ilvl="0">
      <w:start w:val="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lang w:val="en-GB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501E57DD"/>
    <w:multiLevelType w:val="singleLevel"/>
    <w:tmpl w:val="7034DD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51114EB2"/>
    <w:multiLevelType w:val="hybridMultilevel"/>
    <w:tmpl w:val="8F505304"/>
    <w:lvl w:ilvl="0" w:tplc="F946AD80">
      <w:start w:val="1"/>
      <w:numFmt w:val="thaiLetters"/>
      <w:lvlText w:val="%1)"/>
      <w:lvlJc w:val="left"/>
      <w:pPr>
        <w:ind w:left="878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2" w15:restartNumberingAfterBreak="0">
    <w:nsid w:val="51E32ECE"/>
    <w:multiLevelType w:val="hybridMultilevel"/>
    <w:tmpl w:val="99AC02A4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B4256D"/>
    <w:multiLevelType w:val="hybridMultilevel"/>
    <w:tmpl w:val="24924822"/>
    <w:lvl w:ilvl="0" w:tplc="81D66DB8">
      <w:start w:val="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319FA"/>
    <w:multiLevelType w:val="hybridMultilevel"/>
    <w:tmpl w:val="AC443AB2"/>
    <w:lvl w:ilvl="0" w:tplc="BB2028F6">
      <w:start w:val="1"/>
      <w:numFmt w:val="bullet"/>
      <w:lvlText w:val="-"/>
      <w:lvlJc w:val="left"/>
      <w:pPr>
        <w:ind w:left="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16" w15:restartNumberingAfterBreak="0">
    <w:nsid w:val="71C43356"/>
    <w:multiLevelType w:val="hybridMultilevel"/>
    <w:tmpl w:val="68668BD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EB6C3F"/>
    <w:multiLevelType w:val="multilevel"/>
    <w:tmpl w:val="D1C0626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803618974">
    <w:abstractNumId w:val="0"/>
  </w:num>
  <w:num w:numId="2" w16cid:durableId="170072937">
    <w:abstractNumId w:val="17"/>
  </w:num>
  <w:num w:numId="3" w16cid:durableId="2053841000">
    <w:abstractNumId w:val="10"/>
  </w:num>
  <w:num w:numId="4" w16cid:durableId="42290708">
    <w:abstractNumId w:val="14"/>
  </w:num>
  <w:num w:numId="5" w16cid:durableId="497430656">
    <w:abstractNumId w:val="18"/>
  </w:num>
  <w:num w:numId="6" w16cid:durableId="559445001">
    <w:abstractNumId w:val="16"/>
  </w:num>
  <w:num w:numId="7" w16cid:durableId="200900415">
    <w:abstractNumId w:val="12"/>
  </w:num>
  <w:num w:numId="8" w16cid:durableId="274681282">
    <w:abstractNumId w:val="2"/>
  </w:num>
  <w:num w:numId="9" w16cid:durableId="1737508895">
    <w:abstractNumId w:val="3"/>
  </w:num>
  <w:num w:numId="10" w16cid:durableId="483742830">
    <w:abstractNumId w:val="7"/>
  </w:num>
  <w:num w:numId="11" w16cid:durableId="1045526132">
    <w:abstractNumId w:val="15"/>
  </w:num>
  <w:num w:numId="12" w16cid:durableId="940406654">
    <w:abstractNumId w:val="8"/>
  </w:num>
  <w:num w:numId="13" w16cid:durableId="1307513829">
    <w:abstractNumId w:val="13"/>
  </w:num>
  <w:num w:numId="14" w16cid:durableId="638997510">
    <w:abstractNumId w:val="1"/>
  </w:num>
  <w:num w:numId="15" w16cid:durableId="2100826813">
    <w:abstractNumId w:val="6"/>
  </w:num>
  <w:num w:numId="16" w16cid:durableId="159208082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88481762">
    <w:abstractNumId w:val="0"/>
  </w:num>
  <w:num w:numId="18" w16cid:durableId="818038946">
    <w:abstractNumId w:val="0"/>
  </w:num>
  <w:num w:numId="19" w16cid:durableId="43454583">
    <w:abstractNumId w:val="0"/>
  </w:num>
  <w:num w:numId="20" w16cid:durableId="1327512261">
    <w:abstractNumId w:val="0"/>
  </w:num>
  <w:num w:numId="21" w16cid:durableId="1259099084">
    <w:abstractNumId w:val="0"/>
  </w:num>
  <w:num w:numId="22" w16cid:durableId="846795748">
    <w:abstractNumId w:val="0"/>
  </w:num>
  <w:num w:numId="23" w16cid:durableId="1404179495">
    <w:abstractNumId w:val="0"/>
  </w:num>
  <w:num w:numId="24" w16cid:durableId="1710447044">
    <w:abstractNumId w:val="0"/>
  </w:num>
  <w:num w:numId="25" w16cid:durableId="1544172524">
    <w:abstractNumId w:val="0"/>
  </w:num>
  <w:num w:numId="26" w16cid:durableId="885337086">
    <w:abstractNumId w:val="0"/>
  </w:num>
  <w:num w:numId="27" w16cid:durableId="14697983">
    <w:abstractNumId w:val="4"/>
  </w:num>
  <w:num w:numId="28" w16cid:durableId="1447580861">
    <w:abstractNumId w:val="11"/>
  </w:num>
  <w:num w:numId="29" w16cid:durableId="880635010">
    <w:abstractNumId w:val="5"/>
  </w:num>
  <w:num w:numId="30" w16cid:durableId="304627953">
    <w:abstractNumId w:val="0"/>
  </w:num>
  <w:num w:numId="31" w16cid:durableId="170401576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C1"/>
    <w:rsid w:val="000004AA"/>
    <w:rsid w:val="00000619"/>
    <w:rsid w:val="0000101C"/>
    <w:rsid w:val="00001534"/>
    <w:rsid w:val="0000187C"/>
    <w:rsid w:val="00001894"/>
    <w:rsid w:val="00001A35"/>
    <w:rsid w:val="00001BEF"/>
    <w:rsid w:val="00001CD6"/>
    <w:rsid w:val="00001EA5"/>
    <w:rsid w:val="000023B1"/>
    <w:rsid w:val="00002A19"/>
    <w:rsid w:val="00002D6B"/>
    <w:rsid w:val="00003243"/>
    <w:rsid w:val="000039AE"/>
    <w:rsid w:val="00003B83"/>
    <w:rsid w:val="00003E04"/>
    <w:rsid w:val="000042C1"/>
    <w:rsid w:val="0000435C"/>
    <w:rsid w:val="0000464A"/>
    <w:rsid w:val="00004819"/>
    <w:rsid w:val="00005185"/>
    <w:rsid w:val="00005ACB"/>
    <w:rsid w:val="00005BAB"/>
    <w:rsid w:val="00005C31"/>
    <w:rsid w:val="00005D4F"/>
    <w:rsid w:val="00005D87"/>
    <w:rsid w:val="00006518"/>
    <w:rsid w:val="00006D29"/>
    <w:rsid w:val="000070A0"/>
    <w:rsid w:val="0000724D"/>
    <w:rsid w:val="000076D8"/>
    <w:rsid w:val="00007B57"/>
    <w:rsid w:val="00010374"/>
    <w:rsid w:val="0001093A"/>
    <w:rsid w:val="00010B3F"/>
    <w:rsid w:val="00010DB4"/>
    <w:rsid w:val="00010EAC"/>
    <w:rsid w:val="000112EE"/>
    <w:rsid w:val="0001192B"/>
    <w:rsid w:val="00012075"/>
    <w:rsid w:val="00012B38"/>
    <w:rsid w:val="00012E83"/>
    <w:rsid w:val="000133B0"/>
    <w:rsid w:val="000135F7"/>
    <w:rsid w:val="0001364C"/>
    <w:rsid w:val="000141F7"/>
    <w:rsid w:val="00014273"/>
    <w:rsid w:val="00014609"/>
    <w:rsid w:val="000148B3"/>
    <w:rsid w:val="000148EA"/>
    <w:rsid w:val="00014CAB"/>
    <w:rsid w:val="00014F12"/>
    <w:rsid w:val="00015303"/>
    <w:rsid w:val="00015325"/>
    <w:rsid w:val="00015C52"/>
    <w:rsid w:val="00016616"/>
    <w:rsid w:val="00016879"/>
    <w:rsid w:val="00016F96"/>
    <w:rsid w:val="000179F5"/>
    <w:rsid w:val="00017DD4"/>
    <w:rsid w:val="00020021"/>
    <w:rsid w:val="00020144"/>
    <w:rsid w:val="0002055E"/>
    <w:rsid w:val="00020882"/>
    <w:rsid w:val="00020AE2"/>
    <w:rsid w:val="00020E35"/>
    <w:rsid w:val="00020F08"/>
    <w:rsid w:val="000210A9"/>
    <w:rsid w:val="00021255"/>
    <w:rsid w:val="000212B6"/>
    <w:rsid w:val="00021763"/>
    <w:rsid w:val="00022087"/>
    <w:rsid w:val="00022177"/>
    <w:rsid w:val="00022CE8"/>
    <w:rsid w:val="00023124"/>
    <w:rsid w:val="00023CE6"/>
    <w:rsid w:val="00024953"/>
    <w:rsid w:val="00024F30"/>
    <w:rsid w:val="000260E3"/>
    <w:rsid w:val="00026132"/>
    <w:rsid w:val="0002666D"/>
    <w:rsid w:val="000274A2"/>
    <w:rsid w:val="00027A4F"/>
    <w:rsid w:val="00027BD5"/>
    <w:rsid w:val="00027E89"/>
    <w:rsid w:val="00030570"/>
    <w:rsid w:val="00031662"/>
    <w:rsid w:val="000317BD"/>
    <w:rsid w:val="00031980"/>
    <w:rsid w:val="00031A44"/>
    <w:rsid w:val="00031ADE"/>
    <w:rsid w:val="00031E29"/>
    <w:rsid w:val="0003275A"/>
    <w:rsid w:val="00032ABF"/>
    <w:rsid w:val="00033141"/>
    <w:rsid w:val="000332F7"/>
    <w:rsid w:val="0003340E"/>
    <w:rsid w:val="00033483"/>
    <w:rsid w:val="00033EFB"/>
    <w:rsid w:val="00034561"/>
    <w:rsid w:val="00034563"/>
    <w:rsid w:val="00034D27"/>
    <w:rsid w:val="000351D6"/>
    <w:rsid w:val="00035878"/>
    <w:rsid w:val="00035A15"/>
    <w:rsid w:val="00036C24"/>
    <w:rsid w:val="00036E95"/>
    <w:rsid w:val="00037979"/>
    <w:rsid w:val="00037BA7"/>
    <w:rsid w:val="00037D2E"/>
    <w:rsid w:val="000401DD"/>
    <w:rsid w:val="000404E2"/>
    <w:rsid w:val="00040791"/>
    <w:rsid w:val="00040952"/>
    <w:rsid w:val="00040E69"/>
    <w:rsid w:val="000414B3"/>
    <w:rsid w:val="00041597"/>
    <w:rsid w:val="00041C82"/>
    <w:rsid w:val="00041E72"/>
    <w:rsid w:val="00042456"/>
    <w:rsid w:val="00042F74"/>
    <w:rsid w:val="0004334B"/>
    <w:rsid w:val="00043355"/>
    <w:rsid w:val="000434F1"/>
    <w:rsid w:val="00043DDD"/>
    <w:rsid w:val="00043EF5"/>
    <w:rsid w:val="00044066"/>
    <w:rsid w:val="000442C0"/>
    <w:rsid w:val="0004445C"/>
    <w:rsid w:val="000444A8"/>
    <w:rsid w:val="00045687"/>
    <w:rsid w:val="00045E6A"/>
    <w:rsid w:val="000463AC"/>
    <w:rsid w:val="000477EB"/>
    <w:rsid w:val="000504AC"/>
    <w:rsid w:val="000507FD"/>
    <w:rsid w:val="00050907"/>
    <w:rsid w:val="0005091A"/>
    <w:rsid w:val="00050935"/>
    <w:rsid w:val="0005093E"/>
    <w:rsid w:val="00050DDE"/>
    <w:rsid w:val="00051417"/>
    <w:rsid w:val="00051C68"/>
    <w:rsid w:val="00051E25"/>
    <w:rsid w:val="00052251"/>
    <w:rsid w:val="0005259A"/>
    <w:rsid w:val="000529F4"/>
    <w:rsid w:val="00052DE8"/>
    <w:rsid w:val="000531F8"/>
    <w:rsid w:val="00054433"/>
    <w:rsid w:val="0005542F"/>
    <w:rsid w:val="00055589"/>
    <w:rsid w:val="00055624"/>
    <w:rsid w:val="000558C4"/>
    <w:rsid w:val="00055A9E"/>
    <w:rsid w:val="00055C2F"/>
    <w:rsid w:val="00055E3D"/>
    <w:rsid w:val="00055F43"/>
    <w:rsid w:val="00056D92"/>
    <w:rsid w:val="000571FA"/>
    <w:rsid w:val="00057942"/>
    <w:rsid w:val="00057C0F"/>
    <w:rsid w:val="00060551"/>
    <w:rsid w:val="00060875"/>
    <w:rsid w:val="00061B0E"/>
    <w:rsid w:val="00061CDD"/>
    <w:rsid w:val="00061D9B"/>
    <w:rsid w:val="00062766"/>
    <w:rsid w:val="0006276B"/>
    <w:rsid w:val="00062B25"/>
    <w:rsid w:val="00063901"/>
    <w:rsid w:val="000639A9"/>
    <w:rsid w:val="00063AB3"/>
    <w:rsid w:val="00063C80"/>
    <w:rsid w:val="000643EC"/>
    <w:rsid w:val="00065008"/>
    <w:rsid w:val="0006537A"/>
    <w:rsid w:val="00065604"/>
    <w:rsid w:val="0006585C"/>
    <w:rsid w:val="00065C76"/>
    <w:rsid w:val="00065E8B"/>
    <w:rsid w:val="0006605A"/>
    <w:rsid w:val="00066A79"/>
    <w:rsid w:val="000672F9"/>
    <w:rsid w:val="000674C2"/>
    <w:rsid w:val="000675C1"/>
    <w:rsid w:val="00067E20"/>
    <w:rsid w:val="00070559"/>
    <w:rsid w:val="0007075C"/>
    <w:rsid w:val="0007137C"/>
    <w:rsid w:val="00071E82"/>
    <w:rsid w:val="00072552"/>
    <w:rsid w:val="000728D7"/>
    <w:rsid w:val="0007330D"/>
    <w:rsid w:val="00073367"/>
    <w:rsid w:val="00073956"/>
    <w:rsid w:val="00074891"/>
    <w:rsid w:val="00074DAA"/>
    <w:rsid w:val="00074F14"/>
    <w:rsid w:val="00075883"/>
    <w:rsid w:val="00075907"/>
    <w:rsid w:val="0007591A"/>
    <w:rsid w:val="00075927"/>
    <w:rsid w:val="00075FFE"/>
    <w:rsid w:val="000771D7"/>
    <w:rsid w:val="00077245"/>
    <w:rsid w:val="00077E11"/>
    <w:rsid w:val="0008005E"/>
    <w:rsid w:val="00081299"/>
    <w:rsid w:val="0008157C"/>
    <w:rsid w:val="00081FF3"/>
    <w:rsid w:val="00082371"/>
    <w:rsid w:val="00082630"/>
    <w:rsid w:val="00082881"/>
    <w:rsid w:val="00082944"/>
    <w:rsid w:val="00082E69"/>
    <w:rsid w:val="00083CE4"/>
    <w:rsid w:val="00083DD4"/>
    <w:rsid w:val="00084299"/>
    <w:rsid w:val="000849ED"/>
    <w:rsid w:val="00084E43"/>
    <w:rsid w:val="00084E93"/>
    <w:rsid w:val="00084FA7"/>
    <w:rsid w:val="00085378"/>
    <w:rsid w:val="00085EAB"/>
    <w:rsid w:val="00086220"/>
    <w:rsid w:val="00086754"/>
    <w:rsid w:val="000868BE"/>
    <w:rsid w:val="00086B28"/>
    <w:rsid w:val="00087087"/>
    <w:rsid w:val="00087870"/>
    <w:rsid w:val="00087B8E"/>
    <w:rsid w:val="00087DF6"/>
    <w:rsid w:val="000900D2"/>
    <w:rsid w:val="000901E2"/>
    <w:rsid w:val="000904B7"/>
    <w:rsid w:val="00090EBA"/>
    <w:rsid w:val="00090F48"/>
    <w:rsid w:val="00091027"/>
    <w:rsid w:val="000913A0"/>
    <w:rsid w:val="000913ED"/>
    <w:rsid w:val="00091767"/>
    <w:rsid w:val="00092224"/>
    <w:rsid w:val="00092277"/>
    <w:rsid w:val="00092A94"/>
    <w:rsid w:val="00092B09"/>
    <w:rsid w:val="00092F3B"/>
    <w:rsid w:val="0009353D"/>
    <w:rsid w:val="00093B30"/>
    <w:rsid w:val="00093D38"/>
    <w:rsid w:val="00093F3F"/>
    <w:rsid w:val="00094082"/>
    <w:rsid w:val="000941FC"/>
    <w:rsid w:val="0009444D"/>
    <w:rsid w:val="0009470A"/>
    <w:rsid w:val="0009485C"/>
    <w:rsid w:val="00094BAF"/>
    <w:rsid w:val="00094D1B"/>
    <w:rsid w:val="00094FB4"/>
    <w:rsid w:val="00095034"/>
    <w:rsid w:val="000956E5"/>
    <w:rsid w:val="00095A5F"/>
    <w:rsid w:val="00095C93"/>
    <w:rsid w:val="00095E09"/>
    <w:rsid w:val="000961D5"/>
    <w:rsid w:val="00096240"/>
    <w:rsid w:val="0009679C"/>
    <w:rsid w:val="000967D6"/>
    <w:rsid w:val="00096D10"/>
    <w:rsid w:val="0009741A"/>
    <w:rsid w:val="00097659"/>
    <w:rsid w:val="00097D38"/>
    <w:rsid w:val="000A00A9"/>
    <w:rsid w:val="000A0559"/>
    <w:rsid w:val="000A0675"/>
    <w:rsid w:val="000A0749"/>
    <w:rsid w:val="000A08AB"/>
    <w:rsid w:val="000A0BB9"/>
    <w:rsid w:val="000A0C0A"/>
    <w:rsid w:val="000A0C6C"/>
    <w:rsid w:val="000A0FBB"/>
    <w:rsid w:val="000A12A1"/>
    <w:rsid w:val="000A171A"/>
    <w:rsid w:val="000A1E4E"/>
    <w:rsid w:val="000A203A"/>
    <w:rsid w:val="000A37E2"/>
    <w:rsid w:val="000A42BF"/>
    <w:rsid w:val="000A4482"/>
    <w:rsid w:val="000A4553"/>
    <w:rsid w:val="000A4D19"/>
    <w:rsid w:val="000A5D7B"/>
    <w:rsid w:val="000A6429"/>
    <w:rsid w:val="000A6842"/>
    <w:rsid w:val="000A6A14"/>
    <w:rsid w:val="000A6B33"/>
    <w:rsid w:val="000A6D5A"/>
    <w:rsid w:val="000A6E60"/>
    <w:rsid w:val="000A74A7"/>
    <w:rsid w:val="000A75EC"/>
    <w:rsid w:val="000A767A"/>
    <w:rsid w:val="000A78E1"/>
    <w:rsid w:val="000B00A5"/>
    <w:rsid w:val="000B0D32"/>
    <w:rsid w:val="000B0FEB"/>
    <w:rsid w:val="000B103B"/>
    <w:rsid w:val="000B1385"/>
    <w:rsid w:val="000B142E"/>
    <w:rsid w:val="000B14A1"/>
    <w:rsid w:val="000B162A"/>
    <w:rsid w:val="000B1B0F"/>
    <w:rsid w:val="000B1C16"/>
    <w:rsid w:val="000B1CB1"/>
    <w:rsid w:val="000B2816"/>
    <w:rsid w:val="000B287F"/>
    <w:rsid w:val="000B33FE"/>
    <w:rsid w:val="000B3A8A"/>
    <w:rsid w:val="000B5201"/>
    <w:rsid w:val="000B57F9"/>
    <w:rsid w:val="000B5A36"/>
    <w:rsid w:val="000B6A34"/>
    <w:rsid w:val="000B6CDD"/>
    <w:rsid w:val="000B7292"/>
    <w:rsid w:val="000B7375"/>
    <w:rsid w:val="000B7961"/>
    <w:rsid w:val="000C00BB"/>
    <w:rsid w:val="000C0822"/>
    <w:rsid w:val="000C08FA"/>
    <w:rsid w:val="000C0DBF"/>
    <w:rsid w:val="000C0F12"/>
    <w:rsid w:val="000C0FCF"/>
    <w:rsid w:val="000C1276"/>
    <w:rsid w:val="000C135C"/>
    <w:rsid w:val="000C1616"/>
    <w:rsid w:val="000C1B71"/>
    <w:rsid w:val="000C1BD2"/>
    <w:rsid w:val="000C2074"/>
    <w:rsid w:val="000C2129"/>
    <w:rsid w:val="000C2226"/>
    <w:rsid w:val="000C2252"/>
    <w:rsid w:val="000C22C9"/>
    <w:rsid w:val="000C2819"/>
    <w:rsid w:val="000C3693"/>
    <w:rsid w:val="000C37A0"/>
    <w:rsid w:val="000C3F16"/>
    <w:rsid w:val="000C451D"/>
    <w:rsid w:val="000C4A5A"/>
    <w:rsid w:val="000C4ACA"/>
    <w:rsid w:val="000C4D86"/>
    <w:rsid w:val="000C4DF0"/>
    <w:rsid w:val="000C539F"/>
    <w:rsid w:val="000C582A"/>
    <w:rsid w:val="000C661E"/>
    <w:rsid w:val="000C6620"/>
    <w:rsid w:val="000C698D"/>
    <w:rsid w:val="000C6B3B"/>
    <w:rsid w:val="000D041B"/>
    <w:rsid w:val="000D0AE2"/>
    <w:rsid w:val="000D0CDC"/>
    <w:rsid w:val="000D0E3C"/>
    <w:rsid w:val="000D0FED"/>
    <w:rsid w:val="000D165D"/>
    <w:rsid w:val="000D16F5"/>
    <w:rsid w:val="000D1947"/>
    <w:rsid w:val="000D1F12"/>
    <w:rsid w:val="000D2357"/>
    <w:rsid w:val="000D2500"/>
    <w:rsid w:val="000D2B01"/>
    <w:rsid w:val="000D2E24"/>
    <w:rsid w:val="000D30D7"/>
    <w:rsid w:val="000D320E"/>
    <w:rsid w:val="000D361A"/>
    <w:rsid w:val="000D3629"/>
    <w:rsid w:val="000D3B57"/>
    <w:rsid w:val="000D3C54"/>
    <w:rsid w:val="000D3E01"/>
    <w:rsid w:val="000D3EDE"/>
    <w:rsid w:val="000D3F3E"/>
    <w:rsid w:val="000D492A"/>
    <w:rsid w:val="000D4AED"/>
    <w:rsid w:val="000D4CEA"/>
    <w:rsid w:val="000D4DB7"/>
    <w:rsid w:val="000D4E2B"/>
    <w:rsid w:val="000D4EAE"/>
    <w:rsid w:val="000D5A9D"/>
    <w:rsid w:val="000D5D7E"/>
    <w:rsid w:val="000D6191"/>
    <w:rsid w:val="000D641B"/>
    <w:rsid w:val="000D6696"/>
    <w:rsid w:val="000D6971"/>
    <w:rsid w:val="000D6EB4"/>
    <w:rsid w:val="000D6FB3"/>
    <w:rsid w:val="000D7072"/>
    <w:rsid w:val="000D7629"/>
    <w:rsid w:val="000E006D"/>
    <w:rsid w:val="000E0169"/>
    <w:rsid w:val="000E069E"/>
    <w:rsid w:val="000E1133"/>
    <w:rsid w:val="000E14C0"/>
    <w:rsid w:val="000E16D7"/>
    <w:rsid w:val="000E1743"/>
    <w:rsid w:val="000E28E6"/>
    <w:rsid w:val="000E2F85"/>
    <w:rsid w:val="000E3098"/>
    <w:rsid w:val="000E3775"/>
    <w:rsid w:val="000E383A"/>
    <w:rsid w:val="000E3890"/>
    <w:rsid w:val="000E42B7"/>
    <w:rsid w:val="000E479B"/>
    <w:rsid w:val="000E48D8"/>
    <w:rsid w:val="000E4BD7"/>
    <w:rsid w:val="000E56AF"/>
    <w:rsid w:val="000E5B65"/>
    <w:rsid w:val="000E5F52"/>
    <w:rsid w:val="000E6788"/>
    <w:rsid w:val="000E6843"/>
    <w:rsid w:val="000E6DB2"/>
    <w:rsid w:val="000E6E9C"/>
    <w:rsid w:val="000F0570"/>
    <w:rsid w:val="000F0747"/>
    <w:rsid w:val="000F08E2"/>
    <w:rsid w:val="000F08EA"/>
    <w:rsid w:val="000F0AB7"/>
    <w:rsid w:val="000F0BC4"/>
    <w:rsid w:val="000F0BC6"/>
    <w:rsid w:val="000F0BF1"/>
    <w:rsid w:val="000F1002"/>
    <w:rsid w:val="000F1A6F"/>
    <w:rsid w:val="000F2C64"/>
    <w:rsid w:val="000F3119"/>
    <w:rsid w:val="000F3259"/>
    <w:rsid w:val="000F32EA"/>
    <w:rsid w:val="000F48C5"/>
    <w:rsid w:val="000F549F"/>
    <w:rsid w:val="000F58A1"/>
    <w:rsid w:val="000F5D8C"/>
    <w:rsid w:val="000F5DC4"/>
    <w:rsid w:val="000F61AB"/>
    <w:rsid w:val="000F6F02"/>
    <w:rsid w:val="000F7CF3"/>
    <w:rsid w:val="00100047"/>
    <w:rsid w:val="00100142"/>
    <w:rsid w:val="001004C8"/>
    <w:rsid w:val="00100A6A"/>
    <w:rsid w:val="00100FAF"/>
    <w:rsid w:val="00101781"/>
    <w:rsid w:val="00101E1D"/>
    <w:rsid w:val="001020C1"/>
    <w:rsid w:val="001028C1"/>
    <w:rsid w:val="00102F41"/>
    <w:rsid w:val="00103304"/>
    <w:rsid w:val="00103357"/>
    <w:rsid w:val="0010370D"/>
    <w:rsid w:val="00103F04"/>
    <w:rsid w:val="001042BB"/>
    <w:rsid w:val="0010448D"/>
    <w:rsid w:val="00104960"/>
    <w:rsid w:val="00104BD3"/>
    <w:rsid w:val="001051A3"/>
    <w:rsid w:val="00105447"/>
    <w:rsid w:val="001055E1"/>
    <w:rsid w:val="001057C1"/>
    <w:rsid w:val="00105973"/>
    <w:rsid w:val="00105AC3"/>
    <w:rsid w:val="00105E29"/>
    <w:rsid w:val="00105EFE"/>
    <w:rsid w:val="00106242"/>
    <w:rsid w:val="001065C4"/>
    <w:rsid w:val="00106992"/>
    <w:rsid w:val="00106CE0"/>
    <w:rsid w:val="00106D74"/>
    <w:rsid w:val="0010723D"/>
    <w:rsid w:val="00107EB0"/>
    <w:rsid w:val="0011021A"/>
    <w:rsid w:val="0011065A"/>
    <w:rsid w:val="00110989"/>
    <w:rsid w:val="00110C30"/>
    <w:rsid w:val="001111E1"/>
    <w:rsid w:val="0011127A"/>
    <w:rsid w:val="00111498"/>
    <w:rsid w:val="00111FFF"/>
    <w:rsid w:val="00112640"/>
    <w:rsid w:val="00112677"/>
    <w:rsid w:val="001131C8"/>
    <w:rsid w:val="001134FB"/>
    <w:rsid w:val="00113787"/>
    <w:rsid w:val="0011382C"/>
    <w:rsid w:val="0011382D"/>
    <w:rsid w:val="00113FF0"/>
    <w:rsid w:val="001141DF"/>
    <w:rsid w:val="001144C8"/>
    <w:rsid w:val="00114C11"/>
    <w:rsid w:val="00114C2E"/>
    <w:rsid w:val="00114DEB"/>
    <w:rsid w:val="00115730"/>
    <w:rsid w:val="00115967"/>
    <w:rsid w:val="00115C30"/>
    <w:rsid w:val="00115D9F"/>
    <w:rsid w:val="00116429"/>
    <w:rsid w:val="00116572"/>
    <w:rsid w:val="0011673B"/>
    <w:rsid w:val="001169A2"/>
    <w:rsid w:val="00116DE5"/>
    <w:rsid w:val="00116EC2"/>
    <w:rsid w:val="00116F60"/>
    <w:rsid w:val="00116FE9"/>
    <w:rsid w:val="0011761B"/>
    <w:rsid w:val="001201B0"/>
    <w:rsid w:val="001202FD"/>
    <w:rsid w:val="00120B3D"/>
    <w:rsid w:val="00120C4E"/>
    <w:rsid w:val="00120E82"/>
    <w:rsid w:val="00121427"/>
    <w:rsid w:val="00121600"/>
    <w:rsid w:val="00121944"/>
    <w:rsid w:val="00121CC2"/>
    <w:rsid w:val="00121E9B"/>
    <w:rsid w:val="00122024"/>
    <w:rsid w:val="0012242A"/>
    <w:rsid w:val="00123587"/>
    <w:rsid w:val="001238A0"/>
    <w:rsid w:val="001239BC"/>
    <w:rsid w:val="00123DBE"/>
    <w:rsid w:val="00123F96"/>
    <w:rsid w:val="001249CA"/>
    <w:rsid w:val="00125754"/>
    <w:rsid w:val="00125F65"/>
    <w:rsid w:val="001277B2"/>
    <w:rsid w:val="0013058A"/>
    <w:rsid w:val="00131070"/>
    <w:rsid w:val="001311D3"/>
    <w:rsid w:val="001311DD"/>
    <w:rsid w:val="00131892"/>
    <w:rsid w:val="00131B88"/>
    <w:rsid w:val="00131E84"/>
    <w:rsid w:val="00131EB2"/>
    <w:rsid w:val="00131ED1"/>
    <w:rsid w:val="00132222"/>
    <w:rsid w:val="001323E8"/>
    <w:rsid w:val="00132980"/>
    <w:rsid w:val="00132B37"/>
    <w:rsid w:val="00132F57"/>
    <w:rsid w:val="001333FA"/>
    <w:rsid w:val="00133965"/>
    <w:rsid w:val="001340BB"/>
    <w:rsid w:val="00134349"/>
    <w:rsid w:val="001346D4"/>
    <w:rsid w:val="001349CE"/>
    <w:rsid w:val="00134D5F"/>
    <w:rsid w:val="00134FF4"/>
    <w:rsid w:val="00135138"/>
    <w:rsid w:val="0013543F"/>
    <w:rsid w:val="0013549D"/>
    <w:rsid w:val="00135511"/>
    <w:rsid w:val="00135601"/>
    <w:rsid w:val="001357F2"/>
    <w:rsid w:val="00135AB7"/>
    <w:rsid w:val="00135B14"/>
    <w:rsid w:val="0013609A"/>
    <w:rsid w:val="001361BF"/>
    <w:rsid w:val="001362BB"/>
    <w:rsid w:val="0013657B"/>
    <w:rsid w:val="00136A5E"/>
    <w:rsid w:val="00136AE7"/>
    <w:rsid w:val="00136C9C"/>
    <w:rsid w:val="00136F2B"/>
    <w:rsid w:val="00137083"/>
    <w:rsid w:val="0013717D"/>
    <w:rsid w:val="00137794"/>
    <w:rsid w:val="0013796D"/>
    <w:rsid w:val="001400CC"/>
    <w:rsid w:val="001401E0"/>
    <w:rsid w:val="00140292"/>
    <w:rsid w:val="00140407"/>
    <w:rsid w:val="00141481"/>
    <w:rsid w:val="001416CF"/>
    <w:rsid w:val="0014179D"/>
    <w:rsid w:val="00141A20"/>
    <w:rsid w:val="00141B5E"/>
    <w:rsid w:val="00141D2E"/>
    <w:rsid w:val="00141FA7"/>
    <w:rsid w:val="0014213E"/>
    <w:rsid w:val="001422FE"/>
    <w:rsid w:val="0014286A"/>
    <w:rsid w:val="00142B35"/>
    <w:rsid w:val="00142C71"/>
    <w:rsid w:val="0014336D"/>
    <w:rsid w:val="001435C0"/>
    <w:rsid w:val="00143F40"/>
    <w:rsid w:val="00144522"/>
    <w:rsid w:val="00144899"/>
    <w:rsid w:val="00144D9E"/>
    <w:rsid w:val="0014517B"/>
    <w:rsid w:val="001457A1"/>
    <w:rsid w:val="0014738E"/>
    <w:rsid w:val="001476E8"/>
    <w:rsid w:val="00150273"/>
    <w:rsid w:val="0015076F"/>
    <w:rsid w:val="00150B8B"/>
    <w:rsid w:val="001511C0"/>
    <w:rsid w:val="00151CA8"/>
    <w:rsid w:val="00151DFA"/>
    <w:rsid w:val="00151EF5"/>
    <w:rsid w:val="00152657"/>
    <w:rsid w:val="00152C5E"/>
    <w:rsid w:val="00152DD3"/>
    <w:rsid w:val="00152E00"/>
    <w:rsid w:val="00153123"/>
    <w:rsid w:val="001539D5"/>
    <w:rsid w:val="00153E26"/>
    <w:rsid w:val="00153E7A"/>
    <w:rsid w:val="00153EA9"/>
    <w:rsid w:val="00154373"/>
    <w:rsid w:val="001544E3"/>
    <w:rsid w:val="0015451C"/>
    <w:rsid w:val="00154776"/>
    <w:rsid w:val="001550B0"/>
    <w:rsid w:val="00155479"/>
    <w:rsid w:val="00155582"/>
    <w:rsid w:val="001557BD"/>
    <w:rsid w:val="001558B5"/>
    <w:rsid w:val="0015603C"/>
    <w:rsid w:val="00156307"/>
    <w:rsid w:val="00156AA3"/>
    <w:rsid w:val="001573FD"/>
    <w:rsid w:val="00157BA9"/>
    <w:rsid w:val="00157C97"/>
    <w:rsid w:val="00157FED"/>
    <w:rsid w:val="0016031D"/>
    <w:rsid w:val="00160722"/>
    <w:rsid w:val="00160769"/>
    <w:rsid w:val="0016098E"/>
    <w:rsid w:val="00160D47"/>
    <w:rsid w:val="00160D8C"/>
    <w:rsid w:val="00161423"/>
    <w:rsid w:val="0016178C"/>
    <w:rsid w:val="00161AC9"/>
    <w:rsid w:val="00161B13"/>
    <w:rsid w:val="00161C6E"/>
    <w:rsid w:val="00161D5F"/>
    <w:rsid w:val="00162451"/>
    <w:rsid w:val="0016247E"/>
    <w:rsid w:val="00162E95"/>
    <w:rsid w:val="00163745"/>
    <w:rsid w:val="00163FB1"/>
    <w:rsid w:val="001648B1"/>
    <w:rsid w:val="00164BF3"/>
    <w:rsid w:val="00164FA7"/>
    <w:rsid w:val="001657B2"/>
    <w:rsid w:val="00165A2C"/>
    <w:rsid w:val="00165AA5"/>
    <w:rsid w:val="00166027"/>
    <w:rsid w:val="0016759C"/>
    <w:rsid w:val="00167728"/>
    <w:rsid w:val="00167EB5"/>
    <w:rsid w:val="00167ED8"/>
    <w:rsid w:val="0017045E"/>
    <w:rsid w:val="00170693"/>
    <w:rsid w:val="001707ED"/>
    <w:rsid w:val="00170EB5"/>
    <w:rsid w:val="001711B1"/>
    <w:rsid w:val="00171361"/>
    <w:rsid w:val="001717D4"/>
    <w:rsid w:val="001719AF"/>
    <w:rsid w:val="00171A79"/>
    <w:rsid w:val="00173059"/>
    <w:rsid w:val="0017348A"/>
    <w:rsid w:val="00173734"/>
    <w:rsid w:val="00174060"/>
    <w:rsid w:val="00174161"/>
    <w:rsid w:val="001741A3"/>
    <w:rsid w:val="00174BF5"/>
    <w:rsid w:val="001751A8"/>
    <w:rsid w:val="001757CF"/>
    <w:rsid w:val="00175A22"/>
    <w:rsid w:val="00175AF6"/>
    <w:rsid w:val="00175D15"/>
    <w:rsid w:val="00175E89"/>
    <w:rsid w:val="00175F1A"/>
    <w:rsid w:val="001762B7"/>
    <w:rsid w:val="00176381"/>
    <w:rsid w:val="001763C4"/>
    <w:rsid w:val="00176764"/>
    <w:rsid w:val="001773DA"/>
    <w:rsid w:val="0017765D"/>
    <w:rsid w:val="00180602"/>
    <w:rsid w:val="0018075B"/>
    <w:rsid w:val="00181277"/>
    <w:rsid w:val="00182698"/>
    <w:rsid w:val="00182BD0"/>
    <w:rsid w:val="00182D71"/>
    <w:rsid w:val="001833DA"/>
    <w:rsid w:val="00183C0E"/>
    <w:rsid w:val="00184192"/>
    <w:rsid w:val="0018422D"/>
    <w:rsid w:val="00184715"/>
    <w:rsid w:val="00184ACD"/>
    <w:rsid w:val="00184B71"/>
    <w:rsid w:val="00184D2E"/>
    <w:rsid w:val="00184D36"/>
    <w:rsid w:val="00184E19"/>
    <w:rsid w:val="001854C0"/>
    <w:rsid w:val="0018561C"/>
    <w:rsid w:val="00185652"/>
    <w:rsid w:val="00185B94"/>
    <w:rsid w:val="00185FDB"/>
    <w:rsid w:val="0018681D"/>
    <w:rsid w:val="00186E89"/>
    <w:rsid w:val="00187423"/>
    <w:rsid w:val="00187649"/>
    <w:rsid w:val="00191564"/>
    <w:rsid w:val="00191940"/>
    <w:rsid w:val="00191B7A"/>
    <w:rsid w:val="001921AD"/>
    <w:rsid w:val="001921AF"/>
    <w:rsid w:val="001922DF"/>
    <w:rsid w:val="00192F3E"/>
    <w:rsid w:val="00193725"/>
    <w:rsid w:val="00193781"/>
    <w:rsid w:val="001938EE"/>
    <w:rsid w:val="00193939"/>
    <w:rsid w:val="00193BFA"/>
    <w:rsid w:val="00193C37"/>
    <w:rsid w:val="001947E9"/>
    <w:rsid w:val="001949BC"/>
    <w:rsid w:val="00194D35"/>
    <w:rsid w:val="00194D7B"/>
    <w:rsid w:val="00194DD2"/>
    <w:rsid w:val="00195072"/>
    <w:rsid w:val="00195204"/>
    <w:rsid w:val="00195304"/>
    <w:rsid w:val="00195459"/>
    <w:rsid w:val="001956C8"/>
    <w:rsid w:val="00195B1F"/>
    <w:rsid w:val="00195CA0"/>
    <w:rsid w:val="00195DC1"/>
    <w:rsid w:val="00196228"/>
    <w:rsid w:val="00196CBF"/>
    <w:rsid w:val="001971BD"/>
    <w:rsid w:val="001972D7"/>
    <w:rsid w:val="0019739F"/>
    <w:rsid w:val="00197591"/>
    <w:rsid w:val="00197AB3"/>
    <w:rsid w:val="00197EE5"/>
    <w:rsid w:val="001A0295"/>
    <w:rsid w:val="001A0835"/>
    <w:rsid w:val="001A0B75"/>
    <w:rsid w:val="001A1C31"/>
    <w:rsid w:val="001A1EDF"/>
    <w:rsid w:val="001A28B2"/>
    <w:rsid w:val="001A2ACE"/>
    <w:rsid w:val="001A304A"/>
    <w:rsid w:val="001A3186"/>
    <w:rsid w:val="001A3199"/>
    <w:rsid w:val="001A3B7C"/>
    <w:rsid w:val="001A442F"/>
    <w:rsid w:val="001A4825"/>
    <w:rsid w:val="001A485D"/>
    <w:rsid w:val="001A4CC7"/>
    <w:rsid w:val="001A5E35"/>
    <w:rsid w:val="001A6004"/>
    <w:rsid w:val="001A627E"/>
    <w:rsid w:val="001A637E"/>
    <w:rsid w:val="001A66CE"/>
    <w:rsid w:val="001A6BB5"/>
    <w:rsid w:val="001A74B6"/>
    <w:rsid w:val="001A7C18"/>
    <w:rsid w:val="001A7C47"/>
    <w:rsid w:val="001B0538"/>
    <w:rsid w:val="001B087C"/>
    <w:rsid w:val="001B1480"/>
    <w:rsid w:val="001B15BE"/>
    <w:rsid w:val="001B1BE6"/>
    <w:rsid w:val="001B1EC7"/>
    <w:rsid w:val="001B1EF5"/>
    <w:rsid w:val="001B1EFC"/>
    <w:rsid w:val="001B21E9"/>
    <w:rsid w:val="001B2201"/>
    <w:rsid w:val="001B24DE"/>
    <w:rsid w:val="001B2937"/>
    <w:rsid w:val="001B37F6"/>
    <w:rsid w:val="001B404F"/>
    <w:rsid w:val="001B4104"/>
    <w:rsid w:val="001B4305"/>
    <w:rsid w:val="001B431E"/>
    <w:rsid w:val="001B49E6"/>
    <w:rsid w:val="001B4F5D"/>
    <w:rsid w:val="001B5F0C"/>
    <w:rsid w:val="001B5FAE"/>
    <w:rsid w:val="001B61BF"/>
    <w:rsid w:val="001B61EB"/>
    <w:rsid w:val="001B662B"/>
    <w:rsid w:val="001B6DC0"/>
    <w:rsid w:val="001B764F"/>
    <w:rsid w:val="001B7900"/>
    <w:rsid w:val="001B7955"/>
    <w:rsid w:val="001B7B66"/>
    <w:rsid w:val="001B7B73"/>
    <w:rsid w:val="001B7C18"/>
    <w:rsid w:val="001B7D4C"/>
    <w:rsid w:val="001B7E1F"/>
    <w:rsid w:val="001C069E"/>
    <w:rsid w:val="001C0A58"/>
    <w:rsid w:val="001C0CE9"/>
    <w:rsid w:val="001C1415"/>
    <w:rsid w:val="001C1C5B"/>
    <w:rsid w:val="001C1EC6"/>
    <w:rsid w:val="001C246C"/>
    <w:rsid w:val="001C24AA"/>
    <w:rsid w:val="001C28A3"/>
    <w:rsid w:val="001C2D50"/>
    <w:rsid w:val="001C2DA6"/>
    <w:rsid w:val="001C3357"/>
    <w:rsid w:val="001C351A"/>
    <w:rsid w:val="001C367A"/>
    <w:rsid w:val="001C3B09"/>
    <w:rsid w:val="001C3EB7"/>
    <w:rsid w:val="001C42A8"/>
    <w:rsid w:val="001C4325"/>
    <w:rsid w:val="001C4844"/>
    <w:rsid w:val="001C50F2"/>
    <w:rsid w:val="001C5310"/>
    <w:rsid w:val="001C5F32"/>
    <w:rsid w:val="001C69D8"/>
    <w:rsid w:val="001C6B2D"/>
    <w:rsid w:val="001C713D"/>
    <w:rsid w:val="001C74C6"/>
    <w:rsid w:val="001D0EFA"/>
    <w:rsid w:val="001D13A9"/>
    <w:rsid w:val="001D1889"/>
    <w:rsid w:val="001D2044"/>
    <w:rsid w:val="001D22E4"/>
    <w:rsid w:val="001D2FEC"/>
    <w:rsid w:val="001D3109"/>
    <w:rsid w:val="001D38AB"/>
    <w:rsid w:val="001D3BB3"/>
    <w:rsid w:val="001D47FA"/>
    <w:rsid w:val="001D51FF"/>
    <w:rsid w:val="001D522E"/>
    <w:rsid w:val="001D5D99"/>
    <w:rsid w:val="001D65E4"/>
    <w:rsid w:val="001D6A54"/>
    <w:rsid w:val="001D6E27"/>
    <w:rsid w:val="001D73E2"/>
    <w:rsid w:val="001D7CAC"/>
    <w:rsid w:val="001D7D1A"/>
    <w:rsid w:val="001E04AD"/>
    <w:rsid w:val="001E06E2"/>
    <w:rsid w:val="001E0976"/>
    <w:rsid w:val="001E0CE4"/>
    <w:rsid w:val="001E0CF8"/>
    <w:rsid w:val="001E10E6"/>
    <w:rsid w:val="001E131C"/>
    <w:rsid w:val="001E152F"/>
    <w:rsid w:val="001E1925"/>
    <w:rsid w:val="001E1C32"/>
    <w:rsid w:val="001E2612"/>
    <w:rsid w:val="001E266D"/>
    <w:rsid w:val="001E35E8"/>
    <w:rsid w:val="001E3890"/>
    <w:rsid w:val="001E39C3"/>
    <w:rsid w:val="001E3F31"/>
    <w:rsid w:val="001E4733"/>
    <w:rsid w:val="001E4FB5"/>
    <w:rsid w:val="001E56F2"/>
    <w:rsid w:val="001E5A36"/>
    <w:rsid w:val="001E5C77"/>
    <w:rsid w:val="001E5CF6"/>
    <w:rsid w:val="001E5EFA"/>
    <w:rsid w:val="001E5F5B"/>
    <w:rsid w:val="001E6768"/>
    <w:rsid w:val="001E67D0"/>
    <w:rsid w:val="001E6B21"/>
    <w:rsid w:val="001E7747"/>
    <w:rsid w:val="001E7A88"/>
    <w:rsid w:val="001E7E8A"/>
    <w:rsid w:val="001E7EF8"/>
    <w:rsid w:val="001F0B07"/>
    <w:rsid w:val="001F100C"/>
    <w:rsid w:val="001F134A"/>
    <w:rsid w:val="001F160F"/>
    <w:rsid w:val="001F18CF"/>
    <w:rsid w:val="001F1C27"/>
    <w:rsid w:val="001F1EF5"/>
    <w:rsid w:val="001F21C6"/>
    <w:rsid w:val="001F2343"/>
    <w:rsid w:val="001F248C"/>
    <w:rsid w:val="001F2725"/>
    <w:rsid w:val="001F2E68"/>
    <w:rsid w:val="001F2ECD"/>
    <w:rsid w:val="001F3A76"/>
    <w:rsid w:val="001F410F"/>
    <w:rsid w:val="001F42C3"/>
    <w:rsid w:val="001F4BAB"/>
    <w:rsid w:val="001F568E"/>
    <w:rsid w:val="001F58EB"/>
    <w:rsid w:val="001F5C19"/>
    <w:rsid w:val="001F5C3D"/>
    <w:rsid w:val="001F5CF2"/>
    <w:rsid w:val="001F5FAC"/>
    <w:rsid w:val="001F624B"/>
    <w:rsid w:val="001F6556"/>
    <w:rsid w:val="001F67FF"/>
    <w:rsid w:val="001F680F"/>
    <w:rsid w:val="001F6DAD"/>
    <w:rsid w:val="001F7CA1"/>
    <w:rsid w:val="00200787"/>
    <w:rsid w:val="00200861"/>
    <w:rsid w:val="00200A34"/>
    <w:rsid w:val="00200CB6"/>
    <w:rsid w:val="002011EF"/>
    <w:rsid w:val="00201484"/>
    <w:rsid w:val="002014D4"/>
    <w:rsid w:val="0020157D"/>
    <w:rsid w:val="00201CF8"/>
    <w:rsid w:val="00202B12"/>
    <w:rsid w:val="00202C13"/>
    <w:rsid w:val="00202E9D"/>
    <w:rsid w:val="002037FE"/>
    <w:rsid w:val="00203B9F"/>
    <w:rsid w:val="00203E66"/>
    <w:rsid w:val="00204641"/>
    <w:rsid w:val="00204E6B"/>
    <w:rsid w:val="00204E7A"/>
    <w:rsid w:val="00204EA3"/>
    <w:rsid w:val="00205C5D"/>
    <w:rsid w:val="002061D3"/>
    <w:rsid w:val="0020690E"/>
    <w:rsid w:val="00206A7A"/>
    <w:rsid w:val="00206DEC"/>
    <w:rsid w:val="00207168"/>
    <w:rsid w:val="00207211"/>
    <w:rsid w:val="00207462"/>
    <w:rsid w:val="00207AE5"/>
    <w:rsid w:val="00210A68"/>
    <w:rsid w:val="0021110A"/>
    <w:rsid w:val="00211165"/>
    <w:rsid w:val="00211AC7"/>
    <w:rsid w:val="00211C3D"/>
    <w:rsid w:val="00212214"/>
    <w:rsid w:val="00212331"/>
    <w:rsid w:val="00212722"/>
    <w:rsid w:val="00212867"/>
    <w:rsid w:val="0021287D"/>
    <w:rsid w:val="0021327E"/>
    <w:rsid w:val="002134EA"/>
    <w:rsid w:val="00213B00"/>
    <w:rsid w:val="00214177"/>
    <w:rsid w:val="002141F0"/>
    <w:rsid w:val="0021470E"/>
    <w:rsid w:val="00214C30"/>
    <w:rsid w:val="00214D38"/>
    <w:rsid w:val="00215113"/>
    <w:rsid w:val="00215396"/>
    <w:rsid w:val="00215777"/>
    <w:rsid w:val="002158A9"/>
    <w:rsid w:val="00215A71"/>
    <w:rsid w:val="00216313"/>
    <w:rsid w:val="002175E4"/>
    <w:rsid w:val="0021790A"/>
    <w:rsid w:val="00217ABA"/>
    <w:rsid w:val="00217EB0"/>
    <w:rsid w:val="00217F39"/>
    <w:rsid w:val="002201F7"/>
    <w:rsid w:val="00220F81"/>
    <w:rsid w:val="00220FDE"/>
    <w:rsid w:val="0022159F"/>
    <w:rsid w:val="00221BD1"/>
    <w:rsid w:val="00221EB8"/>
    <w:rsid w:val="00221F0A"/>
    <w:rsid w:val="00222360"/>
    <w:rsid w:val="0022237C"/>
    <w:rsid w:val="00222558"/>
    <w:rsid w:val="00222634"/>
    <w:rsid w:val="002231AC"/>
    <w:rsid w:val="00223650"/>
    <w:rsid w:val="00223AEC"/>
    <w:rsid w:val="00223CD5"/>
    <w:rsid w:val="00224828"/>
    <w:rsid w:val="00224BB2"/>
    <w:rsid w:val="00224D67"/>
    <w:rsid w:val="002251CA"/>
    <w:rsid w:val="002254D7"/>
    <w:rsid w:val="00225D4D"/>
    <w:rsid w:val="00225F23"/>
    <w:rsid w:val="002265D8"/>
    <w:rsid w:val="002266ED"/>
    <w:rsid w:val="00226CF7"/>
    <w:rsid w:val="00226FDE"/>
    <w:rsid w:val="00227207"/>
    <w:rsid w:val="0022736F"/>
    <w:rsid w:val="0022781A"/>
    <w:rsid w:val="00227969"/>
    <w:rsid w:val="00227E99"/>
    <w:rsid w:val="00230127"/>
    <w:rsid w:val="00230246"/>
    <w:rsid w:val="002305C0"/>
    <w:rsid w:val="002306B3"/>
    <w:rsid w:val="00230AB4"/>
    <w:rsid w:val="00230DF1"/>
    <w:rsid w:val="00230E0B"/>
    <w:rsid w:val="00230FE6"/>
    <w:rsid w:val="00231565"/>
    <w:rsid w:val="00231A0C"/>
    <w:rsid w:val="00231C4B"/>
    <w:rsid w:val="0023200A"/>
    <w:rsid w:val="002327EF"/>
    <w:rsid w:val="00232A65"/>
    <w:rsid w:val="002335BC"/>
    <w:rsid w:val="002336AA"/>
    <w:rsid w:val="002338AE"/>
    <w:rsid w:val="00233F08"/>
    <w:rsid w:val="0023412E"/>
    <w:rsid w:val="00234B12"/>
    <w:rsid w:val="00234DEB"/>
    <w:rsid w:val="0023559E"/>
    <w:rsid w:val="00236096"/>
    <w:rsid w:val="00236854"/>
    <w:rsid w:val="00236BED"/>
    <w:rsid w:val="00236EFF"/>
    <w:rsid w:val="00236F74"/>
    <w:rsid w:val="00237317"/>
    <w:rsid w:val="00237DA6"/>
    <w:rsid w:val="00237EF0"/>
    <w:rsid w:val="002403EE"/>
    <w:rsid w:val="00240A2D"/>
    <w:rsid w:val="00240B99"/>
    <w:rsid w:val="00240E83"/>
    <w:rsid w:val="0024228B"/>
    <w:rsid w:val="00242375"/>
    <w:rsid w:val="002423E1"/>
    <w:rsid w:val="002425D6"/>
    <w:rsid w:val="00242AF0"/>
    <w:rsid w:val="0024351C"/>
    <w:rsid w:val="00243648"/>
    <w:rsid w:val="00244059"/>
    <w:rsid w:val="00246F52"/>
    <w:rsid w:val="00247304"/>
    <w:rsid w:val="002473E8"/>
    <w:rsid w:val="00247697"/>
    <w:rsid w:val="0024783F"/>
    <w:rsid w:val="002479B2"/>
    <w:rsid w:val="00247B95"/>
    <w:rsid w:val="00247EBB"/>
    <w:rsid w:val="00250423"/>
    <w:rsid w:val="00250B66"/>
    <w:rsid w:val="00250C83"/>
    <w:rsid w:val="00250EF4"/>
    <w:rsid w:val="0025105F"/>
    <w:rsid w:val="002510CA"/>
    <w:rsid w:val="0025164D"/>
    <w:rsid w:val="00251BB8"/>
    <w:rsid w:val="00251BEC"/>
    <w:rsid w:val="002523F4"/>
    <w:rsid w:val="00252647"/>
    <w:rsid w:val="00252A5D"/>
    <w:rsid w:val="0025326E"/>
    <w:rsid w:val="002535C9"/>
    <w:rsid w:val="00253664"/>
    <w:rsid w:val="002539C6"/>
    <w:rsid w:val="00253ECD"/>
    <w:rsid w:val="0025422D"/>
    <w:rsid w:val="002543C8"/>
    <w:rsid w:val="00254490"/>
    <w:rsid w:val="002544AB"/>
    <w:rsid w:val="00254CA5"/>
    <w:rsid w:val="00254FB7"/>
    <w:rsid w:val="00254FD9"/>
    <w:rsid w:val="00255332"/>
    <w:rsid w:val="002553BC"/>
    <w:rsid w:val="00255C1A"/>
    <w:rsid w:val="00255C3F"/>
    <w:rsid w:val="00256059"/>
    <w:rsid w:val="002571B5"/>
    <w:rsid w:val="002573B5"/>
    <w:rsid w:val="0025774B"/>
    <w:rsid w:val="002603B1"/>
    <w:rsid w:val="0026092F"/>
    <w:rsid w:val="00260F18"/>
    <w:rsid w:val="00260FF2"/>
    <w:rsid w:val="002615AD"/>
    <w:rsid w:val="0026194B"/>
    <w:rsid w:val="00261A3C"/>
    <w:rsid w:val="00262A28"/>
    <w:rsid w:val="002630D0"/>
    <w:rsid w:val="00263417"/>
    <w:rsid w:val="00263DC6"/>
    <w:rsid w:val="00264142"/>
    <w:rsid w:val="00264686"/>
    <w:rsid w:val="002646D4"/>
    <w:rsid w:val="0026480D"/>
    <w:rsid w:val="00264B17"/>
    <w:rsid w:val="00264DE8"/>
    <w:rsid w:val="002653C1"/>
    <w:rsid w:val="00265D48"/>
    <w:rsid w:val="00265F36"/>
    <w:rsid w:val="00265F65"/>
    <w:rsid w:val="002662D6"/>
    <w:rsid w:val="002665C2"/>
    <w:rsid w:val="00266610"/>
    <w:rsid w:val="00267229"/>
    <w:rsid w:val="00267877"/>
    <w:rsid w:val="00270460"/>
    <w:rsid w:val="00270615"/>
    <w:rsid w:val="00270CFD"/>
    <w:rsid w:val="00270F60"/>
    <w:rsid w:val="00271106"/>
    <w:rsid w:val="00271216"/>
    <w:rsid w:val="002717C9"/>
    <w:rsid w:val="0027192C"/>
    <w:rsid w:val="00271DBE"/>
    <w:rsid w:val="002727E9"/>
    <w:rsid w:val="002729C6"/>
    <w:rsid w:val="00272D23"/>
    <w:rsid w:val="00272F22"/>
    <w:rsid w:val="00272FC2"/>
    <w:rsid w:val="002734AC"/>
    <w:rsid w:val="0027358C"/>
    <w:rsid w:val="0027366A"/>
    <w:rsid w:val="0027389A"/>
    <w:rsid w:val="00273D9A"/>
    <w:rsid w:val="0027408D"/>
    <w:rsid w:val="00274253"/>
    <w:rsid w:val="002746B6"/>
    <w:rsid w:val="00274B49"/>
    <w:rsid w:val="00274DF7"/>
    <w:rsid w:val="0027532D"/>
    <w:rsid w:val="002759A8"/>
    <w:rsid w:val="00275B27"/>
    <w:rsid w:val="00275D10"/>
    <w:rsid w:val="00276171"/>
    <w:rsid w:val="00276423"/>
    <w:rsid w:val="00276EE7"/>
    <w:rsid w:val="00276F0F"/>
    <w:rsid w:val="00276F65"/>
    <w:rsid w:val="0027703D"/>
    <w:rsid w:val="0027745D"/>
    <w:rsid w:val="002775DC"/>
    <w:rsid w:val="00277AEC"/>
    <w:rsid w:val="00280135"/>
    <w:rsid w:val="0028029D"/>
    <w:rsid w:val="002802B7"/>
    <w:rsid w:val="002803F6"/>
    <w:rsid w:val="00280926"/>
    <w:rsid w:val="00280982"/>
    <w:rsid w:val="00280B2C"/>
    <w:rsid w:val="00280F23"/>
    <w:rsid w:val="00280FFC"/>
    <w:rsid w:val="002812DE"/>
    <w:rsid w:val="0028234C"/>
    <w:rsid w:val="00282600"/>
    <w:rsid w:val="0028327B"/>
    <w:rsid w:val="00284319"/>
    <w:rsid w:val="00284E05"/>
    <w:rsid w:val="00284FE0"/>
    <w:rsid w:val="00285224"/>
    <w:rsid w:val="00286617"/>
    <w:rsid w:val="00286671"/>
    <w:rsid w:val="0028724B"/>
    <w:rsid w:val="0028799B"/>
    <w:rsid w:val="00287BAF"/>
    <w:rsid w:val="00287BD2"/>
    <w:rsid w:val="002900A6"/>
    <w:rsid w:val="0029015F"/>
    <w:rsid w:val="002904B9"/>
    <w:rsid w:val="002905B6"/>
    <w:rsid w:val="00290774"/>
    <w:rsid w:val="002917D4"/>
    <w:rsid w:val="002917DD"/>
    <w:rsid w:val="00291FC2"/>
    <w:rsid w:val="002921E2"/>
    <w:rsid w:val="002925F7"/>
    <w:rsid w:val="00292EE9"/>
    <w:rsid w:val="00293041"/>
    <w:rsid w:val="002932B6"/>
    <w:rsid w:val="00293648"/>
    <w:rsid w:val="00293828"/>
    <w:rsid w:val="00293BE2"/>
    <w:rsid w:val="0029489D"/>
    <w:rsid w:val="00294959"/>
    <w:rsid w:val="00294C8E"/>
    <w:rsid w:val="002961F2"/>
    <w:rsid w:val="0029672F"/>
    <w:rsid w:val="002968DE"/>
    <w:rsid w:val="00296A92"/>
    <w:rsid w:val="00297137"/>
    <w:rsid w:val="002975B1"/>
    <w:rsid w:val="002979E4"/>
    <w:rsid w:val="00297CAD"/>
    <w:rsid w:val="002A01C2"/>
    <w:rsid w:val="002A03F0"/>
    <w:rsid w:val="002A092F"/>
    <w:rsid w:val="002A09C2"/>
    <w:rsid w:val="002A11D5"/>
    <w:rsid w:val="002A1651"/>
    <w:rsid w:val="002A1928"/>
    <w:rsid w:val="002A1E07"/>
    <w:rsid w:val="002A26F0"/>
    <w:rsid w:val="002A2C2C"/>
    <w:rsid w:val="002A2D02"/>
    <w:rsid w:val="002A2D24"/>
    <w:rsid w:val="002A2DBB"/>
    <w:rsid w:val="002A3610"/>
    <w:rsid w:val="002A3859"/>
    <w:rsid w:val="002A392E"/>
    <w:rsid w:val="002A3C4F"/>
    <w:rsid w:val="002A3CAA"/>
    <w:rsid w:val="002A443C"/>
    <w:rsid w:val="002A447F"/>
    <w:rsid w:val="002A4893"/>
    <w:rsid w:val="002A495F"/>
    <w:rsid w:val="002A4B3E"/>
    <w:rsid w:val="002A4C02"/>
    <w:rsid w:val="002A634C"/>
    <w:rsid w:val="002A64CC"/>
    <w:rsid w:val="002A6930"/>
    <w:rsid w:val="002A75D9"/>
    <w:rsid w:val="002A7BA5"/>
    <w:rsid w:val="002A7D0F"/>
    <w:rsid w:val="002A7E5D"/>
    <w:rsid w:val="002B02F7"/>
    <w:rsid w:val="002B18F8"/>
    <w:rsid w:val="002B21CF"/>
    <w:rsid w:val="002B25DE"/>
    <w:rsid w:val="002B2633"/>
    <w:rsid w:val="002B27C3"/>
    <w:rsid w:val="002B2E0A"/>
    <w:rsid w:val="002B35E0"/>
    <w:rsid w:val="002B367C"/>
    <w:rsid w:val="002B3CF6"/>
    <w:rsid w:val="002B3EC7"/>
    <w:rsid w:val="002B41AE"/>
    <w:rsid w:val="002B5667"/>
    <w:rsid w:val="002B5715"/>
    <w:rsid w:val="002B57A1"/>
    <w:rsid w:val="002B5B13"/>
    <w:rsid w:val="002B5B7D"/>
    <w:rsid w:val="002B6189"/>
    <w:rsid w:val="002B63A5"/>
    <w:rsid w:val="002B64A4"/>
    <w:rsid w:val="002B6838"/>
    <w:rsid w:val="002B6CA1"/>
    <w:rsid w:val="002B7001"/>
    <w:rsid w:val="002B750B"/>
    <w:rsid w:val="002B75DA"/>
    <w:rsid w:val="002B7B20"/>
    <w:rsid w:val="002C03D9"/>
    <w:rsid w:val="002C074D"/>
    <w:rsid w:val="002C08A2"/>
    <w:rsid w:val="002C0EED"/>
    <w:rsid w:val="002C1953"/>
    <w:rsid w:val="002C1DFB"/>
    <w:rsid w:val="002C26CC"/>
    <w:rsid w:val="002C3463"/>
    <w:rsid w:val="002C4AF6"/>
    <w:rsid w:val="002C5A4D"/>
    <w:rsid w:val="002C5D29"/>
    <w:rsid w:val="002C5EFD"/>
    <w:rsid w:val="002C6071"/>
    <w:rsid w:val="002C6BB0"/>
    <w:rsid w:val="002C750B"/>
    <w:rsid w:val="002C7739"/>
    <w:rsid w:val="002D0165"/>
    <w:rsid w:val="002D03EF"/>
    <w:rsid w:val="002D07E9"/>
    <w:rsid w:val="002D08FC"/>
    <w:rsid w:val="002D0E8D"/>
    <w:rsid w:val="002D160B"/>
    <w:rsid w:val="002D16AB"/>
    <w:rsid w:val="002D257E"/>
    <w:rsid w:val="002D2781"/>
    <w:rsid w:val="002D304C"/>
    <w:rsid w:val="002D30A1"/>
    <w:rsid w:val="002D3165"/>
    <w:rsid w:val="002D369B"/>
    <w:rsid w:val="002D45A1"/>
    <w:rsid w:val="002D50A8"/>
    <w:rsid w:val="002D53F4"/>
    <w:rsid w:val="002D5537"/>
    <w:rsid w:val="002D55E7"/>
    <w:rsid w:val="002D5678"/>
    <w:rsid w:val="002D56BF"/>
    <w:rsid w:val="002D5893"/>
    <w:rsid w:val="002D5BE0"/>
    <w:rsid w:val="002D60EF"/>
    <w:rsid w:val="002D6435"/>
    <w:rsid w:val="002D65DB"/>
    <w:rsid w:val="002D68ED"/>
    <w:rsid w:val="002D6D42"/>
    <w:rsid w:val="002D7384"/>
    <w:rsid w:val="002D7748"/>
    <w:rsid w:val="002D7FA1"/>
    <w:rsid w:val="002E00A6"/>
    <w:rsid w:val="002E02AF"/>
    <w:rsid w:val="002E07B3"/>
    <w:rsid w:val="002E0E2C"/>
    <w:rsid w:val="002E10A1"/>
    <w:rsid w:val="002E12D0"/>
    <w:rsid w:val="002E1574"/>
    <w:rsid w:val="002E15C5"/>
    <w:rsid w:val="002E1986"/>
    <w:rsid w:val="002E2584"/>
    <w:rsid w:val="002E2783"/>
    <w:rsid w:val="002E2AD3"/>
    <w:rsid w:val="002E3495"/>
    <w:rsid w:val="002E3FC1"/>
    <w:rsid w:val="002E427A"/>
    <w:rsid w:val="002E4C88"/>
    <w:rsid w:val="002E4D02"/>
    <w:rsid w:val="002E50A6"/>
    <w:rsid w:val="002E5D6C"/>
    <w:rsid w:val="002E60AD"/>
    <w:rsid w:val="002E6263"/>
    <w:rsid w:val="002E654A"/>
    <w:rsid w:val="002E6591"/>
    <w:rsid w:val="002E69FC"/>
    <w:rsid w:val="002E6F3B"/>
    <w:rsid w:val="002E6F62"/>
    <w:rsid w:val="002E729E"/>
    <w:rsid w:val="002F03D8"/>
    <w:rsid w:val="002F05F2"/>
    <w:rsid w:val="002F0F2C"/>
    <w:rsid w:val="002F13F1"/>
    <w:rsid w:val="002F182A"/>
    <w:rsid w:val="002F1907"/>
    <w:rsid w:val="002F1A0B"/>
    <w:rsid w:val="002F1CCE"/>
    <w:rsid w:val="002F207F"/>
    <w:rsid w:val="002F22B4"/>
    <w:rsid w:val="002F22BB"/>
    <w:rsid w:val="002F2CA1"/>
    <w:rsid w:val="002F2E1C"/>
    <w:rsid w:val="002F3055"/>
    <w:rsid w:val="002F33BD"/>
    <w:rsid w:val="002F33C4"/>
    <w:rsid w:val="002F366F"/>
    <w:rsid w:val="002F3F31"/>
    <w:rsid w:val="002F485F"/>
    <w:rsid w:val="002F4B48"/>
    <w:rsid w:val="002F4C14"/>
    <w:rsid w:val="002F52CC"/>
    <w:rsid w:val="002F5491"/>
    <w:rsid w:val="002F54B0"/>
    <w:rsid w:val="002F5A75"/>
    <w:rsid w:val="002F5EAA"/>
    <w:rsid w:val="002F6148"/>
    <w:rsid w:val="002F675E"/>
    <w:rsid w:val="002F6A3A"/>
    <w:rsid w:val="002F6F5B"/>
    <w:rsid w:val="002F6F88"/>
    <w:rsid w:val="002F7136"/>
    <w:rsid w:val="002F77C7"/>
    <w:rsid w:val="002F7F90"/>
    <w:rsid w:val="003009CC"/>
    <w:rsid w:val="003014F6"/>
    <w:rsid w:val="00301C87"/>
    <w:rsid w:val="003021AC"/>
    <w:rsid w:val="00302AD3"/>
    <w:rsid w:val="00302E85"/>
    <w:rsid w:val="00302EE6"/>
    <w:rsid w:val="003034E8"/>
    <w:rsid w:val="00304776"/>
    <w:rsid w:val="0030490B"/>
    <w:rsid w:val="00304D2A"/>
    <w:rsid w:val="0030577F"/>
    <w:rsid w:val="003057FC"/>
    <w:rsid w:val="00305A03"/>
    <w:rsid w:val="00305B63"/>
    <w:rsid w:val="00305CC3"/>
    <w:rsid w:val="003060A8"/>
    <w:rsid w:val="003066B4"/>
    <w:rsid w:val="00307258"/>
    <w:rsid w:val="00307C65"/>
    <w:rsid w:val="00310BAA"/>
    <w:rsid w:val="003113E2"/>
    <w:rsid w:val="003117EA"/>
    <w:rsid w:val="003123DB"/>
    <w:rsid w:val="00312D54"/>
    <w:rsid w:val="00313335"/>
    <w:rsid w:val="0031345E"/>
    <w:rsid w:val="00313761"/>
    <w:rsid w:val="0031380A"/>
    <w:rsid w:val="0031399E"/>
    <w:rsid w:val="00314088"/>
    <w:rsid w:val="00314B8A"/>
    <w:rsid w:val="00314B95"/>
    <w:rsid w:val="00314C6F"/>
    <w:rsid w:val="00314E60"/>
    <w:rsid w:val="00315358"/>
    <w:rsid w:val="00315B8D"/>
    <w:rsid w:val="00315F0F"/>
    <w:rsid w:val="003166A7"/>
    <w:rsid w:val="00316FC4"/>
    <w:rsid w:val="00317623"/>
    <w:rsid w:val="003177CF"/>
    <w:rsid w:val="00317C3A"/>
    <w:rsid w:val="00317D07"/>
    <w:rsid w:val="00317E7E"/>
    <w:rsid w:val="0032015F"/>
    <w:rsid w:val="0032044C"/>
    <w:rsid w:val="0032060C"/>
    <w:rsid w:val="00320D8A"/>
    <w:rsid w:val="00321093"/>
    <w:rsid w:val="00321924"/>
    <w:rsid w:val="00321962"/>
    <w:rsid w:val="003230B5"/>
    <w:rsid w:val="003230CE"/>
    <w:rsid w:val="0032323B"/>
    <w:rsid w:val="0032326B"/>
    <w:rsid w:val="00323925"/>
    <w:rsid w:val="00324055"/>
    <w:rsid w:val="003246A7"/>
    <w:rsid w:val="00324C69"/>
    <w:rsid w:val="0032529C"/>
    <w:rsid w:val="0032578C"/>
    <w:rsid w:val="00325C89"/>
    <w:rsid w:val="00325FA9"/>
    <w:rsid w:val="00326130"/>
    <w:rsid w:val="003262DD"/>
    <w:rsid w:val="003263FC"/>
    <w:rsid w:val="003267BF"/>
    <w:rsid w:val="00326801"/>
    <w:rsid w:val="00326E34"/>
    <w:rsid w:val="00326EE0"/>
    <w:rsid w:val="003272A7"/>
    <w:rsid w:val="00327557"/>
    <w:rsid w:val="00327892"/>
    <w:rsid w:val="00331012"/>
    <w:rsid w:val="00331205"/>
    <w:rsid w:val="003321A2"/>
    <w:rsid w:val="0033245B"/>
    <w:rsid w:val="00332962"/>
    <w:rsid w:val="00332D2E"/>
    <w:rsid w:val="003333DC"/>
    <w:rsid w:val="003337E4"/>
    <w:rsid w:val="00333AAB"/>
    <w:rsid w:val="00333CEF"/>
    <w:rsid w:val="00333E34"/>
    <w:rsid w:val="00334526"/>
    <w:rsid w:val="003356A5"/>
    <w:rsid w:val="00335D5D"/>
    <w:rsid w:val="00335DB3"/>
    <w:rsid w:val="00337103"/>
    <w:rsid w:val="0033781D"/>
    <w:rsid w:val="00337D09"/>
    <w:rsid w:val="00340488"/>
    <w:rsid w:val="00340601"/>
    <w:rsid w:val="00340AD1"/>
    <w:rsid w:val="00340B1E"/>
    <w:rsid w:val="003413F7"/>
    <w:rsid w:val="003414C0"/>
    <w:rsid w:val="0034156A"/>
    <w:rsid w:val="00341FF0"/>
    <w:rsid w:val="0034224C"/>
    <w:rsid w:val="00342477"/>
    <w:rsid w:val="0034250B"/>
    <w:rsid w:val="0034269F"/>
    <w:rsid w:val="00342D7A"/>
    <w:rsid w:val="00343324"/>
    <w:rsid w:val="003435C8"/>
    <w:rsid w:val="003438EB"/>
    <w:rsid w:val="00343AEA"/>
    <w:rsid w:val="00343B7D"/>
    <w:rsid w:val="0034403B"/>
    <w:rsid w:val="00344073"/>
    <w:rsid w:val="0034419E"/>
    <w:rsid w:val="003443CB"/>
    <w:rsid w:val="0034504C"/>
    <w:rsid w:val="00345374"/>
    <w:rsid w:val="0034576D"/>
    <w:rsid w:val="00345CFB"/>
    <w:rsid w:val="00345D2B"/>
    <w:rsid w:val="00345FDC"/>
    <w:rsid w:val="003463C0"/>
    <w:rsid w:val="003470F8"/>
    <w:rsid w:val="003475AD"/>
    <w:rsid w:val="003501A3"/>
    <w:rsid w:val="00350981"/>
    <w:rsid w:val="00350AE1"/>
    <w:rsid w:val="00350F74"/>
    <w:rsid w:val="00351089"/>
    <w:rsid w:val="0035123D"/>
    <w:rsid w:val="0035155E"/>
    <w:rsid w:val="0035173D"/>
    <w:rsid w:val="00351862"/>
    <w:rsid w:val="00351DF6"/>
    <w:rsid w:val="00352448"/>
    <w:rsid w:val="00352500"/>
    <w:rsid w:val="0035281F"/>
    <w:rsid w:val="00353720"/>
    <w:rsid w:val="00353C24"/>
    <w:rsid w:val="00353EE4"/>
    <w:rsid w:val="0035407F"/>
    <w:rsid w:val="00354205"/>
    <w:rsid w:val="003549F5"/>
    <w:rsid w:val="00354A33"/>
    <w:rsid w:val="00354FD5"/>
    <w:rsid w:val="0035585D"/>
    <w:rsid w:val="0035592F"/>
    <w:rsid w:val="00355CA1"/>
    <w:rsid w:val="00355E9F"/>
    <w:rsid w:val="0036065F"/>
    <w:rsid w:val="00360768"/>
    <w:rsid w:val="00361B11"/>
    <w:rsid w:val="00361BA2"/>
    <w:rsid w:val="003627C3"/>
    <w:rsid w:val="00362A1B"/>
    <w:rsid w:val="00362A74"/>
    <w:rsid w:val="00362E50"/>
    <w:rsid w:val="0036312F"/>
    <w:rsid w:val="00363C35"/>
    <w:rsid w:val="00363FAF"/>
    <w:rsid w:val="003642E0"/>
    <w:rsid w:val="003651FC"/>
    <w:rsid w:val="00365305"/>
    <w:rsid w:val="003657EC"/>
    <w:rsid w:val="00365949"/>
    <w:rsid w:val="00365B1C"/>
    <w:rsid w:val="00365C86"/>
    <w:rsid w:val="00365F41"/>
    <w:rsid w:val="0036711F"/>
    <w:rsid w:val="003679C8"/>
    <w:rsid w:val="00367CED"/>
    <w:rsid w:val="00367E33"/>
    <w:rsid w:val="00367E9C"/>
    <w:rsid w:val="00367F8F"/>
    <w:rsid w:val="003702BE"/>
    <w:rsid w:val="00370CD5"/>
    <w:rsid w:val="00371424"/>
    <w:rsid w:val="003718C1"/>
    <w:rsid w:val="00371BBF"/>
    <w:rsid w:val="00371C96"/>
    <w:rsid w:val="00371CA4"/>
    <w:rsid w:val="00372138"/>
    <w:rsid w:val="0037248A"/>
    <w:rsid w:val="0037261E"/>
    <w:rsid w:val="00372A4F"/>
    <w:rsid w:val="00372AAC"/>
    <w:rsid w:val="0037352F"/>
    <w:rsid w:val="0037416E"/>
    <w:rsid w:val="003743F7"/>
    <w:rsid w:val="003744FD"/>
    <w:rsid w:val="00374C40"/>
    <w:rsid w:val="00374D97"/>
    <w:rsid w:val="0037559B"/>
    <w:rsid w:val="00375684"/>
    <w:rsid w:val="003760D4"/>
    <w:rsid w:val="003765F3"/>
    <w:rsid w:val="00376738"/>
    <w:rsid w:val="00376A3B"/>
    <w:rsid w:val="00377239"/>
    <w:rsid w:val="00377303"/>
    <w:rsid w:val="00377CE9"/>
    <w:rsid w:val="00377DBF"/>
    <w:rsid w:val="00377DDD"/>
    <w:rsid w:val="00377DF9"/>
    <w:rsid w:val="0038051B"/>
    <w:rsid w:val="0038062D"/>
    <w:rsid w:val="0038068C"/>
    <w:rsid w:val="003809D4"/>
    <w:rsid w:val="00380BA2"/>
    <w:rsid w:val="003814BD"/>
    <w:rsid w:val="00382906"/>
    <w:rsid w:val="00382DCB"/>
    <w:rsid w:val="00382DFD"/>
    <w:rsid w:val="003830F0"/>
    <w:rsid w:val="003834B5"/>
    <w:rsid w:val="003837A1"/>
    <w:rsid w:val="00383858"/>
    <w:rsid w:val="00383A98"/>
    <w:rsid w:val="00384667"/>
    <w:rsid w:val="00385552"/>
    <w:rsid w:val="00385CFC"/>
    <w:rsid w:val="0038629F"/>
    <w:rsid w:val="003862BD"/>
    <w:rsid w:val="00386484"/>
    <w:rsid w:val="00386702"/>
    <w:rsid w:val="00386C1A"/>
    <w:rsid w:val="003907A4"/>
    <w:rsid w:val="00390943"/>
    <w:rsid w:val="0039097C"/>
    <w:rsid w:val="003912D9"/>
    <w:rsid w:val="003913A6"/>
    <w:rsid w:val="00391515"/>
    <w:rsid w:val="003916D7"/>
    <w:rsid w:val="003918D5"/>
    <w:rsid w:val="00391AC0"/>
    <w:rsid w:val="00391B41"/>
    <w:rsid w:val="00391C09"/>
    <w:rsid w:val="00391FAC"/>
    <w:rsid w:val="0039208C"/>
    <w:rsid w:val="00392BAB"/>
    <w:rsid w:val="00392E0A"/>
    <w:rsid w:val="00393D05"/>
    <w:rsid w:val="00393F88"/>
    <w:rsid w:val="00394066"/>
    <w:rsid w:val="0039413E"/>
    <w:rsid w:val="00394663"/>
    <w:rsid w:val="003946D0"/>
    <w:rsid w:val="00394B33"/>
    <w:rsid w:val="00394EC8"/>
    <w:rsid w:val="0039524B"/>
    <w:rsid w:val="0039527B"/>
    <w:rsid w:val="003955B1"/>
    <w:rsid w:val="00395D09"/>
    <w:rsid w:val="0039623A"/>
    <w:rsid w:val="00396930"/>
    <w:rsid w:val="003969E7"/>
    <w:rsid w:val="00396DDB"/>
    <w:rsid w:val="00397A0E"/>
    <w:rsid w:val="00397B11"/>
    <w:rsid w:val="00397B82"/>
    <w:rsid w:val="003A000F"/>
    <w:rsid w:val="003A00DB"/>
    <w:rsid w:val="003A02A1"/>
    <w:rsid w:val="003A0E2D"/>
    <w:rsid w:val="003A0EF4"/>
    <w:rsid w:val="003A1095"/>
    <w:rsid w:val="003A10CE"/>
    <w:rsid w:val="003A1425"/>
    <w:rsid w:val="003A1597"/>
    <w:rsid w:val="003A163B"/>
    <w:rsid w:val="003A19E9"/>
    <w:rsid w:val="003A20B0"/>
    <w:rsid w:val="003A22F9"/>
    <w:rsid w:val="003A238F"/>
    <w:rsid w:val="003A24E7"/>
    <w:rsid w:val="003A2785"/>
    <w:rsid w:val="003A2800"/>
    <w:rsid w:val="003A2F93"/>
    <w:rsid w:val="003A3354"/>
    <w:rsid w:val="003A3575"/>
    <w:rsid w:val="003A3924"/>
    <w:rsid w:val="003A3B2C"/>
    <w:rsid w:val="003A3D7E"/>
    <w:rsid w:val="003A40E3"/>
    <w:rsid w:val="003A412D"/>
    <w:rsid w:val="003A42B4"/>
    <w:rsid w:val="003A42B9"/>
    <w:rsid w:val="003A4497"/>
    <w:rsid w:val="003A4876"/>
    <w:rsid w:val="003A4DAF"/>
    <w:rsid w:val="003A50D0"/>
    <w:rsid w:val="003A5102"/>
    <w:rsid w:val="003A52E8"/>
    <w:rsid w:val="003A5C25"/>
    <w:rsid w:val="003A699A"/>
    <w:rsid w:val="003A6A03"/>
    <w:rsid w:val="003A6F0C"/>
    <w:rsid w:val="003A7FB8"/>
    <w:rsid w:val="003B025C"/>
    <w:rsid w:val="003B0761"/>
    <w:rsid w:val="003B0A78"/>
    <w:rsid w:val="003B0BE2"/>
    <w:rsid w:val="003B0CA7"/>
    <w:rsid w:val="003B1220"/>
    <w:rsid w:val="003B1C77"/>
    <w:rsid w:val="003B1E77"/>
    <w:rsid w:val="003B1E7C"/>
    <w:rsid w:val="003B1F86"/>
    <w:rsid w:val="003B2510"/>
    <w:rsid w:val="003B279C"/>
    <w:rsid w:val="003B2AAF"/>
    <w:rsid w:val="003B32BE"/>
    <w:rsid w:val="003B392D"/>
    <w:rsid w:val="003B42C6"/>
    <w:rsid w:val="003B4591"/>
    <w:rsid w:val="003B507A"/>
    <w:rsid w:val="003B50D2"/>
    <w:rsid w:val="003B54A9"/>
    <w:rsid w:val="003B56ED"/>
    <w:rsid w:val="003B5D64"/>
    <w:rsid w:val="003B5E74"/>
    <w:rsid w:val="003B647E"/>
    <w:rsid w:val="003B6605"/>
    <w:rsid w:val="003B66EF"/>
    <w:rsid w:val="003B6776"/>
    <w:rsid w:val="003B68CF"/>
    <w:rsid w:val="003B6E9B"/>
    <w:rsid w:val="003B6FE6"/>
    <w:rsid w:val="003B72CE"/>
    <w:rsid w:val="003B78FE"/>
    <w:rsid w:val="003B7C45"/>
    <w:rsid w:val="003C0587"/>
    <w:rsid w:val="003C094B"/>
    <w:rsid w:val="003C0C88"/>
    <w:rsid w:val="003C15B9"/>
    <w:rsid w:val="003C1E85"/>
    <w:rsid w:val="003C2133"/>
    <w:rsid w:val="003C29AF"/>
    <w:rsid w:val="003C30A8"/>
    <w:rsid w:val="003C30BF"/>
    <w:rsid w:val="003C30FC"/>
    <w:rsid w:val="003C3236"/>
    <w:rsid w:val="003C3619"/>
    <w:rsid w:val="003C37B1"/>
    <w:rsid w:val="003C3805"/>
    <w:rsid w:val="003C383C"/>
    <w:rsid w:val="003C39D9"/>
    <w:rsid w:val="003C3DF1"/>
    <w:rsid w:val="003C40B7"/>
    <w:rsid w:val="003C5564"/>
    <w:rsid w:val="003C5A2D"/>
    <w:rsid w:val="003C5B18"/>
    <w:rsid w:val="003C5D14"/>
    <w:rsid w:val="003C62CC"/>
    <w:rsid w:val="003C63ED"/>
    <w:rsid w:val="003C6405"/>
    <w:rsid w:val="003C65D8"/>
    <w:rsid w:val="003C675C"/>
    <w:rsid w:val="003C6D61"/>
    <w:rsid w:val="003C6D9F"/>
    <w:rsid w:val="003C71E0"/>
    <w:rsid w:val="003C763B"/>
    <w:rsid w:val="003C78F0"/>
    <w:rsid w:val="003C7FBB"/>
    <w:rsid w:val="003D0486"/>
    <w:rsid w:val="003D08E1"/>
    <w:rsid w:val="003D092D"/>
    <w:rsid w:val="003D0E6A"/>
    <w:rsid w:val="003D0FB5"/>
    <w:rsid w:val="003D1062"/>
    <w:rsid w:val="003D1AF0"/>
    <w:rsid w:val="003D1C00"/>
    <w:rsid w:val="003D1F56"/>
    <w:rsid w:val="003D214A"/>
    <w:rsid w:val="003D2A86"/>
    <w:rsid w:val="003D3101"/>
    <w:rsid w:val="003D3339"/>
    <w:rsid w:val="003D36A5"/>
    <w:rsid w:val="003D36E9"/>
    <w:rsid w:val="003D3A70"/>
    <w:rsid w:val="003D3B95"/>
    <w:rsid w:val="003D3BFF"/>
    <w:rsid w:val="003D3D06"/>
    <w:rsid w:val="003D3D3C"/>
    <w:rsid w:val="003D4775"/>
    <w:rsid w:val="003D4F3C"/>
    <w:rsid w:val="003D5362"/>
    <w:rsid w:val="003D54E4"/>
    <w:rsid w:val="003D5A90"/>
    <w:rsid w:val="003D609A"/>
    <w:rsid w:val="003D6BA4"/>
    <w:rsid w:val="003D71D7"/>
    <w:rsid w:val="003D7277"/>
    <w:rsid w:val="003D7310"/>
    <w:rsid w:val="003D7744"/>
    <w:rsid w:val="003D78FA"/>
    <w:rsid w:val="003E04A7"/>
    <w:rsid w:val="003E0BCC"/>
    <w:rsid w:val="003E0FB3"/>
    <w:rsid w:val="003E1097"/>
    <w:rsid w:val="003E10D2"/>
    <w:rsid w:val="003E23E4"/>
    <w:rsid w:val="003E265E"/>
    <w:rsid w:val="003E2695"/>
    <w:rsid w:val="003E2897"/>
    <w:rsid w:val="003E3873"/>
    <w:rsid w:val="003E3AEA"/>
    <w:rsid w:val="003E40F6"/>
    <w:rsid w:val="003E45EC"/>
    <w:rsid w:val="003E4DC0"/>
    <w:rsid w:val="003E4E83"/>
    <w:rsid w:val="003E63A3"/>
    <w:rsid w:val="003E67E7"/>
    <w:rsid w:val="003E6A5C"/>
    <w:rsid w:val="003E6D58"/>
    <w:rsid w:val="003E7613"/>
    <w:rsid w:val="003F041E"/>
    <w:rsid w:val="003F06E0"/>
    <w:rsid w:val="003F148A"/>
    <w:rsid w:val="003F226E"/>
    <w:rsid w:val="003F2371"/>
    <w:rsid w:val="003F2661"/>
    <w:rsid w:val="003F2DC4"/>
    <w:rsid w:val="003F3011"/>
    <w:rsid w:val="003F31F5"/>
    <w:rsid w:val="003F3325"/>
    <w:rsid w:val="003F34F7"/>
    <w:rsid w:val="003F3D32"/>
    <w:rsid w:val="003F3D92"/>
    <w:rsid w:val="003F3FAC"/>
    <w:rsid w:val="003F4131"/>
    <w:rsid w:val="003F421B"/>
    <w:rsid w:val="003F4893"/>
    <w:rsid w:val="003F4A01"/>
    <w:rsid w:val="003F4C5C"/>
    <w:rsid w:val="003F4CA6"/>
    <w:rsid w:val="003F4D30"/>
    <w:rsid w:val="003F4DBD"/>
    <w:rsid w:val="003F50EE"/>
    <w:rsid w:val="003F51A4"/>
    <w:rsid w:val="003F6F38"/>
    <w:rsid w:val="003F759B"/>
    <w:rsid w:val="003F7692"/>
    <w:rsid w:val="003F7BC9"/>
    <w:rsid w:val="003F7D32"/>
    <w:rsid w:val="003F7FE7"/>
    <w:rsid w:val="00400027"/>
    <w:rsid w:val="004003D7"/>
    <w:rsid w:val="004006EF"/>
    <w:rsid w:val="00400A4B"/>
    <w:rsid w:val="004011B4"/>
    <w:rsid w:val="004011BF"/>
    <w:rsid w:val="00401310"/>
    <w:rsid w:val="00401335"/>
    <w:rsid w:val="00401596"/>
    <w:rsid w:val="0040164F"/>
    <w:rsid w:val="00401CC6"/>
    <w:rsid w:val="00401CE5"/>
    <w:rsid w:val="004021F7"/>
    <w:rsid w:val="00402200"/>
    <w:rsid w:val="00402259"/>
    <w:rsid w:val="004022D1"/>
    <w:rsid w:val="00402874"/>
    <w:rsid w:val="0040297E"/>
    <w:rsid w:val="0040306B"/>
    <w:rsid w:val="00403A67"/>
    <w:rsid w:val="00403D66"/>
    <w:rsid w:val="00403EB3"/>
    <w:rsid w:val="00405062"/>
    <w:rsid w:val="00405116"/>
    <w:rsid w:val="004051D7"/>
    <w:rsid w:val="0040570A"/>
    <w:rsid w:val="00406487"/>
    <w:rsid w:val="004065C3"/>
    <w:rsid w:val="00406E82"/>
    <w:rsid w:val="0040701A"/>
    <w:rsid w:val="004070F1"/>
    <w:rsid w:val="004102CF"/>
    <w:rsid w:val="00410770"/>
    <w:rsid w:val="00410E02"/>
    <w:rsid w:val="0041106F"/>
    <w:rsid w:val="004113A0"/>
    <w:rsid w:val="00411758"/>
    <w:rsid w:val="00411970"/>
    <w:rsid w:val="004119BC"/>
    <w:rsid w:val="00411B15"/>
    <w:rsid w:val="00412126"/>
    <w:rsid w:val="004123F4"/>
    <w:rsid w:val="00413666"/>
    <w:rsid w:val="00413749"/>
    <w:rsid w:val="00413F17"/>
    <w:rsid w:val="00413FE6"/>
    <w:rsid w:val="0041435B"/>
    <w:rsid w:val="00414448"/>
    <w:rsid w:val="00414665"/>
    <w:rsid w:val="004146E0"/>
    <w:rsid w:val="00414843"/>
    <w:rsid w:val="0041489E"/>
    <w:rsid w:val="00414FE9"/>
    <w:rsid w:val="0041530B"/>
    <w:rsid w:val="0041541C"/>
    <w:rsid w:val="00415BA7"/>
    <w:rsid w:val="00415E3E"/>
    <w:rsid w:val="00415E7F"/>
    <w:rsid w:val="00416BD0"/>
    <w:rsid w:val="004172D5"/>
    <w:rsid w:val="00417524"/>
    <w:rsid w:val="00420121"/>
    <w:rsid w:val="00420763"/>
    <w:rsid w:val="00420884"/>
    <w:rsid w:val="00420AD4"/>
    <w:rsid w:val="00420EDC"/>
    <w:rsid w:val="004210F2"/>
    <w:rsid w:val="0042231F"/>
    <w:rsid w:val="004223A0"/>
    <w:rsid w:val="0042290E"/>
    <w:rsid w:val="00422AAB"/>
    <w:rsid w:val="0042328A"/>
    <w:rsid w:val="00423EDC"/>
    <w:rsid w:val="00424056"/>
    <w:rsid w:val="004240A9"/>
    <w:rsid w:val="00424279"/>
    <w:rsid w:val="0042468B"/>
    <w:rsid w:val="00424869"/>
    <w:rsid w:val="0042491D"/>
    <w:rsid w:val="00424DDB"/>
    <w:rsid w:val="00424DFB"/>
    <w:rsid w:val="0042502E"/>
    <w:rsid w:val="0042534C"/>
    <w:rsid w:val="0042693F"/>
    <w:rsid w:val="00426AB1"/>
    <w:rsid w:val="00427443"/>
    <w:rsid w:val="004274B7"/>
    <w:rsid w:val="0042765C"/>
    <w:rsid w:val="004276A5"/>
    <w:rsid w:val="00427724"/>
    <w:rsid w:val="00427D4A"/>
    <w:rsid w:val="00427EB9"/>
    <w:rsid w:val="00430E22"/>
    <w:rsid w:val="00431245"/>
    <w:rsid w:val="004312D0"/>
    <w:rsid w:val="00431917"/>
    <w:rsid w:val="004319EC"/>
    <w:rsid w:val="00431EC7"/>
    <w:rsid w:val="0043299D"/>
    <w:rsid w:val="00432A04"/>
    <w:rsid w:val="00432B27"/>
    <w:rsid w:val="0043315F"/>
    <w:rsid w:val="004332E8"/>
    <w:rsid w:val="0043372A"/>
    <w:rsid w:val="00433BD3"/>
    <w:rsid w:val="004342D5"/>
    <w:rsid w:val="0043431F"/>
    <w:rsid w:val="00434C6C"/>
    <w:rsid w:val="004351E4"/>
    <w:rsid w:val="00435DC0"/>
    <w:rsid w:val="00435EFD"/>
    <w:rsid w:val="00436424"/>
    <w:rsid w:val="0043728C"/>
    <w:rsid w:val="0043740F"/>
    <w:rsid w:val="00440002"/>
    <w:rsid w:val="00440222"/>
    <w:rsid w:val="0044124A"/>
    <w:rsid w:val="004414A1"/>
    <w:rsid w:val="00441C4C"/>
    <w:rsid w:val="00441D7D"/>
    <w:rsid w:val="00441E8F"/>
    <w:rsid w:val="004426F7"/>
    <w:rsid w:val="0044275B"/>
    <w:rsid w:val="004428E2"/>
    <w:rsid w:val="00442CD9"/>
    <w:rsid w:val="00442EF0"/>
    <w:rsid w:val="0044312A"/>
    <w:rsid w:val="004434FD"/>
    <w:rsid w:val="00443D7F"/>
    <w:rsid w:val="00444592"/>
    <w:rsid w:val="00444AA2"/>
    <w:rsid w:val="00445196"/>
    <w:rsid w:val="0044554D"/>
    <w:rsid w:val="00445A9C"/>
    <w:rsid w:val="00445C45"/>
    <w:rsid w:val="00445DFC"/>
    <w:rsid w:val="00445ED0"/>
    <w:rsid w:val="00446A0B"/>
    <w:rsid w:val="00447BB8"/>
    <w:rsid w:val="004501C2"/>
    <w:rsid w:val="004507A7"/>
    <w:rsid w:val="00450D66"/>
    <w:rsid w:val="004511FA"/>
    <w:rsid w:val="0045141E"/>
    <w:rsid w:val="00451824"/>
    <w:rsid w:val="00451B1B"/>
    <w:rsid w:val="00451DAE"/>
    <w:rsid w:val="004528F7"/>
    <w:rsid w:val="004530EF"/>
    <w:rsid w:val="0045357E"/>
    <w:rsid w:val="00453CF2"/>
    <w:rsid w:val="00453F18"/>
    <w:rsid w:val="00454289"/>
    <w:rsid w:val="00454C94"/>
    <w:rsid w:val="00454CCC"/>
    <w:rsid w:val="004550BD"/>
    <w:rsid w:val="0045575A"/>
    <w:rsid w:val="00455DF9"/>
    <w:rsid w:val="004561B5"/>
    <w:rsid w:val="004562AF"/>
    <w:rsid w:val="00456D39"/>
    <w:rsid w:val="00456EA8"/>
    <w:rsid w:val="00457DE7"/>
    <w:rsid w:val="00457FBA"/>
    <w:rsid w:val="00460191"/>
    <w:rsid w:val="00460260"/>
    <w:rsid w:val="00460722"/>
    <w:rsid w:val="00460F8E"/>
    <w:rsid w:val="00461E18"/>
    <w:rsid w:val="00461F95"/>
    <w:rsid w:val="00462725"/>
    <w:rsid w:val="00462970"/>
    <w:rsid w:val="00464279"/>
    <w:rsid w:val="004642ED"/>
    <w:rsid w:val="00464918"/>
    <w:rsid w:val="00464CBA"/>
    <w:rsid w:val="00464E01"/>
    <w:rsid w:val="00465258"/>
    <w:rsid w:val="004655B7"/>
    <w:rsid w:val="004657CC"/>
    <w:rsid w:val="00465A12"/>
    <w:rsid w:val="00465BBC"/>
    <w:rsid w:val="00465BE4"/>
    <w:rsid w:val="00465C38"/>
    <w:rsid w:val="00465D19"/>
    <w:rsid w:val="004661CA"/>
    <w:rsid w:val="004664B3"/>
    <w:rsid w:val="00466578"/>
    <w:rsid w:val="00466832"/>
    <w:rsid w:val="00466E04"/>
    <w:rsid w:val="00467CF1"/>
    <w:rsid w:val="00467D5D"/>
    <w:rsid w:val="00470444"/>
    <w:rsid w:val="004707F1"/>
    <w:rsid w:val="00470875"/>
    <w:rsid w:val="00470AC8"/>
    <w:rsid w:val="00470D74"/>
    <w:rsid w:val="00470E45"/>
    <w:rsid w:val="004712A2"/>
    <w:rsid w:val="0047164F"/>
    <w:rsid w:val="00471900"/>
    <w:rsid w:val="00471CDA"/>
    <w:rsid w:val="00471DC9"/>
    <w:rsid w:val="00471F0B"/>
    <w:rsid w:val="0047202B"/>
    <w:rsid w:val="00472BB2"/>
    <w:rsid w:val="004735E1"/>
    <w:rsid w:val="0047386D"/>
    <w:rsid w:val="0047402E"/>
    <w:rsid w:val="0047442F"/>
    <w:rsid w:val="00474556"/>
    <w:rsid w:val="004745E7"/>
    <w:rsid w:val="004746C2"/>
    <w:rsid w:val="00474B68"/>
    <w:rsid w:val="00474DC9"/>
    <w:rsid w:val="00475050"/>
    <w:rsid w:val="00475D1C"/>
    <w:rsid w:val="00476437"/>
    <w:rsid w:val="004769AF"/>
    <w:rsid w:val="00477DC8"/>
    <w:rsid w:val="00480080"/>
    <w:rsid w:val="00480378"/>
    <w:rsid w:val="00481066"/>
    <w:rsid w:val="00481826"/>
    <w:rsid w:val="00481832"/>
    <w:rsid w:val="0048199F"/>
    <w:rsid w:val="00481D07"/>
    <w:rsid w:val="00482C3C"/>
    <w:rsid w:val="00482DAC"/>
    <w:rsid w:val="00482FAF"/>
    <w:rsid w:val="004830E6"/>
    <w:rsid w:val="00483120"/>
    <w:rsid w:val="004838FE"/>
    <w:rsid w:val="00483FB3"/>
    <w:rsid w:val="00484B2E"/>
    <w:rsid w:val="004850EE"/>
    <w:rsid w:val="004857D2"/>
    <w:rsid w:val="00485AA2"/>
    <w:rsid w:val="00485F7F"/>
    <w:rsid w:val="00486184"/>
    <w:rsid w:val="00486725"/>
    <w:rsid w:val="00486847"/>
    <w:rsid w:val="00486B44"/>
    <w:rsid w:val="004871E3"/>
    <w:rsid w:val="004879D2"/>
    <w:rsid w:val="00487A07"/>
    <w:rsid w:val="00487F3F"/>
    <w:rsid w:val="00487F9A"/>
    <w:rsid w:val="004903D6"/>
    <w:rsid w:val="004904A2"/>
    <w:rsid w:val="00490624"/>
    <w:rsid w:val="00490E4D"/>
    <w:rsid w:val="00490F9A"/>
    <w:rsid w:val="004910CA"/>
    <w:rsid w:val="00491395"/>
    <w:rsid w:val="004916E5"/>
    <w:rsid w:val="00491971"/>
    <w:rsid w:val="00491E97"/>
    <w:rsid w:val="004923F9"/>
    <w:rsid w:val="00492594"/>
    <w:rsid w:val="00492823"/>
    <w:rsid w:val="00492AF9"/>
    <w:rsid w:val="00492D44"/>
    <w:rsid w:val="00493061"/>
    <w:rsid w:val="004931CF"/>
    <w:rsid w:val="004931DB"/>
    <w:rsid w:val="00493E7A"/>
    <w:rsid w:val="00493EEC"/>
    <w:rsid w:val="00493FE9"/>
    <w:rsid w:val="00494348"/>
    <w:rsid w:val="00494C76"/>
    <w:rsid w:val="004954BE"/>
    <w:rsid w:val="0049688E"/>
    <w:rsid w:val="00497162"/>
    <w:rsid w:val="004973AE"/>
    <w:rsid w:val="004975A6"/>
    <w:rsid w:val="00497A3E"/>
    <w:rsid w:val="00497E7B"/>
    <w:rsid w:val="004A03B5"/>
    <w:rsid w:val="004A05AD"/>
    <w:rsid w:val="004A0B58"/>
    <w:rsid w:val="004A0FA8"/>
    <w:rsid w:val="004A13BA"/>
    <w:rsid w:val="004A140B"/>
    <w:rsid w:val="004A18D8"/>
    <w:rsid w:val="004A1913"/>
    <w:rsid w:val="004A195A"/>
    <w:rsid w:val="004A1AA1"/>
    <w:rsid w:val="004A2133"/>
    <w:rsid w:val="004A2683"/>
    <w:rsid w:val="004A276A"/>
    <w:rsid w:val="004A28FB"/>
    <w:rsid w:val="004A339F"/>
    <w:rsid w:val="004A3B48"/>
    <w:rsid w:val="004A4CC7"/>
    <w:rsid w:val="004A4F9A"/>
    <w:rsid w:val="004A510A"/>
    <w:rsid w:val="004A5300"/>
    <w:rsid w:val="004A54A5"/>
    <w:rsid w:val="004A562C"/>
    <w:rsid w:val="004A5676"/>
    <w:rsid w:val="004A57EE"/>
    <w:rsid w:val="004A5F17"/>
    <w:rsid w:val="004A5F59"/>
    <w:rsid w:val="004A6A7D"/>
    <w:rsid w:val="004A6C0A"/>
    <w:rsid w:val="004A721A"/>
    <w:rsid w:val="004A7810"/>
    <w:rsid w:val="004A79A3"/>
    <w:rsid w:val="004A7B84"/>
    <w:rsid w:val="004A7CE5"/>
    <w:rsid w:val="004A7D06"/>
    <w:rsid w:val="004A7FDB"/>
    <w:rsid w:val="004B0383"/>
    <w:rsid w:val="004B1130"/>
    <w:rsid w:val="004B1689"/>
    <w:rsid w:val="004B226C"/>
    <w:rsid w:val="004B234C"/>
    <w:rsid w:val="004B239E"/>
    <w:rsid w:val="004B359E"/>
    <w:rsid w:val="004B3980"/>
    <w:rsid w:val="004B4180"/>
    <w:rsid w:val="004B419A"/>
    <w:rsid w:val="004B495A"/>
    <w:rsid w:val="004B4A44"/>
    <w:rsid w:val="004B4B13"/>
    <w:rsid w:val="004B53DE"/>
    <w:rsid w:val="004B5840"/>
    <w:rsid w:val="004B59C5"/>
    <w:rsid w:val="004B5B8D"/>
    <w:rsid w:val="004B62CD"/>
    <w:rsid w:val="004B6BB8"/>
    <w:rsid w:val="004B6DD6"/>
    <w:rsid w:val="004C01E9"/>
    <w:rsid w:val="004C0236"/>
    <w:rsid w:val="004C067E"/>
    <w:rsid w:val="004C06AF"/>
    <w:rsid w:val="004C08CA"/>
    <w:rsid w:val="004C0B2A"/>
    <w:rsid w:val="004C0E97"/>
    <w:rsid w:val="004C0F10"/>
    <w:rsid w:val="004C1586"/>
    <w:rsid w:val="004C218D"/>
    <w:rsid w:val="004C2BB0"/>
    <w:rsid w:val="004C331E"/>
    <w:rsid w:val="004C3AC2"/>
    <w:rsid w:val="004C3C77"/>
    <w:rsid w:val="004C3E0C"/>
    <w:rsid w:val="004C3F6B"/>
    <w:rsid w:val="004C3F86"/>
    <w:rsid w:val="004C44DC"/>
    <w:rsid w:val="004C455E"/>
    <w:rsid w:val="004C4B6E"/>
    <w:rsid w:val="004C4F4D"/>
    <w:rsid w:val="004C5026"/>
    <w:rsid w:val="004C509D"/>
    <w:rsid w:val="004C521B"/>
    <w:rsid w:val="004C53B1"/>
    <w:rsid w:val="004C5747"/>
    <w:rsid w:val="004C5B60"/>
    <w:rsid w:val="004C6184"/>
    <w:rsid w:val="004C63DD"/>
    <w:rsid w:val="004C6642"/>
    <w:rsid w:val="004C6BDE"/>
    <w:rsid w:val="004C769C"/>
    <w:rsid w:val="004C79DB"/>
    <w:rsid w:val="004D01C2"/>
    <w:rsid w:val="004D051D"/>
    <w:rsid w:val="004D0D33"/>
    <w:rsid w:val="004D0D96"/>
    <w:rsid w:val="004D116E"/>
    <w:rsid w:val="004D142F"/>
    <w:rsid w:val="004D14A5"/>
    <w:rsid w:val="004D1B22"/>
    <w:rsid w:val="004D1D52"/>
    <w:rsid w:val="004D1E33"/>
    <w:rsid w:val="004D28AB"/>
    <w:rsid w:val="004D2F54"/>
    <w:rsid w:val="004D31B6"/>
    <w:rsid w:val="004D36EE"/>
    <w:rsid w:val="004D3FA0"/>
    <w:rsid w:val="004D4081"/>
    <w:rsid w:val="004D40BF"/>
    <w:rsid w:val="004D45D1"/>
    <w:rsid w:val="004D478A"/>
    <w:rsid w:val="004D4A53"/>
    <w:rsid w:val="004D4F3B"/>
    <w:rsid w:val="004D5277"/>
    <w:rsid w:val="004D52BF"/>
    <w:rsid w:val="004D57EC"/>
    <w:rsid w:val="004D5992"/>
    <w:rsid w:val="004D5AA1"/>
    <w:rsid w:val="004D5BF8"/>
    <w:rsid w:val="004D5E77"/>
    <w:rsid w:val="004D68B1"/>
    <w:rsid w:val="004D69E8"/>
    <w:rsid w:val="004D7227"/>
    <w:rsid w:val="004D7451"/>
    <w:rsid w:val="004D74E8"/>
    <w:rsid w:val="004D76F1"/>
    <w:rsid w:val="004D7A58"/>
    <w:rsid w:val="004D7C86"/>
    <w:rsid w:val="004D7F6C"/>
    <w:rsid w:val="004E019A"/>
    <w:rsid w:val="004E01BB"/>
    <w:rsid w:val="004E01ED"/>
    <w:rsid w:val="004E0CBC"/>
    <w:rsid w:val="004E1726"/>
    <w:rsid w:val="004E267B"/>
    <w:rsid w:val="004E27A4"/>
    <w:rsid w:val="004E29DC"/>
    <w:rsid w:val="004E2B41"/>
    <w:rsid w:val="004E2FA7"/>
    <w:rsid w:val="004E353C"/>
    <w:rsid w:val="004E35CD"/>
    <w:rsid w:val="004E390B"/>
    <w:rsid w:val="004E3A1B"/>
    <w:rsid w:val="004E3DFD"/>
    <w:rsid w:val="004E41E4"/>
    <w:rsid w:val="004E478A"/>
    <w:rsid w:val="004E4A39"/>
    <w:rsid w:val="004E5C13"/>
    <w:rsid w:val="004E61EA"/>
    <w:rsid w:val="004E6848"/>
    <w:rsid w:val="004E69B8"/>
    <w:rsid w:val="004E70DA"/>
    <w:rsid w:val="004E7A4C"/>
    <w:rsid w:val="004E7C71"/>
    <w:rsid w:val="004F04EA"/>
    <w:rsid w:val="004F06A0"/>
    <w:rsid w:val="004F06CE"/>
    <w:rsid w:val="004F0BE4"/>
    <w:rsid w:val="004F11F7"/>
    <w:rsid w:val="004F1810"/>
    <w:rsid w:val="004F1D7C"/>
    <w:rsid w:val="004F27EE"/>
    <w:rsid w:val="004F2D30"/>
    <w:rsid w:val="004F2FA3"/>
    <w:rsid w:val="004F3823"/>
    <w:rsid w:val="004F399F"/>
    <w:rsid w:val="004F3AFB"/>
    <w:rsid w:val="004F3FA9"/>
    <w:rsid w:val="004F4BDF"/>
    <w:rsid w:val="004F4F70"/>
    <w:rsid w:val="004F5258"/>
    <w:rsid w:val="004F53F4"/>
    <w:rsid w:val="004F557C"/>
    <w:rsid w:val="004F5648"/>
    <w:rsid w:val="004F5AD1"/>
    <w:rsid w:val="004F6048"/>
    <w:rsid w:val="004F62DB"/>
    <w:rsid w:val="004F63BB"/>
    <w:rsid w:val="004F658F"/>
    <w:rsid w:val="004F6E27"/>
    <w:rsid w:val="004F701F"/>
    <w:rsid w:val="004F7037"/>
    <w:rsid w:val="004F7260"/>
    <w:rsid w:val="004F7310"/>
    <w:rsid w:val="004F7BB4"/>
    <w:rsid w:val="004F7D5B"/>
    <w:rsid w:val="00500097"/>
    <w:rsid w:val="0050033A"/>
    <w:rsid w:val="00500432"/>
    <w:rsid w:val="00500768"/>
    <w:rsid w:val="00500C77"/>
    <w:rsid w:val="00500FF5"/>
    <w:rsid w:val="00501534"/>
    <w:rsid w:val="00501565"/>
    <w:rsid w:val="005015EB"/>
    <w:rsid w:val="00501C87"/>
    <w:rsid w:val="00502B90"/>
    <w:rsid w:val="00502BA9"/>
    <w:rsid w:val="00502CEB"/>
    <w:rsid w:val="0050363B"/>
    <w:rsid w:val="00503A39"/>
    <w:rsid w:val="00503F43"/>
    <w:rsid w:val="00504918"/>
    <w:rsid w:val="00504DC5"/>
    <w:rsid w:val="00505041"/>
    <w:rsid w:val="005053B2"/>
    <w:rsid w:val="005053F1"/>
    <w:rsid w:val="00506248"/>
    <w:rsid w:val="00506504"/>
    <w:rsid w:val="005067EC"/>
    <w:rsid w:val="00506AC6"/>
    <w:rsid w:val="00506FE9"/>
    <w:rsid w:val="0050744D"/>
    <w:rsid w:val="00507839"/>
    <w:rsid w:val="005079E1"/>
    <w:rsid w:val="00507CE0"/>
    <w:rsid w:val="00510361"/>
    <w:rsid w:val="0051054A"/>
    <w:rsid w:val="00510CCA"/>
    <w:rsid w:val="005114D7"/>
    <w:rsid w:val="005127AB"/>
    <w:rsid w:val="00512B03"/>
    <w:rsid w:val="00512BB5"/>
    <w:rsid w:val="00512FED"/>
    <w:rsid w:val="00513618"/>
    <w:rsid w:val="00513669"/>
    <w:rsid w:val="005137DC"/>
    <w:rsid w:val="00513E37"/>
    <w:rsid w:val="00514088"/>
    <w:rsid w:val="0051428D"/>
    <w:rsid w:val="005148FB"/>
    <w:rsid w:val="00514E2A"/>
    <w:rsid w:val="005151A3"/>
    <w:rsid w:val="00515D06"/>
    <w:rsid w:val="00516DAB"/>
    <w:rsid w:val="00516DD1"/>
    <w:rsid w:val="005170FF"/>
    <w:rsid w:val="005171A5"/>
    <w:rsid w:val="00517632"/>
    <w:rsid w:val="005176DB"/>
    <w:rsid w:val="00517A12"/>
    <w:rsid w:val="005200AE"/>
    <w:rsid w:val="00521054"/>
    <w:rsid w:val="005215C3"/>
    <w:rsid w:val="0052166B"/>
    <w:rsid w:val="00521933"/>
    <w:rsid w:val="00521E1E"/>
    <w:rsid w:val="005224AB"/>
    <w:rsid w:val="00522BB3"/>
    <w:rsid w:val="00522F35"/>
    <w:rsid w:val="00522FB2"/>
    <w:rsid w:val="005236D0"/>
    <w:rsid w:val="00523C4F"/>
    <w:rsid w:val="00523D79"/>
    <w:rsid w:val="005240BF"/>
    <w:rsid w:val="005248C1"/>
    <w:rsid w:val="00524CC1"/>
    <w:rsid w:val="005250BE"/>
    <w:rsid w:val="005256C9"/>
    <w:rsid w:val="005259FE"/>
    <w:rsid w:val="005262E5"/>
    <w:rsid w:val="0052679B"/>
    <w:rsid w:val="00526E2D"/>
    <w:rsid w:val="00527A78"/>
    <w:rsid w:val="00530A22"/>
    <w:rsid w:val="005319C4"/>
    <w:rsid w:val="005321B6"/>
    <w:rsid w:val="005325E9"/>
    <w:rsid w:val="00532A75"/>
    <w:rsid w:val="00532C28"/>
    <w:rsid w:val="00533824"/>
    <w:rsid w:val="005339F5"/>
    <w:rsid w:val="00533C72"/>
    <w:rsid w:val="00533D9A"/>
    <w:rsid w:val="00534CB5"/>
    <w:rsid w:val="00535BE6"/>
    <w:rsid w:val="00535F63"/>
    <w:rsid w:val="0053675E"/>
    <w:rsid w:val="00536DE0"/>
    <w:rsid w:val="00536DF8"/>
    <w:rsid w:val="0053738A"/>
    <w:rsid w:val="00540179"/>
    <w:rsid w:val="0054080D"/>
    <w:rsid w:val="00540A95"/>
    <w:rsid w:val="00540AF3"/>
    <w:rsid w:val="00540ECF"/>
    <w:rsid w:val="00541849"/>
    <w:rsid w:val="00541A47"/>
    <w:rsid w:val="00541A72"/>
    <w:rsid w:val="00541DA5"/>
    <w:rsid w:val="0054218D"/>
    <w:rsid w:val="00542549"/>
    <w:rsid w:val="00542DFA"/>
    <w:rsid w:val="00542E43"/>
    <w:rsid w:val="00542FB7"/>
    <w:rsid w:val="005432F4"/>
    <w:rsid w:val="005434C7"/>
    <w:rsid w:val="00544316"/>
    <w:rsid w:val="00544944"/>
    <w:rsid w:val="00544B13"/>
    <w:rsid w:val="00544C99"/>
    <w:rsid w:val="00544FFF"/>
    <w:rsid w:val="00545D68"/>
    <w:rsid w:val="00545E1E"/>
    <w:rsid w:val="00545F0F"/>
    <w:rsid w:val="0054623A"/>
    <w:rsid w:val="0054667F"/>
    <w:rsid w:val="00547042"/>
    <w:rsid w:val="0054736A"/>
    <w:rsid w:val="005473D4"/>
    <w:rsid w:val="00547495"/>
    <w:rsid w:val="005474CF"/>
    <w:rsid w:val="00547CB2"/>
    <w:rsid w:val="00550B8A"/>
    <w:rsid w:val="005510F6"/>
    <w:rsid w:val="0055139B"/>
    <w:rsid w:val="005519A5"/>
    <w:rsid w:val="00552066"/>
    <w:rsid w:val="005528DF"/>
    <w:rsid w:val="00552ABB"/>
    <w:rsid w:val="00552C6E"/>
    <w:rsid w:val="00553054"/>
    <w:rsid w:val="005536C9"/>
    <w:rsid w:val="005537EF"/>
    <w:rsid w:val="00553C38"/>
    <w:rsid w:val="00553D3B"/>
    <w:rsid w:val="005540A1"/>
    <w:rsid w:val="00554328"/>
    <w:rsid w:val="00555140"/>
    <w:rsid w:val="0055565A"/>
    <w:rsid w:val="00555EDF"/>
    <w:rsid w:val="00555F77"/>
    <w:rsid w:val="005563F9"/>
    <w:rsid w:val="005566F5"/>
    <w:rsid w:val="00556AD1"/>
    <w:rsid w:val="00556BF3"/>
    <w:rsid w:val="00557086"/>
    <w:rsid w:val="005572E8"/>
    <w:rsid w:val="00557867"/>
    <w:rsid w:val="00557B07"/>
    <w:rsid w:val="00557C9C"/>
    <w:rsid w:val="00557EC4"/>
    <w:rsid w:val="00560059"/>
    <w:rsid w:val="0056035D"/>
    <w:rsid w:val="005606B7"/>
    <w:rsid w:val="00560D49"/>
    <w:rsid w:val="00561060"/>
    <w:rsid w:val="0056123F"/>
    <w:rsid w:val="00561948"/>
    <w:rsid w:val="00561CED"/>
    <w:rsid w:val="00561F6D"/>
    <w:rsid w:val="00562729"/>
    <w:rsid w:val="00562944"/>
    <w:rsid w:val="00563605"/>
    <w:rsid w:val="00563832"/>
    <w:rsid w:val="005638F4"/>
    <w:rsid w:val="0056502B"/>
    <w:rsid w:val="00565100"/>
    <w:rsid w:val="005654C0"/>
    <w:rsid w:val="0056643C"/>
    <w:rsid w:val="00566750"/>
    <w:rsid w:val="005670FC"/>
    <w:rsid w:val="00567BDE"/>
    <w:rsid w:val="00567CC7"/>
    <w:rsid w:val="00567DE4"/>
    <w:rsid w:val="00570159"/>
    <w:rsid w:val="00570491"/>
    <w:rsid w:val="00570880"/>
    <w:rsid w:val="00570CF5"/>
    <w:rsid w:val="00570DF9"/>
    <w:rsid w:val="0057161B"/>
    <w:rsid w:val="0057213F"/>
    <w:rsid w:val="00572A06"/>
    <w:rsid w:val="0057319A"/>
    <w:rsid w:val="005734D5"/>
    <w:rsid w:val="00573F6D"/>
    <w:rsid w:val="00574093"/>
    <w:rsid w:val="0057423A"/>
    <w:rsid w:val="00574611"/>
    <w:rsid w:val="00574A0F"/>
    <w:rsid w:val="00575241"/>
    <w:rsid w:val="00575291"/>
    <w:rsid w:val="005754D7"/>
    <w:rsid w:val="005754FE"/>
    <w:rsid w:val="00575C5B"/>
    <w:rsid w:val="00575EE3"/>
    <w:rsid w:val="0057609D"/>
    <w:rsid w:val="00576E93"/>
    <w:rsid w:val="0057705D"/>
    <w:rsid w:val="00577112"/>
    <w:rsid w:val="00577291"/>
    <w:rsid w:val="00577326"/>
    <w:rsid w:val="00577B93"/>
    <w:rsid w:val="00577BA1"/>
    <w:rsid w:val="00577CEB"/>
    <w:rsid w:val="0058029F"/>
    <w:rsid w:val="005804B6"/>
    <w:rsid w:val="00580C31"/>
    <w:rsid w:val="00580D6D"/>
    <w:rsid w:val="00580E68"/>
    <w:rsid w:val="00580F9E"/>
    <w:rsid w:val="00581152"/>
    <w:rsid w:val="0058129A"/>
    <w:rsid w:val="00581302"/>
    <w:rsid w:val="00581A14"/>
    <w:rsid w:val="00581AAF"/>
    <w:rsid w:val="00582EDF"/>
    <w:rsid w:val="005832F1"/>
    <w:rsid w:val="0058337B"/>
    <w:rsid w:val="0058357B"/>
    <w:rsid w:val="00583831"/>
    <w:rsid w:val="00583CF9"/>
    <w:rsid w:val="00583D0C"/>
    <w:rsid w:val="00583DB2"/>
    <w:rsid w:val="00583F77"/>
    <w:rsid w:val="0058427B"/>
    <w:rsid w:val="00584703"/>
    <w:rsid w:val="00584EC8"/>
    <w:rsid w:val="005861B9"/>
    <w:rsid w:val="005867B8"/>
    <w:rsid w:val="00586ABA"/>
    <w:rsid w:val="0058753F"/>
    <w:rsid w:val="00587810"/>
    <w:rsid w:val="00587B85"/>
    <w:rsid w:val="00587E6F"/>
    <w:rsid w:val="00590B9A"/>
    <w:rsid w:val="00590C55"/>
    <w:rsid w:val="0059177E"/>
    <w:rsid w:val="0059192C"/>
    <w:rsid w:val="00591A8D"/>
    <w:rsid w:val="0059292F"/>
    <w:rsid w:val="00592E4C"/>
    <w:rsid w:val="0059334C"/>
    <w:rsid w:val="0059371A"/>
    <w:rsid w:val="005937C0"/>
    <w:rsid w:val="005937ED"/>
    <w:rsid w:val="00593886"/>
    <w:rsid w:val="00593AAC"/>
    <w:rsid w:val="00593F3F"/>
    <w:rsid w:val="00594653"/>
    <w:rsid w:val="00594784"/>
    <w:rsid w:val="00594D33"/>
    <w:rsid w:val="0059566E"/>
    <w:rsid w:val="00595B45"/>
    <w:rsid w:val="00596934"/>
    <w:rsid w:val="005969EC"/>
    <w:rsid w:val="00597128"/>
    <w:rsid w:val="005972A6"/>
    <w:rsid w:val="00597359"/>
    <w:rsid w:val="005976F0"/>
    <w:rsid w:val="00597F53"/>
    <w:rsid w:val="005A0990"/>
    <w:rsid w:val="005A1437"/>
    <w:rsid w:val="005A1EF9"/>
    <w:rsid w:val="005A22E6"/>
    <w:rsid w:val="005A2674"/>
    <w:rsid w:val="005A2C97"/>
    <w:rsid w:val="005A325E"/>
    <w:rsid w:val="005A356F"/>
    <w:rsid w:val="005A37CC"/>
    <w:rsid w:val="005A3C42"/>
    <w:rsid w:val="005A3F43"/>
    <w:rsid w:val="005A468A"/>
    <w:rsid w:val="005A4781"/>
    <w:rsid w:val="005A4B77"/>
    <w:rsid w:val="005A5053"/>
    <w:rsid w:val="005A5079"/>
    <w:rsid w:val="005A56E9"/>
    <w:rsid w:val="005A58B4"/>
    <w:rsid w:val="005A5C95"/>
    <w:rsid w:val="005A69DD"/>
    <w:rsid w:val="005A735D"/>
    <w:rsid w:val="005A7402"/>
    <w:rsid w:val="005A7474"/>
    <w:rsid w:val="005A74EB"/>
    <w:rsid w:val="005A7AF9"/>
    <w:rsid w:val="005B012A"/>
    <w:rsid w:val="005B0391"/>
    <w:rsid w:val="005B0669"/>
    <w:rsid w:val="005B0924"/>
    <w:rsid w:val="005B0AC1"/>
    <w:rsid w:val="005B0F57"/>
    <w:rsid w:val="005B0F95"/>
    <w:rsid w:val="005B125A"/>
    <w:rsid w:val="005B1578"/>
    <w:rsid w:val="005B16DD"/>
    <w:rsid w:val="005B17A9"/>
    <w:rsid w:val="005B1CB7"/>
    <w:rsid w:val="005B216D"/>
    <w:rsid w:val="005B2313"/>
    <w:rsid w:val="005B294D"/>
    <w:rsid w:val="005B33F5"/>
    <w:rsid w:val="005B353C"/>
    <w:rsid w:val="005B3561"/>
    <w:rsid w:val="005B35AB"/>
    <w:rsid w:val="005B3852"/>
    <w:rsid w:val="005B40EA"/>
    <w:rsid w:val="005B4286"/>
    <w:rsid w:val="005B459C"/>
    <w:rsid w:val="005B45C5"/>
    <w:rsid w:val="005B4701"/>
    <w:rsid w:val="005B4A00"/>
    <w:rsid w:val="005B4C39"/>
    <w:rsid w:val="005B4F6A"/>
    <w:rsid w:val="005B518D"/>
    <w:rsid w:val="005B537B"/>
    <w:rsid w:val="005B5840"/>
    <w:rsid w:val="005B5CDA"/>
    <w:rsid w:val="005B60DC"/>
    <w:rsid w:val="005B6585"/>
    <w:rsid w:val="005B677E"/>
    <w:rsid w:val="005B6812"/>
    <w:rsid w:val="005B6B41"/>
    <w:rsid w:val="005B6EF5"/>
    <w:rsid w:val="005B6F5D"/>
    <w:rsid w:val="005B762D"/>
    <w:rsid w:val="005B7810"/>
    <w:rsid w:val="005B7A07"/>
    <w:rsid w:val="005B7CBC"/>
    <w:rsid w:val="005C0AA0"/>
    <w:rsid w:val="005C0D41"/>
    <w:rsid w:val="005C0E8F"/>
    <w:rsid w:val="005C1818"/>
    <w:rsid w:val="005C1997"/>
    <w:rsid w:val="005C22EB"/>
    <w:rsid w:val="005C238A"/>
    <w:rsid w:val="005C2894"/>
    <w:rsid w:val="005C28BF"/>
    <w:rsid w:val="005C2AA0"/>
    <w:rsid w:val="005C2AAD"/>
    <w:rsid w:val="005C323D"/>
    <w:rsid w:val="005C3298"/>
    <w:rsid w:val="005C3439"/>
    <w:rsid w:val="005C35FE"/>
    <w:rsid w:val="005C37A1"/>
    <w:rsid w:val="005C3AFF"/>
    <w:rsid w:val="005C3D18"/>
    <w:rsid w:val="005C4256"/>
    <w:rsid w:val="005C46C5"/>
    <w:rsid w:val="005C48B8"/>
    <w:rsid w:val="005C5030"/>
    <w:rsid w:val="005C55F6"/>
    <w:rsid w:val="005C5795"/>
    <w:rsid w:val="005C5B7A"/>
    <w:rsid w:val="005C5D47"/>
    <w:rsid w:val="005C5DCD"/>
    <w:rsid w:val="005C5EF2"/>
    <w:rsid w:val="005C6125"/>
    <w:rsid w:val="005C64F3"/>
    <w:rsid w:val="005C6AAB"/>
    <w:rsid w:val="005C6B86"/>
    <w:rsid w:val="005C6DD4"/>
    <w:rsid w:val="005C76C7"/>
    <w:rsid w:val="005C77EF"/>
    <w:rsid w:val="005D0EF8"/>
    <w:rsid w:val="005D0F71"/>
    <w:rsid w:val="005D0FAD"/>
    <w:rsid w:val="005D1409"/>
    <w:rsid w:val="005D1A55"/>
    <w:rsid w:val="005D1AC0"/>
    <w:rsid w:val="005D1C55"/>
    <w:rsid w:val="005D2931"/>
    <w:rsid w:val="005D2D3E"/>
    <w:rsid w:val="005D2E2B"/>
    <w:rsid w:val="005D2E54"/>
    <w:rsid w:val="005D372C"/>
    <w:rsid w:val="005D438D"/>
    <w:rsid w:val="005D4981"/>
    <w:rsid w:val="005D4A87"/>
    <w:rsid w:val="005D4ED9"/>
    <w:rsid w:val="005D5937"/>
    <w:rsid w:val="005D5FD6"/>
    <w:rsid w:val="005D606D"/>
    <w:rsid w:val="005D67A5"/>
    <w:rsid w:val="005D6A03"/>
    <w:rsid w:val="005D76C2"/>
    <w:rsid w:val="005D7C25"/>
    <w:rsid w:val="005E0544"/>
    <w:rsid w:val="005E0720"/>
    <w:rsid w:val="005E07A3"/>
    <w:rsid w:val="005E122B"/>
    <w:rsid w:val="005E17BB"/>
    <w:rsid w:val="005E1DE1"/>
    <w:rsid w:val="005E247B"/>
    <w:rsid w:val="005E34B1"/>
    <w:rsid w:val="005E3A82"/>
    <w:rsid w:val="005E3D79"/>
    <w:rsid w:val="005E4BF0"/>
    <w:rsid w:val="005E4E3F"/>
    <w:rsid w:val="005E5A71"/>
    <w:rsid w:val="005E5B33"/>
    <w:rsid w:val="005E6078"/>
    <w:rsid w:val="005E646F"/>
    <w:rsid w:val="005E64EF"/>
    <w:rsid w:val="005E6D79"/>
    <w:rsid w:val="005E6FD9"/>
    <w:rsid w:val="005E7266"/>
    <w:rsid w:val="005E72FF"/>
    <w:rsid w:val="005E7466"/>
    <w:rsid w:val="005E7734"/>
    <w:rsid w:val="005E7A01"/>
    <w:rsid w:val="005E7B4F"/>
    <w:rsid w:val="005F00A9"/>
    <w:rsid w:val="005F0A15"/>
    <w:rsid w:val="005F1348"/>
    <w:rsid w:val="005F14E1"/>
    <w:rsid w:val="005F17FF"/>
    <w:rsid w:val="005F1A71"/>
    <w:rsid w:val="005F2A04"/>
    <w:rsid w:val="005F2A33"/>
    <w:rsid w:val="005F3150"/>
    <w:rsid w:val="005F38BA"/>
    <w:rsid w:val="005F39FF"/>
    <w:rsid w:val="005F3E86"/>
    <w:rsid w:val="005F4495"/>
    <w:rsid w:val="005F46B8"/>
    <w:rsid w:val="005F47A8"/>
    <w:rsid w:val="005F4B12"/>
    <w:rsid w:val="005F4D0A"/>
    <w:rsid w:val="005F53C4"/>
    <w:rsid w:val="005F5DDB"/>
    <w:rsid w:val="005F611A"/>
    <w:rsid w:val="005F6137"/>
    <w:rsid w:val="005F61CD"/>
    <w:rsid w:val="005F62F7"/>
    <w:rsid w:val="005F6721"/>
    <w:rsid w:val="005F6B83"/>
    <w:rsid w:val="005F7038"/>
    <w:rsid w:val="005F70F2"/>
    <w:rsid w:val="005F7D9C"/>
    <w:rsid w:val="005F7E5B"/>
    <w:rsid w:val="00600698"/>
    <w:rsid w:val="00600F88"/>
    <w:rsid w:val="00601329"/>
    <w:rsid w:val="00601898"/>
    <w:rsid w:val="00601A61"/>
    <w:rsid w:val="00601B5A"/>
    <w:rsid w:val="00601BBB"/>
    <w:rsid w:val="00601D7B"/>
    <w:rsid w:val="006021B7"/>
    <w:rsid w:val="00602DEB"/>
    <w:rsid w:val="00602F79"/>
    <w:rsid w:val="00603102"/>
    <w:rsid w:val="00603352"/>
    <w:rsid w:val="00603963"/>
    <w:rsid w:val="00603A65"/>
    <w:rsid w:val="006040AC"/>
    <w:rsid w:val="00604294"/>
    <w:rsid w:val="006045DC"/>
    <w:rsid w:val="00604FE8"/>
    <w:rsid w:val="006054BE"/>
    <w:rsid w:val="006055A7"/>
    <w:rsid w:val="006057E5"/>
    <w:rsid w:val="00605A61"/>
    <w:rsid w:val="006060EE"/>
    <w:rsid w:val="00606337"/>
    <w:rsid w:val="0060635C"/>
    <w:rsid w:val="00606970"/>
    <w:rsid w:val="00607535"/>
    <w:rsid w:val="00607D42"/>
    <w:rsid w:val="00610485"/>
    <w:rsid w:val="0061071E"/>
    <w:rsid w:val="00610728"/>
    <w:rsid w:val="00610873"/>
    <w:rsid w:val="00610948"/>
    <w:rsid w:val="00610E2C"/>
    <w:rsid w:val="00611129"/>
    <w:rsid w:val="00611251"/>
    <w:rsid w:val="006113B6"/>
    <w:rsid w:val="00611945"/>
    <w:rsid w:val="0061229C"/>
    <w:rsid w:val="00612512"/>
    <w:rsid w:val="00612561"/>
    <w:rsid w:val="00612ADB"/>
    <w:rsid w:val="006133C3"/>
    <w:rsid w:val="006135A4"/>
    <w:rsid w:val="006141B5"/>
    <w:rsid w:val="00614896"/>
    <w:rsid w:val="006149EF"/>
    <w:rsid w:val="00615541"/>
    <w:rsid w:val="006156CC"/>
    <w:rsid w:val="00615D6B"/>
    <w:rsid w:val="00615F52"/>
    <w:rsid w:val="00616581"/>
    <w:rsid w:val="006177CD"/>
    <w:rsid w:val="0061786B"/>
    <w:rsid w:val="006179C5"/>
    <w:rsid w:val="00620341"/>
    <w:rsid w:val="006207A6"/>
    <w:rsid w:val="00620955"/>
    <w:rsid w:val="006209E0"/>
    <w:rsid w:val="006210E5"/>
    <w:rsid w:val="0062147F"/>
    <w:rsid w:val="00621B19"/>
    <w:rsid w:val="00621EA0"/>
    <w:rsid w:val="006226A1"/>
    <w:rsid w:val="00623781"/>
    <w:rsid w:val="006238E5"/>
    <w:rsid w:val="006250B8"/>
    <w:rsid w:val="0062544A"/>
    <w:rsid w:val="006256F0"/>
    <w:rsid w:val="00625A0F"/>
    <w:rsid w:val="006260C7"/>
    <w:rsid w:val="006266E9"/>
    <w:rsid w:val="00626FBA"/>
    <w:rsid w:val="0062761F"/>
    <w:rsid w:val="00627C7B"/>
    <w:rsid w:val="00627E26"/>
    <w:rsid w:val="00630CCC"/>
    <w:rsid w:val="00631000"/>
    <w:rsid w:val="0063134C"/>
    <w:rsid w:val="00631B03"/>
    <w:rsid w:val="00631FB3"/>
    <w:rsid w:val="006323E4"/>
    <w:rsid w:val="00632956"/>
    <w:rsid w:val="00632AC6"/>
    <w:rsid w:val="00632B03"/>
    <w:rsid w:val="00633DDC"/>
    <w:rsid w:val="00634010"/>
    <w:rsid w:val="006347E7"/>
    <w:rsid w:val="00634C65"/>
    <w:rsid w:val="00634F15"/>
    <w:rsid w:val="0063501E"/>
    <w:rsid w:val="006356C3"/>
    <w:rsid w:val="00635A0F"/>
    <w:rsid w:val="00635BD3"/>
    <w:rsid w:val="00636056"/>
    <w:rsid w:val="006361F4"/>
    <w:rsid w:val="0063658E"/>
    <w:rsid w:val="006366C3"/>
    <w:rsid w:val="00636DD8"/>
    <w:rsid w:val="0063767F"/>
    <w:rsid w:val="006376AD"/>
    <w:rsid w:val="00637766"/>
    <w:rsid w:val="006378D3"/>
    <w:rsid w:val="00637D2D"/>
    <w:rsid w:val="00641188"/>
    <w:rsid w:val="0064163C"/>
    <w:rsid w:val="00641B33"/>
    <w:rsid w:val="00641C9C"/>
    <w:rsid w:val="0064210E"/>
    <w:rsid w:val="00642367"/>
    <w:rsid w:val="0064251F"/>
    <w:rsid w:val="006426F2"/>
    <w:rsid w:val="00642B70"/>
    <w:rsid w:val="00642BEB"/>
    <w:rsid w:val="00642FF1"/>
    <w:rsid w:val="00643728"/>
    <w:rsid w:val="00643D35"/>
    <w:rsid w:val="00643F0D"/>
    <w:rsid w:val="006440B2"/>
    <w:rsid w:val="0064451F"/>
    <w:rsid w:val="00644753"/>
    <w:rsid w:val="00644E3A"/>
    <w:rsid w:val="00644E7D"/>
    <w:rsid w:val="00645069"/>
    <w:rsid w:val="00645AAF"/>
    <w:rsid w:val="00646933"/>
    <w:rsid w:val="006469D5"/>
    <w:rsid w:val="0064740E"/>
    <w:rsid w:val="006504F0"/>
    <w:rsid w:val="00650855"/>
    <w:rsid w:val="006509AF"/>
    <w:rsid w:val="00651289"/>
    <w:rsid w:val="00651313"/>
    <w:rsid w:val="006513C5"/>
    <w:rsid w:val="006519E5"/>
    <w:rsid w:val="00651E4F"/>
    <w:rsid w:val="0065205B"/>
    <w:rsid w:val="0065296E"/>
    <w:rsid w:val="006529A5"/>
    <w:rsid w:val="0065301E"/>
    <w:rsid w:val="00653284"/>
    <w:rsid w:val="00653395"/>
    <w:rsid w:val="006534A3"/>
    <w:rsid w:val="00654A8B"/>
    <w:rsid w:val="00654B78"/>
    <w:rsid w:val="006550F8"/>
    <w:rsid w:val="00655503"/>
    <w:rsid w:val="006557A3"/>
    <w:rsid w:val="006564E9"/>
    <w:rsid w:val="0065663B"/>
    <w:rsid w:val="00656B79"/>
    <w:rsid w:val="0065728B"/>
    <w:rsid w:val="006579FB"/>
    <w:rsid w:val="00657F55"/>
    <w:rsid w:val="0066007E"/>
    <w:rsid w:val="0066022F"/>
    <w:rsid w:val="006605CB"/>
    <w:rsid w:val="00660747"/>
    <w:rsid w:val="00660DC7"/>
    <w:rsid w:val="00661421"/>
    <w:rsid w:val="00661542"/>
    <w:rsid w:val="00661B07"/>
    <w:rsid w:val="00661CFD"/>
    <w:rsid w:val="0066229C"/>
    <w:rsid w:val="006626AF"/>
    <w:rsid w:val="006628A7"/>
    <w:rsid w:val="00662B04"/>
    <w:rsid w:val="00662BB5"/>
    <w:rsid w:val="00663569"/>
    <w:rsid w:val="0066372A"/>
    <w:rsid w:val="00663FB5"/>
    <w:rsid w:val="006641C5"/>
    <w:rsid w:val="00664481"/>
    <w:rsid w:val="0066463E"/>
    <w:rsid w:val="006659C7"/>
    <w:rsid w:val="0066608E"/>
    <w:rsid w:val="00666276"/>
    <w:rsid w:val="006669E5"/>
    <w:rsid w:val="00666A03"/>
    <w:rsid w:val="00666C58"/>
    <w:rsid w:val="0066727C"/>
    <w:rsid w:val="0066747C"/>
    <w:rsid w:val="00667662"/>
    <w:rsid w:val="00667982"/>
    <w:rsid w:val="00667A3E"/>
    <w:rsid w:val="00670232"/>
    <w:rsid w:val="0067024C"/>
    <w:rsid w:val="0067030A"/>
    <w:rsid w:val="00670818"/>
    <w:rsid w:val="00670838"/>
    <w:rsid w:val="00670FD4"/>
    <w:rsid w:val="0067166A"/>
    <w:rsid w:val="006719FD"/>
    <w:rsid w:val="00671D9D"/>
    <w:rsid w:val="006723E0"/>
    <w:rsid w:val="00672897"/>
    <w:rsid w:val="00672BA8"/>
    <w:rsid w:val="00672EB3"/>
    <w:rsid w:val="006730E9"/>
    <w:rsid w:val="006737C8"/>
    <w:rsid w:val="00673B17"/>
    <w:rsid w:val="00673E28"/>
    <w:rsid w:val="00674334"/>
    <w:rsid w:val="00674633"/>
    <w:rsid w:val="00674C4F"/>
    <w:rsid w:val="00674CFB"/>
    <w:rsid w:val="00674E6D"/>
    <w:rsid w:val="00675193"/>
    <w:rsid w:val="0067536C"/>
    <w:rsid w:val="0067542F"/>
    <w:rsid w:val="00675C8F"/>
    <w:rsid w:val="0067606B"/>
    <w:rsid w:val="0067660B"/>
    <w:rsid w:val="0067669C"/>
    <w:rsid w:val="006766F8"/>
    <w:rsid w:val="0067672C"/>
    <w:rsid w:val="00677114"/>
    <w:rsid w:val="006776B0"/>
    <w:rsid w:val="00677861"/>
    <w:rsid w:val="00677C9B"/>
    <w:rsid w:val="00677F93"/>
    <w:rsid w:val="0068049D"/>
    <w:rsid w:val="00680712"/>
    <w:rsid w:val="006807C8"/>
    <w:rsid w:val="00680F6D"/>
    <w:rsid w:val="006811A7"/>
    <w:rsid w:val="00681C3A"/>
    <w:rsid w:val="00682A48"/>
    <w:rsid w:val="00682B0F"/>
    <w:rsid w:val="00683681"/>
    <w:rsid w:val="006836CC"/>
    <w:rsid w:val="00683869"/>
    <w:rsid w:val="00683EDC"/>
    <w:rsid w:val="00683FEA"/>
    <w:rsid w:val="006841EC"/>
    <w:rsid w:val="0068426B"/>
    <w:rsid w:val="00684291"/>
    <w:rsid w:val="00684642"/>
    <w:rsid w:val="0068521D"/>
    <w:rsid w:val="00685444"/>
    <w:rsid w:val="00685AAD"/>
    <w:rsid w:val="00685AF1"/>
    <w:rsid w:val="00685B00"/>
    <w:rsid w:val="00685B8F"/>
    <w:rsid w:val="00686529"/>
    <w:rsid w:val="00686F52"/>
    <w:rsid w:val="006870A1"/>
    <w:rsid w:val="00687AB4"/>
    <w:rsid w:val="00687E1C"/>
    <w:rsid w:val="00687E5F"/>
    <w:rsid w:val="00687EBF"/>
    <w:rsid w:val="00690435"/>
    <w:rsid w:val="006905A4"/>
    <w:rsid w:val="006905C5"/>
    <w:rsid w:val="00690AA4"/>
    <w:rsid w:val="0069130B"/>
    <w:rsid w:val="006914C5"/>
    <w:rsid w:val="00691757"/>
    <w:rsid w:val="00691C50"/>
    <w:rsid w:val="006921D8"/>
    <w:rsid w:val="006928DC"/>
    <w:rsid w:val="00693147"/>
    <w:rsid w:val="0069378A"/>
    <w:rsid w:val="00693A19"/>
    <w:rsid w:val="00693D03"/>
    <w:rsid w:val="006941D4"/>
    <w:rsid w:val="00694B55"/>
    <w:rsid w:val="00694B77"/>
    <w:rsid w:val="006951A9"/>
    <w:rsid w:val="00695369"/>
    <w:rsid w:val="0069563B"/>
    <w:rsid w:val="0069566C"/>
    <w:rsid w:val="00695900"/>
    <w:rsid w:val="00696615"/>
    <w:rsid w:val="00696A00"/>
    <w:rsid w:val="0069701E"/>
    <w:rsid w:val="00697BA3"/>
    <w:rsid w:val="006A0094"/>
    <w:rsid w:val="006A0271"/>
    <w:rsid w:val="006A0451"/>
    <w:rsid w:val="006A1047"/>
    <w:rsid w:val="006A1116"/>
    <w:rsid w:val="006A12D1"/>
    <w:rsid w:val="006A14CC"/>
    <w:rsid w:val="006A16DB"/>
    <w:rsid w:val="006A18EC"/>
    <w:rsid w:val="006A1900"/>
    <w:rsid w:val="006A1B0E"/>
    <w:rsid w:val="006A1B37"/>
    <w:rsid w:val="006A1C1A"/>
    <w:rsid w:val="006A1C3A"/>
    <w:rsid w:val="006A1E19"/>
    <w:rsid w:val="006A219A"/>
    <w:rsid w:val="006A2695"/>
    <w:rsid w:val="006A270E"/>
    <w:rsid w:val="006A27E1"/>
    <w:rsid w:val="006A2B1E"/>
    <w:rsid w:val="006A2E23"/>
    <w:rsid w:val="006A2E42"/>
    <w:rsid w:val="006A2F1D"/>
    <w:rsid w:val="006A2F21"/>
    <w:rsid w:val="006A3427"/>
    <w:rsid w:val="006A3698"/>
    <w:rsid w:val="006A3ED8"/>
    <w:rsid w:val="006A4519"/>
    <w:rsid w:val="006A4703"/>
    <w:rsid w:val="006A478B"/>
    <w:rsid w:val="006A48F3"/>
    <w:rsid w:val="006A4967"/>
    <w:rsid w:val="006A505D"/>
    <w:rsid w:val="006A51C3"/>
    <w:rsid w:val="006A56EC"/>
    <w:rsid w:val="006A5B86"/>
    <w:rsid w:val="006A5DD2"/>
    <w:rsid w:val="006A643D"/>
    <w:rsid w:val="006A6460"/>
    <w:rsid w:val="006A65E1"/>
    <w:rsid w:val="006A6D47"/>
    <w:rsid w:val="006A6D48"/>
    <w:rsid w:val="006A708F"/>
    <w:rsid w:val="006B105C"/>
    <w:rsid w:val="006B1417"/>
    <w:rsid w:val="006B1916"/>
    <w:rsid w:val="006B1C94"/>
    <w:rsid w:val="006B1F4E"/>
    <w:rsid w:val="006B2356"/>
    <w:rsid w:val="006B24FC"/>
    <w:rsid w:val="006B273A"/>
    <w:rsid w:val="006B2785"/>
    <w:rsid w:val="006B29A2"/>
    <w:rsid w:val="006B2BF8"/>
    <w:rsid w:val="006B2F26"/>
    <w:rsid w:val="006B3016"/>
    <w:rsid w:val="006B3754"/>
    <w:rsid w:val="006B3B4D"/>
    <w:rsid w:val="006B3D42"/>
    <w:rsid w:val="006B3E7C"/>
    <w:rsid w:val="006B4130"/>
    <w:rsid w:val="006B48B8"/>
    <w:rsid w:val="006B4A32"/>
    <w:rsid w:val="006B52D2"/>
    <w:rsid w:val="006B5D4C"/>
    <w:rsid w:val="006B6396"/>
    <w:rsid w:val="006B640E"/>
    <w:rsid w:val="006B68F4"/>
    <w:rsid w:val="006B6ACF"/>
    <w:rsid w:val="006B6C53"/>
    <w:rsid w:val="006B746B"/>
    <w:rsid w:val="006B7632"/>
    <w:rsid w:val="006B7A6C"/>
    <w:rsid w:val="006C000D"/>
    <w:rsid w:val="006C0113"/>
    <w:rsid w:val="006C01F9"/>
    <w:rsid w:val="006C0369"/>
    <w:rsid w:val="006C0B2E"/>
    <w:rsid w:val="006C0B66"/>
    <w:rsid w:val="006C0EDD"/>
    <w:rsid w:val="006C1625"/>
    <w:rsid w:val="006C17EE"/>
    <w:rsid w:val="006C1840"/>
    <w:rsid w:val="006C19BE"/>
    <w:rsid w:val="006C1C84"/>
    <w:rsid w:val="006C2077"/>
    <w:rsid w:val="006C231B"/>
    <w:rsid w:val="006C2465"/>
    <w:rsid w:val="006C27ED"/>
    <w:rsid w:val="006C2869"/>
    <w:rsid w:val="006C2A15"/>
    <w:rsid w:val="006C2D61"/>
    <w:rsid w:val="006C3596"/>
    <w:rsid w:val="006C37B4"/>
    <w:rsid w:val="006C389D"/>
    <w:rsid w:val="006C3C42"/>
    <w:rsid w:val="006C3F9D"/>
    <w:rsid w:val="006C41D3"/>
    <w:rsid w:val="006C4F56"/>
    <w:rsid w:val="006C68AC"/>
    <w:rsid w:val="006C6BB4"/>
    <w:rsid w:val="006D03D2"/>
    <w:rsid w:val="006D0C4B"/>
    <w:rsid w:val="006D0D44"/>
    <w:rsid w:val="006D1512"/>
    <w:rsid w:val="006D17AE"/>
    <w:rsid w:val="006D25B9"/>
    <w:rsid w:val="006D25EE"/>
    <w:rsid w:val="006D28A1"/>
    <w:rsid w:val="006D2BEB"/>
    <w:rsid w:val="006D2F1D"/>
    <w:rsid w:val="006D302D"/>
    <w:rsid w:val="006D32CA"/>
    <w:rsid w:val="006D32E8"/>
    <w:rsid w:val="006D33A7"/>
    <w:rsid w:val="006D376F"/>
    <w:rsid w:val="006D3AA0"/>
    <w:rsid w:val="006D3EFC"/>
    <w:rsid w:val="006D4582"/>
    <w:rsid w:val="006D4C39"/>
    <w:rsid w:val="006D4D90"/>
    <w:rsid w:val="006D55E7"/>
    <w:rsid w:val="006D5691"/>
    <w:rsid w:val="006D5AC5"/>
    <w:rsid w:val="006D6015"/>
    <w:rsid w:val="006D63D4"/>
    <w:rsid w:val="006D6694"/>
    <w:rsid w:val="006D68E2"/>
    <w:rsid w:val="006D6AEB"/>
    <w:rsid w:val="006D6BEC"/>
    <w:rsid w:val="006D6E09"/>
    <w:rsid w:val="006D6F1A"/>
    <w:rsid w:val="006D7640"/>
    <w:rsid w:val="006D7959"/>
    <w:rsid w:val="006D7D8A"/>
    <w:rsid w:val="006D7D8D"/>
    <w:rsid w:val="006D7E58"/>
    <w:rsid w:val="006D7E97"/>
    <w:rsid w:val="006E01E8"/>
    <w:rsid w:val="006E063F"/>
    <w:rsid w:val="006E0758"/>
    <w:rsid w:val="006E1138"/>
    <w:rsid w:val="006E1AC1"/>
    <w:rsid w:val="006E288C"/>
    <w:rsid w:val="006E29E6"/>
    <w:rsid w:val="006E2B4C"/>
    <w:rsid w:val="006E3658"/>
    <w:rsid w:val="006E3AE1"/>
    <w:rsid w:val="006E3C77"/>
    <w:rsid w:val="006E3DF2"/>
    <w:rsid w:val="006E41EA"/>
    <w:rsid w:val="006E42B0"/>
    <w:rsid w:val="006E42E5"/>
    <w:rsid w:val="006E47ED"/>
    <w:rsid w:val="006E49BF"/>
    <w:rsid w:val="006E4AA6"/>
    <w:rsid w:val="006E4D3B"/>
    <w:rsid w:val="006E4E4B"/>
    <w:rsid w:val="006E5898"/>
    <w:rsid w:val="006E5B3B"/>
    <w:rsid w:val="006E5C1C"/>
    <w:rsid w:val="006E651D"/>
    <w:rsid w:val="006E66A2"/>
    <w:rsid w:val="006E67C2"/>
    <w:rsid w:val="006E6BE6"/>
    <w:rsid w:val="006E74EA"/>
    <w:rsid w:val="006E7916"/>
    <w:rsid w:val="006E7928"/>
    <w:rsid w:val="006E7BEE"/>
    <w:rsid w:val="006F03F0"/>
    <w:rsid w:val="006F05E2"/>
    <w:rsid w:val="006F08E1"/>
    <w:rsid w:val="006F13C0"/>
    <w:rsid w:val="006F14C8"/>
    <w:rsid w:val="006F1B26"/>
    <w:rsid w:val="006F1BB5"/>
    <w:rsid w:val="006F2E17"/>
    <w:rsid w:val="006F30BF"/>
    <w:rsid w:val="006F347C"/>
    <w:rsid w:val="006F35B6"/>
    <w:rsid w:val="006F3FF6"/>
    <w:rsid w:val="006F438E"/>
    <w:rsid w:val="006F52FA"/>
    <w:rsid w:val="006F5506"/>
    <w:rsid w:val="006F5D80"/>
    <w:rsid w:val="006F6266"/>
    <w:rsid w:val="006F65BC"/>
    <w:rsid w:val="006F66B2"/>
    <w:rsid w:val="006F6773"/>
    <w:rsid w:val="006F6EEE"/>
    <w:rsid w:val="006F707F"/>
    <w:rsid w:val="006F765A"/>
    <w:rsid w:val="006F792B"/>
    <w:rsid w:val="006F7F1E"/>
    <w:rsid w:val="007007D0"/>
    <w:rsid w:val="0070116C"/>
    <w:rsid w:val="007015CB"/>
    <w:rsid w:val="00701C00"/>
    <w:rsid w:val="00701C8E"/>
    <w:rsid w:val="0070239C"/>
    <w:rsid w:val="00702A9F"/>
    <w:rsid w:val="00702BDA"/>
    <w:rsid w:val="00702E91"/>
    <w:rsid w:val="00703290"/>
    <w:rsid w:val="007035E3"/>
    <w:rsid w:val="0070380A"/>
    <w:rsid w:val="00703EE1"/>
    <w:rsid w:val="007043E8"/>
    <w:rsid w:val="00704653"/>
    <w:rsid w:val="00704C79"/>
    <w:rsid w:val="00705117"/>
    <w:rsid w:val="00705172"/>
    <w:rsid w:val="0070527A"/>
    <w:rsid w:val="0070567E"/>
    <w:rsid w:val="00705BD2"/>
    <w:rsid w:val="00705CF9"/>
    <w:rsid w:val="00705EFC"/>
    <w:rsid w:val="0070616D"/>
    <w:rsid w:val="00706682"/>
    <w:rsid w:val="00706E8A"/>
    <w:rsid w:val="00706FAA"/>
    <w:rsid w:val="00707617"/>
    <w:rsid w:val="007076E9"/>
    <w:rsid w:val="0070773F"/>
    <w:rsid w:val="007077B5"/>
    <w:rsid w:val="007077D3"/>
    <w:rsid w:val="00707A7B"/>
    <w:rsid w:val="00707D69"/>
    <w:rsid w:val="00707E75"/>
    <w:rsid w:val="007100B1"/>
    <w:rsid w:val="007108B1"/>
    <w:rsid w:val="00710AA6"/>
    <w:rsid w:val="0071119A"/>
    <w:rsid w:val="00711215"/>
    <w:rsid w:val="00711316"/>
    <w:rsid w:val="00711CA0"/>
    <w:rsid w:val="00712751"/>
    <w:rsid w:val="007127A4"/>
    <w:rsid w:val="00712AEB"/>
    <w:rsid w:val="00712F07"/>
    <w:rsid w:val="00712FB6"/>
    <w:rsid w:val="007132DF"/>
    <w:rsid w:val="007133F3"/>
    <w:rsid w:val="00713609"/>
    <w:rsid w:val="00713678"/>
    <w:rsid w:val="00713766"/>
    <w:rsid w:val="007139BC"/>
    <w:rsid w:val="00713C50"/>
    <w:rsid w:val="00713D63"/>
    <w:rsid w:val="00714304"/>
    <w:rsid w:val="00714CB7"/>
    <w:rsid w:val="00714EAF"/>
    <w:rsid w:val="0071520C"/>
    <w:rsid w:val="00715475"/>
    <w:rsid w:val="007155E3"/>
    <w:rsid w:val="00715B96"/>
    <w:rsid w:val="00715D3C"/>
    <w:rsid w:val="00715D75"/>
    <w:rsid w:val="0071645D"/>
    <w:rsid w:val="007168E7"/>
    <w:rsid w:val="007169A9"/>
    <w:rsid w:val="00716A80"/>
    <w:rsid w:val="00716C88"/>
    <w:rsid w:val="00716CCF"/>
    <w:rsid w:val="00717098"/>
    <w:rsid w:val="00717609"/>
    <w:rsid w:val="007178A2"/>
    <w:rsid w:val="00717B70"/>
    <w:rsid w:val="00717CE9"/>
    <w:rsid w:val="00717E4A"/>
    <w:rsid w:val="00717E8E"/>
    <w:rsid w:val="00717FDD"/>
    <w:rsid w:val="00720458"/>
    <w:rsid w:val="007209C6"/>
    <w:rsid w:val="00720BDA"/>
    <w:rsid w:val="007210C4"/>
    <w:rsid w:val="00721152"/>
    <w:rsid w:val="00721723"/>
    <w:rsid w:val="00721E6C"/>
    <w:rsid w:val="00721EC2"/>
    <w:rsid w:val="0072260F"/>
    <w:rsid w:val="007228A7"/>
    <w:rsid w:val="007228E0"/>
    <w:rsid w:val="0072373F"/>
    <w:rsid w:val="00723937"/>
    <w:rsid w:val="0072440E"/>
    <w:rsid w:val="007244D1"/>
    <w:rsid w:val="00725188"/>
    <w:rsid w:val="0072560E"/>
    <w:rsid w:val="00725720"/>
    <w:rsid w:val="00725965"/>
    <w:rsid w:val="00726220"/>
    <w:rsid w:val="00726267"/>
    <w:rsid w:val="0072665A"/>
    <w:rsid w:val="00726A5E"/>
    <w:rsid w:val="00726D07"/>
    <w:rsid w:val="007272AD"/>
    <w:rsid w:val="00727BC3"/>
    <w:rsid w:val="00727C3E"/>
    <w:rsid w:val="00727E6B"/>
    <w:rsid w:val="00730101"/>
    <w:rsid w:val="007301FD"/>
    <w:rsid w:val="00730432"/>
    <w:rsid w:val="00730B4D"/>
    <w:rsid w:val="00730C99"/>
    <w:rsid w:val="00731227"/>
    <w:rsid w:val="007318F5"/>
    <w:rsid w:val="00731DBF"/>
    <w:rsid w:val="00732268"/>
    <w:rsid w:val="00732708"/>
    <w:rsid w:val="00733200"/>
    <w:rsid w:val="0073350B"/>
    <w:rsid w:val="007335EE"/>
    <w:rsid w:val="00733C2E"/>
    <w:rsid w:val="0073453D"/>
    <w:rsid w:val="007347CC"/>
    <w:rsid w:val="007347F0"/>
    <w:rsid w:val="00734B0F"/>
    <w:rsid w:val="00735005"/>
    <w:rsid w:val="0073511A"/>
    <w:rsid w:val="0073569C"/>
    <w:rsid w:val="00735FA2"/>
    <w:rsid w:val="00736188"/>
    <w:rsid w:val="007362B4"/>
    <w:rsid w:val="0073632C"/>
    <w:rsid w:val="00736463"/>
    <w:rsid w:val="007364D9"/>
    <w:rsid w:val="00736D6E"/>
    <w:rsid w:val="00736F65"/>
    <w:rsid w:val="00737527"/>
    <w:rsid w:val="00737E95"/>
    <w:rsid w:val="0074001C"/>
    <w:rsid w:val="00740161"/>
    <w:rsid w:val="007401A8"/>
    <w:rsid w:val="0074035E"/>
    <w:rsid w:val="00740587"/>
    <w:rsid w:val="00740A08"/>
    <w:rsid w:val="00740D12"/>
    <w:rsid w:val="00740FE7"/>
    <w:rsid w:val="007410E6"/>
    <w:rsid w:val="0074136C"/>
    <w:rsid w:val="00741486"/>
    <w:rsid w:val="0074171D"/>
    <w:rsid w:val="007421D5"/>
    <w:rsid w:val="0074235F"/>
    <w:rsid w:val="007423C7"/>
    <w:rsid w:val="00742AD9"/>
    <w:rsid w:val="00742C89"/>
    <w:rsid w:val="007436C9"/>
    <w:rsid w:val="007436D2"/>
    <w:rsid w:val="00743EE7"/>
    <w:rsid w:val="0074414F"/>
    <w:rsid w:val="007443A0"/>
    <w:rsid w:val="00744503"/>
    <w:rsid w:val="00744F2E"/>
    <w:rsid w:val="007454EA"/>
    <w:rsid w:val="00745640"/>
    <w:rsid w:val="00745C8E"/>
    <w:rsid w:val="00745F63"/>
    <w:rsid w:val="007464D0"/>
    <w:rsid w:val="0074652E"/>
    <w:rsid w:val="007467DF"/>
    <w:rsid w:val="00746CA5"/>
    <w:rsid w:val="00746D72"/>
    <w:rsid w:val="00747053"/>
    <w:rsid w:val="00747354"/>
    <w:rsid w:val="007477A3"/>
    <w:rsid w:val="0074786B"/>
    <w:rsid w:val="007501BE"/>
    <w:rsid w:val="007501EC"/>
    <w:rsid w:val="00750278"/>
    <w:rsid w:val="00750776"/>
    <w:rsid w:val="007508BE"/>
    <w:rsid w:val="00750EC8"/>
    <w:rsid w:val="00750EFF"/>
    <w:rsid w:val="00750F37"/>
    <w:rsid w:val="00751963"/>
    <w:rsid w:val="0075210C"/>
    <w:rsid w:val="007523BB"/>
    <w:rsid w:val="00752741"/>
    <w:rsid w:val="00752892"/>
    <w:rsid w:val="00752A43"/>
    <w:rsid w:val="00752E1C"/>
    <w:rsid w:val="00753237"/>
    <w:rsid w:val="00753773"/>
    <w:rsid w:val="0075394F"/>
    <w:rsid w:val="00754709"/>
    <w:rsid w:val="00754E32"/>
    <w:rsid w:val="00754F4C"/>
    <w:rsid w:val="00754FD8"/>
    <w:rsid w:val="00755249"/>
    <w:rsid w:val="00755579"/>
    <w:rsid w:val="00755EEB"/>
    <w:rsid w:val="00756129"/>
    <w:rsid w:val="00756413"/>
    <w:rsid w:val="007564C5"/>
    <w:rsid w:val="00756FCA"/>
    <w:rsid w:val="00757032"/>
    <w:rsid w:val="0075760D"/>
    <w:rsid w:val="00757AC1"/>
    <w:rsid w:val="007601A2"/>
    <w:rsid w:val="00760D05"/>
    <w:rsid w:val="0076114C"/>
    <w:rsid w:val="0076160F"/>
    <w:rsid w:val="00761B52"/>
    <w:rsid w:val="00761FCA"/>
    <w:rsid w:val="00762034"/>
    <w:rsid w:val="00762D0F"/>
    <w:rsid w:val="007644B1"/>
    <w:rsid w:val="00765145"/>
    <w:rsid w:val="0076595B"/>
    <w:rsid w:val="00766131"/>
    <w:rsid w:val="00766D1A"/>
    <w:rsid w:val="00766EFE"/>
    <w:rsid w:val="007670AC"/>
    <w:rsid w:val="00767289"/>
    <w:rsid w:val="00767427"/>
    <w:rsid w:val="0076769E"/>
    <w:rsid w:val="00767AED"/>
    <w:rsid w:val="00770158"/>
    <w:rsid w:val="007704E8"/>
    <w:rsid w:val="0077070C"/>
    <w:rsid w:val="00770E7F"/>
    <w:rsid w:val="007711FC"/>
    <w:rsid w:val="007715FD"/>
    <w:rsid w:val="0077184B"/>
    <w:rsid w:val="00772ADA"/>
    <w:rsid w:val="00772F4F"/>
    <w:rsid w:val="0077322D"/>
    <w:rsid w:val="0077432E"/>
    <w:rsid w:val="00774752"/>
    <w:rsid w:val="007748C5"/>
    <w:rsid w:val="00774E89"/>
    <w:rsid w:val="007751B2"/>
    <w:rsid w:val="00775518"/>
    <w:rsid w:val="00775AE3"/>
    <w:rsid w:val="0077647D"/>
    <w:rsid w:val="0077720F"/>
    <w:rsid w:val="007773CD"/>
    <w:rsid w:val="00777BE9"/>
    <w:rsid w:val="00777EA8"/>
    <w:rsid w:val="0078027E"/>
    <w:rsid w:val="00780304"/>
    <w:rsid w:val="00781013"/>
    <w:rsid w:val="007814B0"/>
    <w:rsid w:val="0078164B"/>
    <w:rsid w:val="007823EA"/>
    <w:rsid w:val="00782549"/>
    <w:rsid w:val="007825C4"/>
    <w:rsid w:val="00782D38"/>
    <w:rsid w:val="00782DA7"/>
    <w:rsid w:val="00782EDE"/>
    <w:rsid w:val="00782F39"/>
    <w:rsid w:val="00782FAC"/>
    <w:rsid w:val="00783009"/>
    <w:rsid w:val="00783725"/>
    <w:rsid w:val="00783963"/>
    <w:rsid w:val="007840E5"/>
    <w:rsid w:val="0078419C"/>
    <w:rsid w:val="00784597"/>
    <w:rsid w:val="007848C2"/>
    <w:rsid w:val="00784D15"/>
    <w:rsid w:val="0078614E"/>
    <w:rsid w:val="007863D2"/>
    <w:rsid w:val="00786729"/>
    <w:rsid w:val="00786DA0"/>
    <w:rsid w:val="00786FD4"/>
    <w:rsid w:val="00787819"/>
    <w:rsid w:val="00787C6A"/>
    <w:rsid w:val="0079053A"/>
    <w:rsid w:val="0079110C"/>
    <w:rsid w:val="00791139"/>
    <w:rsid w:val="007916B1"/>
    <w:rsid w:val="00792030"/>
    <w:rsid w:val="007921C7"/>
    <w:rsid w:val="00792747"/>
    <w:rsid w:val="00792C45"/>
    <w:rsid w:val="00793293"/>
    <w:rsid w:val="0079392E"/>
    <w:rsid w:val="00793A49"/>
    <w:rsid w:val="0079406C"/>
    <w:rsid w:val="00794714"/>
    <w:rsid w:val="00794745"/>
    <w:rsid w:val="00794B95"/>
    <w:rsid w:val="00794D58"/>
    <w:rsid w:val="00795A84"/>
    <w:rsid w:val="007A01BD"/>
    <w:rsid w:val="007A03BA"/>
    <w:rsid w:val="007A03FF"/>
    <w:rsid w:val="007A046F"/>
    <w:rsid w:val="007A072A"/>
    <w:rsid w:val="007A0D44"/>
    <w:rsid w:val="007A1294"/>
    <w:rsid w:val="007A1A92"/>
    <w:rsid w:val="007A1DA3"/>
    <w:rsid w:val="007A1DAC"/>
    <w:rsid w:val="007A1DDE"/>
    <w:rsid w:val="007A2310"/>
    <w:rsid w:val="007A2427"/>
    <w:rsid w:val="007A2521"/>
    <w:rsid w:val="007A2BED"/>
    <w:rsid w:val="007A35F8"/>
    <w:rsid w:val="007A3770"/>
    <w:rsid w:val="007A3BA2"/>
    <w:rsid w:val="007A3CD6"/>
    <w:rsid w:val="007A3DD1"/>
    <w:rsid w:val="007A3FE1"/>
    <w:rsid w:val="007A4883"/>
    <w:rsid w:val="007A4C22"/>
    <w:rsid w:val="007A58AD"/>
    <w:rsid w:val="007A65F1"/>
    <w:rsid w:val="007A68AA"/>
    <w:rsid w:val="007A7602"/>
    <w:rsid w:val="007A78F0"/>
    <w:rsid w:val="007A7B7F"/>
    <w:rsid w:val="007B02A2"/>
    <w:rsid w:val="007B045A"/>
    <w:rsid w:val="007B0D41"/>
    <w:rsid w:val="007B0F7B"/>
    <w:rsid w:val="007B1801"/>
    <w:rsid w:val="007B189E"/>
    <w:rsid w:val="007B1952"/>
    <w:rsid w:val="007B19A8"/>
    <w:rsid w:val="007B20EE"/>
    <w:rsid w:val="007B26E4"/>
    <w:rsid w:val="007B27E4"/>
    <w:rsid w:val="007B2BF0"/>
    <w:rsid w:val="007B2FB7"/>
    <w:rsid w:val="007B301B"/>
    <w:rsid w:val="007B352A"/>
    <w:rsid w:val="007B4161"/>
    <w:rsid w:val="007B48C8"/>
    <w:rsid w:val="007B4939"/>
    <w:rsid w:val="007B4D56"/>
    <w:rsid w:val="007B5544"/>
    <w:rsid w:val="007B55D6"/>
    <w:rsid w:val="007B585C"/>
    <w:rsid w:val="007B5F61"/>
    <w:rsid w:val="007B6323"/>
    <w:rsid w:val="007B6654"/>
    <w:rsid w:val="007B6DDF"/>
    <w:rsid w:val="007B6FFE"/>
    <w:rsid w:val="007B76AB"/>
    <w:rsid w:val="007C031C"/>
    <w:rsid w:val="007C0CD7"/>
    <w:rsid w:val="007C2014"/>
    <w:rsid w:val="007C21E3"/>
    <w:rsid w:val="007C240F"/>
    <w:rsid w:val="007C262E"/>
    <w:rsid w:val="007C28D3"/>
    <w:rsid w:val="007C2A45"/>
    <w:rsid w:val="007C2CD6"/>
    <w:rsid w:val="007C3061"/>
    <w:rsid w:val="007C34D0"/>
    <w:rsid w:val="007C3EAA"/>
    <w:rsid w:val="007C404B"/>
    <w:rsid w:val="007C413A"/>
    <w:rsid w:val="007C414F"/>
    <w:rsid w:val="007C446B"/>
    <w:rsid w:val="007C4914"/>
    <w:rsid w:val="007C656E"/>
    <w:rsid w:val="007C65D6"/>
    <w:rsid w:val="007C6EFD"/>
    <w:rsid w:val="007C76DC"/>
    <w:rsid w:val="007C793A"/>
    <w:rsid w:val="007C7D99"/>
    <w:rsid w:val="007D0001"/>
    <w:rsid w:val="007D0109"/>
    <w:rsid w:val="007D01AE"/>
    <w:rsid w:val="007D07A3"/>
    <w:rsid w:val="007D07F0"/>
    <w:rsid w:val="007D0A2F"/>
    <w:rsid w:val="007D0DCF"/>
    <w:rsid w:val="007D0DF8"/>
    <w:rsid w:val="007D13C5"/>
    <w:rsid w:val="007D145E"/>
    <w:rsid w:val="007D1565"/>
    <w:rsid w:val="007D15B2"/>
    <w:rsid w:val="007D1DC5"/>
    <w:rsid w:val="007D1E97"/>
    <w:rsid w:val="007D1F65"/>
    <w:rsid w:val="007D1F96"/>
    <w:rsid w:val="007D2284"/>
    <w:rsid w:val="007D2B7F"/>
    <w:rsid w:val="007D2CD4"/>
    <w:rsid w:val="007D3285"/>
    <w:rsid w:val="007D3C2B"/>
    <w:rsid w:val="007D3D1F"/>
    <w:rsid w:val="007D3F30"/>
    <w:rsid w:val="007D40B6"/>
    <w:rsid w:val="007D4155"/>
    <w:rsid w:val="007D4313"/>
    <w:rsid w:val="007D44C3"/>
    <w:rsid w:val="007D46AB"/>
    <w:rsid w:val="007D50C5"/>
    <w:rsid w:val="007D5368"/>
    <w:rsid w:val="007D55C1"/>
    <w:rsid w:val="007D580A"/>
    <w:rsid w:val="007D5E2E"/>
    <w:rsid w:val="007D6519"/>
    <w:rsid w:val="007D66D7"/>
    <w:rsid w:val="007D67E5"/>
    <w:rsid w:val="007D6B05"/>
    <w:rsid w:val="007D709A"/>
    <w:rsid w:val="007D73F8"/>
    <w:rsid w:val="007D781E"/>
    <w:rsid w:val="007D79EB"/>
    <w:rsid w:val="007D7AAF"/>
    <w:rsid w:val="007D7B42"/>
    <w:rsid w:val="007D7F09"/>
    <w:rsid w:val="007E00CF"/>
    <w:rsid w:val="007E1331"/>
    <w:rsid w:val="007E1B50"/>
    <w:rsid w:val="007E1CA3"/>
    <w:rsid w:val="007E1F44"/>
    <w:rsid w:val="007E1FE9"/>
    <w:rsid w:val="007E2097"/>
    <w:rsid w:val="007E2609"/>
    <w:rsid w:val="007E2756"/>
    <w:rsid w:val="007E2CF0"/>
    <w:rsid w:val="007E32E8"/>
    <w:rsid w:val="007E3444"/>
    <w:rsid w:val="007E35F5"/>
    <w:rsid w:val="007E3C8C"/>
    <w:rsid w:val="007E411D"/>
    <w:rsid w:val="007E4A65"/>
    <w:rsid w:val="007E5029"/>
    <w:rsid w:val="007E5500"/>
    <w:rsid w:val="007E5962"/>
    <w:rsid w:val="007E63AD"/>
    <w:rsid w:val="007E6CC7"/>
    <w:rsid w:val="007E6F26"/>
    <w:rsid w:val="007E6FA2"/>
    <w:rsid w:val="007E7559"/>
    <w:rsid w:val="007E7E60"/>
    <w:rsid w:val="007F010C"/>
    <w:rsid w:val="007F1003"/>
    <w:rsid w:val="007F121A"/>
    <w:rsid w:val="007F1943"/>
    <w:rsid w:val="007F1BEB"/>
    <w:rsid w:val="007F1C60"/>
    <w:rsid w:val="007F2B55"/>
    <w:rsid w:val="007F3029"/>
    <w:rsid w:val="007F33AD"/>
    <w:rsid w:val="007F36E8"/>
    <w:rsid w:val="007F48F0"/>
    <w:rsid w:val="007F4949"/>
    <w:rsid w:val="007F4ACF"/>
    <w:rsid w:val="007F4D4E"/>
    <w:rsid w:val="007F56A4"/>
    <w:rsid w:val="007F5AB8"/>
    <w:rsid w:val="007F5D86"/>
    <w:rsid w:val="007F608C"/>
    <w:rsid w:val="007F67FE"/>
    <w:rsid w:val="007F71DC"/>
    <w:rsid w:val="007F741B"/>
    <w:rsid w:val="007F7652"/>
    <w:rsid w:val="007F7F3D"/>
    <w:rsid w:val="00800048"/>
    <w:rsid w:val="00800DF3"/>
    <w:rsid w:val="00801840"/>
    <w:rsid w:val="0080226D"/>
    <w:rsid w:val="0080231E"/>
    <w:rsid w:val="00802769"/>
    <w:rsid w:val="00802BA3"/>
    <w:rsid w:val="00802E05"/>
    <w:rsid w:val="0080342D"/>
    <w:rsid w:val="00803609"/>
    <w:rsid w:val="00803A47"/>
    <w:rsid w:val="00804175"/>
    <w:rsid w:val="00804E07"/>
    <w:rsid w:val="00805160"/>
    <w:rsid w:val="008052CB"/>
    <w:rsid w:val="00805D1D"/>
    <w:rsid w:val="00805EE9"/>
    <w:rsid w:val="00806129"/>
    <w:rsid w:val="00806A1C"/>
    <w:rsid w:val="0080707E"/>
    <w:rsid w:val="008072E6"/>
    <w:rsid w:val="00807B5A"/>
    <w:rsid w:val="00807E0C"/>
    <w:rsid w:val="00810596"/>
    <w:rsid w:val="00810F7C"/>
    <w:rsid w:val="0081192F"/>
    <w:rsid w:val="00811D11"/>
    <w:rsid w:val="008121E7"/>
    <w:rsid w:val="00812437"/>
    <w:rsid w:val="0081249E"/>
    <w:rsid w:val="0081281F"/>
    <w:rsid w:val="008130B2"/>
    <w:rsid w:val="00814209"/>
    <w:rsid w:val="008147F2"/>
    <w:rsid w:val="00814806"/>
    <w:rsid w:val="00814B6B"/>
    <w:rsid w:val="00814D89"/>
    <w:rsid w:val="00815005"/>
    <w:rsid w:val="00815BE1"/>
    <w:rsid w:val="00816692"/>
    <w:rsid w:val="00816947"/>
    <w:rsid w:val="00816D69"/>
    <w:rsid w:val="008173D6"/>
    <w:rsid w:val="00817BEF"/>
    <w:rsid w:val="00820553"/>
    <w:rsid w:val="00820870"/>
    <w:rsid w:val="00821247"/>
    <w:rsid w:val="0082143C"/>
    <w:rsid w:val="008216FD"/>
    <w:rsid w:val="0082173E"/>
    <w:rsid w:val="008219AB"/>
    <w:rsid w:val="00821F8A"/>
    <w:rsid w:val="00821FCB"/>
    <w:rsid w:val="0082276D"/>
    <w:rsid w:val="00822D4D"/>
    <w:rsid w:val="00823141"/>
    <w:rsid w:val="008232D0"/>
    <w:rsid w:val="008242EB"/>
    <w:rsid w:val="008242F4"/>
    <w:rsid w:val="008245E4"/>
    <w:rsid w:val="00824B74"/>
    <w:rsid w:val="00824F69"/>
    <w:rsid w:val="0082543B"/>
    <w:rsid w:val="00825544"/>
    <w:rsid w:val="0082585C"/>
    <w:rsid w:val="00825DAB"/>
    <w:rsid w:val="00826001"/>
    <w:rsid w:val="008261E4"/>
    <w:rsid w:val="00826633"/>
    <w:rsid w:val="00826D36"/>
    <w:rsid w:val="00827324"/>
    <w:rsid w:val="00827347"/>
    <w:rsid w:val="008273A6"/>
    <w:rsid w:val="00827594"/>
    <w:rsid w:val="008275C2"/>
    <w:rsid w:val="00827BC9"/>
    <w:rsid w:val="00827F04"/>
    <w:rsid w:val="00827F45"/>
    <w:rsid w:val="00831279"/>
    <w:rsid w:val="008314B6"/>
    <w:rsid w:val="00831836"/>
    <w:rsid w:val="008319DE"/>
    <w:rsid w:val="00831B32"/>
    <w:rsid w:val="0083210C"/>
    <w:rsid w:val="008326BB"/>
    <w:rsid w:val="008330D4"/>
    <w:rsid w:val="00833705"/>
    <w:rsid w:val="0083414C"/>
    <w:rsid w:val="00834312"/>
    <w:rsid w:val="00834359"/>
    <w:rsid w:val="0083486D"/>
    <w:rsid w:val="008349E8"/>
    <w:rsid w:val="008350EE"/>
    <w:rsid w:val="00835B3B"/>
    <w:rsid w:val="0083628C"/>
    <w:rsid w:val="00836AF3"/>
    <w:rsid w:val="00836C77"/>
    <w:rsid w:val="00837731"/>
    <w:rsid w:val="00837C42"/>
    <w:rsid w:val="00840390"/>
    <w:rsid w:val="00840532"/>
    <w:rsid w:val="00840649"/>
    <w:rsid w:val="00840704"/>
    <w:rsid w:val="0084071C"/>
    <w:rsid w:val="008407D1"/>
    <w:rsid w:val="008409E1"/>
    <w:rsid w:val="00840DDD"/>
    <w:rsid w:val="00840ED9"/>
    <w:rsid w:val="008410C6"/>
    <w:rsid w:val="008415F4"/>
    <w:rsid w:val="00841636"/>
    <w:rsid w:val="008423DF"/>
    <w:rsid w:val="00842534"/>
    <w:rsid w:val="00842852"/>
    <w:rsid w:val="00843043"/>
    <w:rsid w:val="008431DC"/>
    <w:rsid w:val="008433BF"/>
    <w:rsid w:val="008436DD"/>
    <w:rsid w:val="00843A81"/>
    <w:rsid w:val="00843ADB"/>
    <w:rsid w:val="00844579"/>
    <w:rsid w:val="00844F6D"/>
    <w:rsid w:val="008455C5"/>
    <w:rsid w:val="008456F6"/>
    <w:rsid w:val="00846243"/>
    <w:rsid w:val="00846506"/>
    <w:rsid w:val="00846948"/>
    <w:rsid w:val="0084749C"/>
    <w:rsid w:val="00847836"/>
    <w:rsid w:val="00847EA7"/>
    <w:rsid w:val="008501C9"/>
    <w:rsid w:val="008504CC"/>
    <w:rsid w:val="00850982"/>
    <w:rsid w:val="00850D3B"/>
    <w:rsid w:val="00851069"/>
    <w:rsid w:val="0085182B"/>
    <w:rsid w:val="008518DF"/>
    <w:rsid w:val="00851AAD"/>
    <w:rsid w:val="008520C6"/>
    <w:rsid w:val="008524F0"/>
    <w:rsid w:val="008525A4"/>
    <w:rsid w:val="008534B3"/>
    <w:rsid w:val="0085380B"/>
    <w:rsid w:val="00853D16"/>
    <w:rsid w:val="0085409E"/>
    <w:rsid w:val="0085428A"/>
    <w:rsid w:val="008543F9"/>
    <w:rsid w:val="008544D2"/>
    <w:rsid w:val="00854568"/>
    <w:rsid w:val="008547C2"/>
    <w:rsid w:val="0085504B"/>
    <w:rsid w:val="00855534"/>
    <w:rsid w:val="008555A7"/>
    <w:rsid w:val="00855926"/>
    <w:rsid w:val="008559AE"/>
    <w:rsid w:val="0085643B"/>
    <w:rsid w:val="0085647D"/>
    <w:rsid w:val="0085663D"/>
    <w:rsid w:val="0085730E"/>
    <w:rsid w:val="0085758E"/>
    <w:rsid w:val="00857781"/>
    <w:rsid w:val="008577B3"/>
    <w:rsid w:val="00857A4B"/>
    <w:rsid w:val="00857AAB"/>
    <w:rsid w:val="0086050C"/>
    <w:rsid w:val="0086083D"/>
    <w:rsid w:val="00860B0A"/>
    <w:rsid w:val="00860DF7"/>
    <w:rsid w:val="00861A00"/>
    <w:rsid w:val="00861A6E"/>
    <w:rsid w:val="008620A9"/>
    <w:rsid w:val="008621D0"/>
    <w:rsid w:val="00862777"/>
    <w:rsid w:val="008628AB"/>
    <w:rsid w:val="00862A8A"/>
    <w:rsid w:val="00862C5F"/>
    <w:rsid w:val="008639E1"/>
    <w:rsid w:val="00863C19"/>
    <w:rsid w:val="0086418B"/>
    <w:rsid w:val="0086481B"/>
    <w:rsid w:val="00864E4E"/>
    <w:rsid w:val="0086583E"/>
    <w:rsid w:val="008659BC"/>
    <w:rsid w:val="00865EA1"/>
    <w:rsid w:val="0086612E"/>
    <w:rsid w:val="00866595"/>
    <w:rsid w:val="00866996"/>
    <w:rsid w:val="00866EBC"/>
    <w:rsid w:val="00866EFA"/>
    <w:rsid w:val="00867178"/>
    <w:rsid w:val="008674C7"/>
    <w:rsid w:val="0087038A"/>
    <w:rsid w:val="008707D8"/>
    <w:rsid w:val="0087099E"/>
    <w:rsid w:val="00870DA6"/>
    <w:rsid w:val="00871046"/>
    <w:rsid w:val="0087113A"/>
    <w:rsid w:val="00871184"/>
    <w:rsid w:val="008714D3"/>
    <w:rsid w:val="0087174D"/>
    <w:rsid w:val="008719F2"/>
    <w:rsid w:val="00871B66"/>
    <w:rsid w:val="00871F4D"/>
    <w:rsid w:val="00872293"/>
    <w:rsid w:val="00872953"/>
    <w:rsid w:val="00872BE2"/>
    <w:rsid w:val="00872EF7"/>
    <w:rsid w:val="00873329"/>
    <w:rsid w:val="00873370"/>
    <w:rsid w:val="0087349A"/>
    <w:rsid w:val="00873832"/>
    <w:rsid w:val="0087410E"/>
    <w:rsid w:val="008745D0"/>
    <w:rsid w:val="00874715"/>
    <w:rsid w:val="00874729"/>
    <w:rsid w:val="00874CB4"/>
    <w:rsid w:val="00874EE6"/>
    <w:rsid w:val="008753BF"/>
    <w:rsid w:val="00875B21"/>
    <w:rsid w:val="00876500"/>
    <w:rsid w:val="0087672C"/>
    <w:rsid w:val="00876AD1"/>
    <w:rsid w:val="008801E0"/>
    <w:rsid w:val="008809BC"/>
    <w:rsid w:val="00880C41"/>
    <w:rsid w:val="00880E50"/>
    <w:rsid w:val="008811D0"/>
    <w:rsid w:val="008815C7"/>
    <w:rsid w:val="00881723"/>
    <w:rsid w:val="00881973"/>
    <w:rsid w:val="00881AAB"/>
    <w:rsid w:val="00881DE5"/>
    <w:rsid w:val="008822F9"/>
    <w:rsid w:val="0088230B"/>
    <w:rsid w:val="00882488"/>
    <w:rsid w:val="0088288C"/>
    <w:rsid w:val="00882B8C"/>
    <w:rsid w:val="0088300B"/>
    <w:rsid w:val="008830D2"/>
    <w:rsid w:val="008832E2"/>
    <w:rsid w:val="008843F0"/>
    <w:rsid w:val="00884599"/>
    <w:rsid w:val="0088469B"/>
    <w:rsid w:val="00884BC6"/>
    <w:rsid w:val="008852FA"/>
    <w:rsid w:val="00885452"/>
    <w:rsid w:val="00885673"/>
    <w:rsid w:val="008858E7"/>
    <w:rsid w:val="00885975"/>
    <w:rsid w:val="008859A5"/>
    <w:rsid w:val="00886076"/>
    <w:rsid w:val="008862AE"/>
    <w:rsid w:val="00886691"/>
    <w:rsid w:val="00887967"/>
    <w:rsid w:val="00887A9B"/>
    <w:rsid w:val="00887B46"/>
    <w:rsid w:val="00887C1A"/>
    <w:rsid w:val="00887EB1"/>
    <w:rsid w:val="008902C8"/>
    <w:rsid w:val="008909BC"/>
    <w:rsid w:val="00890B48"/>
    <w:rsid w:val="008913DC"/>
    <w:rsid w:val="00892596"/>
    <w:rsid w:val="008925E3"/>
    <w:rsid w:val="00892D9A"/>
    <w:rsid w:val="008930F4"/>
    <w:rsid w:val="0089329B"/>
    <w:rsid w:val="008937C8"/>
    <w:rsid w:val="00893C36"/>
    <w:rsid w:val="00893D9D"/>
    <w:rsid w:val="00893F61"/>
    <w:rsid w:val="008942F2"/>
    <w:rsid w:val="00894462"/>
    <w:rsid w:val="008948C4"/>
    <w:rsid w:val="00894950"/>
    <w:rsid w:val="00894E8C"/>
    <w:rsid w:val="00894EEE"/>
    <w:rsid w:val="0089524F"/>
    <w:rsid w:val="008952C7"/>
    <w:rsid w:val="00895419"/>
    <w:rsid w:val="00895713"/>
    <w:rsid w:val="00895864"/>
    <w:rsid w:val="00895DD0"/>
    <w:rsid w:val="00896010"/>
    <w:rsid w:val="008960CC"/>
    <w:rsid w:val="0089621A"/>
    <w:rsid w:val="00896465"/>
    <w:rsid w:val="008965B8"/>
    <w:rsid w:val="00896A97"/>
    <w:rsid w:val="00896AF4"/>
    <w:rsid w:val="00896CC6"/>
    <w:rsid w:val="00897262"/>
    <w:rsid w:val="00897401"/>
    <w:rsid w:val="00897795"/>
    <w:rsid w:val="008978FB"/>
    <w:rsid w:val="008A0797"/>
    <w:rsid w:val="008A0843"/>
    <w:rsid w:val="008A0A0A"/>
    <w:rsid w:val="008A0B91"/>
    <w:rsid w:val="008A14A2"/>
    <w:rsid w:val="008A2140"/>
    <w:rsid w:val="008A29FD"/>
    <w:rsid w:val="008A2BC7"/>
    <w:rsid w:val="008A2CB2"/>
    <w:rsid w:val="008A2D53"/>
    <w:rsid w:val="008A30F7"/>
    <w:rsid w:val="008A31E1"/>
    <w:rsid w:val="008A3506"/>
    <w:rsid w:val="008A352D"/>
    <w:rsid w:val="008A3BFB"/>
    <w:rsid w:val="008A3F84"/>
    <w:rsid w:val="008A4604"/>
    <w:rsid w:val="008A4B60"/>
    <w:rsid w:val="008A529D"/>
    <w:rsid w:val="008A54D4"/>
    <w:rsid w:val="008A55BE"/>
    <w:rsid w:val="008A5E8B"/>
    <w:rsid w:val="008A65CB"/>
    <w:rsid w:val="008A663B"/>
    <w:rsid w:val="008A798C"/>
    <w:rsid w:val="008A7AE4"/>
    <w:rsid w:val="008A7D7A"/>
    <w:rsid w:val="008A7ECD"/>
    <w:rsid w:val="008B0430"/>
    <w:rsid w:val="008B04FB"/>
    <w:rsid w:val="008B09A3"/>
    <w:rsid w:val="008B0D29"/>
    <w:rsid w:val="008B10F1"/>
    <w:rsid w:val="008B1D94"/>
    <w:rsid w:val="008B1DF8"/>
    <w:rsid w:val="008B24BC"/>
    <w:rsid w:val="008B2636"/>
    <w:rsid w:val="008B2905"/>
    <w:rsid w:val="008B2EE3"/>
    <w:rsid w:val="008B3A33"/>
    <w:rsid w:val="008B3C3B"/>
    <w:rsid w:val="008B3F6D"/>
    <w:rsid w:val="008B46BC"/>
    <w:rsid w:val="008B4E0C"/>
    <w:rsid w:val="008B5319"/>
    <w:rsid w:val="008B5468"/>
    <w:rsid w:val="008B6D30"/>
    <w:rsid w:val="008B6D33"/>
    <w:rsid w:val="008B6D6D"/>
    <w:rsid w:val="008B6DD8"/>
    <w:rsid w:val="008B6FBF"/>
    <w:rsid w:val="008B7970"/>
    <w:rsid w:val="008B79B1"/>
    <w:rsid w:val="008B7A98"/>
    <w:rsid w:val="008C0371"/>
    <w:rsid w:val="008C05F5"/>
    <w:rsid w:val="008C1A65"/>
    <w:rsid w:val="008C1AE2"/>
    <w:rsid w:val="008C1D9F"/>
    <w:rsid w:val="008C2C97"/>
    <w:rsid w:val="008C2EA1"/>
    <w:rsid w:val="008C3634"/>
    <w:rsid w:val="008C374C"/>
    <w:rsid w:val="008C39D1"/>
    <w:rsid w:val="008C41AB"/>
    <w:rsid w:val="008C4A02"/>
    <w:rsid w:val="008C4BD5"/>
    <w:rsid w:val="008C4BEF"/>
    <w:rsid w:val="008C5930"/>
    <w:rsid w:val="008C5E39"/>
    <w:rsid w:val="008C5F8C"/>
    <w:rsid w:val="008C63B6"/>
    <w:rsid w:val="008C6426"/>
    <w:rsid w:val="008C6503"/>
    <w:rsid w:val="008C6874"/>
    <w:rsid w:val="008C6B48"/>
    <w:rsid w:val="008C74CE"/>
    <w:rsid w:val="008C7B82"/>
    <w:rsid w:val="008C7F44"/>
    <w:rsid w:val="008C7F47"/>
    <w:rsid w:val="008D004C"/>
    <w:rsid w:val="008D0565"/>
    <w:rsid w:val="008D06F6"/>
    <w:rsid w:val="008D0CCA"/>
    <w:rsid w:val="008D0DB8"/>
    <w:rsid w:val="008D10DE"/>
    <w:rsid w:val="008D193B"/>
    <w:rsid w:val="008D1A95"/>
    <w:rsid w:val="008D1EAB"/>
    <w:rsid w:val="008D2582"/>
    <w:rsid w:val="008D2839"/>
    <w:rsid w:val="008D295D"/>
    <w:rsid w:val="008D2E11"/>
    <w:rsid w:val="008D2EFB"/>
    <w:rsid w:val="008D3706"/>
    <w:rsid w:val="008D3B4A"/>
    <w:rsid w:val="008D41DA"/>
    <w:rsid w:val="008D4409"/>
    <w:rsid w:val="008D472F"/>
    <w:rsid w:val="008D4E0F"/>
    <w:rsid w:val="008D576F"/>
    <w:rsid w:val="008D592C"/>
    <w:rsid w:val="008D5A8E"/>
    <w:rsid w:val="008D5AB9"/>
    <w:rsid w:val="008D5C2F"/>
    <w:rsid w:val="008D6387"/>
    <w:rsid w:val="008D6623"/>
    <w:rsid w:val="008D6F56"/>
    <w:rsid w:val="008D730E"/>
    <w:rsid w:val="008D7989"/>
    <w:rsid w:val="008D7D28"/>
    <w:rsid w:val="008D7F4F"/>
    <w:rsid w:val="008D7FD8"/>
    <w:rsid w:val="008E027F"/>
    <w:rsid w:val="008E0440"/>
    <w:rsid w:val="008E0A79"/>
    <w:rsid w:val="008E0D4B"/>
    <w:rsid w:val="008E0E17"/>
    <w:rsid w:val="008E134C"/>
    <w:rsid w:val="008E158B"/>
    <w:rsid w:val="008E19FB"/>
    <w:rsid w:val="008E1E2D"/>
    <w:rsid w:val="008E2151"/>
    <w:rsid w:val="008E2361"/>
    <w:rsid w:val="008E3C1A"/>
    <w:rsid w:val="008E418E"/>
    <w:rsid w:val="008E43F9"/>
    <w:rsid w:val="008E443A"/>
    <w:rsid w:val="008E49FF"/>
    <w:rsid w:val="008E4A62"/>
    <w:rsid w:val="008E518E"/>
    <w:rsid w:val="008E55A2"/>
    <w:rsid w:val="008E5A95"/>
    <w:rsid w:val="008E5FE7"/>
    <w:rsid w:val="008E6196"/>
    <w:rsid w:val="008E629F"/>
    <w:rsid w:val="008E69B4"/>
    <w:rsid w:val="008E6E0F"/>
    <w:rsid w:val="008E716F"/>
    <w:rsid w:val="008E795E"/>
    <w:rsid w:val="008E7C9A"/>
    <w:rsid w:val="008E7F99"/>
    <w:rsid w:val="008F014E"/>
    <w:rsid w:val="008F0300"/>
    <w:rsid w:val="008F0B59"/>
    <w:rsid w:val="008F0E02"/>
    <w:rsid w:val="008F0ED8"/>
    <w:rsid w:val="008F1006"/>
    <w:rsid w:val="008F1920"/>
    <w:rsid w:val="008F206C"/>
    <w:rsid w:val="008F22A0"/>
    <w:rsid w:val="008F25D5"/>
    <w:rsid w:val="008F268C"/>
    <w:rsid w:val="008F26C0"/>
    <w:rsid w:val="008F3229"/>
    <w:rsid w:val="008F3EA8"/>
    <w:rsid w:val="008F3F48"/>
    <w:rsid w:val="008F515A"/>
    <w:rsid w:val="008F5ED7"/>
    <w:rsid w:val="008F6123"/>
    <w:rsid w:val="008F656C"/>
    <w:rsid w:val="008F665D"/>
    <w:rsid w:val="008F676F"/>
    <w:rsid w:val="008F68B6"/>
    <w:rsid w:val="008F6A30"/>
    <w:rsid w:val="008F6E10"/>
    <w:rsid w:val="008F6F36"/>
    <w:rsid w:val="008F7144"/>
    <w:rsid w:val="009003EB"/>
    <w:rsid w:val="00900837"/>
    <w:rsid w:val="009009EF"/>
    <w:rsid w:val="009010CE"/>
    <w:rsid w:val="009010EC"/>
    <w:rsid w:val="0090140C"/>
    <w:rsid w:val="0090253B"/>
    <w:rsid w:val="009025FD"/>
    <w:rsid w:val="0090267E"/>
    <w:rsid w:val="00902792"/>
    <w:rsid w:val="009027DB"/>
    <w:rsid w:val="00903001"/>
    <w:rsid w:val="00903059"/>
    <w:rsid w:val="00903223"/>
    <w:rsid w:val="00903518"/>
    <w:rsid w:val="00903EC7"/>
    <w:rsid w:val="009041B6"/>
    <w:rsid w:val="009045F2"/>
    <w:rsid w:val="00904B42"/>
    <w:rsid w:val="00904D7D"/>
    <w:rsid w:val="009057A9"/>
    <w:rsid w:val="00905A6B"/>
    <w:rsid w:val="00905C41"/>
    <w:rsid w:val="00905D55"/>
    <w:rsid w:val="00905F9B"/>
    <w:rsid w:val="00906245"/>
    <w:rsid w:val="00906405"/>
    <w:rsid w:val="009067CE"/>
    <w:rsid w:val="0090785B"/>
    <w:rsid w:val="00907884"/>
    <w:rsid w:val="009079E5"/>
    <w:rsid w:val="00907CA9"/>
    <w:rsid w:val="00907E44"/>
    <w:rsid w:val="00907F02"/>
    <w:rsid w:val="009109CA"/>
    <w:rsid w:val="0091144B"/>
    <w:rsid w:val="009115D5"/>
    <w:rsid w:val="00911699"/>
    <w:rsid w:val="009119E1"/>
    <w:rsid w:val="009119E7"/>
    <w:rsid w:val="00911A60"/>
    <w:rsid w:val="00911BF2"/>
    <w:rsid w:val="00911DB1"/>
    <w:rsid w:val="00911EC9"/>
    <w:rsid w:val="0091218C"/>
    <w:rsid w:val="00912524"/>
    <w:rsid w:val="0091257F"/>
    <w:rsid w:val="009133F9"/>
    <w:rsid w:val="00913498"/>
    <w:rsid w:val="009136F1"/>
    <w:rsid w:val="00913A92"/>
    <w:rsid w:val="00914275"/>
    <w:rsid w:val="00914F63"/>
    <w:rsid w:val="00915626"/>
    <w:rsid w:val="0091586E"/>
    <w:rsid w:val="00915BFB"/>
    <w:rsid w:val="009160E0"/>
    <w:rsid w:val="00916274"/>
    <w:rsid w:val="00916B48"/>
    <w:rsid w:val="00916F3D"/>
    <w:rsid w:val="009175E2"/>
    <w:rsid w:val="00917866"/>
    <w:rsid w:val="00917C5F"/>
    <w:rsid w:val="009207BF"/>
    <w:rsid w:val="00920C2F"/>
    <w:rsid w:val="00920F70"/>
    <w:rsid w:val="009217CE"/>
    <w:rsid w:val="00921967"/>
    <w:rsid w:val="00921C74"/>
    <w:rsid w:val="00922457"/>
    <w:rsid w:val="00922551"/>
    <w:rsid w:val="009229CD"/>
    <w:rsid w:val="00922DB5"/>
    <w:rsid w:val="0092338A"/>
    <w:rsid w:val="009238AC"/>
    <w:rsid w:val="00923D07"/>
    <w:rsid w:val="0092434F"/>
    <w:rsid w:val="00924365"/>
    <w:rsid w:val="00924A5F"/>
    <w:rsid w:val="00924B6C"/>
    <w:rsid w:val="00924F31"/>
    <w:rsid w:val="0092526C"/>
    <w:rsid w:val="009256B4"/>
    <w:rsid w:val="00925AFE"/>
    <w:rsid w:val="009261A6"/>
    <w:rsid w:val="00926266"/>
    <w:rsid w:val="00926615"/>
    <w:rsid w:val="00926AFC"/>
    <w:rsid w:val="00926DB0"/>
    <w:rsid w:val="0092705E"/>
    <w:rsid w:val="0092719E"/>
    <w:rsid w:val="0092759F"/>
    <w:rsid w:val="009277E1"/>
    <w:rsid w:val="0093012B"/>
    <w:rsid w:val="0093039C"/>
    <w:rsid w:val="00930538"/>
    <w:rsid w:val="00930746"/>
    <w:rsid w:val="00930EB7"/>
    <w:rsid w:val="00931A12"/>
    <w:rsid w:val="00931E5B"/>
    <w:rsid w:val="00931FAE"/>
    <w:rsid w:val="00932050"/>
    <w:rsid w:val="00932438"/>
    <w:rsid w:val="00933281"/>
    <w:rsid w:val="009333A9"/>
    <w:rsid w:val="00933441"/>
    <w:rsid w:val="009334D2"/>
    <w:rsid w:val="00933AA4"/>
    <w:rsid w:val="00933CF9"/>
    <w:rsid w:val="009347B1"/>
    <w:rsid w:val="00934DC3"/>
    <w:rsid w:val="00935029"/>
    <w:rsid w:val="009350C9"/>
    <w:rsid w:val="009353C3"/>
    <w:rsid w:val="00935D1B"/>
    <w:rsid w:val="00935F61"/>
    <w:rsid w:val="00935FF1"/>
    <w:rsid w:val="00936066"/>
    <w:rsid w:val="00936992"/>
    <w:rsid w:val="00936A6F"/>
    <w:rsid w:val="00936ADF"/>
    <w:rsid w:val="00936B19"/>
    <w:rsid w:val="0093798B"/>
    <w:rsid w:val="00937C2B"/>
    <w:rsid w:val="00937C5D"/>
    <w:rsid w:val="00937CCD"/>
    <w:rsid w:val="00937DBF"/>
    <w:rsid w:val="00937E40"/>
    <w:rsid w:val="00937F80"/>
    <w:rsid w:val="00940378"/>
    <w:rsid w:val="00940437"/>
    <w:rsid w:val="009404E1"/>
    <w:rsid w:val="00940B37"/>
    <w:rsid w:val="00940B4C"/>
    <w:rsid w:val="00940DC7"/>
    <w:rsid w:val="0094165C"/>
    <w:rsid w:val="00941F1B"/>
    <w:rsid w:val="00942716"/>
    <w:rsid w:val="00942C2B"/>
    <w:rsid w:val="00943257"/>
    <w:rsid w:val="009436EF"/>
    <w:rsid w:val="009437FD"/>
    <w:rsid w:val="00943CCF"/>
    <w:rsid w:val="00943E4C"/>
    <w:rsid w:val="00944477"/>
    <w:rsid w:val="009444BA"/>
    <w:rsid w:val="00944A9F"/>
    <w:rsid w:val="00944BBA"/>
    <w:rsid w:val="00944E1C"/>
    <w:rsid w:val="00944E2C"/>
    <w:rsid w:val="00944EB8"/>
    <w:rsid w:val="0094511A"/>
    <w:rsid w:val="009460FB"/>
    <w:rsid w:val="00946C8D"/>
    <w:rsid w:val="0094704C"/>
    <w:rsid w:val="00947437"/>
    <w:rsid w:val="009479CA"/>
    <w:rsid w:val="00947A0F"/>
    <w:rsid w:val="009501F4"/>
    <w:rsid w:val="00950215"/>
    <w:rsid w:val="00950C94"/>
    <w:rsid w:val="009510FA"/>
    <w:rsid w:val="00951236"/>
    <w:rsid w:val="00951BB4"/>
    <w:rsid w:val="00951CE8"/>
    <w:rsid w:val="00952848"/>
    <w:rsid w:val="00952E9F"/>
    <w:rsid w:val="0095302A"/>
    <w:rsid w:val="009533D1"/>
    <w:rsid w:val="009535D8"/>
    <w:rsid w:val="00953746"/>
    <w:rsid w:val="00953A9A"/>
    <w:rsid w:val="00953F4F"/>
    <w:rsid w:val="00954423"/>
    <w:rsid w:val="00954970"/>
    <w:rsid w:val="00954990"/>
    <w:rsid w:val="00954A91"/>
    <w:rsid w:val="00954BC3"/>
    <w:rsid w:val="00954FA2"/>
    <w:rsid w:val="009553B2"/>
    <w:rsid w:val="00955617"/>
    <w:rsid w:val="00955969"/>
    <w:rsid w:val="00955B1F"/>
    <w:rsid w:val="00955F09"/>
    <w:rsid w:val="00956606"/>
    <w:rsid w:val="009569F3"/>
    <w:rsid w:val="00956E67"/>
    <w:rsid w:val="00957136"/>
    <w:rsid w:val="00957775"/>
    <w:rsid w:val="00957E62"/>
    <w:rsid w:val="00957F81"/>
    <w:rsid w:val="00960645"/>
    <w:rsid w:val="00960D81"/>
    <w:rsid w:val="0096113A"/>
    <w:rsid w:val="0096172F"/>
    <w:rsid w:val="0096189C"/>
    <w:rsid w:val="00961A32"/>
    <w:rsid w:val="00961C1D"/>
    <w:rsid w:val="00961EF6"/>
    <w:rsid w:val="00962CB4"/>
    <w:rsid w:val="00962F7B"/>
    <w:rsid w:val="00963523"/>
    <w:rsid w:val="00963808"/>
    <w:rsid w:val="00963A77"/>
    <w:rsid w:val="00965220"/>
    <w:rsid w:val="00965279"/>
    <w:rsid w:val="009654B8"/>
    <w:rsid w:val="00965548"/>
    <w:rsid w:val="009659D7"/>
    <w:rsid w:val="00965D89"/>
    <w:rsid w:val="00965EE7"/>
    <w:rsid w:val="00965FEA"/>
    <w:rsid w:val="0096632F"/>
    <w:rsid w:val="0096673C"/>
    <w:rsid w:val="00966B14"/>
    <w:rsid w:val="00966BCA"/>
    <w:rsid w:val="00967016"/>
    <w:rsid w:val="00967476"/>
    <w:rsid w:val="0096758F"/>
    <w:rsid w:val="00967886"/>
    <w:rsid w:val="009704F5"/>
    <w:rsid w:val="009709E9"/>
    <w:rsid w:val="00970BB9"/>
    <w:rsid w:val="00970C8C"/>
    <w:rsid w:val="00970EFB"/>
    <w:rsid w:val="00971175"/>
    <w:rsid w:val="00971A94"/>
    <w:rsid w:val="00971CF8"/>
    <w:rsid w:val="00971F3E"/>
    <w:rsid w:val="00971FC1"/>
    <w:rsid w:val="009720A2"/>
    <w:rsid w:val="0097260E"/>
    <w:rsid w:val="00972751"/>
    <w:rsid w:val="00972B5A"/>
    <w:rsid w:val="00973A74"/>
    <w:rsid w:val="00974001"/>
    <w:rsid w:val="00974514"/>
    <w:rsid w:val="009747D0"/>
    <w:rsid w:val="00974B5C"/>
    <w:rsid w:val="0097506E"/>
    <w:rsid w:val="009755D9"/>
    <w:rsid w:val="00975FF7"/>
    <w:rsid w:val="009763C3"/>
    <w:rsid w:val="0097710D"/>
    <w:rsid w:val="009775E5"/>
    <w:rsid w:val="0097766D"/>
    <w:rsid w:val="009778DF"/>
    <w:rsid w:val="00977F07"/>
    <w:rsid w:val="00977F3E"/>
    <w:rsid w:val="009801AA"/>
    <w:rsid w:val="00981477"/>
    <w:rsid w:val="009816A8"/>
    <w:rsid w:val="0098192E"/>
    <w:rsid w:val="00981B9E"/>
    <w:rsid w:val="00981E78"/>
    <w:rsid w:val="0098232A"/>
    <w:rsid w:val="00982385"/>
    <w:rsid w:val="00982FBE"/>
    <w:rsid w:val="0098475B"/>
    <w:rsid w:val="00984BFA"/>
    <w:rsid w:val="00984D68"/>
    <w:rsid w:val="00985FAB"/>
    <w:rsid w:val="00986140"/>
    <w:rsid w:val="00986632"/>
    <w:rsid w:val="009869D7"/>
    <w:rsid w:val="00986BF4"/>
    <w:rsid w:val="00986E64"/>
    <w:rsid w:val="00986F20"/>
    <w:rsid w:val="009870DC"/>
    <w:rsid w:val="0098725F"/>
    <w:rsid w:val="009876D5"/>
    <w:rsid w:val="00987AA6"/>
    <w:rsid w:val="00987D77"/>
    <w:rsid w:val="00987DE5"/>
    <w:rsid w:val="009903EA"/>
    <w:rsid w:val="009906E8"/>
    <w:rsid w:val="00990BFF"/>
    <w:rsid w:val="00990DC0"/>
    <w:rsid w:val="00990F85"/>
    <w:rsid w:val="009918B9"/>
    <w:rsid w:val="00991E4E"/>
    <w:rsid w:val="00991E7B"/>
    <w:rsid w:val="0099306C"/>
    <w:rsid w:val="00993122"/>
    <w:rsid w:val="009936BC"/>
    <w:rsid w:val="009936F4"/>
    <w:rsid w:val="00994554"/>
    <w:rsid w:val="009947DA"/>
    <w:rsid w:val="00994D4A"/>
    <w:rsid w:val="00995A84"/>
    <w:rsid w:val="00995C97"/>
    <w:rsid w:val="00996307"/>
    <w:rsid w:val="00996BF6"/>
    <w:rsid w:val="00997089"/>
    <w:rsid w:val="00997418"/>
    <w:rsid w:val="009977DA"/>
    <w:rsid w:val="009A0152"/>
    <w:rsid w:val="009A043A"/>
    <w:rsid w:val="009A0E1E"/>
    <w:rsid w:val="009A15C0"/>
    <w:rsid w:val="009A1A9E"/>
    <w:rsid w:val="009A1C69"/>
    <w:rsid w:val="009A2260"/>
    <w:rsid w:val="009A267F"/>
    <w:rsid w:val="009A2B14"/>
    <w:rsid w:val="009A2DD5"/>
    <w:rsid w:val="009A3330"/>
    <w:rsid w:val="009A3B8B"/>
    <w:rsid w:val="009A3BFC"/>
    <w:rsid w:val="009A4328"/>
    <w:rsid w:val="009A4B3C"/>
    <w:rsid w:val="009A4CD3"/>
    <w:rsid w:val="009A56A2"/>
    <w:rsid w:val="009A5B16"/>
    <w:rsid w:val="009A5B7A"/>
    <w:rsid w:val="009A6189"/>
    <w:rsid w:val="009A661F"/>
    <w:rsid w:val="009A6A4F"/>
    <w:rsid w:val="009A6F76"/>
    <w:rsid w:val="009A6FD5"/>
    <w:rsid w:val="009A70DB"/>
    <w:rsid w:val="009A78C9"/>
    <w:rsid w:val="009A7A53"/>
    <w:rsid w:val="009A7EF8"/>
    <w:rsid w:val="009B0351"/>
    <w:rsid w:val="009B0D80"/>
    <w:rsid w:val="009B108B"/>
    <w:rsid w:val="009B122B"/>
    <w:rsid w:val="009B13BD"/>
    <w:rsid w:val="009B196F"/>
    <w:rsid w:val="009B1B7A"/>
    <w:rsid w:val="009B1F56"/>
    <w:rsid w:val="009B1FCD"/>
    <w:rsid w:val="009B202B"/>
    <w:rsid w:val="009B20BA"/>
    <w:rsid w:val="009B34D6"/>
    <w:rsid w:val="009B4212"/>
    <w:rsid w:val="009B4213"/>
    <w:rsid w:val="009B4B10"/>
    <w:rsid w:val="009B4CFE"/>
    <w:rsid w:val="009B4FAC"/>
    <w:rsid w:val="009B50AA"/>
    <w:rsid w:val="009B6341"/>
    <w:rsid w:val="009B65F6"/>
    <w:rsid w:val="009B6A95"/>
    <w:rsid w:val="009B6B82"/>
    <w:rsid w:val="009B6DB6"/>
    <w:rsid w:val="009B6E11"/>
    <w:rsid w:val="009B70B2"/>
    <w:rsid w:val="009B7681"/>
    <w:rsid w:val="009B79E8"/>
    <w:rsid w:val="009B7B3C"/>
    <w:rsid w:val="009C0A04"/>
    <w:rsid w:val="009C0B69"/>
    <w:rsid w:val="009C0E8F"/>
    <w:rsid w:val="009C11FA"/>
    <w:rsid w:val="009C170F"/>
    <w:rsid w:val="009C1C22"/>
    <w:rsid w:val="009C25B5"/>
    <w:rsid w:val="009C2BFE"/>
    <w:rsid w:val="009C3100"/>
    <w:rsid w:val="009C3239"/>
    <w:rsid w:val="009C37E9"/>
    <w:rsid w:val="009C3844"/>
    <w:rsid w:val="009C384C"/>
    <w:rsid w:val="009C3859"/>
    <w:rsid w:val="009C3FB5"/>
    <w:rsid w:val="009C49AB"/>
    <w:rsid w:val="009C5069"/>
    <w:rsid w:val="009C59AA"/>
    <w:rsid w:val="009C5BB2"/>
    <w:rsid w:val="009C5F2D"/>
    <w:rsid w:val="009C642E"/>
    <w:rsid w:val="009C69EB"/>
    <w:rsid w:val="009C6A49"/>
    <w:rsid w:val="009C6A71"/>
    <w:rsid w:val="009C6D4C"/>
    <w:rsid w:val="009C6DF7"/>
    <w:rsid w:val="009C7504"/>
    <w:rsid w:val="009D01B6"/>
    <w:rsid w:val="009D06C2"/>
    <w:rsid w:val="009D06E0"/>
    <w:rsid w:val="009D0705"/>
    <w:rsid w:val="009D07F9"/>
    <w:rsid w:val="009D0FB6"/>
    <w:rsid w:val="009D1594"/>
    <w:rsid w:val="009D16A3"/>
    <w:rsid w:val="009D170B"/>
    <w:rsid w:val="009D182E"/>
    <w:rsid w:val="009D1C63"/>
    <w:rsid w:val="009D1C9E"/>
    <w:rsid w:val="009D2335"/>
    <w:rsid w:val="009D29D7"/>
    <w:rsid w:val="009D2A49"/>
    <w:rsid w:val="009D2E49"/>
    <w:rsid w:val="009D3602"/>
    <w:rsid w:val="009D3820"/>
    <w:rsid w:val="009D44F7"/>
    <w:rsid w:val="009D4932"/>
    <w:rsid w:val="009D59F9"/>
    <w:rsid w:val="009D60E5"/>
    <w:rsid w:val="009D635A"/>
    <w:rsid w:val="009D63E2"/>
    <w:rsid w:val="009D68C8"/>
    <w:rsid w:val="009D6EA2"/>
    <w:rsid w:val="009D6ECB"/>
    <w:rsid w:val="009D7190"/>
    <w:rsid w:val="009D72B1"/>
    <w:rsid w:val="009D72D0"/>
    <w:rsid w:val="009D7C53"/>
    <w:rsid w:val="009E0434"/>
    <w:rsid w:val="009E0CB6"/>
    <w:rsid w:val="009E0E04"/>
    <w:rsid w:val="009E17EB"/>
    <w:rsid w:val="009E1EB3"/>
    <w:rsid w:val="009E2067"/>
    <w:rsid w:val="009E20CA"/>
    <w:rsid w:val="009E271D"/>
    <w:rsid w:val="009E2CC1"/>
    <w:rsid w:val="009E3146"/>
    <w:rsid w:val="009E404B"/>
    <w:rsid w:val="009E406A"/>
    <w:rsid w:val="009E407E"/>
    <w:rsid w:val="009E488C"/>
    <w:rsid w:val="009E4F0F"/>
    <w:rsid w:val="009E5E64"/>
    <w:rsid w:val="009E60BF"/>
    <w:rsid w:val="009E640E"/>
    <w:rsid w:val="009E64A7"/>
    <w:rsid w:val="009E6D22"/>
    <w:rsid w:val="009E6D31"/>
    <w:rsid w:val="009E70F4"/>
    <w:rsid w:val="009E70F5"/>
    <w:rsid w:val="009E719C"/>
    <w:rsid w:val="009E7762"/>
    <w:rsid w:val="009F03A8"/>
    <w:rsid w:val="009F0516"/>
    <w:rsid w:val="009F184D"/>
    <w:rsid w:val="009F1971"/>
    <w:rsid w:val="009F1AF4"/>
    <w:rsid w:val="009F1CD1"/>
    <w:rsid w:val="009F1DB5"/>
    <w:rsid w:val="009F1FA5"/>
    <w:rsid w:val="009F22DD"/>
    <w:rsid w:val="009F25BD"/>
    <w:rsid w:val="009F2AF6"/>
    <w:rsid w:val="009F343B"/>
    <w:rsid w:val="009F39A8"/>
    <w:rsid w:val="009F3A05"/>
    <w:rsid w:val="009F3A06"/>
    <w:rsid w:val="009F43D7"/>
    <w:rsid w:val="009F44B3"/>
    <w:rsid w:val="009F4B99"/>
    <w:rsid w:val="009F4D02"/>
    <w:rsid w:val="009F4D4F"/>
    <w:rsid w:val="009F4F50"/>
    <w:rsid w:val="009F51D5"/>
    <w:rsid w:val="009F51E8"/>
    <w:rsid w:val="009F6763"/>
    <w:rsid w:val="009F6863"/>
    <w:rsid w:val="009F6A28"/>
    <w:rsid w:val="009F6AC3"/>
    <w:rsid w:val="009F6F22"/>
    <w:rsid w:val="009F72DC"/>
    <w:rsid w:val="009F77AF"/>
    <w:rsid w:val="009F7B63"/>
    <w:rsid w:val="00A001BB"/>
    <w:rsid w:val="00A00A0F"/>
    <w:rsid w:val="00A00EDE"/>
    <w:rsid w:val="00A011C1"/>
    <w:rsid w:val="00A0170E"/>
    <w:rsid w:val="00A019FB"/>
    <w:rsid w:val="00A01A84"/>
    <w:rsid w:val="00A01B75"/>
    <w:rsid w:val="00A01EC9"/>
    <w:rsid w:val="00A027BD"/>
    <w:rsid w:val="00A0288E"/>
    <w:rsid w:val="00A031E2"/>
    <w:rsid w:val="00A0399D"/>
    <w:rsid w:val="00A03ADA"/>
    <w:rsid w:val="00A03DEA"/>
    <w:rsid w:val="00A03EC6"/>
    <w:rsid w:val="00A04233"/>
    <w:rsid w:val="00A046DA"/>
    <w:rsid w:val="00A04954"/>
    <w:rsid w:val="00A04BAD"/>
    <w:rsid w:val="00A04BDE"/>
    <w:rsid w:val="00A04F74"/>
    <w:rsid w:val="00A051FD"/>
    <w:rsid w:val="00A05905"/>
    <w:rsid w:val="00A059B7"/>
    <w:rsid w:val="00A060A4"/>
    <w:rsid w:val="00A06857"/>
    <w:rsid w:val="00A06920"/>
    <w:rsid w:val="00A06A8A"/>
    <w:rsid w:val="00A06BE3"/>
    <w:rsid w:val="00A0707C"/>
    <w:rsid w:val="00A07099"/>
    <w:rsid w:val="00A075F8"/>
    <w:rsid w:val="00A07804"/>
    <w:rsid w:val="00A07AC3"/>
    <w:rsid w:val="00A07AE2"/>
    <w:rsid w:val="00A07BE6"/>
    <w:rsid w:val="00A07CAB"/>
    <w:rsid w:val="00A07E5D"/>
    <w:rsid w:val="00A1016F"/>
    <w:rsid w:val="00A10388"/>
    <w:rsid w:val="00A10B51"/>
    <w:rsid w:val="00A10C7D"/>
    <w:rsid w:val="00A11265"/>
    <w:rsid w:val="00A115E6"/>
    <w:rsid w:val="00A11A6D"/>
    <w:rsid w:val="00A1204D"/>
    <w:rsid w:val="00A121B9"/>
    <w:rsid w:val="00A1249D"/>
    <w:rsid w:val="00A1274E"/>
    <w:rsid w:val="00A12961"/>
    <w:rsid w:val="00A12B5B"/>
    <w:rsid w:val="00A131BD"/>
    <w:rsid w:val="00A133F5"/>
    <w:rsid w:val="00A13ECA"/>
    <w:rsid w:val="00A13F8F"/>
    <w:rsid w:val="00A14452"/>
    <w:rsid w:val="00A152FB"/>
    <w:rsid w:val="00A1544E"/>
    <w:rsid w:val="00A15691"/>
    <w:rsid w:val="00A15A80"/>
    <w:rsid w:val="00A15B41"/>
    <w:rsid w:val="00A15CAB"/>
    <w:rsid w:val="00A15D78"/>
    <w:rsid w:val="00A15FBE"/>
    <w:rsid w:val="00A161E9"/>
    <w:rsid w:val="00A16777"/>
    <w:rsid w:val="00A16A49"/>
    <w:rsid w:val="00A16F37"/>
    <w:rsid w:val="00A17618"/>
    <w:rsid w:val="00A17ED2"/>
    <w:rsid w:val="00A17EEF"/>
    <w:rsid w:val="00A200FC"/>
    <w:rsid w:val="00A20116"/>
    <w:rsid w:val="00A2030E"/>
    <w:rsid w:val="00A203B3"/>
    <w:rsid w:val="00A20844"/>
    <w:rsid w:val="00A20D0F"/>
    <w:rsid w:val="00A20E40"/>
    <w:rsid w:val="00A21078"/>
    <w:rsid w:val="00A21721"/>
    <w:rsid w:val="00A21843"/>
    <w:rsid w:val="00A21CF7"/>
    <w:rsid w:val="00A21D4E"/>
    <w:rsid w:val="00A21EFF"/>
    <w:rsid w:val="00A21FAD"/>
    <w:rsid w:val="00A220A5"/>
    <w:rsid w:val="00A22430"/>
    <w:rsid w:val="00A22477"/>
    <w:rsid w:val="00A2268E"/>
    <w:rsid w:val="00A22A68"/>
    <w:rsid w:val="00A23370"/>
    <w:rsid w:val="00A234F3"/>
    <w:rsid w:val="00A23F58"/>
    <w:rsid w:val="00A23FD6"/>
    <w:rsid w:val="00A24897"/>
    <w:rsid w:val="00A24A76"/>
    <w:rsid w:val="00A24C4E"/>
    <w:rsid w:val="00A24C81"/>
    <w:rsid w:val="00A256BB"/>
    <w:rsid w:val="00A258F6"/>
    <w:rsid w:val="00A25A1B"/>
    <w:rsid w:val="00A2678B"/>
    <w:rsid w:val="00A268B2"/>
    <w:rsid w:val="00A26975"/>
    <w:rsid w:val="00A26DD3"/>
    <w:rsid w:val="00A30160"/>
    <w:rsid w:val="00A3017D"/>
    <w:rsid w:val="00A301AA"/>
    <w:rsid w:val="00A308B0"/>
    <w:rsid w:val="00A31842"/>
    <w:rsid w:val="00A31D8A"/>
    <w:rsid w:val="00A3209A"/>
    <w:rsid w:val="00A32204"/>
    <w:rsid w:val="00A32649"/>
    <w:rsid w:val="00A326B0"/>
    <w:rsid w:val="00A32AFD"/>
    <w:rsid w:val="00A33157"/>
    <w:rsid w:val="00A3345F"/>
    <w:rsid w:val="00A337DA"/>
    <w:rsid w:val="00A33898"/>
    <w:rsid w:val="00A33987"/>
    <w:rsid w:val="00A33E19"/>
    <w:rsid w:val="00A34143"/>
    <w:rsid w:val="00A35141"/>
    <w:rsid w:val="00A35BEB"/>
    <w:rsid w:val="00A35E16"/>
    <w:rsid w:val="00A36025"/>
    <w:rsid w:val="00A36055"/>
    <w:rsid w:val="00A3608C"/>
    <w:rsid w:val="00A360B9"/>
    <w:rsid w:val="00A36386"/>
    <w:rsid w:val="00A3662C"/>
    <w:rsid w:val="00A36DD0"/>
    <w:rsid w:val="00A3742D"/>
    <w:rsid w:val="00A37552"/>
    <w:rsid w:val="00A3764D"/>
    <w:rsid w:val="00A37C7F"/>
    <w:rsid w:val="00A408D6"/>
    <w:rsid w:val="00A41074"/>
    <w:rsid w:val="00A419D7"/>
    <w:rsid w:val="00A41F91"/>
    <w:rsid w:val="00A4230F"/>
    <w:rsid w:val="00A42AB4"/>
    <w:rsid w:val="00A42E6D"/>
    <w:rsid w:val="00A43ADA"/>
    <w:rsid w:val="00A43F7E"/>
    <w:rsid w:val="00A44257"/>
    <w:rsid w:val="00A44536"/>
    <w:rsid w:val="00A4479A"/>
    <w:rsid w:val="00A44AA2"/>
    <w:rsid w:val="00A44E04"/>
    <w:rsid w:val="00A461F7"/>
    <w:rsid w:val="00A4649A"/>
    <w:rsid w:val="00A46657"/>
    <w:rsid w:val="00A46A81"/>
    <w:rsid w:val="00A46F83"/>
    <w:rsid w:val="00A47199"/>
    <w:rsid w:val="00A471F1"/>
    <w:rsid w:val="00A479C9"/>
    <w:rsid w:val="00A47DB0"/>
    <w:rsid w:val="00A50766"/>
    <w:rsid w:val="00A50FBD"/>
    <w:rsid w:val="00A516A2"/>
    <w:rsid w:val="00A5202B"/>
    <w:rsid w:val="00A52513"/>
    <w:rsid w:val="00A52791"/>
    <w:rsid w:val="00A528C8"/>
    <w:rsid w:val="00A52AB3"/>
    <w:rsid w:val="00A52FA3"/>
    <w:rsid w:val="00A5411E"/>
    <w:rsid w:val="00A542F2"/>
    <w:rsid w:val="00A545FC"/>
    <w:rsid w:val="00A54914"/>
    <w:rsid w:val="00A5536E"/>
    <w:rsid w:val="00A5568D"/>
    <w:rsid w:val="00A55778"/>
    <w:rsid w:val="00A557C1"/>
    <w:rsid w:val="00A56448"/>
    <w:rsid w:val="00A575B9"/>
    <w:rsid w:val="00A576F2"/>
    <w:rsid w:val="00A60C15"/>
    <w:rsid w:val="00A61497"/>
    <w:rsid w:val="00A61529"/>
    <w:rsid w:val="00A6152D"/>
    <w:rsid w:val="00A6192F"/>
    <w:rsid w:val="00A61CEB"/>
    <w:rsid w:val="00A61DEF"/>
    <w:rsid w:val="00A61F42"/>
    <w:rsid w:val="00A628F6"/>
    <w:rsid w:val="00A62F94"/>
    <w:rsid w:val="00A638B9"/>
    <w:rsid w:val="00A63E4E"/>
    <w:rsid w:val="00A64186"/>
    <w:rsid w:val="00A6489C"/>
    <w:rsid w:val="00A64D20"/>
    <w:rsid w:val="00A64DFB"/>
    <w:rsid w:val="00A6567A"/>
    <w:rsid w:val="00A65A25"/>
    <w:rsid w:val="00A65ADB"/>
    <w:rsid w:val="00A65B15"/>
    <w:rsid w:val="00A65D2C"/>
    <w:rsid w:val="00A66268"/>
    <w:rsid w:val="00A66484"/>
    <w:rsid w:val="00A66C0D"/>
    <w:rsid w:val="00A67833"/>
    <w:rsid w:val="00A67A0F"/>
    <w:rsid w:val="00A67E3F"/>
    <w:rsid w:val="00A700FB"/>
    <w:rsid w:val="00A7013A"/>
    <w:rsid w:val="00A70295"/>
    <w:rsid w:val="00A705CB"/>
    <w:rsid w:val="00A70770"/>
    <w:rsid w:val="00A70A73"/>
    <w:rsid w:val="00A7199E"/>
    <w:rsid w:val="00A71B5D"/>
    <w:rsid w:val="00A71D3E"/>
    <w:rsid w:val="00A71E89"/>
    <w:rsid w:val="00A7243A"/>
    <w:rsid w:val="00A7256E"/>
    <w:rsid w:val="00A72782"/>
    <w:rsid w:val="00A72CA4"/>
    <w:rsid w:val="00A72D19"/>
    <w:rsid w:val="00A72FBA"/>
    <w:rsid w:val="00A73DA4"/>
    <w:rsid w:val="00A743EE"/>
    <w:rsid w:val="00A7445B"/>
    <w:rsid w:val="00A74461"/>
    <w:rsid w:val="00A74AA9"/>
    <w:rsid w:val="00A7579D"/>
    <w:rsid w:val="00A75847"/>
    <w:rsid w:val="00A75A45"/>
    <w:rsid w:val="00A75A4F"/>
    <w:rsid w:val="00A75CAC"/>
    <w:rsid w:val="00A764D0"/>
    <w:rsid w:val="00A76FEC"/>
    <w:rsid w:val="00A77374"/>
    <w:rsid w:val="00A77B4C"/>
    <w:rsid w:val="00A77B4E"/>
    <w:rsid w:val="00A77E88"/>
    <w:rsid w:val="00A8097C"/>
    <w:rsid w:val="00A80A1E"/>
    <w:rsid w:val="00A80B9E"/>
    <w:rsid w:val="00A80D71"/>
    <w:rsid w:val="00A80F3D"/>
    <w:rsid w:val="00A8129C"/>
    <w:rsid w:val="00A813DD"/>
    <w:rsid w:val="00A81559"/>
    <w:rsid w:val="00A81995"/>
    <w:rsid w:val="00A819DD"/>
    <w:rsid w:val="00A81C1B"/>
    <w:rsid w:val="00A81C89"/>
    <w:rsid w:val="00A82685"/>
    <w:rsid w:val="00A83478"/>
    <w:rsid w:val="00A836C8"/>
    <w:rsid w:val="00A83979"/>
    <w:rsid w:val="00A8412C"/>
    <w:rsid w:val="00A8429A"/>
    <w:rsid w:val="00A843F5"/>
    <w:rsid w:val="00A8494E"/>
    <w:rsid w:val="00A84E67"/>
    <w:rsid w:val="00A851C3"/>
    <w:rsid w:val="00A8529A"/>
    <w:rsid w:val="00A854E8"/>
    <w:rsid w:val="00A85500"/>
    <w:rsid w:val="00A862D1"/>
    <w:rsid w:val="00A86B46"/>
    <w:rsid w:val="00A86C1B"/>
    <w:rsid w:val="00A86D37"/>
    <w:rsid w:val="00A86E27"/>
    <w:rsid w:val="00A872DB"/>
    <w:rsid w:val="00A875FE"/>
    <w:rsid w:val="00A87921"/>
    <w:rsid w:val="00A879AE"/>
    <w:rsid w:val="00A87E8D"/>
    <w:rsid w:val="00A904FC"/>
    <w:rsid w:val="00A90552"/>
    <w:rsid w:val="00A90BE5"/>
    <w:rsid w:val="00A90FA3"/>
    <w:rsid w:val="00A90FC2"/>
    <w:rsid w:val="00A91954"/>
    <w:rsid w:val="00A91D6F"/>
    <w:rsid w:val="00A92EA7"/>
    <w:rsid w:val="00A92ED9"/>
    <w:rsid w:val="00A93858"/>
    <w:rsid w:val="00A93B63"/>
    <w:rsid w:val="00A94329"/>
    <w:rsid w:val="00A94B5B"/>
    <w:rsid w:val="00A94E00"/>
    <w:rsid w:val="00A954BA"/>
    <w:rsid w:val="00A956C5"/>
    <w:rsid w:val="00A95D43"/>
    <w:rsid w:val="00A95DE7"/>
    <w:rsid w:val="00A960B4"/>
    <w:rsid w:val="00A96859"/>
    <w:rsid w:val="00A96B79"/>
    <w:rsid w:val="00A96E9E"/>
    <w:rsid w:val="00A97083"/>
    <w:rsid w:val="00A97590"/>
    <w:rsid w:val="00A977CB"/>
    <w:rsid w:val="00A979FE"/>
    <w:rsid w:val="00A97CAC"/>
    <w:rsid w:val="00AA019F"/>
    <w:rsid w:val="00AA03E0"/>
    <w:rsid w:val="00AA0DF7"/>
    <w:rsid w:val="00AA1A60"/>
    <w:rsid w:val="00AA1C99"/>
    <w:rsid w:val="00AA1D8A"/>
    <w:rsid w:val="00AA218A"/>
    <w:rsid w:val="00AA284E"/>
    <w:rsid w:val="00AA2ABA"/>
    <w:rsid w:val="00AA326A"/>
    <w:rsid w:val="00AA36EF"/>
    <w:rsid w:val="00AA4199"/>
    <w:rsid w:val="00AA43EE"/>
    <w:rsid w:val="00AA47E3"/>
    <w:rsid w:val="00AA4AFC"/>
    <w:rsid w:val="00AA4FE4"/>
    <w:rsid w:val="00AA55C4"/>
    <w:rsid w:val="00AA6B6C"/>
    <w:rsid w:val="00AA706A"/>
    <w:rsid w:val="00AA7325"/>
    <w:rsid w:val="00AA789F"/>
    <w:rsid w:val="00AB0233"/>
    <w:rsid w:val="00AB02A6"/>
    <w:rsid w:val="00AB0319"/>
    <w:rsid w:val="00AB08D7"/>
    <w:rsid w:val="00AB0B69"/>
    <w:rsid w:val="00AB0F6C"/>
    <w:rsid w:val="00AB231E"/>
    <w:rsid w:val="00AB266B"/>
    <w:rsid w:val="00AB29B0"/>
    <w:rsid w:val="00AB2CD7"/>
    <w:rsid w:val="00AB336D"/>
    <w:rsid w:val="00AB39E4"/>
    <w:rsid w:val="00AB3C9D"/>
    <w:rsid w:val="00AB3FD1"/>
    <w:rsid w:val="00AB4004"/>
    <w:rsid w:val="00AB4279"/>
    <w:rsid w:val="00AB4E80"/>
    <w:rsid w:val="00AB5300"/>
    <w:rsid w:val="00AB543B"/>
    <w:rsid w:val="00AB549B"/>
    <w:rsid w:val="00AB5A85"/>
    <w:rsid w:val="00AB5DDD"/>
    <w:rsid w:val="00AB62B1"/>
    <w:rsid w:val="00AB6398"/>
    <w:rsid w:val="00AB75EF"/>
    <w:rsid w:val="00AB77F7"/>
    <w:rsid w:val="00AB7A85"/>
    <w:rsid w:val="00AB7AC3"/>
    <w:rsid w:val="00AB7C24"/>
    <w:rsid w:val="00AC09E6"/>
    <w:rsid w:val="00AC16D0"/>
    <w:rsid w:val="00AC18E6"/>
    <w:rsid w:val="00AC1B19"/>
    <w:rsid w:val="00AC2050"/>
    <w:rsid w:val="00AC223F"/>
    <w:rsid w:val="00AC2428"/>
    <w:rsid w:val="00AC2A3E"/>
    <w:rsid w:val="00AC2CD9"/>
    <w:rsid w:val="00AC2CFA"/>
    <w:rsid w:val="00AC2F09"/>
    <w:rsid w:val="00AC375F"/>
    <w:rsid w:val="00AC394D"/>
    <w:rsid w:val="00AC3C4A"/>
    <w:rsid w:val="00AC41A3"/>
    <w:rsid w:val="00AC41A5"/>
    <w:rsid w:val="00AC439C"/>
    <w:rsid w:val="00AC4402"/>
    <w:rsid w:val="00AC4482"/>
    <w:rsid w:val="00AC4CE9"/>
    <w:rsid w:val="00AC4F3A"/>
    <w:rsid w:val="00AC5038"/>
    <w:rsid w:val="00AC54F3"/>
    <w:rsid w:val="00AC5673"/>
    <w:rsid w:val="00AC5691"/>
    <w:rsid w:val="00AC57F7"/>
    <w:rsid w:val="00AC5AEE"/>
    <w:rsid w:val="00AC5E29"/>
    <w:rsid w:val="00AC6867"/>
    <w:rsid w:val="00AC698C"/>
    <w:rsid w:val="00AC6D94"/>
    <w:rsid w:val="00AC70FD"/>
    <w:rsid w:val="00AC7FF1"/>
    <w:rsid w:val="00AD0C61"/>
    <w:rsid w:val="00AD0D34"/>
    <w:rsid w:val="00AD0D93"/>
    <w:rsid w:val="00AD1546"/>
    <w:rsid w:val="00AD18C3"/>
    <w:rsid w:val="00AD1A1A"/>
    <w:rsid w:val="00AD1B19"/>
    <w:rsid w:val="00AD1D39"/>
    <w:rsid w:val="00AD1EA7"/>
    <w:rsid w:val="00AD2A42"/>
    <w:rsid w:val="00AD2B10"/>
    <w:rsid w:val="00AD2CF6"/>
    <w:rsid w:val="00AD3001"/>
    <w:rsid w:val="00AD31F9"/>
    <w:rsid w:val="00AD3338"/>
    <w:rsid w:val="00AD38CB"/>
    <w:rsid w:val="00AD3924"/>
    <w:rsid w:val="00AD3C52"/>
    <w:rsid w:val="00AD47A7"/>
    <w:rsid w:val="00AD4913"/>
    <w:rsid w:val="00AD4D8E"/>
    <w:rsid w:val="00AD5123"/>
    <w:rsid w:val="00AD573E"/>
    <w:rsid w:val="00AD5972"/>
    <w:rsid w:val="00AD59F9"/>
    <w:rsid w:val="00AD5C01"/>
    <w:rsid w:val="00AD5F7D"/>
    <w:rsid w:val="00AD6136"/>
    <w:rsid w:val="00AD6797"/>
    <w:rsid w:val="00AD6B35"/>
    <w:rsid w:val="00AD6DFA"/>
    <w:rsid w:val="00AD6F74"/>
    <w:rsid w:val="00AD713D"/>
    <w:rsid w:val="00AE0428"/>
    <w:rsid w:val="00AE0866"/>
    <w:rsid w:val="00AE0C50"/>
    <w:rsid w:val="00AE0C81"/>
    <w:rsid w:val="00AE12E3"/>
    <w:rsid w:val="00AE1860"/>
    <w:rsid w:val="00AE2314"/>
    <w:rsid w:val="00AE2B3E"/>
    <w:rsid w:val="00AE2BF9"/>
    <w:rsid w:val="00AE32F7"/>
    <w:rsid w:val="00AE34F5"/>
    <w:rsid w:val="00AE385C"/>
    <w:rsid w:val="00AE3D2A"/>
    <w:rsid w:val="00AE3FD0"/>
    <w:rsid w:val="00AE4658"/>
    <w:rsid w:val="00AE49DE"/>
    <w:rsid w:val="00AE4BFC"/>
    <w:rsid w:val="00AE4C9D"/>
    <w:rsid w:val="00AE4F6D"/>
    <w:rsid w:val="00AE4FFB"/>
    <w:rsid w:val="00AE58AA"/>
    <w:rsid w:val="00AE5C21"/>
    <w:rsid w:val="00AE5D55"/>
    <w:rsid w:val="00AE5F80"/>
    <w:rsid w:val="00AE64E0"/>
    <w:rsid w:val="00AE6E86"/>
    <w:rsid w:val="00AE6ECD"/>
    <w:rsid w:val="00AE6FFF"/>
    <w:rsid w:val="00AE701B"/>
    <w:rsid w:val="00AE729F"/>
    <w:rsid w:val="00AE72B6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DD5"/>
    <w:rsid w:val="00AF0DE4"/>
    <w:rsid w:val="00AF0F5E"/>
    <w:rsid w:val="00AF0FAA"/>
    <w:rsid w:val="00AF17F9"/>
    <w:rsid w:val="00AF18FF"/>
    <w:rsid w:val="00AF1F64"/>
    <w:rsid w:val="00AF21F7"/>
    <w:rsid w:val="00AF2313"/>
    <w:rsid w:val="00AF24C6"/>
    <w:rsid w:val="00AF256D"/>
    <w:rsid w:val="00AF2621"/>
    <w:rsid w:val="00AF2A28"/>
    <w:rsid w:val="00AF311E"/>
    <w:rsid w:val="00AF316E"/>
    <w:rsid w:val="00AF367B"/>
    <w:rsid w:val="00AF3729"/>
    <w:rsid w:val="00AF3E65"/>
    <w:rsid w:val="00AF4489"/>
    <w:rsid w:val="00AF4E28"/>
    <w:rsid w:val="00AF505C"/>
    <w:rsid w:val="00AF52DB"/>
    <w:rsid w:val="00AF54EB"/>
    <w:rsid w:val="00AF57E6"/>
    <w:rsid w:val="00AF59ED"/>
    <w:rsid w:val="00AF5CC0"/>
    <w:rsid w:val="00AF5D6F"/>
    <w:rsid w:val="00AF682C"/>
    <w:rsid w:val="00AF6BD0"/>
    <w:rsid w:val="00AF6BD9"/>
    <w:rsid w:val="00AF7056"/>
    <w:rsid w:val="00AF766F"/>
    <w:rsid w:val="00AF77C9"/>
    <w:rsid w:val="00AF7853"/>
    <w:rsid w:val="00AF7D14"/>
    <w:rsid w:val="00B001DF"/>
    <w:rsid w:val="00B00667"/>
    <w:rsid w:val="00B0099A"/>
    <w:rsid w:val="00B00A3E"/>
    <w:rsid w:val="00B00C33"/>
    <w:rsid w:val="00B00DC6"/>
    <w:rsid w:val="00B00E8F"/>
    <w:rsid w:val="00B0101B"/>
    <w:rsid w:val="00B01286"/>
    <w:rsid w:val="00B013FB"/>
    <w:rsid w:val="00B016FF"/>
    <w:rsid w:val="00B0170A"/>
    <w:rsid w:val="00B01904"/>
    <w:rsid w:val="00B01B41"/>
    <w:rsid w:val="00B01BCC"/>
    <w:rsid w:val="00B01DD0"/>
    <w:rsid w:val="00B01EC0"/>
    <w:rsid w:val="00B022C0"/>
    <w:rsid w:val="00B02385"/>
    <w:rsid w:val="00B02437"/>
    <w:rsid w:val="00B0262E"/>
    <w:rsid w:val="00B02705"/>
    <w:rsid w:val="00B03112"/>
    <w:rsid w:val="00B0312C"/>
    <w:rsid w:val="00B03277"/>
    <w:rsid w:val="00B03A05"/>
    <w:rsid w:val="00B048DB"/>
    <w:rsid w:val="00B04DC2"/>
    <w:rsid w:val="00B04F36"/>
    <w:rsid w:val="00B050EB"/>
    <w:rsid w:val="00B0511F"/>
    <w:rsid w:val="00B05208"/>
    <w:rsid w:val="00B05316"/>
    <w:rsid w:val="00B05467"/>
    <w:rsid w:val="00B06733"/>
    <w:rsid w:val="00B067CF"/>
    <w:rsid w:val="00B072D2"/>
    <w:rsid w:val="00B07D9F"/>
    <w:rsid w:val="00B07FCE"/>
    <w:rsid w:val="00B102FA"/>
    <w:rsid w:val="00B1071D"/>
    <w:rsid w:val="00B10F4D"/>
    <w:rsid w:val="00B112AC"/>
    <w:rsid w:val="00B1168F"/>
    <w:rsid w:val="00B1199B"/>
    <w:rsid w:val="00B11AB0"/>
    <w:rsid w:val="00B12319"/>
    <w:rsid w:val="00B128E8"/>
    <w:rsid w:val="00B12C6E"/>
    <w:rsid w:val="00B13B2B"/>
    <w:rsid w:val="00B13C2E"/>
    <w:rsid w:val="00B13C3F"/>
    <w:rsid w:val="00B13D58"/>
    <w:rsid w:val="00B13EE0"/>
    <w:rsid w:val="00B14168"/>
    <w:rsid w:val="00B144BD"/>
    <w:rsid w:val="00B14717"/>
    <w:rsid w:val="00B14FD9"/>
    <w:rsid w:val="00B152F2"/>
    <w:rsid w:val="00B1576D"/>
    <w:rsid w:val="00B1591A"/>
    <w:rsid w:val="00B159AA"/>
    <w:rsid w:val="00B15B2F"/>
    <w:rsid w:val="00B15DA8"/>
    <w:rsid w:val="00B15E62"/>
    <w:rsid w:val="00B15F66"/>
    <w:rsid w:val="00B162E9"/>
    <w:rsid w:val="00B166E7"/>
    <w:rsid w:val="00B16898"/>
    <w:rsid w:val="00B16927"/>
    <w:rsid w:val="00B169DE"/>
    <w:rsid w:val="00B16B7D"/>
    <w:rsid w:val="00B16D1C"/>
    <w:rsid w:val="00B16E03"/>
    <w:rsid w:val="00B1749F"/>
    <w:rsid w:val="00B179F9"/>
    <w:rsid w:val="00B17AE5"/>
    <w:rsid w:val="00B17CD7"/>
    <w:rsid w:val="00B17D53"/>
    <w:rsid w:val="00B20424"/>
    <w:rsid w:val="00B20795"/>
    <w:rsid w:val="00B20D54"/>
    <w:rsid w:val="00B213E6"/>
    <w:rsid w:val="00B21CD3"/>
    <w:rsid w:val="00B222A9"/>
    <w:rsid w:val="00B22555"/>
    <w:rsid w:val="00B22CFD"/>
    <w:rsid w:val="00B234D1"/>
    <w:rsid w:val="00B234ED"/>
    <w:rsid w:val="00B238EF"/>
    <w:rsid w:val="00B23A08"/>
    <w:rsid w:val="00B23C31"/>
    <w:rsid w:val="00B24054"/>
    <w:rsid w:val="00B2424F"/>
    <w:rsid w:val="00B24D16"/>
    <w:rsid w:val="00B24EF6"/>
    <w:rsid w:val="00B25468"/>
    <w:rsid w:val="00B259A4"/>
    <w:rsid w:val="00B26927"/>
    <w:rsid w:val="00B27934"/>
    <w:rsid w:val="00B27F53"/>
    <w:rsid w:val="00B27FA1"/>
    <w:rsid w:val="00B30761"/>
    <w:rsid w:val="00B3089B"/>
    <w:rsid w:val="00B30AF8"/>
    <w:rsid w:val="00B30DE6"/>
    <w:rsid w:val="00B31343"/>
    <w:rsid w:val="00B317D8"/>
    <w:rsid w:val="00B32069"/>
    <w:rsid w:val="00B32473"/>
    <w:rsid w:val="00B326DA"/>
    <w:rsid w:val="00B32B83"/>
    <w:rsid w:val="00B32C1A"/>
    <w:rsid w:val="00B330B0"/>
    <w:rsid w:val="00B33834"/>
    <w:rsid w:val="00B33D34"/>
    <w:rsid w:val="00B34AD5"/>
    <w:rsid w:val="00B34B59"/>
    <w:rsid w:val="00B3506D"/>
    <w:rsid w:val="00B36387"/>
    <w:rsid w:val="00B36414"/>
    <w:rsid w:val="00B36AD2"/>
    <w:rsid w:val="00B36BF8"/>
    <w:rsid w:val="00B40667"/>
    <w:rsid w:val="00B408A9"/>
    <w:rsid w:val="00B41660"/>
    <w:rsid w:val="00B41CBD"/>
    <w:rsid w:val="00B42252"/>
    <w:rsid w:val="00B422F9"/>
    <w:rsid w:val="00B428C2"/>
    <w:rsid w:val="00B429DF"/>
    <w:rsid w:val="00B431B6"/>
    <w:rsid w:val="00B4399A"/>
    <w:rsid w:val="00B43A71"/>
    <w:rsid w:val="00B43E90"/>
    <w:rsid w:val="00B4421E"/>
    <w:rsid w:val="00B4468C"/>
    <w:rsid w:val="00B44793"/>
    <w:rsid w:val="00B44825"/>
    <w:rsid w:val="00B448B1"/>
    <w:rsid w:val="00B44A87"/>
    <w:rsid w:val="00B44A8E"/>
    <w:rsid w:val="00B44FBF"/>
    <w:rsid w:val="00B451A3"/>
    <w:rsid w:val="00B45295"/>
    <w:rsid w:val="00B4532C"/>
    <w:rsid w:val="00B45D7B"/>
    <w:rsid w:val="00B45D84"/>
    <w:rsid w:val="00B45EFF"/>
    <w:rsid w:val="00B4633E"/>
    <w:rsid w:val="00B471D7"/>
    <w:rsid w:val="00B475D8"/>
    <w:rsid w:val="00B478CB"/>
    <w:rsid w:val="00B47F31"/>
    <w:rsid w:val="00B50225"/>
    <w:rsid w:val="00B505C1"/>
    <w:rsid w:val="00B50693"/>
    <w:rsid w:val="00B50718"/>
    <w:rsid w:val="00B50D2D"/>
    <w:rsid w:val="00B515CB"/>
    <w:rsid w:val="00B51F86"/>
    <w:rsid w:val="00B5223B"/>
    <w:rsid w:val="00B525C2"/>
    <w:rsid w:val="00B528DF"/>
    <w:rsid w:val="00B52C1C"/>
    <w:rsid w:val="00B53311"/>
    <w:rsid w:val="00B5382C"/>
    <w:rsid w:val="00B5383B"/>
    <w:rsid w:val="00B538CC"/>
    <w:rsid w:val="00B53DE5"/>
    <w:rsid w:val="00B5470F"/>
    <w:rsid w:val="00B5492A"/>
    <w:rsid w:val="00B54A53"/>
    <w:rsid w:val="00B54B3C"/>
    <w:rsid w:val="00B54BEE"/>
    <w:rsid w:val="00B54C65"/>
    <w:rsid w:val="00B5556B"/>
    <w:rsid w:val="00B55936"/>
    <w:rsid w:val="00B55B6E"/>
    <w:rsid w:val="00B55CA6"/>
    <w:rsid w:val="00B55ED7"/>
    <w:rsid w:val="00B56000"/>
    <w:rsid w:val="00B56192"/>
    <w:rsid w:val="00B56B1E"/>
    <w:rsid w:val="00B56D68"/>
    <w:rsid w:val="00B574CE"/>
    <w:rsid w:val="00B5770D"/>
    <w:rsid w:val="00B579FC"/>
    <w:rsid w:val="00B57C26"/>
    <w:rsid w:val="00B57D8A"/>
    <w:rsid w:val="00B60946"/>
    <w:rsid w:val="00B60BF1"/>
    <w:rsid w:val="00B6126D"/>
    <w:rsid w:val="00B62027"/>
    <w:rsid w:val="00B6312C"/>
    <w:rsid w:val="00B634AD"/>
    <w:rsid w:val="00B635D5"/>
    <w:rsid w:val="00B63674"/>
    <w:rsid w:val="00B6367A"/>
    <w:rsid w:val="00B64E16"/>
    <w:rsid w:val="00B64E60"/>
    <w:rsid w:val="00B65B2E"/>
    <w:rsid w:val="00B664CA"/>
    <w:rsid w:val="00B668FB"/>
    <w:rsid w:val="00B66C42"/>
    <w:rsid w:val="00B66E10"/>
    <w:rsid w:val="00B67BC4"/>
    <w:rsid w:val="00B67D8D"/>
    <w:rsid w:val="00B67E3D"/>
    <w:rsid w:val="00B70262"/>
    <w:rsid w:val="00B70329"/>
    <w:rsid w:val="00B70C91"/>
    <w:rsid w:val="00B711C6"/>
    <w:rsid w:val="00B712D5"/>
    <w:rsid w:val="00B712EB"/>
    <w:rsid w:val="00B71E89"/>
    <w:rsid w:val="00B721EC"/>
    <w:rsid w:val="00B72C7C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FF6"/>
    <w:rsid w:val="00B75557"/>
    <w:rsid w:val="00B759C8"/>
    <w:rsid w:val="00B767DF"/>
    <w:rsid w:val="00B76C91"/>
    <w:rsid w:val="00B76CD9"/>
    <w:rsid w:val="00B77901"/>
    <w:rsid w:val="00B77939"/>
    <w:rsid w:val="00B77D9B"/>
    <w:rsid w:val="00B8058C"/>
    <w:rsid w:val="00B8071F"/>
    <w:rsid w:val="00B81546"/>
    <w:rsid w:val="00B81A03"/>
    <w:rsid w:val="00B81A8D"/>
    <w:rsid w:val="00B81C5A"/>
    <w:rsid w:val="00B8219B"/>
    <w:rsid w:val="00B82206"/>
    <w:rsid w:val="00B8226D"/>
    <w:rsid w:val="00B822AD"/>
    <w:rsid w:val="00B8274E"/>
    <w:rsid w:val="00B82A2C"/>
    <w:rsid w:val="00B8338D"/>
    <w:rsid w:val="00B8359F"/>
    <w:rsid w:val="00B83B48"/>
    <w:rsid w:val="00B83ED1"/>
    <w:rsid w:val="00B83FFC"/>
    <w:rsid w:val="00B840CC"/>
    <w:rsid w:val="00B845E6"/>
    <w:rsid w:val="00B84898"/>
    <w:rsid w:val="00B84BCC"/>
    <w:rsid w:val="00B84C68"/>
    <w:rsid w:val="00B85792"/>
    <w:rsid w:val="00B85A41"/>
    <w:rsid w:val="00B861A7"/>
    <w:rsid w:val="00B8655C"/>
    <w:rsid w:val="00B869F1"/>
    <w:rsid w:val="00B87056"/>
    <w:rsid w:val="00B872C3"/>
    <w:rsid w:val="00B87645"/>
    <w:rsid w:val="00B87E2B"/>
    <w:rsid w:val="00B90154"/>
    <w:rsid w:val="00B903CF"/>
    <w:rsid w:val="00B90747"/>
    <w:rsid w:val="00B90A80"/>
    <w:rsid w:val="00B90FF5"/>
    <w:rsid w:val="00B918FF"/>
    <w:rsid w:val="00B91A7E"/>
    <w:rsid w:val="00B91DA4"/>
    <w:rsid w:val="00B91F37"/>
    <w:rsid w:val="00B923AB"/>
    <w:rsid w:val="00B933F6"/>
    <w:rsid w:val="00B93C19"/>
    <w:rsid w:val="00B93CC0"/>
    <w:rsid w:val="00B94250"/>
    <w:rsid w:val="00B94291"/>
    <w:rsid w:val="00B942F9"/>
    <w:rsid w:val="00B9481F"/>
    <w:rsid w:val="00B94A63"/>
    <w:rsid w:val="00B94D9C"/>
    <w:rsid w:val="00B95295"/>
    <w:rsid w:val="00B952DD"/>
    <w:rsid w:val="00B958DC"/>
    <w:rsid w:val="00B95A25"/>
    <w:rsid w:val="00B95BBF"/>
    <w:rsid w:val="00B95D4B"/>
    <w:rsid w:val="00B9674A"/>
    <w:rsid w:val="00B96E6D"/>
    <w:rsid w:val="00B97568"/>
    <w:rsid w:val="00B97D69"/>
    <w:rsid w:val="00BA00DC"/>
    <w:rsid w:val="00BA0856"/>
    <w:rsid w:val="00BA0DFB"/>
    <w:rsid w:val="00BA1341"/>
    <w:rsid w:val="00BA134E"/>
    <w:rsid w:val="00BA1C46"/>
    <w:rsid w:val="00BA2298"/>
    <w:rsid w:val="00BA26CF"/>
    <w:rsid w:val="00BA2CDA"/>
    <w:rsid w:val="00BA404C"/>
    <w:rsid w:val="00BA40BD"/>
    <w:rsid w:val="00BA434C"/>
    <w:rsid w:val="00BA4871"/>
    <w:rsid w:val="00BA4A81"/>
    <w:rsid w:val="00BA5406"/>
    <w:rsid w:val="00BA54A3"/>
    <w:rsid w:val="00BA55E0"/>
    <w:rsid w:val="00BA568F"/>
    <w:rsid w:val="00BA5701"/>
    <w:rsid w:val="00BA5D9A"/>
    <w:rsid w:val="00BA647A"/>
    <w:rsid w:val="00BA647E"/>
    <w:rsid w:val="00BA64BD"/>
    <w:rsid w:val="00BA6505"/>
    <w:rsid w:val="00BA6577"/>
    <w:rsid w:val="00BA699B"/>
    <w:rsid w:val="00BA6D33"/>
    <w:rsid w:val="00BA7663"/>
    <w:rsid w:val="00BB0420"/>
    <w:rsid w:val="00BB0518"/>
    <w:rsid w:val="00BB09CD"/>
    <w:rsid w:val="00BB0A1B"/>
    <w:rsid w:val="00BB0AEE"/>
    <w:rsid w:val="00BB0B1C"/>
    <w:rsid w:val="00BB0DBA"/>
    <w:rsid w:val="00BB1469"/>
    <w:rsid w:val="00BB155D"/>
    <w:rsid w:val="00BB293C"/>
    <w:rsid w:val="00BB32E1"/>
    <w:rsid w:val="00BB3969"/>
    <w:rsid w:val="00BB3BF3"/>
    <w:rsid w:val="00BB3CA0"/>
    <w:rsid w:val="00BB4024"/>
    <w:rsid w:val="00BB4070"/>
    <w:rsid w:val="00BB4176"/>
    <w:rsid w:val="00BB420D"/>
    <w:rsid w:val="00BB4915"/>
    <w:rsid w:val="00BB4996"/>
    <w:rsid w:val="00BB52F2"/>
    <w:rsid w:val="00BB5B1D"/>
    <w:rsid w:val="00BB61EB"/>
    <w:rsid w:val="00BB66B1"/>
    <w:rsid w:val="00BB6BB9"/>
    <w:rsid w:val="00BB71FA"/>
    <w:rsid w:val="00BB734A"/>
    <w:rsid w:val="00BB7B03"/>
    <w:rsid w:val="00BB7BF9"/>
    <w:rsid w:val="00BB7C61"/>
    <w:rsid w:val="00BB7F69"/>
    <w:rsid w:val="00BC00D3"/>
    <w:rsid w:val="00BC0587"/>
    <w:rsid w:val="00BC0AD9"/>
    <w:rsid w:val="00BC1453"/>
    <w:rsid w:val="00BC1C19"/>
    <w:rsid w:val="00BC1EA3"/>
    <w:rsid w:val="00BC2147"/>
    <w:rsid w:val="00BC240E"/>
    <w:rsid w:val="00BC2519"/>
    <w:rsid w:val="00BC2665"/>
    <w:rsid w:val="00BC2DC8"/>
    <w:rsid w:val="00BC2E1F"/>
    <w:rsid w:val="00BC2EE4"/>
    <w:rsid w:val="00BC2FA3"/>
    <w:rsid w:val="00BC3061"/>
    <w:rsid w:val="00BC317D"/>
    <w:rsid w:val="00BC3617"/>
    <w:rsid w:val="00BC3ACF"/>
    <w:rsid w:val="00BC3B4B"/>
    <w:rsid w:val="00BC3D41"/>
    <w:rsid w:val="00BC4457"/>
    <w:rsid w:val="00BC46F3"/>
    <w:rsid w:val="00BC49C9"/>
    <w:rsid w:val="00BC56F4"/>
    <w:rsid w:val="00BC63F7"/>
    <w:rsid w:val="00BC6781"/>
    <w:rsid w:val="00BC6AD8"/>
    <w:rsid w:val="00BC6E53"/>
    <w:rsid w:val="00BC6F42"/>
    <w:rsid w:val="00BC7089"/>
    <w:rsid w:val="00BC73F5"/>
    <w:rsid w:val="00BC7635"/>
    <w:rsid w:val="00BC77D4"/>
    <w:rsid w:val="00BC7A3F"/>
    <w:rsid w:val="00BD0A43"/>
    <w:rsid w:val="00BD0ACA"/>
    <w:rsid w:val="00BD15E9"/>
    <w:rsid w:val="00BD16C9"/>
    <w:rsid w:val="00BD1B2C"/>
    <w:rsid w:val="00BD264D"/>
    <w:rsid w:val="00BD3166"/>
    <w:rsid w:val="00BD3376"/>
    <w:rsid w:val="00BD361B"/>
    <w:rsid w:val="00BD3741"/>
    <w:rsid w:val="00BD3C8F"/>
    <w:rsid w:val="00BD40D2"/>
    <w:rsid w:val="00BD43E0"/>
    <w:rsid w:val="00BD4A82"/>
    <w:rsid w:val="00BD5277"/>
    <w:rsid w:val="00BD54E1"/>
    <w:rsid w:val="00BD5B37"/>
    <w:rsid w:val="00BD5B4D"/>
    <w:rsid w:val="00BD5D64"/>
    <w:rsid w:val="00BD6144"/>
    <w:rsid w:val="00BD63A7"/>
    <w:rsid w:val="00BD6AB0"/>
    <w:rsid w:val="00BD6AEC"/>
    <w:rsid w:val="00BD6B70"/>
    <w:rsid w:val="00BD6D37"/>
    <w:rsid w:val="00BD6DED"/>
    <w:rsid w:val="00BD6ECC"/>
    <w:rsid w:val="00BD700C"/>
    <w:rsid w:val="00BD7775"/>
    <w:rsid w:val="00BD7B59"/>
    <w:rsid w:val="00BE052F"/>
    <w:rsid w:val="00BE0761"/>
    <w:rsid w:val="00BE08DD"/>
    <w:rsid w:val="00BE109F"/>
    <w:rsid w:val="00BE1689"/>
    <w:rsid w:val="00BE1F62"/>
    <w:rsid w:val="00BE1FC9"/>
    <w:rsid w:val="00BE236B"/>
    <w:rsid w:val="00BE24D6"/>
    <w:rsid w:val="00BE2AC1"/>
    <w:rsid w:val="00BE2C6C"/>
    <w:rsid w:val="00BE391C"/>
    <w:rsid w:val="00BE3D37"/>
    <w:rsid w:val="00BE43DC"/>
    <w:rsid w:val="00BE48F9"/>
    <w:rsid w:val="00BE554B"/>
    <w:rsid w:val="00BE56A1"/>
    <w:rsid w:val="00BE5C37"/>
    <w:rsid w:val="00BE5E65"/>
    <w:rsid w:val="00BE6136"/>
    <w:rsid w:val="00BE619C"/>
    <w:rsid w:val="00BE61F3"/>
    <w:rsid w:val="00BE6328"/>
    <w:rsid w:val="00BE6677"/>
    <w:rsid w:val="00BE69E2"/>
    <w:rsid w:val="00BE6B42"/>
    <w:rsid w:val="00BE6E9C"/>
    <w:rsid w:val="00BE7AA7"/>
    <w:rsid w:val="00BE7D6D"/>
    <w:rsid w:val="00BF014C"/>
    <w:rsid w:val="00BF1753"/>
    <w:rsid w:val="00BF1B5D"/>
    <w:rsid w:val="00BF2148"/>
    <w:rsid w:val="00BF23EA"/>
    <w:rsid w:val="00BF24FF"/>
    <w:rsid w:val="00BF2517"/>
    <w:rsid w:val="00BF294B"/>
    <w:rsid w:val="00BF2E5D"/>
    <w:rsid w:val="00BF34D6"/>
    <w:rsid w:val="00BF35BC"/>
    <w:rsid w:val="00BF36D7"/>
    <w:rsid w:val="00BF36EC"/>
    <w:rsid w:val="00BF505F"/>
    <w:rsid w:val="00BF5111"/>
    <w:rsid w:val="00BF58C8"/>
    <w:rsid w:val="00BF5F4A"/>
    <w:rsid w:val="00BF608F"/>
    <w:rsid w:val="00BF6342"/>
    <w:rsid w:val="00BF664A"/>
    <w:rsid w:val="00BF6680"/>
    <w:rsid w:val="00BF69EF"/>
    <w:rsid w:val="00BF6F4B"/>
    <w:rsid w:val="00BF6F92"/>
    <w:rsid w:val="00BF716A"/>
    <w:rsid w:val="00BF73C6"/>
    <w:rsid w:val="00BF745D"/>
    <w:rsid w:val="00BF7892"/>
    <w:rsid w:val="00BF7B91"/>
    <w:rsid w:val="00BF7F19"/>
    <w:rsid w:val="00C004CE"/>
    <w:rsid w:val="00C0074E"/>
    <w:rsid w:val="00C00E92"/>
    <w:rsid w:val="00C01008"/>
    <w:rsid w:val="00C01286"/>
    <w:rsid w:val="00C0156A"/>
    <w:rsid w:val="00C019DA"/>
    <w:rsid w:val="00C02339"/>
    <w:rsid w:val="00C024D4"/>
    <w:rsid w:val="00C02517"/>
    <w:rsid w:val="00C027A4"/>
    <w:rsid w:val="00C02881"/>
    <w:rsid w:val="00C02CA8"/>
    <w:rsid w:val="00C02F73"/>
    <w:rsid w:val="00C04390"/>
    <w:rsid w:val="00C044F9"/>
    <w:rsid w:val="00C04DE0"/>
    <w:rsid w:val="00C04E73"/>
    <w:rsid w:val="00C05553"/>
    <w:rsid w:val="00C0555D"/>
    <w:rsid w:val="00C05F91"/>
    <w:rsid w:val="00C06397"/>
    <w:rsid w:val="00C0656C"/>
    <w:rsid w:val="00C067D0"/>
    <w:rsid w:val="00C06E92"/>
    <w:rsid w:val="00C076C3"/>
    <w:rsid w:val="00C07B49"/>
    <w:rsid w:val="00C07F3A"/>
    <w:rsid w:val="00C10519"/>
    <w:rsid w:val="00C10889"/>
    <w:rsid w:val="00C1090B"/>
    <w:rsid w:val="00C111A9"/>
    <w:rsid w:val="00C11505"/>
    <w:rsid w:val="00C11933"/>
    <w:rsid w:val="00C11EB9"/>
    <w:rsid w:val="00C120B8"/>
    <w:rsid w:val="00C1219E"/>
    <w:rsid w:val="00C12551"/>
    <w:rsid w:val="00C126F8"/>
    <w:rsid w:val="00C12765"/>
    <w:rsid w:val="00C12810"/>
    <w:rsid w:val="00C128A3"/>
    <w:rsid w:val="00C130F0"/>
    <w:rsid w:val="00C13156"/>
    <w:rsid w:val="00C137EF"/>
    <w:rsid w:val="00C13EDA"/>
    <w:rsid w:val="00C142AE"/>
    <w:rsid w:val="00C1453F"/>
    <w:rsid w:val="00C14A3E"/>
    <w:rsid w:val="00C14BA7"/>
    <w:rsid w:val="00C14C1F"/>
    <w:rsid w:val="00C14C2B"/>
    <w:rsid w:val="00C14C2C"/>
    <w:rsid w:val="00C15305"/>
    <w:rsid w:val="00C154D8"/>
    <w:rsid w:val="00C15568"/>
    <w:rsid w:val="00C16357"/>
    <w:rsid w:val="00C1674D"/>
    <w:rsid w:val="00C16B4D"/>
    <w:rsid w:val="00C170A5"/>
    <w:rsid w:val="00C172F8"/>
    <w:rsid w:val="00C1751B"/>
    <w:rsid w:val="00C1769D"/>
    <w:rsid w:val="00C17FDF"/>
    <w:rsid w:val="00C204F0"/>
    <w:rsid w:val="00C207F4"/>
    <w:rsid w:val="00C20925"/>
    <w:rsid w:val="00C20B3A"/>
    <w:rsid w:val="00C20B81"/>
    <w:rsid w:val="00C20C5A"/>
    <w:rsid w:val="00C21314"/>
    <w:rsid w:val="00C21752"/>
    <w:rsid w:val="00C21B4B"/>
    <w:rsid w:val="00C23145"/>
    <w:rsid w:val="00C233B4"/>
    <w:rsid w:val="00C23679"/>
    <w:rsid w:val="00C23789"/>
    <w:rsid w:val="00C237B9"/>
    <w:rsid w:val="00C23C09"/>
    <w:rsid w:val="00C23CAB"/>
    <w:rsid w:val="00C23E44"/>
    <w:rsid w:val="00C23EC5"/>
    <w:rsid w:val="00C241AE"/>
    <w:rsid w:val="00C2453A"/>
    <w:rsid w:val="00C24C78"/>
    <w:rsid w:val="00C24ED8"/>
    <w:rsid w:val="00C25595"/>
    <w:rsid w:val="00C264DC"/>
    <w:rsid w:val="00C27235"/>
    <w:rsid w:val="00C27A52"/>
    <w:rsid w:val="00C27B0D"/>
    <w:rsid w:val="00C30016"/>
    <w:rsid w:val="00C302B1"/>
    <w:rsid w:val="00C31326"/>
    <w:rsid w:val="00C316EB"/>
    <w:rsid w:val="00C319B0"/>
    <w:rsid w:val="00C31AB6"/>
    <w:rsid w:val="00C31B3A"/>
    <w:rsid w:val="00C31B51"/>
    <w:rsid w:val="00C31B97"/>
    <w:rsid w:val="00C31BAD"/>
    <w:rsid w:val="00C31C7F"/>
    <w:rsid w:val="00C321C5"/>
    <w:rsid w:val="00C329CF"/>
    <w:rsid w:val="00C33799"/>
    <w:rsid w:val="00C33BDE"/>
    <w:rsid w:val="00C3402B"/>
    <w:rsid w:val="00C34496"/>
    <w:rsid w:val="00C34525"/>
    <w:rsid w:val="00C34844"/>
    <w:rsid w:val="00C348E7"/>
    <w:rsid w:val="00C3515D"/>
    <w:rsid w:val="00C35296"/>
    <w:rsid w:val="00C3545C"/>
    <w:rsid w:val="00C35551"/>
    <w:rsid w:val="00C35688"/>
    <w:rsid w:val="00C3583C"/>
    <w:rsid w:val="00C35F09"/>
    <w:rsid w:val="00C35F2E"/>
    <w:rsid w:val="00C362FD"/>
    <w:rsid w:val="00C3663C"/>
    <w:rsid w:val="00C37EF3"/>
    <w:rsid w:val="00C37F8D"/>
    <w:rsid w:val="00C40165"/>
    <w:rsid w:val="00C401E6"/>
    <w:rsid w:val="00C40512"/>
    <w:rsid w:val="00C40786"/>
    <w:rsid w:val="00C4128C"/>
    <w:rsid w:val="00C41427"/>
    <w:rsid w:val="00C4233A"/>
    <w:rsid w:val="00C42815"/>
    <w:rsid w:val="00C432E7"/>
    <w:rsid w:val="00C4357C"/>
    <w:rsid w:val="00C438AC"/>
    <w:rsid w:val="00C4391F"/>
    <w:rsid w:val="00C44140"/>
    <w:rsid w:val="00C441B9"/>
    <w:rsid w:val="00C44542"/>
    <w:rsid w:val="00C44622"/>
    <w:rsid w:val="00C45A76"/>
    <w:rsid w:val="00C45D3A"/>
    <w:rsid w:val="00C46A0F"/>
    <w:rsid w:val="00C46DCB"/>
    <w:rsid w:val="00C471BF"/>
    <w:rsid w:val="00C47D51"/>
    <w:rsid w:val="00C50B98"/>
    <w:rsid w:val="00C50E23"/>
    <w:rsid w:val="00C50E74"/>
    <w:rsid w:val="00C50F40"/>
    <w:rsid w:val="00C51395"/>
    <w:rsid w:val="00C51464"/>
    <w:rsid w:val="00C5186A"/>
    <w:rsid w:val="00C518B2"/>
    <w:rsid w:val="00C519F0"/>
    <w:rsid w:val="00C51B2F"/>
    <w:rsid w:val="00C51B5B"/>
    <w:rsid w:val="00C52903"/>
    <w:rsid w:val="00C52D2F"/>
    <w:rsid w:val="00C52DD0"/>
    <w:rsid w:val="00C53018"/>
    <w:rsid w:val="00C53091"/>
    <w:rsid w:val="00C534D3"/>
    <w:rsid w:val="00C53C1A"/>
    <w:rsid w:val="00C544F6"/>
    <w:rsid w:val="00C54580"/>
    <w:rsid w:val="00C54591"/>
    <w:rsid w:val="00C54946"/>
    <w:rsid w:val="00C550F5"/>
    <w:rsid w:val="00C551A3"/>
    <w:rsid w:val="00C551C8"/>
    <w:rsid w:val="00C55677"/>
    <w:rsid w:val="00C5599E"/>
    <w:rsid w:val="00C563F8"/>
    <w:rsid w:val="00C565CB"/>
    <w:rsid w:val="00C56FB1"/>
    <w:rsid w:val="00C573ED"/>
    <w:rsid w:val="00C575B7"/>
    <w:rsid w:val="00C576CF"/>
    <w:rsid w:val="00C609B3"/>
    <w:rsid w:val="00C61339"/>
    <w:rsid w:val="00C615A4"/>
    <w:rsid w:val="00C61646"/>
    <w:rsid w:val="00C61D1D"/>
    <w:rsid w:val="00C61DFE"/>
    <w:rsid w:val="00C625A4"/>
    <w:rsid w:val="00C634AD"/>
    <w:rsid w:val="00C63778"/>
    <w:rsid w:val="00C63A6D"/>
    <w:rsid w:val="00C64487"/>
    <w:rsid w:val="00C64C94"/>
    <w:rsid w:val="00C64F45"/>
    <w:rsid w:val="00C653C9"/>
    <w:rsid w:val="00C654C1"/>
    <w:rsid w:val="00C65FF9"/>
    <w:rsid w:val="00C666A2"/>
    <w:rsid w:val="00C66859"/>
    <w:rsid w:val="00C66922"/>
    <w:rsid w:val="00C66A4C"/>
    <w:rsid w:val="00C66E93"/>
    <w:rsid w:val="00C66FFC"/>
    <w:rsid w:val="00C67B28"/>
    <w:rsid w:val="00C67D57"/>
    <w:rsid w:val="00C67FE9"/>
    <w:rsid w:val="00C70941"/>
    <w:rsid w:val="00C70DC7"/>
    <w:rsid w:val="00C710A7"/>
    <w:rsid w:val="00C7150F"/>
    <w:rsid w:val="00C716A9"/>
    <w:rsid w:val="00C71B42"/>
    <w:rsid w:val="00C71EEF"/>
    <w:rsid w:val="00C72135"/>
    <w:rsid w:val="00C7215C"/>
    <w:rsid w:val="00C72497"/>
    <w:rsid w:val="00C72518"/>
    <w:rsid w:val="00C72545"/>
    <w:rsid w:val="00C7267E"/>
    <w:rsid w:val="00C73493"/>
    <w:rsid w:val="00C734BD"/>
    <w:rsid w:val="00C73E08"/>
    <w:rsid w:val="00C74AB7"/>
    <w:rsid w:val="00C74BE3"/>
    <w:rsid w:val="00C7500A"/>
    <w:rsid w:val="00C75780"/>
    <w:rsid w:val="00C759E8"/>
    <w:rsid w:val="00C75ABD"/>
    <w:rsid w:val="00C75B95"/>
    <w:rsid w:val="00C75D58"/>
    <w:rsid w:val="00C75D7A"/>
    <w:rsid w:val="00C75EDC"/>
    <w:rsid w:val="00C77218"/>
    <w:rsid w:val="00C774EB"/>
    <w:rsid w:val="00C77D6C"/>
    <w:rsid w:val="00C804FA"/>
    <w:rsid w:val="00C80570"/>
    <w:rsid w:val="00C80B91"/>
    <w:rsid w:val="00C81533"/>
    <w:rsid w:val="00C81AD7"/>
    <w:rsid w:val="00C81E01"/>
    <w:rsid w:val="00C81E76"/>
    <w:rsid w:val="00C827F6"/>
    <w:rsid w:val="00C83367"/>
    <w:rsid w:val="00C83709"/>
    <w:rsid w:val="00C8387D"/>
    <w:rsid w:val="00C83DD0"/>
    <w:rsid w:val="00C84439"/>
    <w:rsid w:val="00C8498B"/>
    <w:rsid w:val="00C84ABD"/>
    <w:rsid w:val="00C8529B"/>
    <w:rsid w:val="00C852A6"/>
    <w:rsid w:val="00C85403"/>
    <w:rsid w:val="00C85A09"/>
    <w:rsid w:val="00C85ED1"/>
    <w:rsid w:val="00C86386"/>
    <w:rsid w:val="00C864E1"/>
    <w:rsid w:val="00C86579"/>
    <w:rsid w:val="00C8716A"/>
    <w:rsid w:val="00C87498"/>
    <w:rsid w:val="00C87717"/>
    <w:rsid w:val="00C87861"/>
    <w:rsid w:val="00C879AA"/>
    <w:rsid w:val="00C87CCE"/>
    <w:rsid w:val="00C87F86"/>
    <w:rsid w:val="00C901AC"/>
    <w:rsid w:val="00C9042D"/>
    <w:rsid w:val="00C90605"/>
    <w:rsid w:val="00C906B9"/>
    <w:rsid w:val="00C909DD"/>
    <w:rsid w:val="00C90D34"/>
    <w:rsid w:val="00C90D36"/>
    <w:rsid w:val="00C910C5"/>
    <w:rsid w:val="00C91A08"/>
    <w:rsid w:val="00C91C1A"/>
    <w:rsid w:val="00C91D85"/>
    <w:rsid w:val="00C92971"/>
    <w:rsid w:val="00C92C5D"/>
    <w:rsid w:val="00C92D8E"/>
    <w:rsid w:val="00C93203"/>
    <w:rsid w:val="00C932AB"/>
    <w:rsid w:val="00C934D5"/>
    <w:rsid w:val="00C937BB"/>
    <w:rsid w:val="00C9390B"/>
    <w:rsid w:val="00C93BB1"/>
    <w:rsid w:val="00C9428C"/>
    <w:rsid w:val="00C942A6"/>
    <w:rsid w:val="00C949AA"/>
    <w:rsid w:val="00C94E58"/>
    <w:rsid w:val="00C94F19"/>
    <w:rsid w:val="00C954C7"/>
    <w:rsid w:val="00C95ECD"/>
    <w:rsid w:val="00C9625B"/>
    <w:rsid w:val="00C96320"/>
    <w:rsid w:val="00C963BD"/>
    <w:rsid w:val="00C963E3"/>
    <w:rsid w:val="00C972F4"/>
    <w:rsid w:val="00C978DE"/>
    <w:rsid w:val="00C97976"/>
    <w:rsid w:val="00C97A64"/>
    <w:rsid w:val="00C97D53"/>
    <w:rsid w:val="00C97EEE"/>
    <w:rsid w:val="00C97F24"/>
    <w:rsid w:val="00C97F4F"/>
    <w:rsid w:val="00CA02AB"/>
    <w:rsid w:val="00CA0A18"/>
    <w:rsid w:val="00CA0C52"/>
    <w:rsid w:val="00CA0D15"/>
    <w:rsid w:val="00CA11D5"/>
    <w:rsid w:val="00CA199B"/>
    <w:rsid w:val="00CA1A7A"/>
    <w:rsid w:val="00CA1E5B"/>
    <w:rsid w:val="00CA1E6E"/>
    <w:rsid w:val="00CA21EA"/>
    <w:rsid w:val="00CA28AB"/>
    <w:rsid w:val="00CA28BF"/>
    <w:rsid w:val="00CA2BC9"/>
    <w:rsid w:val="00CA32E6"/>
    <w:rsid w:val="00CA34CF"/>
    <w:rsid w:val="00CA3CAC"/>
    <w:rsid w:val="00CA3DDF"/>
    <w:rsid w:val="00CA41E8"/>
    <w:rsid w:val="00CA42BB"/>
    <w:rsid w:val="00CA46CA"/>
    <w:rsid w:val="00CA4721"/>
    <w:rsid w:val="00CA476A"/>
    <w:rsid w:val="00CA4974"/>
    <w:rsid w:val="00CA60A6"/>
    <w:rsid w:val="00CA64C0"/>
    <w:rsid w:val="00CA6EB5"/>
    <w:rsid w:val="00CA7263"/>
    <w:rsid w:val="00CA74CE"/>
    <w:rsid w:val="00CA75E7"/>
    <w:rsid w:val="00CA7720"/>
    <w:rsid w:val="00CA774A"/>
    <w:rsid w:val="00CA79BB"/>
    <w:rsid w:val="00CA7C1D"/>
    <w:rsid w:val="00CB006A"/>
    <w:rsid w:val="00CB0F32"/>
    <w:rsid w:val="00CB0F41"/>
    <w:rsid w:val="00CB1381"/>
    <w:rsid w:val="00CB15C7"/>
    <w:rsid w:val="00CB17C6"/>
    <w:rsid w:val="00CB287F"/>
    <w:rsid w:val="00CB2A62"/>
    <w:rsid w:val="00CB2D54"/>
    <w:rsid w:val="00CB320B"/>
    <w:rsid w:val="00CB373A"/>
    <w:rsid w:val="00CB3761"/>
    <w:rsid w:val="00CB37D6"/>
    <w:rsid w:val="00CB3913"/>
    <w:rsid w:val="00CB4683"/>
    <w:rsid w:val="00CB46F5"/>
    <w:rsid w:val="00CB4CF1"/>
    <w:rsid w:val="00CB504E"/>
    <w:rsid w:val="00CB52B9"/>
    <w:rsid w:val="00CB55EC"/>
    <w:rsid w:val="00CB572B"/>
    <w:rsid w:val="00CB5A47"/>
    <w:rsid w:val="00CB5BB6"/>
    <w:rsid w:val="00CB5CDF"/>
    <w:rsid w:val="00CB5D65"/>
    <w:rsid w:val="00CB61D9"/>
    <w:rsid w:val="00CB62EF"/>
    <w:rsid w:val="00CB6394"/>
    <w:rsid w:val="00CB6535"/>
    <w:rsid w:val="00CB6C9E"/>
    <w:rsid w:val="00CB6CFE"/>
    <w:rsid w:val="00CB70CC"/>
    <w:rsid w:val="00CB71C8"/>
    <w:rsid w:val="00CB72BB"/>
    <w:rsid w:val="00CB7C71"/>
    <w:rsid w:val="00CC0598"/>
    <w:rsid w:val="00CC07B8"/>
    <w:rsid w:val="00CC0908"/>
    <w:rsid w:val="00CC0A5B"/>
    <w:rsid w:val="00CC0DD7"/>
    <w:rsid w:val="00CC130C"/>
    <w:rsid w:val="00CC1372"/>
    <w:rsid w:val="00CC1585"/>
    <w:rsid w:val="00CC197A"/>
    <w:rsid w:val="00CC1CC1"/>
    <w:rsid w:val="00CC1E88"/>
    <w:rsid w:val="00CC2666"/>
    <w:rsid w:val="00CC26D4"/>
    <w:rsid w:val="00CC277C"/>
    <w:rsid w:val="00CC2A89"/>
    <w:rsid w:val="00CC2AE7"/>
    <w:rsid w:val="00CC2D7B"/>
    <w:rsid w:val="00CC3036"/>
    <w:rsid w:val="00CC3A94"/>
    <w:rsid w:val="00CC3C20"/>
    <w:rsid w:val="00CC521C"/>
    <w:rsid w:val="00CC544E"/>
    <w:rsid w:val="00CC5921"/>
    <w:rsid w:val="00CC5BE2"/>
    <w:rsid w:val="00CC5D98"/>
    <w:rsid w:val="00CC5E8A"/>
    <w:rsid w:val="00CC665B"/>
    <w:rsid w:val="00CC6D0B"/>
    <w:rsid w:val="00CC6DD0"/>
    <w:rsid w:val="00CC702A"/>
    <w:rsid w:val="00CC72EE"/>
    <w:rsid w:val="00CC76B0"/>
    <w:rsid w:val="00CC7F1E"/>
    <w:rsid w:val="00CD0602"/>
    <w:rsid w:val="00CD0B49"/>
    <w:rsid w:val="00CD0D16"/>
    <w:rsid w:val="00CD0EA8"/>
    <w:rsid w:val="00CD129C"/>
    <w:rsid w:val="00CD15F5"/>
    <w:rsid w:val="00CD1E43"/>
    <w:rsid w:val="00CD2552"/>
    <w:rsid w:val="00CD2632"/>
    <w:rsid w:val="00CD2C43"/>
    <w:rsid w:val="00CD322E"/>
    <w:rsid w:val="00CD3237"/>
    <w:rsid w:val="00CD36F3"/>
    <w:rsid w:val="00CD373C"/>
    <w:rsid w:val="00CD3CEF"/>
    <w:rsid w:val="00CD3F51"/>
    <w:rsid w:val="00CD4243"/>
    <w:rsid w:val="00CD4B74"/>
    <w:rsid w:val="00CD4D01"/>
    <w:rsid w:val="00CD4FFC"/>
    <w:rsid w:val="00CD50B1"/>
    <w:rsid w:val="00CD54F6"/>
    <w:rsid w:val="00CE0B27"/>
    <w:rsid w:val="00CE1345"/>
    <w:rsid w:val="00CE1899"/>
    <w:rsid w:val="00CE1910"/>
    <w:rsid w:val="00CE23D6"/>
    <w:rsid w:val="00CE2483"/>
    <w:rsid w:val="00CE289E"/>
    <w:rsid w:val="00CE28D3"/>
    <w:rsid w:val="00CE30F3"/>
    <w:rsid w:val="00CE4108"/>
    <w:rsid w:val="00CE4223"/>
    <w:rsid w:val="00CE4414"/>
    <w:rsid w:val="00CE4666"/>
    <w:rsid w:val="00CE4CD3"/>
    <w:rsid w:val="00CE51BC"/>
    <w:rsid w:val="00CE530B"/>
    <w:rsid w:val="00CE551F"/>
    <w:rsid w:val="00CE57E8"/>
    <w:rsid w:val="00CE657B"/>
    <w:rsid w:val="00CE6B6C"/>
    <w:rsid w:val="00CE7002"/>
    <w:rsid w:val="00CE72F1"/>
    <w:rsid w:val="00CE7340"/>
    <w:rsid w:val="00CE753A"/>
    <w:rsid w:val="00CE7877"/>
    <w:rsid w:val="00CE79B3"/>
    <w:rsid w:val="00CE7A7D"/>
    <w:rsid w:val="00CE7B35"/>
    <w:rsid w:val="00CE7FDA"/>
    <w:rsid w:val="00CF04AF"/>
    <w:rsid w:val="00CF062F"/>
    <w:rsid w:val="00CF11D0"/>
    <w:rsid w:val="00CF1494"/>
    <w:rsid w:val="00CF15D4"/>
    <w:rsid w:val="00CF16D8"/>
    <w:rsid w:val="00CF1802"/>
    <w:rsid w:val="00CF1AB3"/>
    <w:rsid w:val="00CF1E84"/>
    <w:rsid w:val="00CF20E8"/>
    <w:rsid w:val="00CF23F3"/>
    <w:rsid w:val="00CF2F81"/>
    <w:rsid w:val="00CF34C0"/>
    <w:rsid w:val="00CF37E0"/>
    <w:rsid w:val="00CF3866"/>
    <w:rsid w:val="00CF3F67"/>
    <w:rsid w:val="00CF4244"/>
    <w:rsid w:val="00CF451F"/>
    <w:rsid w:val="00CF4E05"/>
    <w:rsid w:val="00CF5514"/>
    <w:rsid w:val="00CF55A1"/>
    <w:rsid w:val="00CF58D8"/>
    <w:rsid w:val="00CF5A3E"/>
    <w:rsid w:val="00CF5EC6"/>
    <w:rsid w:val="00CF5F7B"/>
    <w:rsid w:val="00CF6019"/>
    <w:rsid w:val="00CF6370"/>
    <w:rsid w:val="00CF6A53"/>
    <w:rsid w:val="00CF751A"/>
    <w:rsid w:val="00CF77EC"/>
    <w:rsid w:val="00CF7EF0"/>
    <w:rsid w:val="00D001CF"/>
    <w:rsid w:val="00D0080E"/>
    <w:rsid w:val="00D00A59"/>
    <w:rsid w:val="00D00B0B"/>
    <w:rsid w:val="00D00BFF"/>
    <w:rsid w:val="00D01312"/>
    <w:rsid w:val="00D01367"/>
    <w:rsid w:val="00D014CB"/>
    <w:rsid w:val="00D01665"/>
    <w:rsid w:val="00D0246B"/>
    <w:rsid w:val="00D026E6"/>
    <w:rsid w:val="00D02C05"/>
    <w:rsid w:val="00D02FD4"/>
    <w:rsid w:val="00D03126"/>
    <w:rsid w:val="00D0378A"/>
    <w:rsid w:val="00D03BF1"/>
    <w:rsid w:val="00D03DE9"/>
    <w:rsid w:val="00D03E2C"/>
    <w:rsid w:val="00D03F8A"/>
    <w:rsid w:val="00D0406D"/>
    <w:rsid w:val="00D0438F"/>
    <w:rsid w:val="00D04464"/>
    <w:rsid w:val="00D04C6B"/>
    <w:rsid w:val="00D04F83"/>
    <w:rsid w:val="00D05081"/>
    <w:rsid w:val="00D05163"/>
    <w:rsid w:val="00D0518D"/>
    <w:rsid w:val="00D05576"/>
    <w:rsid w:val="00D058C0"/>
    <w:rsid w:val="00D059EC"/>
    <w:rsid w:val="00D062A0"/>
    <w:rsid w:val="00D06AF5"/>
    <w:rsid w:val="00D07D5D"/>
    <w:rsid w:val="00D07E34"/>
    <w:rsid w:val="00D10176"/>
    <w:rsid w:val="00D104D0"/>
    <w:rsid w:val="00D10BFF"/>
    <w:rsid w:val="00D10CFF"/>
    <w:rsid w:val="00D112E0"/>
    <w:rsid w:val="00D11329"/>
    <w:rsid w:val="00D11816"/>
    <w:rsid w:val="00D11972"/>
    <w:rsid w:val="00D12372"/>
    <w:rsid w:val="00D123FC"/>
    <w:rsid w:val="00D127F4"/>
    <w:rsid w:val="00D135FA"/>
    <w:rsid w:val="00D136E9"/>
    <w:rsid w:val="00D13C2D"/>
    <w:rsid w:val="00D13D29"/>
    <w:rsid w:val="00D13EA0"/>
    <w:rsid w:val="00D1400F"/>
    <w:rsid w:val="00D14250"/>
    <w:rsid w:val="00D142BE"/>
    <w:rsid w:val="00D147B5"/>
    <w:rsid w:val="00D14B37"/>
    <w:rsid w:val="00D14E0C"/>
    <w:rsid w:val="00D152F2"/>
    <w:rsid w:val="00D1532A"/>
    <w:rsid w:val="00D15BA8"/>
    <w:rsid w:val="00D15D70"/>
    <w:rsid w:val="00D164EE"/>
    <w:rsid w:val="00D16654"/>
    <w:rsid w:val="00D16A86"/>
    <w:rsid w:val="00D16ADA"/>
    <w:rsid w:val="00D172E9"/>
    <w:rsid w:val="00D17348"/>
    <w:rsid w:val="00D177C5"/>
    <w:rsid w:val="00D177D9"/>
    <w:rsid w:val="00D1788F"/>
    <w:rsid w:val="00D17B56"/>
    <w:rsid w:val="00D17D93"/>
    <w:rsid w:val="00D2000B"/>
    <w:rsid w:val="00D203BD"/>
    <w:rsid w:val="00D20ECA"/>
    <w:rsid w:val="00D20EE7"/>
    <w:rsid w:val="00D20F9C"/>
    <w:rsid w:val="00D2141C"/>
    <w:rsid w:val="00D215AC"/>
    <w:rsid w:val="00D218A4"/>
    <w:rsid w:val="00D218C1"/>
    <w:rsid w:val="00D219DD"/>
    <w:rsid w:val="00D21C0A"/>
    <w:rsid w:val="00D22A79"/>
    <w:rsid w:val="00D2310C"/>
    <w:rsid w:val="00D232C7"/>
    <w:rsid w:val="00D2346E"/>
    <w:rsid w:val="00D2363F"/>
    <w:rsid w:val="00D23B61"/>
    <w:rsid w:val="00D23E67"/>
    <w:rsid w:val="00D24270"/>
    <w:rsid w:val="00D2454A"/>
    <w:rsid w:val="00D245F3"/>
    <w:rsid w:val="00D25150"/>
    <w:rsid w:val="00D2522B"/>
    <w:rsid w:val="00D254E9"/>
    <w:rsid w:val="00D25518"/>
    <w:rsid w:val="00D25572"/>
    <w:rsid w:val="00D262A5"/>
    <w:rsid w:val="00D26B78"/>
    <w:rsid w:val="00D26D5C"/>
    <w:rsid w:val="00D26D8C"/>
    <w:rsid w:val="00D26E77"/>
    <w:rsid w:val="00D27009"/>
    <w:rsid w:val="00D272E6"/>
    <w:rsid w:val="00D276C4"/>
    <w:rsid w:val="00D27799"/>
    <w:rsid w:val="00D27AED"/>
    <w:rsid w:val="00D27D6A"/>
    <w:rsid w:val="00D30050"/>
    <w:rsid w:val="00D3028A"/>
    <w:rsid w:val="00D3053D"/>
    <w:rsid w:val="00D306AC"/>
    <w:rsid w:val="00D30EFF"/>
    <w:rsid w:val="00D30F3D"/>
    <w:rsid w:val="00D31286"/>
    <w:rsid w:val="00D31877"/>
    <w:rsid w:val="00D31C9C"/>
    <w:rsid w:val="00D320E3"/>
    <w:rsid w:val="00D323C3"/>
    <w:rsid w:val="00D32798"/>
    <w:rsid w:val="00D329A6"/>
    <w:rsid w:val="00D33068"/>
    <w:rsid w:val="00D331CA"/>
    <w:rsid w:val="00D33632"/>
    <w:rsid w:val="00D33741"/>
    <w:rsid w:val="00D33E5F"/>
    <w:rsid w:val="00D34449"/>
    <w:rsid w:val="00D3456C"/>
    <w:rsid w:val="00D346EF"/>
    <w:rsid w:val="00D34734"/>
    <w:rsid w:val="00D34B3E"/>
    <w:rsid w:val="00D34EF7"/>
    <w:rsid w:val="00D36ADE"/>
    <w:rsid w:val="00D36BE2"/>
    <w:rsid w:val="00D37032"/>
    <w:rsid w:val="00D37160"/>
    <w:rsid w:val="00D40381"/>
    <w:rsid w:val="00D41B50"/>
    <w:rsid w:val="00D41E75"/>
    <w:rsid w:val="00D42C39"/>
    <w:rsid w:val="00D4318E"/>
    <w:rsid w:val="00D4338C"/>
    <w:rsid w:val="00D43654"/>
    <w:rsid w:val="00D4394A"/>
    <w:rsid w:val="00D43A2E"/>
    <w:rsid w:val="00D43CDF"/>
    <w:rsid w:val="00D43EDC"/>
    <w:rsid w:val="00D445A4"/>
    <w:rsid w:val="00D4490E"/>
    <w:rsid w:val="00D45577"/>
    <w:rsid w:val="00D45B20"/>
    <w:rsid w:val="00D45C47"/>
    <w:rsid w:val="00D461FE"/>
    <w:rsid w:val="00D46367"/>
    <w:rsid w:val="00D464B9"/>
    <w:rsid w:val="00D46C92"/>
    <w:rsid w:val="00D477D5"/>
    <w:rsid w:val="00D47CE1"/>
    <w:rsid w:val="00D50C86"/>
    <w:rsid w:val="00D50CAE"/>
    <w:rsid w:val="00D50F3F"/>
    <w:rsid w:val="00D51252"/>
    <w:rsid w:val="00D5150C"/>
    <w:rsid w:val="00D515A9"/>
    <w:rsid w:val="00D517B9"/>
    <w:rsid w:val="00D519C2"/>
    <w:rsid w:val="00D51E4F"/>
    <w:rsid w:val="00D51FFA"/>
    <w:rsid w:val="00D520EE"/>
    <w:rsid w:val="00D5322D"/>
    <w:rsid w:val="00D532DA"/>
    <w:rsid w:val="00D53E09"/>
    <w:rsid w:val="00D53FD0"/>
    <w:rsid w:val="00D54006"/>
    <w:rsid w:val="00D542B6"/>
    <w:rsid w:val="00D54938"/>
    <w:rsid w:val="00D54B18"/>
    <w:rsid w:val="00D54F5F"/>
    <w:rsid w:val="00D554E8"/>
    <w:rsid w:val="00D55910"/>
    <w:rsid w:val="00D55C9A"/>
    <w:rsid w:val="00D5644F"/>
    <w:rsid w:val="00D564CA"/>
    <w:rsid w:val="00D56C30"/>
    <w:rsid w:val="00D57129"/>
    <w:rsid w:val="00D57838"/>
    <w:rsid w:val="00D6005C"/>
    <w:rsid w:val="00D60153"/>
    <w:rsid w:val="00D604D3"/>
    <w:rsid w:val="00D604EB"/>
    <w:rsid w:val="00D61ADF"/>
    <w:rsid w:val="00D61C09"/>
    <w:rsid w:val="00D62A92"/>
    <w:rsid w:val="00D62C53"/>
    <w:rsid w:val="00D63524"/>
    <w:rsid w:val="00D638C3"/>
    <w:rsid w:val="00D63A0E"/>
    <w:rsid w:val="00D63A62"/>
    <w:rsid w:val="00D63C6C"/>
    <w:rsid w:val="00D64B94"/>
    <w:rsid w:val="00D64DDF"/>
    <w:rsid w:val="00D6527B"/>
    <w:rsid w:val="00D65382"/>
    <w:rsid w:val="00D655CF"/>
    <w:rsid w:val="00D657D0"/>
    <w:rsid w:val="00D65F3A"/>
    <w:rsid w:val="00D6616F"/>
    <w:rsid w:val="00D66192"/>
    <w:rsid w:val="00D66C15"/>
    <w:rsid w:val="00D66D9A"/>
    <w:rsid w:val="00D66E09"/>
    <w:rsid w:val="00D703E6"/>
    <w:rsid w:val="00D70447"/>
    <w:rsid w:val="00D70494"/>
    <w:rsid w:val="00D7055E"/>
    <w:rsid w:val="00D70A3C"/>
    <w:rsid w:val="00D71139"/>
    <w:rsid w:val="00D711D4"/>
    <w:rsid w:val="00D71471"/>
    <w:rsid w:val="00D71C5B"/>
    <w:rsid w:val="00D71D90"/>
    <w:rsid w:val="00D71EB7"/>
    <w:rsid w:val="00D723AB"/>
    <w:rsid w:val="00D72D65"/>
    <w:rsid w:val="00D72FDB"/>
    <w:rsid w:val="00D73580"/>
    <w:rsid w:val="00D736B1"/>
    <w:rsid w:val="00D73C91"/>
    <w:rsid w:val="00D741FE"/>
    <w:rsid w:val="00D742D4"/>
    <w:rsid w:val="00D7435F"/>
    <w:rsid w:val="00D744A5"/>
    <w:rsid w:val="00D745C5"/>
    <w:rsid w:val="00D754C9"/>
    <w:rsid w:val="00D75615"/>
    <w:rsid w:val="00D758A5"/>
    <w:rsid w:val="00D758FE"/>
    <w:rsid w:val="00D75CE8"/>
    <w:rsid w:val="00D75D6E"/>
    <w:rsid w:val="00D76011"/>
    <w:rsid w:val="00D763CC"/>
    <w:rsid w:val="00D763E4"/>
    <w:rsid w:val="00D76771"/>
    <w:rsid w:val="00D76863"/>
    <w:rsid w:val="00D7694B"/>
    <w:rsid w:val="00D76E54"/>
    <w:rsid w:val="00D7706B"/>
    <w:rsid w:val="00D774ED"/>
    <w:rsid w:val="00D7755E"/>
    <w:rsid w:val="00D7799A"/>
    <w:rsid w:val="00D77A7B"/>
    <w:rsid w:val="00D77D8D"/>
    <w:rsid w:val="00D77EF8"/>
    <w:rsid w:val="00D77F12"/>
    <w:rsid w:val="00D8061C"/>
    <w:rsid w:val="00D8099E"/>
    <w:rsid w:val="00D80AD4"/>
    <w:rsid w:val="00D80C31"/>
    <w:rsid w:val="00D80E83"/>
    <w:rsid w:val="00D813B6"/>
    <w:rsid w:val="00D81996"/>
    <w:rsid w:val="00D81C71"/>
    <w:rsid w:val="00D82131"/>
    <w:rsid w:val="00D82BF9"/>
    <w:rsid w:val="00D82F80"/>
    <w:rsid w:val="00D831A9"/>
    <w:rsid w:val="00D835B0"/>
    <w:rsid w:val="00D83816"/>
    <w:rsid w:val="00D8394C"/>
    <w:rsid w:val="00D83F19"/>
    <w:rsid w:val="00D84287"/>
    <w:rsid w:val="00D8450C"/>
    <w:rsid w:val="00D84CDB"/>
    <w:rsid w:val="00D85060"/>
    <w:rsid w:val="00D85C12"/>
    <w:rsid w:val="00D85C82"/>
    <w:rsid w:val="00D85C9C"/>
    <w:rsid w:val="00D869E6"/>
    <w:rsid w:val="00D86AAC"/>
    <w:rsid w:val="00D86E82"/>
    <w:rsid w:val="00D86F89"/>
    <w:rsid w:val="00D871C9"/>
    <w:rsid w:val="00D871D9"/>
    <w:rsid w:val="00D87467"/>
    <w:rsid w:val="00D87842"/>
    <w:rsid w:val="00D87AAA"/>
    <w:rsid w:val="00D87BA7"/>
    <w:rsid w:val="00D87F3C"/>
    <w:rsid w:val="00D900F8"/>
    <w:rsid w:val="00D9038E"/>
    <w:rsid w:val="00D90955"/>
    <w:rsid w:val="00D90A48"/>
    <w:rsid w:val="00D90AEA"/>
    <w:rsid w:val="00D913A3"/>
    <w:rsid w:val="00D91CA9"/>
    <w:rsid w:val="00D91E32"/>
    <w:rsid w:val="00D924C9"/>
    <w:rsid w:val="00D92F01"/>
    <w:rsid w:val="00D93A2A"/>
    <w:rsid w:val="00D93F40"/>
    <w:rsid w:val="00D946AF"/>
    <w:rsid w:val="00D94CCB"/>
    <w:rsid w:val="00D94F0D"/>
    <w:rsid w:val="00D950B4"/>
    <w:rsid w:val="00D95515"/>
    <w:rsid w:val="00D956D5"/>
    <w:rsid w:val="00D96302"/>
    <w:rsid w:val="00D97790"/>
    <w:rsid w:val="00D97808"/>
    <w:rsid w:val="00D97D5F"/>
    <w:rsid w:val="00DA01BE"/>
    <w:rsid w:val="00DA04BE"/>
    <w:rsid w:val="00DA056F"/>
    <w:rsid w:val="00DA0CED"/>
    <w:rsid w:val="00DA0D6D"/>
    <w:rsid w:val="00DA0DCD"/>
    <w:rsid w:val="00DA12DC"/>
    <w:rsid w:val="00DA1355"/>
    <w:rsid w:val="00DA2167"/>
    <w:rsid w:val="00DA23B2"/>
    <w:rsid w:val="00DA3253"/>
    <w:rsid w:val="00DA3662"/>
    <w:rsid w:val="00DA3FD1"/>
    <w:rsid w:val="00DA4076"/>
    <w:rsid w:val="00DA411C"/>
    <w:rsid w:val="00DA4A13"/>
    <w:rsid w:val="00DA4A2B"/>
    <w:rsid w:val="00DA4FDF"/>
    <w:rsid w:val="00DA5120"/>
    <w:rsid w:val="00DA546D"/>
    <w:rsid w:val="00DA57BA"/>
    <w:rsid w:val="00DA6AEC"/>
    <w:rsid w:val="00DA7CF9"/>
    <w:rsid w:val="00DA7EDD"/>
    <w:rsid w:val="00DB008F"/>
    <w:rsid w:val="00DB0120"/>
    <w:rsid w:val="00DB02D5"/>
    <w:rsid w:val="00DB1138"/>
    <w:rsid w:val="00DB1267"/>
    <w:rsid w:val="00DB167A"/>
    <w:rsid w:val="00DB1D21"/>
    <w:rsid w:val="00DB1D5E"/>
    <w:rsid w:val="00DB2227"/>
    <w:rsid w:val="00DB27C3"/>
    <w:rsid w:val="00DB27D9"/>
    <w:rsid w:val="00DB2BFB"/>
    <w:rsid w:val="00DB2D51"/>
    <w:rsid w:val="00DB3617"/>
    <w:rsid w:val="00DB4340"/>
    <w:rsid w:val="00DB44F0"/>
    <w:rsid w:val="00DB49B6"/>
    <w:rsid w:val="00DB5591"/>
    <w:rsid w:val="00DB591A"/>
    <w:rsid w:val="00DB6234"/>
    <w:rsid w:val="00DB6426"/>
    <w:rsid w:val="00DB649A"/>
    <w:rsid w:val="00DB678D"/>
    <w:rsid w:val="00DB6B97"/>
    <w:rsid w:val="00DB7080"/>
    <w:rsid w:val="00DB7E68"/>
    <w:rsid w:val="00DB7F0D"/>
    <w:rsid w:val="00DC00D2"/>
    <w:rsid w:val="00DC0209"/>
    <w:rsid w:val="00DC020F"/>
    <w:rsid w:val="00DC0365"/>
    <w:rsid w:val="00DC09FD"/>
    <w:rsid w:val="00DC0AB4"/>
    <w:rsid w:val="00DC0E85"/>
    <w:rsid w:val="00DC1AF0"/>
    <w:rsid w:val="00DC24F6"/>
    <w:rsid w:val="00DC2893"/>
    <w:rsid w:val="00DC2FDA"/>
    <w:rsid w:val="00DC303D"/>
    <w:rsid w:val="00DC3455"/>
    <w:rsid w:val="00DC37E6"/>
    <w:rsid w:val="00DC3CA6"/>
    <w:rsid w:val="00DC3E04"/>
    <w:rsid w:val="00DC4063"/>
    <w:rsid w:val="00DC4089"/>
    <w:rsid w:val="00DC4866"/>
    <w:rsid w:val="00DC5508"/>
    <w:rsid w:val="00DC5651"/>
    <w:rsid w:val="00DC6466"/>
    <w:rsid w:val="00DC682B"/>
    <w:rsid w:val="00DC69A5"/>
    <w:rsid w:val="00DC6BFC"/>
    <w:rsid w:val="00DC6C8C"/>
    <w:rsid w:val="00DC6FF7"/>
    <w:rsid w:val="00DC77D7"/>
    <w:rsid w:val="00DD0306"/>
    <w:rsid w:val="00DD0572"/>
    <w:rsid w:val="00DD08D1"/>
    <w:rsid w:val="00DD0B3B"/>
    <w:rsid w:val="00DD0D3F"/>
    <w:rsid w:val="00DD129C"/>
    <w:rsid w:val="00DD12B9"/>
    <w:rsid w:val="00DD157F"/>
    <w:rsid w:val="00DD15D3"/>
    <w:rsid w:val="00DD15DE"/>
    <w:rsid w:val="00DD2006"/>
    <w:rsid w:val="00DD22F9"/>
    <w:rsid w:val="00DD2969"/>
    <w:rsid w:val="00DD2993"/>
    <w:rsid w:val="00DD2C06"/>
    <w:rsid w:val="00DD2E04"/>
    <w:rsid w:val="00DD34A6"/>
    <w:rsid w:val="00DD48EA"/>
    <w:rsid w:val="00DD4B04"/>
    <w:rsid w:val="00DD4B89"/>
    <w:rsid w:val="00DD4DE0"/>
    <w:rsid w:val="00DD4F54"/>
    <w:rsid w:val="00DD50E2"/>
    <w:rsid w:val="00DD5272"/>
    <w:rsid w:val="00DD5427"/>
    <w:rsid w:val="00DD5564"/>
    <w:rsid w:val="00DD5637"/>
    <w:rsid w:val="00DD57E6"/>
    <w:rsid w:val="00DD5A41"/>
    <w:rsid w:val="00DD5F1F"/>
    <w:rsid w:val="00DD5F3B"/>
    <w:rsid w:val="00DD638F"/>
    <w:rsid w:val="00DD6582"/>
    <w:rsid w:val="00DD73C0"/>
    <w:rsid w:val="00DD7670"/>
    <w:rsid w:val="00DD776C"/>
    <w:rsid w:val="00DD7888"/>
    <w:rsid w:val="00DD7AA9"/>
    <w:rsid w:val="00DD7B32"/>
    <w:rsid w:val="00DD7DB1"/>
    <w:rsid w:val="00DE0324"/>
    <w:rsid w:val="00DE096A"/>
    <w:rsid w:val="00DE0B8B"/>
    <w:rsid w:val="00DE0E00"/>
    <w:rsid w:val="00DE15A8"/>
    <w:rsid w:val="00DE1975"/>
    <w:rsid w:val="00DE25FA"/>
    <w:rsid w:val="00DE2C5A"/>
    <w:rsid w:val="00DE3298"/>
    <w:rsid w:val="00DE3723"/>
    <w:rsid w:val="00DE376B"/>
    <w:rsid w:val="00DE398A"/>
    <w:rsid w:val="00DE39E4"/>
    <w:rsid w:val="00DE3A06"/>
    <w:rsid w:val="00DE426E"/>
    <w:rsid w:val="00DE4696"/>
    <w:rsid w:val="00DE4D22"/>
    <w:rsid w:val="00DE5546"/>
    <w:rsid w:val="00DE5897"/>
    <w:rsid w:val="00DE5971"/>
    <w:rsid w:val="00DE63FD"/>
    <w:rsid w:val="00DE65D6"/>
    <w:rsid w:val="00DE692B"/>
    <w:rsid w:val="00DE69A2"/>
    <w:rsid w:val="00DE6A9A"/>
    <w:rsid w:val="00DE6D8B"/>
    <w:rsid w:val="00DE6F9F"/>
    <w:rsid w:val="00DE728D"/>
    <w:rsid w:val="00DE74BA"/>
    <w:rsid w:val="00DE7CC9"/>
    <w:rsid w:val="00DF0071"/>
    <w:rsid w:val="00DF05B8"/>
    <w:rsid w:val="00DF09DF"/>
    <w:rsid w:val="00DF0D4B"/>
    <w:rsid w:val="00DF1350"/>
    <w:rsid w:val="00DF153A"/>
    <w:rsid w:val="00DF1AA0"/>
    <w:rsid w:val="00DF1F57"/>
    <w:rsid w:val="00DF21BC"/>
    <w:rsid w:val="00DF2898"/>
    <w:rsid w:val="00DF2E87"/>
    <w:rsid w:val="00DF3658"/>
    <w:rsid w:val="00DF38EA"/>
    <w:rsid w:val="00DF398A"/>
    <w:rsid w:val="00DF3A9B"/>
    <w:rsid w:val="00DF3CC9"/>
    <w:rsid w:val="00DF4038"/>
    <w:rsid w:val="00DF4205"/>
    <w:rsid w:val="00DF42C8"/>
    <w:rsid w:val="00DF4382"/>
    <w:rsid w:val="00DF4D68"/>
    <w:rsid w:val="00DF4E6E"/>
    <w:rsid w:val="00DF4F4C"/>
    <w:rsid w:val="00DF50A7"/>
    <w:rsid w:val="00DF532C"/>
    <w:rsid w:val="00DF6002"/>
    <w:rsid w:val="00DF637B"/>
    <w:rsid w:val="00DF6549"/>
    <w:rsid w:val="00DF69A0"/>
    <w:rsid w:val="00DF6E1B"/>
    <w:rsid w:val="00DF7388"/>
    <w:rsid w:val="00DF7B0A"/>
    <w:rsid w:val="00DF7B4E"/>
    <w:rsid w:val="00DF7B72"/>
    <w:rsid w:val="00DF7CB1"/>
    <w:rsid w:val="00DF7E82"/>
    <w:rsid w:val="00E00E5B"/>
    <w:rsid w:val="00E00F89"/>
    <w:rsid w:val="00E01E6D"/>
    <w:rsid w:val="00E02432"/>
    <w:rsid w:val="00E02748"/>
    <w:rsid w:val="00E028CD"/>
    <w:rsid w:val="00E0315A"/>
    <w:rsid w:val="00E03DBF"/>
    <w:rsid w:val="00E03DE5"/>
    <w:rsid w:val="00E0401A"/>
    <w:rsid w:val="00E040DA"/>
    <w:rsid w:val="00E041EC"/>
    <w:rsid w:val="00E0429F"/>
    <w:rsid w:val="00E0473E"/>
    <w:rsid w:val="00E047CD"/>
    <w:rsid w:val="00E04D6A"/>
    <w:rsid w:val="00E04DF7"/>
    <w:rsid w:val="00E053EE"/>
    <w:rsid w:val="00E055B8"/>
    <w:rsid w:val="00E057B9"/>
    <w:rsid w:val="00E05DA5"/>
    <w:rsid w:val="00E05DFD"/>
    <w:rsid w:val="00E06092"/>
    <w:rsid w:val="00E064AC"/>
    <w:rsid w:val="00E0676A"/>
    <w:rsid w:val="00E06A02"/>
    <w:rsid w:val="00E06A06"/>
    <w:rsid w:val="00E06B57"/>
    <w:rsid w:val="00E06F79"/>
    <w:rsid w:val="00E0701F"/>
    <w:rsid w:val="00E0759A"/>
    <w:rsid w:val="00E076CC"/>
    <w:rsid w:val="00E076D5"/>
    <w:rsid w:val="00E07C7A"/>
    <w:rsid w:val="00E07F39"/>
    <w:rsid w:val="00E10054"/>
    <w:rsid w:val="00E100CF"/>
    <w:rsid w:val="00E10370"/>
    <w:rsid w:val="00E10902"/>
    <w:rsid w:val="00E10D08"/>
    <w:rsid w:val="00E10EAD"/>
    <w:rsid w:val="00E1106F"/>
    <w:rsid w:val="00E112DB"/>
    <w:rsid w:val="00E11556"/>
    <w:rsid w:val="00E11758"/>
    <w:rsid w:val="00E11E6F"/>
    <w:rsid w:val="00E127CE"/>
    <w:rsid w:val="00E128D7"/>
    <w:rsid w:val="00E12B30"/>
    <w:rsid w:val="00E12B6A"/>
    <w:rsid w:val="00E1321C"/>
    <w:rsid w:val="00E13F9A"/>
    <w:rsid w:val="00E14B6C"/>
    <w:rsid w:val="00E14C63"/>
    <w:rsid w:val="00E150B6"/>
    <w:rsid w:val="00E158A6"/>
    <w:rsid w:val="00E163C5"/>
    <w:rsid w:val="00E16598"/>
    <w:rsid w:val="00E16966"/>
    <w:rsid w:val="00E1697B"/>
    <w:rsid w:val="00E16C20"/>
    <w:rsid w:val="00E176F8"/>
    <w:rsid w:val="00E179E5"/>
    <w:rsid w:val="00E2093A"/>
    <w:rsid w:val="00E214D9"/>
    <w:rsid w:val="00E21939"/>
    <w:rsid w:val="00E21961"/>
    <w:rsid w:val="00E22B7D"/>
    <w:rsid w:val="00E22D21"/>
    <w:rsid w:val="00E23654"/>
    <w:rsid w:val="00E23970"/>
    <w:rsid w:val="00E23DE1"/>
    <w:rsid w:val="00E23EEB"/>
    <w:rsid w:val="00E2402D"/>
    <w:rsid w:val="00E24167"/>
    <w:rsid w:val="00E258C6"/>
    <w:rsid w:val="00E25A73"/>
    <w:rsid w:val="00E25E93"/>
    <w:rsid w:val="00E2642A"/>
    <w:rsid w:val="00E26BAF"/>
    <w:rsid w:val="00E27029"/>
    <w:rsid w:val="00E2770A"/>
    <w:rsid w:val="00E27CBD"/>
    <w:rsid w:val="00E304B2"/>
    <w:rsid w:val="00E3055E"/>
    <w:rsid w:val="00E30671"/>
    <w:rsid w:val="00E30DF2"/>
    <w:rsid w:val="00E31E34"/>
    <w:rsid w:val="00E32E5D"/>
    <w:rsid w:val="00E33634"/>
    <w:rsid w:val="00E33781"/>
    <w:rsid w:val="00E33F90"/>
    <w:rsid w:val="00E346A2"/>
    <w:rsid w:val="00E34800"/>
    <w:rsid w:val="00E34943"/>
    <w:rsid w:val="00E35648"/>
    <w:rsid w:val="00E37E05"/>
    <w:rsid w:val="00E37E08"/>
    <w:rsid w:val="00E40680"/>
    <w:rsid w:val="00E409C0"/>
    <w:rsid w:val="00E40D5E"/>
    <w:rsid w:val="00E40FEB"/>
    <w:rsid w:val="00E41300"/>
    <w:rsid w:val="00E415BD"/>
    <w:rsid w:val="00E4167F"/>
    <w:rsid w:val="00E418AE"/>
    <w:rsid w:val="00E41B4F"/>
    <w:rsid w:val="00E41E92"/>
    <w:rsid w:val="00E42114"/>
    <w:rsid w:val="00E425A6"/>
    <w:rsid w:val="00E42647"/>
    <w:rsid w:val="00E426FF"/>
    <w:rsid w:val="00E42C27"/>
    <w:rsid w:val="00E4362E"/>
    <w:rsid w:val="00E43B9E"/>
    <w:rsid w:val="00E4437A"/>
    <w:rsid w:val="00E4443A"/>
    <w:rsid w:val="00E4459F"/>
    <w:rsid w:val="00E44B0C"/>
    <w:rsid w:val="00E44B91"/>
    <w:rsid w:val="00E44F72"/>
    <w:rsid w:val="00E4515F"/>
    <w:rsid w:val="00E45796"/>
    <w:rsid w:val="00E45BD5"/>
    <w:rsid w:val="00E45FAE"/>
    <w:rsid w:val="00E46A17"/>
    <w:rsid w:val="00E46B66"/>
    <w:rsid w:val="00E46D91"/>
    <w:rsid w:val="00E47B42"/>
    <w:rsid w:val="00E47C69"/>
    <w:rsid w:val="00E47F1F"/>
    <w:rsid w:val="00E47FCA"/>
    <w:rsid w:val="00E50B44"/>
    <w:rsid w:val="00E50E19"/>
    <w:rsid w:val="00E50F5D"/>
    <w:rsid w:val="00E5145D"/>
    <w:rsid w:val="00E51660"/>
    <w:rsid w:val="00E5184E"/>
    <w:rsid w:val="00E51917"/>
    <w:rsid w:val="00E51C30"/>
    <w:rsid w:val="00E51DAA"/>
    <w:rsid w:val="00E51E2A"/>
    <w:rsid w:val="00E527E5"/>
    <w:rsid w:val="00E52889"/>
    <w:rsid w:val="00E52ECC"/>
    <w:rsid w:val="00E52F94"/>
    <w:rsid w:val="00E5317C"/>
    <w:rsid w:val="00E532CC"/>
    <w:rsid w:val="00E533D1"/>
    <w:rsid w:val="00E53693"/>
    <w:rsid w:val="00E53739"/>
    <w:rsid w:val="00E53F51"/>
    <w:rsid w:val="00E53FEF"/>
    <w:rsid w:val="00E5409F"/>
    <w:rsid w:val="00E54248"/>
    <w:rsid w:val="00E544A4"/>
    <w:rsid w:val="00E5461B"/>
    <w:rsid w:val="00E54A62"/>
    <w:rsid w:val="00E54CCD"/>
    <w:rsid w:val="00E552C7"/>
    <w:rsid w:val="00E5543D"/>
    <w:rsid w:val="00E5556D"/>
    <w:rsid w:val="00E55AD8"/>
    <w:rsid w:val="00E55CD3"/>
    <w:rsid w:val="00E5611F"/>
    <w:rsid w:val="00E562C4"/>
    <w:rsid w:val="00E57402"/>
    <w:rsid w:val="00E5760B"/>
    <w:rsid w:val="00E60065"/>
    <w:rsid w:val="00E601B2"/>
    <w:rsid w:val="00E60248"/>
    <w:rsid w:val="00E6063C"/>
    <w:rsid w:val="00E60CC6"/>
    <w:rsid w:val="00E60D30"/>
    <w:rsid w:val="00E61211"/>
    <w:rsid w:val="00E61E06"/>
    <w:rsid w:val="00E61E4D"/>
    <w:rsid w:val="00E62163"/>
    <w:rsid w:val="00E62342"/>
    <w:rsid w:val="00E6236C"/>
    <w:rsid w:val="00E626A1"/>
    <w:rsid w:val="00E62B2D"/>
    <w:rsid w:val="00E62C01"/>
    <w:rsid w:val="00E63422"/>
    <w:rsid w:val="00E6376B"/>
    <w:rsid w:val="00E64538"/>
    <w:rsid w:val="00E64C06"/>
    <w:rsid w:val="00E64C49"/>
    <w:rsid w:val="00E65334"/>
    <w:rsid w:val="00E65BFC"/>
    <w:rsid w:val="00E6651F"/>
    <w:rsid w:val="00E66827"/>
    <w:rsid w:val="00E66985"/>
    <w:rsid w:val="00E674DE"/>
    <w:rsid w:val="00E67D43"/>
    <w:rsid w:val="00E67E37"/>
    <w:rsid w:val="00E67F13"/>
    <w:rsid w:val="00E702C5"/>
    <w:rsid w:val="00E702E1"/>
    <w:rsid w:val="00E705E6"/>
    <w:rsid w:val="00E7092A"/>
    <w:rsid w:val="00E70AA9"/>
    <w:rsid w:val="00E70F7A"/>
    <w:rsid w:val="00E711A9"/>
    <w:rsid w:val="00E71806"/>
    <w:rsid w:val="00E723E1"/>
    <w:rsid w:val="00E72864"/>
    <w:rsid w:val="00E72901"/>
    <w:rsid w:val="00E7301E"/>
    <w:rsid w:val="00E736D8"/>
    <w:rsid w:val="00E73E72"/>
    <w:rsid w:val="00E73EEC"/>
    <w:rsid w:val="00E74163"/>
    <w:rsid w:val="00E7569F"/>
    <w:rsid w:val="00E75B2D"/>
    <w:rsid w:val="00E76079"/>
    <w:rsid w:val="00E76089"/>
    <w:rsid w:val="00E77108"/>
    <w:rsid w:val="00E7723F"/>
    <w:rsid w:val="00E7727F"/>
    <w:rsid w:val="00E77372"/>
    <w:rsid w:val="00E77C21"/>
    <w:rsid w:val="00E8039D"/>
    <w:rsid w:val="00E804D5"/>
    <w:rsid w:val="00E80608"/>
    <w:rsid w:val="00E80A82"/>
    <w:rsid w:val="00E80C3B"/>
    <w:rsid w:val="00E80EAC"/>
    <w:rsid w:val="00E81353"/>
    <w:rsid w:val="00E81831"/>
    <w:rsid w:val="00E819CC"/>
    <w:rsid w:val="00E819D0"/>
    <w:rsid w:val="00E81CDD"/>
    <w:rsid w:val="00E82082"/>
    <w:rsid w:val="00E82177"/>
    <w:rsid w:val="00E82AE9"/>
    <w:rsid w:val="00E82FB2"/>
    <w:rsid w:val="00E8320D"/>
    <w:rsid w:val="00E832D9"/>
    <w:rsid w:val="00E836E3"/>
    <w:rsid w:val="00E83C0D"/>
    <w:rsid w:val="00E84461"/>
    <w:rsid w:val="00E8484E"/>
    <w:rsid w:val="00E84964"/>
    <w:rsid w:val="00E854E6"/>
    <w:rsid w:val="00E85734"/>
    <w:rsid w:val="00E85D79"/>
    <w:rsid w:val="00E85F61"/>
    <w:rsid w:val="00E86394"/>
    <w:rsid w:val="00E8699C"/>
    <w:rsid w:val="00E86B5E"/>
    <w:rsid w:val="00E86DD5"/>
    <w:rsid w:val="00E87353"/>
    <w:rsid w:val="00E87797"/>
    <w:rsid w:val="00E87FD9"/>
    <w:rsid w:val="00E90C44"/>
    <w:rsid w:val="00E919AB"/>
    <w:rsid w:val="00E92448"/>
    <w:rsid w:val="00E929FD"/>
    <w:rsid w:val="00E92A27"/>
    <w:rsid w:val="00E92A7C"/>
    <w:rsid w:val="00E92E2D"/>
    <w:rsid w:val="00E92FD6"/>
    <w:rsid w:val="00E930DC"/>
    <w:rsid w:val="00E94053"/>
    <w:rsid w:val="00E949BE"/>
    <w:rsid w:val="00E94A42"/>
    <w:rsid w:val="00E94DEB"/>
    <w:rsid w:val="00E94DF7"/>
    <w:rsid w:val="00E951E3"/>
    <w:rsid w:val="00E95668"/>
    <w:rsid w:val="00E95760"/>
    <w:rsid w:val="00E9602C"/>
    <w:rsid w:val="00E969F7"/>
    <w:rsid w:val="00E96FE6"/>
    <w:rsid w:val="00E9717B"/>
    <w:rsid w:val="00EA02F7"/>
    <w:rsid w:val="00EA0499"/>
    <w:rsid w:val="00EA0C4C"/>
    <w:rsid w:val="00EA1112"/>
    <w:rsid w:val="00EA12B8"/>
    <w:rsid w:val="00EA13BC"/>
    <w:rsid w:val="00EA142C"/>
    <w:rsid w:val="00EA168F"/>
    <w:rsid w:val="00EA176B"/>
    <w:rsid w:val="00EA19DD"/>
    <w:rsid w:val="00EA1CBB"/>
    <w:rsid w:val="00EA26F0"/>
    <w:rsid w:val="00EA2805"/>
    <w:rsid w:val="00EA297B"/>
    <w:rsid w:val="00EA32BD"/>
    <w:rsid w:val="00EA34A1"/>
    <w:rsid w:val="00EA3827"/>
    <w:rsid w:val="00EA42F2"/>
    <w:rsid w:val="00EA4403"/>
    <w:rsid w:val="00EA4A90"/>
    <w:rsid w:val="00EA4BB7"/>
    <w:rsid w:val="00EA557B"/>
    <w:rsid w:val="00EA5D41"/>
    <w:rsid w:val="00EA5DCB"/>
    <w:rsid w:val="00EA5F3E"/>
    <w:rsid w:val="00EA62DE"/>
    <w:rsid w:val="00EA65FF"/>
    <w:rsid w:val="00EA6783"/>
    <w:rsid w:val="00EA6E4C"/>
    <w:rsid w:val="00EA717F"/>
    <w:rsid w:val="00EA73E8"/>
    <w:rsid w:val="00EA7705"/>
    <w:rsid w:val="00EA7D20"/>
    <w:rsid w:val="00EA7F5F"/>
    <w:rsid w:val="00EB069B"/>
    <w:rsid w:val="00EB0FC7"/>
    <w:rsid w:val="00EB1470"/>
    <w:rsid w:val="00EB160B"/>
    <w:rsid w:val="00EB1C5B"/>
    <w:rsid w:val="00EB1E56"/>
    <w:rsid w:val="00EB213D"/>
    <w:rsid w:val="00EB2AB1"/>
    <w:rsid w:val="00EB2D2A"/>
    <w:rsid w:val="00EB30F6"/>
    <w:rsid w:val="00EB3159"/>
    <w:rsid w:val="00EB3666"/>
    <w:rsid w:val="00EB3F18"/>
    <w:rsid w:val="00EB3F70"/>
    <w:rsid w:val="00EB4002"/>
    <w:rsid w:val="00EB47AC"/>
    <w:rsid w:val="00EB49E6"/>
    <w:rsid w:val="00EB4B34"/>
    <w:rsid w:val="00EB4C68"/>
    <w:rsid w:val="00EB516F"/>
    <w:rsid w:val="00EB63D2"/>
    <w:rsid w:val="00EB6A0A"/>
    <w:rsid w:val="00EB6A3B"/>
    <w:rsid w:val="00EB6AD4"/>
    <w:rsid w:val="00EB6F98"/>
    <w:rsid w:val="00EB7C35"/>
    <w:rsid w:val="00EC011A"/>
    <w:rsid w:val="00EC04B0"/>
    <w:rsid w:val="00EC072A"/>
    <w:rsid w:val="00EC07D8"/>
    <w:rsid w:val="00EC12FB"/>
    <w:rsid w:val="00EC17BB"/>
    <w:rsid w:val="00EC2B6C"/>
    <w:rsid w:val="00EC2D63"/>
    <w:rsid w:val="00EC2DAA"/>
    <w:rsid w:val="00EC3235"/>
    <w:rsid w:val="00EC3C6A"/>
    <w:rsid w:val="00EC3C93"/>
    <w:rsid w:val="00EC3D18"/>
    <w:rsid w:val="00EC412E"/>
    <w:rsid w:val="00EC44B3"/>
    <w:rsid w:val="00EC492E"/>
    <w:rsid w:val="00EC4F67"/>
    <w:rsid w:val="00EC535E"/>
    <w:rsid w:val="00EC5428"/>
    <w:rsid w:val="00EC5856"/>
    <w:rsid w:val="00EC5D4A"/>
    <w:rsid w:val="00EC5DA4"/>
    <w:rsid w:val="00EC62F8"/>
    <w:rsid w:val="00EC6D07"/>
    <w:rsid w:val="00EC6F22"/>
    <w:rsid w:val="00EC7175"/>
    <w:rsid w:val="00EC765C"/>
    <w:rsid w:val="00EC7673"/>
    <w:rsid w:val="00EC770A"/>
    <w:rsid w:val="00EC7E73"/>
    <w:rsid w:val="00ED0012"/>
    <w:rsid w:val="00ED0486"/>
    <w:rsid w:val="00ED057F"/>
    <w:rsid w:val="00ED07DC"/>
    <w:rsid w:val="00ED08EC"/>
    <w:rsid w:val="00ED0CE3"/>
    <w:rsid w:val="00ED0D9D"/>
    <w:rsid w:val="00ED1182"/>
    <w:rsid w:val="00ED1771"/>
    <w:rsid w:val="00ED1C34"/>
    <w:rsid w:val="00ED1CDB"/>
    <w:rsid w:val="00ED2275"/>
    <w:rsid w:val="00ED2284"/>
    <w:rsid w:val="00ED26BC"/>
    <w:rsid w:val="00ED2856"/>
    <w:rsid w:val="00ED29AA"/>
    <w:rsid w:val="00ED2AA9"/>
    <w:rsid w:val="00ED2BB9"/>
    <w:rsid w:val="00ED2E0B"/>
    <w:rsid w:val="00ED36AC"/>
    <w:rsid w:val="00ED39C8"/>
    <w:rsid w:val="00ED3A57"/>
    <w:rsid w:val="00ED3C77"/>
    <w:rsid w:val="00ED3DF4"/>
    <w:rsid w:val="00ED3E4D"/>
    <w:rsid w:val="00ED42AD"/>
    <w:rsid w:val="00ED4F54"/>
    <w:rsid w:val="00ED5695"/>
    <w:rsid w:val="00ED58E6"/>
    <w:rsid w:val="00ED62EF"/>
    <w:rsid w:val="00ED67C5"/>
    <w:rsid w:val="00ED6C27"/>
    <w:rsid w:val="00ED6EB2"/>
    <w:rsid w:val="00ED6ED6"/>
    <w:rsid w:val="00ED721A"/>
    <w:rsid w:val="00ED7479"/>
    <w:rsid w:val="00ED797A"/>
    <w:rsid w:val="00EE0198"/>
    <w:rsid w:val="00EE047F"/>
    <w:rsid w:val="00EE0BB6"/>
    <w:rsid w:val="00EE0C05"/>
    <w:rsid w:val="00EE0FE1"/>
    <w:rsid w:val="00EE1156"/>
    <w:rsid w:val="00EE1BD8"/>
    <w:rsid w:val="00EE235B"/>
    <w:rsid w:val="00EE237A"/>
    <w:rsid w:val="00EE23BB"/>
    <w:rsid w:val="00EE258A"/>
    <w:rsid w:val="00EE293A"/>
    <w:rsid w:val="00EE2E44"/>
    <w:rsid w:val="00EE320A"/>
    <w:rsid w:val="00EE320D"/>
    <w:rsid w:val="00EE3C43"/>
    <w:rsid w:val="00EE4648"/>
    <w:rsid w:val="00EE47CE"/>
    <w:rsid w:val="00EE4C20"/>
    <w:rsid w:val="00EE4CC9"/>
    <w:rsid w:val="00EE586F"/>
    <w:rsid w:val="00EE6264"/>
    <w:rsid w:val="00EE652E"/>
    <w:rsid w:val="00EE6646"/>
    <w:rsid w:val="00EE66C6"/>
    <w:rsid w:val="00EE742B"/>
    <w:rsid w:val="00EE7510"/>
    <w:rsid w:val="00EF01A2"/>
    <w:rsid w:val="00EF097C"/>
    <w:rsid w:val="00EF0D0D"/>
    <w:rsid w:val="00EF1319"/>
    <w:rsid w:val="00EF1895"/>
    <w:rsid w:val="00EF19C0"/>
    <w:rsid w:val="00EF1B04"/>
    <w:rsid w:val="00EF306B"/>
    <w:rsid w:val="00EF3109"/>
    <w:rsid w:val="00EF322D"/>
    <w:rsid w:val="00EF40B1"/>
    <w:rsid w:val="00EF416F"/>
    <w:rsid w:val="00EF4E88"/>
    <w:rsid w:val="00EF50A3"/>
    <w:rsid w:val="00EF53F2"/>
    <w:rsid w:val="00EF58AA"/>
    <w:rsid w:val="00EF64C0"/>
    <w:rsid w:val="00EF69B5"/>
    <w:rsid w:val="00EF735C"/>
    <w:rsid w:val="00EF7504"/>
    <w:rsid w:val="00EF7B27"/>
    <w:rsid w:val="00EF7E34"/>
    <w:rsid w:val="00F0073C"/>
    <w:rsid w:val="00F00927"/>
    <w:rsid w:val="00F00BC0"/>
    <w:rsid w:val="00F0151B"/>
    <w:rsid w:val="00F01CBF"/>
    <w:rsid w:val="00F0233B"/>
    <w:rsid w:val="00F0245D"/>
    <w:rsid w:val="00F02799"/>
    <w:rsid w:val="00F03162"/>
    <w:rsid w:val="00F0321C"/>
    <w:rsid w:val="00F03672"/>
    <w:rsid w:val="00F03D4E"/>
    <w:rsid w:val="00F03FD8"/>
    <w:rsid w:val="00F0422E"/>
    <w:rsid w:val="00F042A9"/>
    <w:rsid w:val="00F045C1"/>
    <w:rsid w:val="00F04DE7"/>
    <w:rsid w:val="00F04FAC"/>
    <w:rsid w:val="00F05686"/>
    <w:rsid w:val="00F05A35"/>
    <w:rsid w:val="00F0641C"/>
    <w:rsid w:val="00F067C7"/>
    <w:rsid w:val="00F072A8"/>
    <w:rsid w:val="00F073F0"/>
    <w:rsid w:val="00F0760E"/>
    <w:rsid w:val="00F07C4B"/>
    <w:rsid w:val="00F10774"/>
    <w:rsid w:val="00F10E89"/>
    <w:rsid w:val="00F11187"/>
    <w:rsid w:val="00F116C1"/>
    <w:rsid w:val="00F11C3E"/>
    <w:rsid w:val="00F11E79"/>
    <w:rsid w:val="00F1201E"/>
    <w:rsid w:val="00F128ED"/>
    <w:rsid w:val="00F129C8"/>
    <w:rsid w:val="00F12A8B"/>
    <w:rsid w:val="00F12C70"/>
    <w:rsid w:val="00F12D81"/>
    <w:rsid w:val="00F12E4E"/>
    <w:rsid w:val="00F12E8D"/>
    <w:rsid w:val="00F12E94"/>
    <w:rsid w:val="00F1315F"/>
    <w:rsid w:val="00F138A4"/>
    <w:rsid w:val="00F13CF4"/>
    <w:rsid w:val="00F13E03"/>
    <w:rsid w:val="00F13E85"/>
    <w:rsid w:val="00F13F27"/>
    <w:rsid w:val="00F14A83"/>
    <w:rsid w:val="00F14FB0"/>
    <w:rsid w:val="00F151A7"/>
    <w:rsid w:val="00F15275"/>
    <w:rsid w:val="00F15451"/>
    <w:rsid w:val="00F15CB0"/>
    <w:rsid w:val="00F15D49"/>
    <w:rsid w:val="00F1615D"/>
    <w:rsid w:val="00F16384"/>
    <w:rsid w:val="00F16514"/>
    <w:rsid w:val="00F165AB"/>
    <w:rsid w:val="00F166CC"/>
    <w:rsid w:val="00F16969"/>
    <w:rsid w:val="00F16EFD"/>
    <w:rsid w:val="00F17367"/>
    <w:rsid w:val="00F173F0"/>
    <w:rsid w:val="00F17873"/>
    <w:rsid w:val="00F17D71"/>
    <w:rsid w:val="00F17FB3"/>
    <w:rsid w:val="00F2000C"/>
    <w:rsid w:val="00F20AD5"/>
    <w:rsid w:val="00F20B0B"/>
    <w:rsid w:val="00F21054"/>
    <w:rsid w:val="00F2179A"/>
    <w:rsid w:val="00F21DFE"/>
    <w:rsid w:val="00F21E89"/>
    <w:rsid w:val="00F222F5"/>
    <w:rsid w:val="00F2327A"/>
    <w:rsid w:val="00F23411"/>
    <w:rsid w:val="00F239CD"/>
    <w:rsid w:val="00F2405A"/>
    <w:rsid w:val="00F24239"/>
    <w:rsid w:val="00F24B1F"/>
    <w:rsid w:val="00F24D3E"/>
    <w:rsid w:val="00F24EAF"/>
    <w:rsid w:val="00F25085"/>
    <w:rsid w:val="00F25649"/>
    <w:rsid w:val="00F25A81"/>
    <w:rsid w:val="00F2662B"/>
    <w:rsid w:val="00F26664"/>
    <w:rsid w:val="00F268E4"/>
    <w:rsid w:val="00F26C71"/>
    <w:rsid w:val="00F27374"/>
    <w:rsid w:val="00F2798C"/>
    <w:rsid w:val="00F27DEE"/>
    <w:rsid w:val="00F310F6"/>
    <w:rsid w:val="00F31280"/>
    <w:rsid w:val="00F312CE"/>
    <w:rsid w:val="00F31908"/>
    <w:rsid w:val="00F319ED"/>
    <w:rsid w:val="00F32038"/>
    <w:rsid w:val="00F32632"/>
    <w:rsid w:val="00F34238"/>
    <w:rsid w:val="00F34C80"/>
    <w:rsid w:val="00F34C85"/>
    <w:rsid w:val="00F34F0B"/>
    <w:rsid w:val="00F3533B"/>
    <w:rsid w:val="00F35AB9"/>
    <w:rsid w:val="00F36583"/>
    <w:rsid w:val="00F36926"/>
    <w:rsid w:val="00F369BB"/>
    <w:rsid w:val="00F36A42"/>
    <w:rsid w:val="00F370DE"/>
    <w:rsid w:val="00F3760C"/>
    <w:rsid w:val="00F37D61"/>
    <w:rsid w:val="00F404A1"/>
    <w:rsid w:val="00F41928"/>
    <w:rsid w:val="00F430EB"/>
    <w:rsid w:val="00F4323B"/>
    <w:rsid w:val="00F43669"/>
    <w:rsid w:val="00F438EF"/>
    <w:rsid w:val="00F43EB3"/>
    <w:rsid w:val="00F43FD6"/>
    <w:rsid w:val="00F44030"/>
    <w:rsid w:val="00F44465"/>
    <w:rsid w:val="00F4520B"/>
    <w:rsid w:val="00F45819"/>
    <w:rsid w:val="00F45B53"/>
    <w:rsid w:val="00F45E3D"/>
    <w:rsid w:val="00F46896"/>
    <w:rsid w:val="00F477D6"/>
    <w:rsid w:val="00F47A01"/>
    <w:rsid w:val="00F47B80"/>
    <w:rsid w:val="00F47C39"/>
    <w:rsid w:val="00F47D7D"/>
    <w:rsid w:val="00F47E97"/>
    <w:rsid w:val="00F50177"/>
    <w:rsid w:val="00F5076B"/>
    <w:rsid w:val="00F50852"/>
    <w:rsid w:val="00F50F56"/>
    <w:rsid w:val="00F512FD"/>
    <w:rsid w:val="00F514A3"/>
    <w:rsid w:val="00F51646"/>
    <w:rsid w:val="00F516B7"/>
    <w:rsid w:val="00F5178C"/>
    <w:rsid w:val="00F51AD7"/>
    <w:rsid w:val="00F51AE3"/>
    <w:rsid w:val="00F51F2D"/>
    <w:rsid w:val="00F5316C"/>
    <w:rsid w:val="00F53230"/>
    <w:rsid w:val="00F53733"/>
    <w:rsid w:val="00F5376B"/>
    <w:rsid w:val="00F53B72"/>
    <w:rsid w:val="00F54566"/>
    <w:rsid w:val="00F54636"/>
    <w:rsid w:val="00F54A8C"/>
    <w:rsid w:val="00F54B85"/>
    <w:rsid w:val="00F54C3A"/>
    <w:rsid w:val="00F55303"/>
    <w:rsid w:val="00F559CD"/>
    <w:rsid w:val="00F55A0C"/>
    <w:rsid w:val="00F55BB7"/>
    <w:rsid w:val="00F56AF0"/>
    <w:rsid w:val="00F57024"/>
    <w:rsid w:val="00F57151"/>
    <w:rsid w:val="00F574A7"/>
    <w:rsid w:val="00F60634"/>
    <w:rsid w:val="00F609DA"/>
    <w:rsid w:val="00F60E59"/>
    <w:rsid w:val="00F6202D"/>
    <w:rsid w:val="00F623BE"/>
    <w:rsid w:val="00F6242C"/>
    <w:rsid w:val="00F625FD"/>
    <w:rsid w:val="00F63389"/>
    <w:rsid w:val="00F63E2A"/>
    <w:rsid w:val="00F6401D"/>
    <w:rsid w:val="00F6413B"/>
    <w:rsid w:val="00F6475A"/>
    <w:rsid w:val="00F64A46"/>
    <w:rsid w:val="00F64EBE"/>
    <w:rsid w:val="00F65E59"/>
    <w:rsid w:val="00F65EC4"/>
    <w:rsid w:val="00F65F91"/>
    <w:rsid w:val="00F6606A"/>
    <w:rsid w:val="00F661DB"/>
    <w:rsid w:val="00F6641B"/>
    <w:rsid w:val="00F66708"/>
    <w:rsid w:val="00F667F0"/>
    <w:rsid w:val="00F6689E"/>
    <w:rsid w:val="00F66C8B"/>
    <w:rsid w:val="00F66F45"/>
    <w:rsid w:val="00F67133"/>
    <w:rsid w:val="00F67413"/>
    <w:rsid w:val="00F67F9E"/>
    <w:rsid w:val="00F702DB"/>
    <w:rsid w:val="00F70CB7"/>
    <w:rsid w:val="00F713A1"/>
    <w:rsid w:val="00F71596"/>
    <w:rsid w:val="00F71AA7"/>
    <w:rsid w:val="00F72425"/>
    <w:rsid w:val="00F727BA"/>
    <w:rsid w:val="00F72C96"/>
    <w:rsid w:val="00F72DDC"/>
    <w:rsid w:val="00F73509"/>
    <w:rsid w:val="00F73736"/>
    <w:rsid w:val="00F73946"/>
    <w:rsid w:val="00F73B99"/>
    <w:rsid w:val="00F742EF"/>
    <w:rsid w:val="00F74717"/>
    <w:rsid w:val="00F74A76"/>
    <w:rsid w:val="00F74C43"/>
    <w:rsid w:val="00F74DA5"/>
    <w:rsid w:val="00F75045"/>
    <w:rsid w:val="00F753DC"/>
    <w:rsid w:val="00F753ED"/>
    <w:rsid w:val="00F755BC"/>
    <w:rsid w:val="00F756C1"/>
    <w:rsid w:val="00F75CD1"/>
    <w:rsid w:val="00F75DED"/>
    <w:rsid w:val="00F76090"/>
    <w:rsid w:val="00F76206"/>
    <w:rsid w:val="00F764CC"/>
    <w:rsid w:val="00F768EC"/>
    <w:rsid w:val="00F76A08"/>
    <w:rsid w:val="00F779C3"/>
    <w:rsid w:val="00F77B2E"/>
    <w:rsid w:val="00F80843"/>
    <w:rsid w:val="00F81225"/>
    <w:rsid w:val="00F8145B"/>
    <w:rsid w:val="00F823A9"/>
    <w:rsid w:val="00F8282A"/>
    <w:rsid w:val="00F82AE6"/>
    <w:rsid w:val="00F83120"/>
    <w:rsid w:val="00F83278"/>
    <w:rsid w:val="00F83621"/>
    <w:rsid w:val="00F83EB4"/>
    <w:rsid w:val="00F849EC"/>
    <w:rsid w:val="00F84A36"/>
    <w:rsid w:val="00F84F41"/>
    <w:rsid w:val="00F852FC"/>
    <w:rsid w:val="00F853AE"/>
    <w:rsid w:val="00F85A0C"/>
    <w:rsid w:val="00F85AA2"/>
    <w:rsid w:val="00F85E16"/>
    <w:rsid w:val="00F866DB"/>
    <w:rsid w:val="00F872C2"/>
    <w:rsid w:val="00F874A8"/>
    <w:rsid w:val="00F876C2"/>
    <w:rsid w:val="00F8792E"/>
    <w:rsid w:val="00F87BE5"/>
    <w:rsid w:val="00F901E4"/>
    <w:rsid w:val="00F9034A"/>
    <w:rsid w:val="00F90520"/>
    <w:rsid w:val="00F906D8"/>
    <w:rsid w:val="00F908C9"/>
    <w:rsid w:val="00F90BDF"/>
    <w:rsid w:val="00F91527"/>
    <w:rsid w:val="00F9187C"/>
    <w:rsid w:val="00F91C27"/>
    <w:rsid w:val="00F91EFF"/>
    <w:rsid w:val="00F92092"/>
    <w:rsid w:val="00F922D6"/>
    <w:rsid w:val="00F9256C"/>
    <w:rsid w:val="00F9272A"/>
    <w:rsid w:val="00F92A72"/>
    <w:rsid w:val="00F92C65"/>
    <w:rsid w:val="00F93598"/>
    <w:rsid w:val="00F93738"/>
    <w:rsid w:val="00F9390D"/>
    <w:rsid w:val="00F93AC6"/>
    <w:rsid w:val="00F93BF8"/>
    <w:rsid w:val="00F93D5B"/>
    <w:rsid w:val="00F93EA0"/>
    <w:rsid w:val="00F94866"/>
    <w:rsid w:val="00F95116"/>
    <w:rsid w:val="00F96398"/>
    <w:rsid w:val="00F96414"/>
    <w:rsid w:val="00F96BC0"/>
    <w:rsid w:val="00F96E32"/>
    <w:rsid w:val="00F97DD8"/>
    <w:rsid w:val="00FA06F8"/>
    <w:rsid w:val="00FA0D15"/>
    <w:rsid w:val="00FA2377"/>
    <w:rsid w:val="00FA25A3"/>
    <w:rsid w:val="00FA35C3"/>
    <w:rsid w:val="00FA416A"/>
    <w:rsid w:val="00FA4439"/>
    <w:rsid w:val="00FA47D8"/>
    <w:rsid w:val="00FA5D75"/>
    <w:rsid w:val="00FA67B9"/>
    <w:rsid w:val="00FA69D0"/>
    <w:rsid w:val="00FA6A1B"/>
    <w:rsid w:val="00FA706A"/>
    <w:rsid w:val="00FA7747"/>
    <w:rsid w:val="00FA7C8C"/>
    <w:rsid w:val="00FA7CAE"/>
    <w:rsid w:val="00FB0126"/>
    <w:rsid w:val="00FB029E"/>
    <w:rsid w:val="00FB0309"/>
    <w:rsid w:val="00FB0322"/>
    <w:rsid w:val="00FB0814"/>
    <w:rsid w:val="00FB1860"/>
    <w:rsid w:val="00FB1BC5"/>
    <w:rsid w:val="00FB1C2B"/>
    <w:rsid w:val="00FB1CD0"/>
    <w:rsid w:val="00FB1FC8"/>
    <w:rsid w:val="00FB26DC"/>
    <w:rsid w:val="00FB2B60"/>
    <w:rsid w:val="00FB2ECB"/>
    <w:rsid w:val="00FB31F4"/>
    <w:rsid w:val="00FB3B6C"/>
    <w:rsid w:val="00FB3D33"/>
    <w:rsid w:val="00FB3D37"/>
    <w:rsid w:val="00FB416A"/>
    <w:rsid w:val="00FB47FD"/>
    <w:rsid w:val="00FB48F0"/>
    <w:rsid w:val="00FB4950"/>
    <w:rsid w:val="00FB4B5F"/>
    <w:rsid w:val="00FB4C08"/>
    <w:rsid w:val="00FB59A8"/>
    <w:rsid w:val="00FB5A28"/>
    <w:rsid w:val="00FB5D89"/>
    <w:rsid w:val="00FB5F83"/>
    <w:rsid w:val="00FB6F33"/>
    <w:rsid w:val="00FB766C"/>
    <w:rsid w:val="00FB7876"/>
    <w:rsid w:val="00FB7BBF"/>
    <w:rsid w:val="00FC0078"/>
    <w:rsid w:val="00FC012A"/>
    <w:rsid w:val="00FC0CB0"/>
    <w:rsid w:val="00FC1C44"/>
    <w:rsid w:val="00FC26F3"/>
    <w:rsid w:val="00FC2B76"/>
    <w:rsid w:val="00FC314A"/>
    <w:rsid w:val="00FC34BD"/>
    <w:rsid w:val="00FC3A9C"/>
    <w:rsid w:val="00FC3CA0"/>
    <w:rsid w:val="00FC4169"/>
    <w:rsid w:val="00FC449E"/>
    <w:rsid w:val="00FC46FF"/>
    <w:rsid w:val="00FC4F50"/>
    <w:rsid w:val="00FC5182"/>
    <w:rsid w:val="00FC5757"/>
    <w:rsid w:val="00FC57D4"/>
    <w:rsid w:val="00FC598E"/>
    <w:rsid w:val="00FC5FD9"/>
    <w:rsid w:val="00FC608F"/>
    <w:rsid w:val="00FC626E"/>
    <w:rsid w:val="00FC649B"/>
    <w:rsid w:val="00FC6661"/>
    <w:rsid w:val="00FC6A9B"/>
    <w:rsid w:val="00FC6E47"/>
    <w:rsid w:val="00FC74E0"/>
    <w:rsid w:val="00FC771A"/>
    <w:rsid w:val="00FC7A9E"/>
    <w:rsid w:val="00FC7BEC"/>
    <w:rsid w:val="00FC7F72"/>
    <w:rsid w:val="00FD0086"/>
    <w:rsid w:val="00FD0167"/>
    <w:rsid w:val="00FD0300"/>
    <w:rsid w:val="00FD0379"/>
    <w:rsid w:val="00FD086A"/>
    <w:rsid w:val="00FD0F46"/>
    <w:rsid w:val="00FD128F"/>
    <w:rsid w:val="00FD131D"/>
    <w:rsid w:val="00FD2344"/>
    <w:rsid w:val="00FD2661"/>
    <w:rsid w:val="00FD297F"/>
    <w:rsid w:val="00FD3307"/>
    <w:rsid w:val="00FD3AAE"/>
    <w:rsid w:val="00FD402B"/>
    <w:rsid w:val="00FD4316"/>
    <w:rsid w:val="00FD4560"/>
    <w:rsid w:val="00FD4A56"/>
    <w:rsid w:val="00FD4BE3"/>
    <w:rsid w:val="00FD561F"/>
    <w:rsid w:val="00FD5884"/>
    <w:rsid w:val="00FD58ED"/>
    <w:rsid w:val="00FD5BA6"/>
    <w:rsid w:val="00FD5DD2"/>
    <w:rsid w:val="00FD6102"/>
    <w:rsid w:val="00FD612B"/>
    <w:rsid w:val="00FD62E9"/>
    <w:rsid w:val="00FD62F3"/>
    <w:rsid w:val="00FD6E86"/>
    <w:rsid w:val="00FD7069"/>
    <w:rsid w:val="00FD7248"/>
    <w:rsid w:val="00FD724B"/>
    <w:rsid w:val="00FD7C61"/>
    <w:rsid w:val="00FD7EE3"/>
    <w:rsid w:val="00FE099D"/>
    <w:rsid w:val="00FE10DB"/>
    <w:rsid w:val="00FE11AD"/>
    <w:rsid w:val="00FE1240"/>
    <w:rsid w:val="00FE18E1"/>
    <w:rsid w:val="00FE19FF"/>
    <w:rsid w:val="00FE1CEB"/>
    <w:rsid w:val="00FE20AC"/>
    <w:rsid w:val="00FE2412"/>
    <w:rsid w:val="00FE282D"/>
    <w:rsid w:val="00FE3512"/>
    <w:rsid w:val="00FE3958"/>
    <w:rsid w:val="00FE3AAC"/>
    <w:rsid w:val="00FE408A"/>
    <w:rsid w:val="00FE4A40"/>
    <w:rsid w:val="00FE4F74"/>
    <w:rsid w:val="00FE507A"/>
    <w:rsid w:val="00FE52EA"/>
    <w:rsid w:val="00FE5568"/>
    <w:rsid w:val="00FE56B2"/>
    <w:rsid w:val="00FE6378"/>
    <w:rsid w:val="00FE66DD"/>
    <w:rsid w:val="00FE68A9"/>
    <w:rsid w:val="00FE6AF3"/>
    <w:rsid w:val="00FE7009"/>
    <w:rsid w:val="00FE7B3F"/>
    <w:rsid w:val="00FF0135"/>
    <w:rsid w:val="00FF0216"/>
    <w:rsid w:val="00FF07AF"/>
    <w:rsid w:val="00FF09E9"/>
    <w:rsid w:val="00FF0EEC"/>
    <w:rsid w:val="00FF188F"/>
    <w:rsid w:val="00FF19E6"/>
    <w:rsid w:val="00FF1A6E"/>
    <w:rsid w:val="00FF1CBF"/>
    <w:rsid w:val="00FF21CB"/>
    <w:rsid w:val="00FF246D"/>
    <w:rsid w:val="00FF275F"/>
    <w:rsid w:val="00FF2A0B"/>
    <w:rsid w:val="00FF2EAB"/>
    <w:rsid w:val="00FF3897"/>
    <w:rsid w:val="00FF3AE1"/>
    <w:rsid w:val="00FF3BCE"/>
    <w:rsid w:val="00FF4444"/>
    <w:rsid w:val="00FF445B"/>
    <w:rsid w:val="00FF45C6"/>
    <w:rsid w:val="00FF4CBD"/>
    <w:rsid w:val="00FF4CCD"/>
    <w:rsid w:val="00FF55A5"/>
    <w:rsid w:val="00FF5870"/>
    <w:rsid w:val="00FF599F"/>
    <w:rsid w:val="00FF6411"/>
    <w:rsid w:val="00FF6560"/>
    <w:rsid w:val="00FF675A"/>
    <w:rsid w:val="00FF6810"/>
    <w:rsid w:val="00FF6B01"/>
    <w:rsid w:val="00FF6BD9"/>
    <w:rsid w:val="00FF6D94"/>
    <w:rsid w:val="00FF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677797"/>
  <w15:chartTrackingRefBased/>
  <w15:docId w15:val="{A002DC25-6C4C-4A57-930E-656E88E2B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,BT Char,Body อักขระ อักขระ Char,Body อักขระ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,BT,Body อักขระ อักขระ,Body อักขระ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,BT Char1,Body อักขระ อักขระ Char1,Body อักขระ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4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uiPriority w:val="99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91C1A"/>
    <w:rPr>
      <w:rFonts w:ascii="Arial" w:hAnsi="Arial" w:cs="Angsana New"/>
      <w:sz w:val="18"/>
      <w:szCs w:val="22"/>
    </w:rPr>
  </w:style>
  <w:style w:type="character" w:customStyle="1" w:styleId="normaltextrun">
    <w:name w:val="normaltextrun"/>
    <w:rsid w:val="00DF1AA0"/>
  </w:style>
  <w:style w:type="character" w:customStyle="1" w:styleId="eop">
    <w:name w:val="eop"/>
    <w:rsid w:val="00DF1AA0"/>
  </w:style>
  <w:style w:type="character" w:customStyle="1" w:styleId="Heading2Char1">
    <w:name w:val="Heading 2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0378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D0378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D0378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rsid w:val="00D0378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0378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0378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D0378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0378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0378A"/>
  </w:style>
  <w:style w:type="character" w:customStyle="1" w:styleId="st1">
    <w:name w:val="st1"/>
    <w:basedOn w:val="DefaultParagraphFont"/>
    <w:rsid w:val="00D0378A"/>
  </w:style>
  <w:style w:type="character" w:customStyle="1" w:styleId="alt-edited1">
    <w:name w:val="alt-edited1"/>
    <w:rsid w:val="00D0378A"/>
    <w:rPr>
      <w:color w:val="4D90F0"/>
    </w:rPr>
  </w:style>
  <w:style w:type="table" w:customStyle="1" w:styleId="TableGridLight1">
    <w:name w:val="Table Grid Light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1">
    <w:name w:val="Table 3D effects 21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037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037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D0378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D0378A"/>
    <w:pPr>
      <w:spacing w:line="260" w:lineRule="atLeast"/>
    </w:p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2">
    <w:name w:val="Table 3D effects 22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D0378A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17">
    <w:name w:val="Table Grid1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1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D6BCAB-50E1-4DE9-896B-9788258AB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158B52-8643-400F-AE00-C6E51ED0FF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C41F54-8609-4FA5-B109-3C4121850C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Rajira Tanganurakpongsa</cp:lastModifiedBy>
  <cp:revision>2</cp:revision>
  <cp:lastPrinted>2023-05-09T09:17:00Z</cp:lastPrinted>
  <dcterms:created xsi:type="dcterms:W3CDTF">2023-08-10T04:34:00Z</dcterms:created>
  <dcterms:modified xsi:type="dcterms:W3CDTF">2023-08-10T04:34:00Z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66d2e1c0-6637-486d-a383-0177dcc02b99_Enabled">
    <vt:lpwstr>true</vt:lpwstr>
  </property>
  <property fmtid="{D5CDD505-2E9C-101B-9397-08002B2CF9AE}" pid="6" name="MSIP_Label_66d2e1c0-6637-486d-a383-0177dcc02b99_SetDate">
    <vt:lpwstr>2022-07-26T02:51:56Z</vt:lpwstr>
  </property>
  <property fmtid="{D5CDD505-2E9C-101B-9397-08002B2CF9AE}" pid="7" name="MSIP_Label_66d2e1c0-6637-486d-a383-0177dcc02b99_Method">
    <vt:lpwstr>Privileged</vt:lpwstr>
  </property>
  <property fmtid="{D5CDD505-2E9C-101B-9397-08002B2CF9AE}" pid="8" name="MSIP_Label_66d2e1c0-6637-486d-a383-0177dcc02b99_Name">
    <vt:lpwstr>Public</vt:lpwstr>
  </property>
  <property fmtid="{D5CDD505-2E9C-101B-9397-08002B2CF9AE}" pid="9" name="MSIP_Label_66d2e1c0-6637-486d-a383-0177dcc02b99_SiteId">
    <vt:lpwstr>6345207c-7bd2-49f1-920e-a5aa88e4c1c0</vt:lpwstr>
  </property>
  <property fmtid="{D5CDD505-2E9C-101B-9397-08002B2CF9AE}" pid="10" name="MSIP_Label_66d2e1c0-6637-486d-a383-0177dcc02b99_ActionId">
    <vt:lpwstr>2dc584f6-dc06-4bae-996c-9354ada31990</vt:lpwstr>
  </property>
  <property fmtid="{D5CDD505-2E9C-101B-9397-08002B2CF9AE}" pid="11" name="MSIP_Label_66d2e1c0-6637-486d-a383-0177dcc02b99_ContentBits">
    <vt:lpwstr>0</vt:lpwstr>
  </property>
</Properties>
</file>