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706E7" w14:textId="77777777" w:rsidR="00804175" w:rsidRPr="00424DDB" w:rsidRDefault="00804175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24DD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E509964" w14:textId="77777777" w:rsidR="002B6838" w:rsidRPr="00424DDB" w:rsidRDefault="002B6838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25198A7D" w14:textId="55C1CE53" w:rsidR="00804175" w:rsidRPr="00424DDB" w:rsidRDefault="008B7A98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bookmarkStart w:id="0" w:name="_Hlk110447318"/>
      <w:r w:rsidR="00804175" w:rsidRPr="00424DD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FE2AC4F" w14:textId="0C2C692C" w:rsidR="00804175" w:rsidRPr="00DE5897" w:rsidRDefault="008B7A98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5F936CE" w14:textId="4CBAAB20" w:rsidR="00804175" w:rsidRPr="00DE5897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589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4B84A17" w14:textId="4F9A8992" w:rsidR="006F65BC" w:rsidRPr="00EE6646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E5897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6F65BC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ลูกหนี้การค้าและลูกหนี้อื่น</w:t>
      </w:r>
    </w:p>
    <w:p w14:paraId="7CFF123E" w14:textId="073C6DE4" w:rsidR="00A91D6F" w:rsidRPr="00424DDB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บริษัทร่วมและการร่วมค้า</w:t>
      </w:r>
    </w:p>
    <w:p w14:paraId="606BD613" w14:textId="4E59C383" w:rsidR="00ED29AA" w:rsidRPr="00424DDB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อสังหาริมทรัพย์เพื่อการลงทุนและ</w:t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40072FE" w14:textId="4E79D7B8" w:rsidR="006F65BC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6F65BC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404836D1" w14:textId="72E1EF3F" w:rsidR="00086B28" w:rsidRPr="00424DDB" w:rsidRDefault="00DE5897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086B2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D6BC0C6" w14:textId="076AE093" w:rsidR="00523C4F" w:rsidRPr="00424DDB" w:rsidRDefault="00DE5897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6F65BC" w:rsidRPr="00424DDB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6F65BC" w:rsidRPr="00424DDB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19CF4566" w14:textId="5319C6AF" w:rsidR="00ED29AA" w:rsidRPr="00424DDB" w:rsidRDefault="008B7A98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FA608E3" w14:textId="06DF7915" w:rsidR="004D36EE" w:rsidRDefault="008B7A98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4D36EE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4D36EE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4D36EE" w:rsidRPr="00424DDB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099A52B0" w14:textId="7488755C" w:rsidR="00694B55" w:rsidRDefault="007210C4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12</w:t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 w:rsidR="006F65BC" w:rsidRPr="00424DD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062EA01" w14:textId="1BE50B04" w:rsidR="00C154D8" w:rsidRPr="00424DDB" w:rsidRDefault="008B7A98" w:rsidP="00F753ED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B7A98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="00102F41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6B1417" w:rsidRPr="006B1417">
        <w:rPr>
          <w:rFonts w:asciiTheme="majorBidi" w:hAnsiTheme="majorBidi" w:cstheme="majorBidi"/>
          <w:sz w:val="30"/>
          <w:szCs w:val="30"/>
          <w:cs/>
        </w:rPr>
        <w:tab/>
      </w:r>
      <w:r w:rsidR="006B1417" w:rsidRPr="006B1417">
        <w:rPr>
          <w:rFonts w:asciiTheme="majorBidi" w:hAnsiTheme="majorBidi" w:cstheme="majorBidi"/>
          <w:sz w:val="30"/>
          <w:szCs w:val="30"/>
          <w:cs/>
        </w:rPr>
        <w:tab/>
      </w:r>
      <w:r w:rsidR="006B1417" w:rsidRPr="006B1417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  <w:bookmarkEnd w:id="0"/>
      <w:r w:rsidR="00C154D8" w:rsidRPr="00424DDB">
        <w:rPr>
          <w:rFonts w:asciiTheme="majorBidi" w:hAnsiTheme="majorBidi" w:cstheme="majorBidi"/>
          <w:sz w:val="30"/>
          <w:szCs w:val="30"/>
        </w:rPr>
        <w:tab/>
      </w:r>
    </w:p>
    <w:p w14:paraId="6DB7E773" w14:textId="77777777" w:rsidR="00733200" w:rsidRPr="00424DDB" w:rsidRDefault="00733200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724BC" w14:textId="77777777" w:rsidR="00B63674" w:rsidRPr="00424DDB" w:rsidRDefault="00B63674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90F33" w14:textId="77777777" w:rsidR="00804175" w:rsidRPr="0051428D" w:rsidRDefault="00804175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535E">
        <w:rPr>
          <w:rFonts w:asciiTheme="majorBidi" w:hAnsiTheme="majorBidi" w:cstheme="majorBidi"/>
          <w:sz w:val="30"/>
          <w:szCs w:val="30"/>
          <w:cs/>
        </w:rPr>
        <w:br w:type="page"/>
      </w:r>
      <w:r w:rsidRPr="0051428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18D544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A8551" w14:textId="1466877B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0051428D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</w:t>
      </w:r>
      <w:r w:rsidR="004E7A4C" w:rsidRPr="006A190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2E69FC">
        <w:rPr>
          <w:rFonts w:asciiTheme="majorBidi" w:hAnsiTheme="majorBidi" w:cstheme="majorBidi"/>
          <w:sz w:val="30"/>
          <w:szCs w:val="30"/>
        </w:rPr>
        <w:t xml:space="preserve"> 10</w:t>
      </w:r>
      <w:r w:rsidR="00BB71FA" w:rsidRPr="006A1900">
        <w:rPr>
          <w:rFonts w:asciiTheme="majorBidi" w:hAnsiTheme="majorBidi" w:cstheme="majorBidi"/>
          <w:sz w:val="30"/>
          <w:szCs w:val="30"/>
        </w:rPr>
        <w:t xml:space="preserve"> </w:t>
      </w:r>
      <w:r w:rsidR="002D5893" w:rsidRPr="006A1900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8B7A98" w:rsidRPr="006A1900">
        <w:rPr>
          <w:rFonts w:asciiTheme="majorBidi" w:hAnsiTheme="majorBidi" w:cstheme="majorBidi"/>
          <w:sz w:val="30"/>
          <w:szCs w:val="30"/>
        </w:rPr>
        <w:t>2</w:t>
      </w:r>
      <w:r w:rsidR="00BB71FA" w:rsidRPr="006A1900">
        <w:rPr>
          <w:rFonts w:asciiTheme="majorBidi" w:hAnsiTheme="majorBidi" w:cstheme="majorBidi"/>
          <w:sz w:val="30"/>
          <w:szCs w:val="30"/>
        </w:rPr>
        <w:t>566</w:t>
      </w:r>
    </w:p>
    <w:p w14:paraId="4B9958AE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EBE666" w14:textId="77777777" w:rsidR="00804175" w:rsidRPr="0051428D" w:rsidRDefault="00804175" w:rsidP="00F77B2E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8F2B310" w14:textId="77777777" w:rsidR="002B6838" w:rsidRPr="0051428D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C6F1E" w14:textId="7469F15B" w:rsidR="00161423" w:rsidRDefault="0090253B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51428D">
        <w:rPr>
          <w:rFonts w:asciiTheme="majorBidi" w:hAnsiTheme="majorBidi" w:cstheme="majorBidi"/>
          <w:cs/>
          <w:lang w:val="en-US"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(</w:t>
      </w:r>
      <w:r w:rsidR="00161423" w:rsidRPr="0051428D">
        <w:rPr>
          <w:rFonts w:asciiTheme="majorBidi" w:hAnsiTheme="majorBidi" w:cstheme="majorBidi"/>
          <w:lang w:val="en-US"/>
        </w:rPr>
        <w:t>“</w:t>
      </w:r>
      <w:r w:rsidR="00161423" w:rsidRPr="0051428D">
        <w:rPr>
          <w:rFonts w:asciiTheme="majorBidi" w:hAnsiTheme="majorBidi" w:cstheme="majorBidi"/>
          <w:cs/>
          <w:lang w:val="en-US"/>
        </w:rPr>
        <w:t>บริษัท</w:t>
      </w:r>
      <w:r w:rsidR="00161423" w:rsidRPr="0051428D">
        <w:rPr>
          <w:rFonts w:asciiTheme="majorBidi" w:hAnsiTheme="majorBidi" w:cstheme="majorBidi"/>
          <w:lang w:val="en-US"/>
        </w:rPr>
        <w:t>”</w:t>
      </w:r>
      <w:r w:rsidR="00A97590" w:rsidRPr="0051428D">
        <w:rPr>
          <w:rFonts w:asciiTheme="majorBidi" w:hAnsiTheme="majorBidi" w:cstheme="majorBidi"/>
          <w:cs/>
          <w:lang w:val="en-US"/>
        </w:rPr>
        <w:t>)</w:t>
      </w:r>
      <w:r w:rsidR="00161423" w:rsidRPr="0051428D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บริษัท มิลเลนเนียม กรุ๊ป คอร์ปอเรชั่น (เอเชีย) จำกัด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และบริษัทย่อย</w:t>
      </w:r>
      <w:r w:rsidR="00A97590" w:rsidRPr="0051428D">
        <w:rPr>
          <w:rFonts w:asciiTheme="majorBidi" w:hAnsiTheme="majorBidi" w:cstheme="majorBidi"/>
          <w:lang w:val="en-US"/>
        </w:rPr>
        <w:t xml:space="preserve"> (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รวมกันเรียกว่า </w:t>
      </w:r>
      <w:r w:rsidR="00A97590" w:rsidRPr="0051428D">
        <w:rPr>
          <w:rFonts w:asciiTheme="majorBidi" w:hAnsiTheme="majorBidi" w:cstheme="majorBidi"/>
          <w:lang w:val="en-US"/>
        </w:rPr>
        <w:t>“</w:t>
      </w:r>
      <w:r w:rsidR="00A97590" w:rsidRPr="0051428D">
        <w:rPr>
          <w:rFonts w:asciiTheme="majorBidi" w:hAnsiTheme="majorBidi" w:cstheme="majorBidi"/>
          <w:cs/>
          <w:lang w:val="en-US"/>
        </w:rPr>
        <w:t>กลุ่มบริษัท</w:t>
      </w:r>
      <w:r w:rsidR="00A97590" w:rsidRPr="0051428D">
        <w:rPr>
          <w:rFonts w:asciiTheme="majorBidi" w:hAnsiTheme="majorBidi" w:cstheme="majorBidi"/>
          <w:lang w:val="en-US"/>
        </w:rPr>
        <w:t xml:space="preserve">”) </w:t>
      </w:r>
      <w:r w:rsidR="00C949AA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</w:t>
      </w:r>
      <w:r w:rsidR="006266E9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บริการด้านการพัฒนาและฝึกอบรมทรัพยากรบุคคลและบริการบริหารงานด้านการตลาด นายหน้าประกันภัย</w:t>
      </w:r>
      <w:r w:rsidR="00EA5D41">
        <w:rPr>
          <w:rFonts w:asciiTheme="majorBidi" w:hAnsiTheme="majorBidi" w:cstheme="majorBidi" w:hint="cs"/>
          <w:cs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การให้สินเชื่อสำหรับยานพาหนะ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33987">
        <w:rPr>
          <w:rFonts w:asciiTheme="majorBidi" w:hAnsiTheme="majorBidi" w:cstheme="majorBidi" w:hint="cs"/>
          <w:cs/>
          <w:lang w:val="en-US"/>
        </w:rPr>
        <w:t>และ</w:t>
      </w:r>
      <w:r w:rsidR="00EA5D41">
        <w:rPr>
          <w:rFonts w:asciiTheme="majorBidi" w:hAnsiTheme="majorBidi" w:cstheme="majorBidi" w:hint="cs"/>
          <w:cs/>
          <w:lang w:val="en-US"/>
        </w:rPr>
        <w:t>ธุรกิจการจัดหาลูกค้าสำหรับบริการให้เช่าเครื่องบินเจ็ตส่วนตัว</w:t>
      </w:r>
    </w:p>
    <w:p w14:paraId="155485CE" w14:textId="669DEBA1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3656E62" w14:textId="450F8FAA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บริษัทได้จดทะเบียนกับตลาดหลักทรัพย์แห่งประเทศไทยเมื่อเดือนเมษายน </w:t>
      </w:r>
      <w:r w:rsidR="008B7A98" w:rsidRPr="008B7A98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566</w:t>
      </w:r>
    </w:p>
    <w:p w14:paraId="3941AC66" w14:textId="77777777" w:rsidR="006D68E2" w:rsidRPr="0051428D" w:rsidRDefault="006D68E2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77F893E" w14:textId="54B66DD3" w:rsidR="00424056" w:rsidRPr="0051428D" w:rsidRDefault="0080417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62C0CE3D" w14:textId="77777777" w:rsidR="00161423" w:rsidRPr="0051428D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4D547" w14:textId="0DD05CE8" w:rsidR="00CD0B49" w:rsidRPr="0051428D" w:rsidRDefault="00970EFB" w:rsidP="00CD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51428D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C11FA" w:rsidRPr="0051428D">
        <w:rPr>
          <w:rFonts w:asciiTheme="majorBidi" w:hAnsiTheme="majorBidi" w:cstheme="majorBidi"/>
          <w:sz w:val="30"/>
          <w:szCs w:val="30"/>
        </w:rPr>
        <w:t>34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Pr="0051428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1428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51428D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A339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19F0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42B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0A34" w:rsidRPr="0051428D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</w:t>
      </w:r>
      <w:r w:rsidR="00210A68">
        <w:rPr>
          <w:rFonts w:asciiTheme="majorBidi" w:hAnsiTheme="majorBidi" w:cstheme="majorBidi" w:hint="cs"/>
          <w:sz w:val="30"/>
          <w:szCs w:val="30"/>
          <w:cs/>
        </w:rPr>
        <w:t>ล</w:t>
      </w:r>
      <w:r w:rsidR="00200A34" w:rsidRPr="0051428D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200A34"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9C11FA" w:rsidRPr="0051428D">
        <w:rPr>
          <w:rFonts w:asciiTheme="majorBidi" w:hAnsiTheme="majorBidi" w:cstheme="majorBidi"/>
          <w:sz w:val="30"/>
          <w:szCs w:val="30"/>
        </w:rPr>
        <w:t>3</w:t>
      </w:r>
      <w:r w:rsidR="008B7A98" w:rsidRPr="008B7A98">
        <w:rPr>
          <w:rFonts w:asciiTheme="majorBidi" w:hAnsiTheme="majorBidi" w:cstheme="majorBidi"/>
          <w:sz w:val="30"/>
          <w:szCs w:val="30"/>
        </w:rPr>
        <w:t>1</w:t>
      </w:r>
      <w:r w:rsidR="00200A34"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200A34" w:rsidRPr="005142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00A34"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51428D">
        <w:rPr>
          <w:rFonts w:asciiTheme="majorBidi" w:hAnsiTheme="majorBidi" w:cstheme="majorBidi"/>
          <w:sz w:val="30"/>
          <w:szCs w:val="30"/>
        </w:rPr>
        <w:t>56</w:t>
      </w:r>
      <w:r w:rsidR="006C6BB4">
        <w:rPr>
          <w:rFonts w:asciiTheme="majorBidi" w:hAnsiTheme="majorBidi" w:cstheme="majorBidi"/>
          <w:sz w:val="30"/>
          <w:szCs w:val="30"/>
        </w:rPr>
        <w:t>5</w:t>
      </w:r>
    </w:p>
    <w:p w14:paraId="4966B379" w14:textId="77777777" w:rsidR="00970EFB" w:rsidRPr="0051428D" w:rsidRDefault="00970EFB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B26296" w14:textId="5782478E" w:rsidR="000B1385" w:rsidRDefault="00200A34" w:rsidP="0062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9C11FA" w:rsidRPr="0051428D">
        <w:rPr>
          <w:rFonts w:asciiTheme="majorBidi" w:hAnsiTheme="majorBidi" w:cstheme="majorBidi"/>
          <w:sz w:val="30"/>
          <w:szCs w:val="30"/>
        </w:rPr>
        <w:t>3</w:t>
      </w:r>
      <w:r w:rsidR="008B7A98" w:rsidRPr="008B7A98">
        <w:rPr>
          <w:rFonts w:asciiTheme="majorBidi" w:hAnsiTheme="majorBidi" w:cstheme="majorBidi"/>
          <w:sz w:val="30"/>
          <w:szCs w:val="30"/>
        </w:rPr>
        <w:t>1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Pr="005142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51428D">
        <w:rPr>
          <w:rFonts w:asciiTheme="majorBidi" w:hAnsiTheme="majorBidi" w:cstheme="majorBidi"/>
          <w:sz w:val="30"/>
          <w:szCs w:val="30"/>
        </w:rPr>
        <w:t>56</w:t>
      </w:r>
      <w:r w:rsidR="006C6BB4">
        <w:rPr>
          <w:rFonts w:asciiTheme="majorBidi" w:hAnsiTheme="majorBidi" w:cstheme="majorBidi"/>
          <w:sz w:val="30"/>
          <w:szCs w:val="30"/>
        </w:rPr>
        <w:t>5</w:t>
      </w:r>
    </w:p>
    <w:p w14:paraId="0E83EC56" w14:textId="77777777" w:rsidR="00E041EC" w:rsidRDefault="00E04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8CF69B0" w14:textId="463586DF" w:rsidR="00AB77F7" w:rsidRPr="0085428A" w:rsidRDefault="0069661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5428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5591462D" w14:textId="77777777" w:rsidR="00210A68" w:rsidRPr="008B7A98" w:rsidRDefault="00210A68" w:rsidP="00210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0DD438E" w14:textId="083A50C8" w:rsidR="00210A68" w:rsidRPr="00210A68" w:rsidRDefault="00210A68" w:rsidP="00210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</w:t>
      </w:r>
      <w:r w:rsidR="00B34AD5">
        <w:rPr>
          <w:rFonts w:asciiTheme="majorBidi" w:hAnsiTheme="majorBidi" w:cstheme="majorBidi" w:hint="cs"/>
          <w:sz w:val="30"/>
          <w:szCs w:val="30"/>
          <w:cs/>
        </w:rPr>
        <w:t>ได้เปิดเผยใน</w:t>
      </w:r>
      <w:r w:rsidR="00B34AD5">
        <w:rPr>
          <w:rFonts w:asciiTheme="majorBidi" w:hAnsiTheme="majorBidi" w:cstheme="majorBidi"/>
          <w:sz w:val="30"/>
          <w:szCs w:val="30"/>
        </w:rPr>
        <w:t xml:space="preserve">        </w:t>
      </w:r>
      <w:r w:rsidR="00B34AD5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B34AD5">
        <w:rPr>
          <w:rFonts w:asciiTheme="majorBidi" w:hAnsiTheme="majorBidi" w:cstheme="majorBidi"/>
          <w:sz w:val="30"/>
          <w:szCs w:val="30"/>
        </w:rPr>
        <w:t>5</w:t>
      </w:r>
    </w:p>
    <w:p w14:paraId="7E60EE30" w14:textId="69C5B7D8" w:rsidR="00210A68" w:rsidRPr="008B7A98" w:rsidRDefault="00210A68" w:rsidP="003B2A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4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14"/>
        <w:gridCol w:w="237"/>
        <w:gridCol w:w="1168"/>
        <w:gridCol w:w="270"/>
        <w:gridCol w:w="1082"/>
        <w:gridCol w:w="237"/>
        <w:gridCol w:w="1152"/>
      </w:tblGrid>
      <w:tr w:rsidR="00CD2632" w:rsidRPr="003F7D32" w14:paraId="2D07DC27" w14:textId="77777777" w:rsidTr="003F7D32">
        <w:trPr>
          <w:tblHeader/>
        </w:trPr>
        <w:tc>
          <w:tcPr>
            <w:tcW w:w="2229" w:type="pct"/>
            <w:shd w:val="clear" w:color="auto" w:fill="auto"/>
          </w:tcPr>
          <w:p w14:paraId="3F9C0DBB" w14:textId="77777777" w:rsidR="00CD2632" w:rsidRPr="003F7D32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  <w:shd w:val="clear" w:color="auto" w:fill="auto"/>
          </w:tcPr>
          <w:p w14:paraId="60C7A06A" w14:textId="77777777" w:rsidR="00CD2632" w:rsidRPr="003F7D32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6561E869" w14:textId="77777777" w:rsidR="00CD2632" w:rsidRPr="003F7D32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  <w:shd w:val="clear" w:color="auto" w:fill="auto"/>
          </w:tcPr>
          <w:p w14:paraId="781DDF2E" w14:textId="77777777" w:rsidR="00CD2632" w:rsidRPr="003F7D32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D5893" w:rsidRPr="003F7D32" w14:paraId="5894E989" w14:textId="77777777" w:rsidTr="003F7D32">
        <w:trPr>
          <w:tblHeader/>
        </w:trPr>
        <w:tc>
          <w:tcPr>
            <w:tcW w:w="2229" w:type="pct"/>
            <w:shd w:val="clear" w:color="auto" w:fill="auto"/>
          </w:tcPr>
          <w:p w14:paraId="21958223" w14:textId="7AD642BA" w:rsidR="002D5893" w:rsidRPr="003F7D32" w:rsidRDefault="002D5893" w:rsidP="002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F7D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F7D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7" w:type="pct"/>
            <w:shd w:val="clear" w:color="auto" w:fill="auto"/>
          </w:tcPr>
          <w:p w14:paraId="7FAE3481" w14:textId="64D18B26" w:rsidR="002D5893" w:rsidRPr="003F7D32" w:rsidRDefault="002D5893" w:rsidP="002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" w:type="pct"/>
            <w:shd w:val="clear" w:color="auto" w:fill="auto"/>
          </w:tcPr>
          <w:p w14:paraId="5921371E" w14:textId="77777777" w:rsidR="002D5893" w:rsidRPr="003F7D32" w:rsidRDefault="002D5893" w:rsidP="002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A4C5648" w14:textId="43B76175" w:rsidR="002D5893" w:rsidRPr="003F7D32" w:rsidRDefault="002D5893" w:rsidP="002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0D9706F0" w14:textId="77777777" w:rsidR="002D5893" w:rsidRPr="003F7D32" w:rsidRDefault="002D5893" w:rsidP="002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5F1E58C" w14:textId="63A6CBE2" w:rsidR="002D5893" w:rsidRPr="003F7D32" w:rsidRDefault="002D5893" w:rsidP="002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" w:type="pct"/>
            <w:shd w:val="clear" w:color="auto" w:fill="auto"/>
          </w:tcPr>
          <w:p w14:paraId="5C002D2F" w14:textId="77777777" w:rsidR="002D5893" w:rsidRPr="003F7D32" w:rsidRDefault="002D5893" w:rsidP="002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DD251B3" w14:textId="41334CB5" w:rsidR="002D5893" w:rsidRPr="003F7D32" w:rsidRDefault="002D5893" w:rsidP="002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D5893" w:rsidRPr="003F7D32" w14:paraId="78001A26" w14:textId="77777777" w:rsidTr="003F7D32">
        <w:trPr>
          <w:tblHeader/>
        </w:trPr>
        <w:tc>
          <w:tcPr>
            <w:tcW w:w="2229" w:type="pct"/>
            <w:shd w:val="clear" w:color="auto" w:fill="auto"/>
          </w:tcPr>
          <w:p w14:paraId="63D01EBC" w14:textId="77777777" w:rsidR="002D5893" w:rsidRPr="003F7D32" w:rsidRDefault="002D5893" w:rsidP="002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237F6B3" w14:textId="77777777" w:rsidR="002D5893" w:rsidRPr="003F7D32" w:rsidRDefault="002D5893" w:rsidP="002D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5893" w:rsidRPr="003F7D32" w14:paraId="702E27CB" w14:textId="77777777" w:rsidTr="003F7D32">
        <w:tc>
          <w:tcPr>
            <w:tcW w:w="2229" w:type="pct"/>
            <w:shd w:val="clear" w:color="auto" w:fill="auto"/>
          </w:tcPr>
          <w:p w14:paraId="36F81DF0" w14:textId="77777777" w:rsidR="002D5893" w:rsidRPr="003F7D32" w:rsidRDefault="002D5893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shd w:val="clear" w:color="auto" w:fill="auto"/>
          </w:tcPr>
          <w:p w14:paraId="67A15D06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47A8B0B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C34F2FF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65AFDD8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BC9462D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395E5D2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89E68FA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893" w:rsidRPr="003F7D32" w14:paraId="3123A1F3" w14:textId="77777777" w:rsidTr="003F7D32">
        <w:tc>
          <w:tcPr>
            <w:tcW w:w="2229" w:type="pct"/>
            <w:shd w:val="clear" w:color="auto" w:fill="auto"/>
          </w:tcPr>
          <w:p w14:paraId="35B98305" w14:textId="77777777" w:rsidR="002D5893" w:rsidRPr="003F7D32" w:rsidRDefault="002D5893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7" w:type="pct"/>
            <w:shd w:val="clear" w:color="auto" w:fill="auto"/>
          </w:tcPr>
          <w:p w14:paraId="28E41C6D" w14:textId="43E424E0" w:rsidR="00C8387D" w:rsidRPr="003F7D32" w:rsidRDefault="00C8387D" w:rsidP="000414B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223519F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FFF1A4D" w14:textId="77777777" w:rsidR="002D5893" w:rsidRPr="003F7D32" w:rsidRDefault="002D5893" w:rsidP="000414B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8A0D822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D907A39" w14:textId="082FF634" w:rsidR="002D5893" w:rsidRPr="003F7D32" w:rsidRDefault="00C8387D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111,479</w:t>
            </w:r>
          </w:p>
        </w:tc>
        <w:tc>
          <w:tcPr>
            <w:tcW w:w="125" w:type="pct"/>
            <w:shd w:val="clear" w:color="auto" w:fill="auto"/>
          </w:tcPr>
          <w:p w14:paraId="2AADCFCC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9099EF2" w14:textId="139A2D47" w:rsidR="002D5893" w:rsidRPr="003F7D32" w:rsidRDefault="004B0383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86,319</w:t>
            </w:r>
          </w:p>
        </w:tc>
      </w:tr>
      <w:tr w:rsidR="002D5893" w:rsidRPr="003F7D32" w14:paraId="28BE2582" w14:textId="77777777" w:rsidTr="003F7D32">
        <w:tc>
          <w:tcPr>
            <w:tcW w:w="2229" w:type="pct"/>
            <w:shd w:val="clear" w:color="auto" w:fill="auto"/>
          </w:tcPr>
          <w:p w14:paraId="3F08C0AB" w14:textId="77777777" w:rsidR="002D5893" w:rsidRPr="003F7D32" w:rsidRDefault="002D5893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เงินปันผลรับ </w:t>
            </w:r>
          </w:p>
        </w:tc>
        <w:tc>
          <w:tcPr>
            <w:tcW w:w="587" w:type="pct"/>
            <w:shd w:val="clear" w:color="auto" w:fill="auto"/>
          </w:tcPr>
          <w:p w14:paraId="4DD42E59" w14:textId="22677C85" w:rsidR="002D5893" w:rsidRPr="003F7D32" w:rsidRDefault="00C8387D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002D815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8288FF8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727FDF9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4473457" w14:textId="3304E79B" w:rsidR="002D5893" w:rsidRPr="003F7D32" w:rsidRDefault="00C8387D" w:rsidP="000414B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AAFC340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3E23954" w14:textId="1E505068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177,999</w:t>
            </w:r>
          </w:p>
        </w:tc>
      </w:tr>
      <w:tr w:rsidR="002D5893" w:rsidRPr="003F7D32" w14:paraId="23053310" w14:textId="77777777" w:rsidTr="003F7D32">
        <w:tc>
          <w:tcPr>
            <w:tcW w:w="2229" w:type="pct"/>
            <w:shd w:val="clear" w:color="auto" w:fill="auto"/>
          </w:tcPr>
          <w:p w14:paraId="21B1A579" w14:textId="77777777" w:rsidR="002D5893" w:rsidRPr="003F7D32" w:rsidRDefault="002D5893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</w:tcPr>
          <w:p w14:paraId="3725E41B" w14:textId="7720B74E" w:rsidR="002D5893" w:rsidRPr="003F7D32" w:rsidRDefault="00C8387D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3ACAEC8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2BA19BA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879E410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2F1E72" w14:textId="514ACEC9" w:rsidR="00C8387D" w:rsidRPr="003F7D32" w:rsidRDefault="00C8387D" w:rsidP="00C8387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9,441</w:t>
            </w:r>
          </w:p>
        </w:tc>
        <w:tc>
          <w:tcPr>
            <w:tcW w:w="125" w:type="pct"/>
            <w:shd w:val="clear" w:color="auto" w:fill="auto"/>
          </w:tcPr>
          <w:p w14:paraId="35AFACB8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F81D640" w14:textId="665219BE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1,249</w:t>
            </w:r>
          </w:p>
        </w:tc>
      </w:tr>
      <w:tr w:rsidR="002D5893" w:rsidRPr="003F7D32" w14:paraId="0831C381" w14:textId="77777777" w:rsidTr="003F7D32">
        <w:tc>
          <w:tcPr>
            <w:tcW w:w="2229" w:type="pct"/>
            <w:shd w:val="clear" w:color="auto" w:fill="auto"/>
          </w:tcPr>
          <w:p w14:paraId="7871041B" w14:textId="40D842A3" w:rsidR="002D5893" w:rsidRPr="003F7D32" w:rsidRDefault="002D5893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</w:tcPr>
          <w:p w14:paraId="22B765CA" w14:textId="3D2525FE" w:rsidR="002D5893" w:rsidRPr="003F7D32" w:rsidRDefault="00C8387D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0C8B219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E65605E" w14:textId="6FBA37B3" w:rsidR="002D5893" w:rsidRPr="003F7D32" w:rsidRDefault="002D5893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22ED694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9EAE334" w14:textId="74E3E653" w:rsidR="002D5893" w:rsidRPr="003F7D32" w:rsidRDefault="00C8387D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3,718</w:t>
            </w:r>
          </w:p>
        </w:tc>
        <w:tc>
          <w:tcPr>
            <w:tcW w:w="125" w:type="pct"/>
            <w:shd w:val="clear" w:color="auto" w:fill="auto"/>
          </w:tcPr>
          <w:p w14:paraId="131B0A0D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F5D4521" w14:textId="3EBB7A2A" w:rsidR="002D5893" w:rsidRPr="003F7D32" w:rsidRDefault="002D5893" w:rsidP="000414B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D5893" w:rsidRPr="003F7D32" w14:paraId="1AE723E3" w14:textId="77777777" w:rsidTr="003F7D32">
        <w:tc>
          <w:tcPr>
            <w:tcW w:w="2229" w:type="pct"/>
            <w:shd w:val="clear" w:color="auto" w:fill="auto"/>
          </w:tcPr>
          <w:p w14:paraId="1984B02D" w14:textId="77777777" w:rsidR="002D5893" w:rsidRPr="003F7D32" w:rsidRDefault="002D5893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87" w:type="pct"/>
            <w:shd w:val="clear" w:color="auto" w:fill="auto"/>
          </w:tcPr>
          <w:p w14:paraId="12676D24" w14:textId="552F6873" w:rsidR="002D5893" w:rsidRPr="003F7D32" w:rsidRDefault="00C8387D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4D2B9CC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32E9808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D8B4B56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3D619AE" w14:textId="0CF26B38" w:rsidR="002D5893" w:rsidRPr="003F7D32" w:rsidRDefault="00C8387D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3,968</w:t>
            </w:r>
          </w:p>
        </w:tc>
        <w:tc>
          <w:tcPr>
            <w:tcW w:w="125" w:type="pct"/>
            <w:shd w:val="clear" w:color="auto" w:fill="auto"/>
          </w:tcPr>
          <w:p w14:paraId="17A3F05F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7491CEB" w14:textId="59F61D3D" w:rsidR="002D5893" w:rsidRPr="003F7D32" w:rsidRDefault="004B038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1,968</w:t>
            </w:r>
          </w:p>
        </w:tc>
      </w:tr>
      <w:tr w:rsidR="002D5893" w:rsidRPr="003F7D32" w14:paraId="54FD665B" w14:textId="77777777" w:rsidTr="003F7D32">
        <w:tc>
          <w:tcPr>
            <w:tcW w:w="2229" w:type="pct"/>
            <w:shd w:val="clear" w:color="auto" w:fill="auto"/>
          </w:tcPr>
          <w:p w14:paraId="30587E01" w14:textId="77777777" w:rsidR="002D5893" w:rsidRPr="003F7D32" w:rsidRDefault="002D5893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7" w:type="pct"/>
            <w:shd w:val="clear" w:color="auto" w:fill="auto"/>
          </w:tcPr>
          <w:p w14:paraId="4DE6AB3A" w14:textId="16C6E231" w:rsidR="002D5893" w:rsidRPr="003F7D32" w:rsidRDefault="00C8387D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543B91F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221A710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012F19F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1CC2E51" w14:textId="0B039A69" w:rsidR="002D5893" w:rsidRPr="003F7D32" w:rsidRDefault="00C8387D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3,788</w:t>
            </w:r>
          </w:p>
        </w:tc>
        <w:tc>
          <w:tcPr>
            <w:tcW w:w="125" w:type="pct"/>
            <w:shd w:val="clear" w:color="auto" w:fill="auto"/>
          </w:tcPr>
          <w:p w14:paraId="11198CD4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C3C6BB9" w14:textId="2D286790" w:rsidR="002D5893" w:rsidRPr="003F7D32" w:rsidRDefault="004B038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4,495</w:t>
            </w:r>
          </w:p>
        </w:tc>
      </w:tr>
      <w:tr w:rsidR="002D5893" w:rsidRPr="003F7D32" w14:paraId="2492E043" w14:textId="77777777" w:rsidTr="003F7D32">
        <w:tc>
          <w:tcPr>
            <w:tcW w:w="2229" w:type="pct"/>
            <w:shd w:val="clear" w:color="auto" w:fill="auto"/>
          </w:tcPr>
          <w:p w14:paraId="5A3A9A36" w14:textId="0E764E9C" w:rsidR="002D5893" w:rsidRPr="003F7D32" w:rsidRDefault="002D5893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7" w:type="pct"/>
            <w:shd w:val="clear" w:color="auto" w:fill="auto"/>
          </w:tcPr>
          <w:p w14:paraId="153AE123" w14:textId="66E0202E" w:rsidR="002D5893" w:rsidRPr="003F7D32" w:rsidRDefault="00C8387D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0EDBB530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DC2B221" w14:textId="5D61EE7C" w:rsidR="002D5893" w:rsidRPr="003F7D32" w:rsidRDefault="002D5893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1385E99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A91FFC6" w14:textId="0CB4BC06" w:rsidR="002D5893" w:rsidRPr="003F7D32" w:rsidRDefault="00C8387D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2,346</w:t>
            </w:r>
          </w:p>
        </w:tc>
        <w:tc>
          <w:tcPr>
            <w:tcW w:w="125" w:type="pct"/>
            <w:shd w:val="clear" w:color="auto" w:fill="auto"/>
          </w:tcPr>
          <w:p w14:paraId="4E0E5A39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7A809F6" w14:textId="01EC956A" w:rsidR="002D5893" w:rsidRPr="003F7D32" w:rsidRDefault="00D11816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</w:tr>
      <w:tr w:rsidR="002D5893" w:rsidRPr="003F7D32" w14:paraId="6B298A5E" w14:textId="77777777" w:rsidTr="003F7D32">
        <w:tc>
          <w:tcPr>
            <w:tcW w:w="2229" w:type="pct"/>
            <w:shd w:val="clear" w:color="auto" w:fill="auto"/>
          </w:tcPr>
          <w:p w14:paraId="184C9C35" w14:textId="77777777" w:rsidR="002D5893" w:rsidRPr="003F7D32" w:rsidRDefault="002D5893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4E116D5A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</w:tcPr>
          <w:p w14:paraId="0D9CF635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" w:type="pct"/>
            <w:shd w:val="clear" w:color="auto" w:fill="auto"/>
          </w:tcPr>
          <w:p w14:paraId="599E00EE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1D9694B6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34D3D353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</w:tcPr>
          <w:p w14:paraId="3D5EDC63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14:paraId="7B399582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893" w:rsidRPr="003F7D32" w14:paraId="79690054" w14:textId="77777777" w:rsidTr="003F7D32">
        <w:tc>
          <w:tcPr>
            <w:tcW w:w="2229" w:type="pct"/>
            <w:shd w:val="clear" w:color="auto" w:fill="auto"/>
          </w:tcPr>
          <w:p w14:paraId="33AE38F4" w14:textId="02F4B6C1" w:rsidR="002D5893" w:rsidRPr="003F7D32" w:rsidRDefault="002D5893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  <w:shd w:val="clear" w:color="auto" w:fill="auto"/>
          </w:tcPr>
          <w:p w14:paraId="3DCBA568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8956C89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77190DF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ACF9154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80726F3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656DED2D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530BA54" w14:textId="77777777" w:rsidR="002D5893" w:rsidRPr="003F7D32" w:rsidRDefault="002D5893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06E2" w:rsidRPr="003F7D32" w14:paraId="621B0916" w14:textId="77777777" w:rsidTr="003F7D32">
        <w:trPr>
          <w:trHeight w:val="173"/>
        </w:trPr>
        <w:tc>
          <w:tcPr>
            <w:tcW w:w="2229" w:type="pct"/>
            <w:shd w:val="clear" w:color="auto" w:fill="auto"/>
          </w:tcPr>
          <w:p w14:paraId="4C3E9239" w14:textId="77777777" w:rsidR="001E06E2" w:rsidRPr="003F7D32" w:rsidRDefault="001E06E2" w:rsidP="001E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  <w:shd w:val="clear" w:color="auto" w:fill="auto"/>
          </w:tcPr>
          <w:p w14:paraId="177C6A5A" w14:textId="4CEE22A0" w:rsidR="001E06E2" w:rsidRPr="003F7D32" w:rsidRDefault="00C8387D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497,175</w:t>
            </w:r>
          </w:p>
        </w:tc>
        <w:tc>
          <w:tcPr>
            <w:tcW w:w="125" w:type="pct"/>
            <w:shd w:val="clear" w:color="auto" w:fill="auto"/>
          </w:tcPr>
          <w:p w14:paraId="1B08C9C7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B318AEB" w14:textId="6B5DCF0D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35,795</w:t>
            </w:r>
          </w:p>
        </w:tc>
        <w:tc>
          <w:tcPr>
            <w:tcW w:w="142" w:type="pct"/>
            <w:shd w:val="clear" w:color="auto" w:fill="auto"/>
          </w:tcPr>
          <w:p w14:paraId="76AB38FA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1B5C655" w14:textId="02B5FDA6" w:rsidR="001E06E2" w:rsidRPr="003F7D32" w:rsidRDefault="00DF532C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58679ED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23006B24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E06E2" w:rsidRPr="003F7D32" w14:paraId="3911B605" w14:textId="77777777" w:rsidTr="003F7D32">
        <w:tc>
          <w:tcPr>
            <w:tcW w:w="2229" w:type="pct"/>
            <w:shd w:val="clear" w:color="auto" w:fill="auto"/>
          </w:tcPr>
          <w:p w14:paraId="423875FF" w14:textId="77777777" w:rsidR="001E06E2" w:rsidRPr="003F7D32" w:rsidRDefault="001E06E2" w:rsidP="001E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  <w:shd w:val="clear" w:color="auto" w:fill="auto"/>
          </w:tcPr>
          <w:p w14:paraId="0B138BC9" w14:textId="018413BA" w:rsidR="001E06E2" w:rsidRPr="003F7D32" w:rsidRDefault="00C8387D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2,666</w:t>
            </w:r>
          </w:p>
        </w:tc>
        <w:tc>
          <w:tcPr>
            <w:tcW w:w="125" w:type="pct"/>
            <w:shd w:val="clear" w:color="auto" w:fill="auto"/>
          </w:tcPr>
          <w:p w14:paraId="07E650D3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9B767F9" w14:textId="25A056E2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1,288</w:t>
            </w:r>
          </w:p>
        </w:tc>
        <w:tc>
          <w:tcPr>
            <w:tcW w:w="142" w:type="pct"/>
            <w:shd w:val="clear" w:color="auto" w:fill="auto"/>
          </w:tcPr>
          <w:p w14:paraId="7C1C9392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F563941" w14:textId="1AD08686" w:rsidR="001E06E2" w:rsidRPr="003F7D32" w:rsidRDefault="00DF532C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9DF5E22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692B315D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E06E2" w:rsidRPr="003F7D32" w14:paraId="53757F42" w14:textId="77777777" w:rsidTr="003F7D32">
        <w:tc>
          <w:tcPr>
            <w:tcW w:w="2229" w:type="pct"/>
            <w:shd w:val="clear" w:color="auto" w:fill="auto"/>
          </w:tcPr>
          <w:p w14:paraId="1B1385FA" w14:textId="6BD1FA70" w:rsidR="001E06E2" w:rsidRPr="003F7D32" w:rsidRDefault="001E06E2" w:rsidP="000B0FE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  <w:r w:rsidR="00C8387D" w:rsidRPr="003F7D3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587" w:type="pct"/>
            <w:shd w:val="clear" w:color="auto" w:fill="auto"/>
          </w:tcPr>
          <w:p w14:paraId="71EBFF92" w14:textId="77777777" w:rsidR="000B0FEB" w:rsidRPr="003F7D32" w:rsidRDefault="000B0FEB" w:rsidP="000B0FE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707875C" w14:textId="77E6F258" w:rsidR="000B0FEB" w:rsidRPr="003F7D32" w:rsidRDefault="000B0FEB" w:rsidP="000B0FE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1,177</w:t>
            </w:r>
          </w:p>
        </w:tc>
        <w:tc>
          <w:tcPr>
            <w:tcW w:w="125" w:type="pct"/>
            <w:shd w:val="clear" w:color="auto" w:fill="auto"/>
          </w:tcPr>
          <w:p w14:paraId="56E0AF75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BC6B1F9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4B80FF2" w14:textId="10A69EA3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1,045</w:t>
            </w:r>
          </w:p>
        </w:tc>
        <w:tc>
          <w:tcPr>
            <w:tcW w:w="142" w:type="pct"/>
            <w:shd w:val="clear" w:color="auto" w:fill="auto"/>
          </w:tcPr>
          <w:p w14:paraId="244874BB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A9DE3AE" w14:textId="3C9BEAED" w:rsidR="001E06E2" w:rsidRPr="003F7D32" w:rsidRDefault="001E06E2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AB2FE28" w14:textId="64EB940F" w:rsidR="00965D89" w:rsidRPr="003F7D32" w:rsidRDefault="00965D89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0FCCFE4E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974EF32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644AB89" w14:textId="46094EF8" w:rsidR="001E06E2" w:rsidRPr="003F7D32" w:rsidRDefault="001E06E2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E06E2" w:rsidRPr="003F7D32" w14:paraId="600A1949" w14:textId="77777777" w:rsidTr="003F7D32">
        <w:tc>
          <w:tcPr>
            <w:tcW w:w="2229" w:type="pct"/>
            <w:shd w:val="clear" w:color="auto" w:fill="auto"/>
          </w:tcPr>
          <w:p w14:paraId="107D3FCE" w14:textId="57F32C07" w:rsidR="001E06E2" w:rsidRPr="003F7D32" w:rsidRDefault="001E06E2" w:rsidP="001E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กำไรจากการขายสินทรัพย์ไม่มีตัวตน</w:t>
            </w:r>
          </w:p>
        </w:tc>
        <w:tc>
          <w:tcPr>
            <w:tcW w:w="587" w:type="pct"/>
            <w:shd w:val="clear" w:color="auto" w:fill="auto"/>
          </w:tcPr>
          <w:p w14:paraId="30058E57" w14:textId="6E8F1E60" w:rsidR="001E06E2" w:rsidRPr="003F7D32" w:rsidRDefault="00C8387D" w:rsidP="000B0FE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032648A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847E02C" w14:textId="63208C62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13,000</w:t>
            </w:r>
          </w:p>
        </w:tc>
        <w:tc>
          <w:tcPr>
            <w:tcW w:w="142" w:type="pct"/>
            <w:shd w:val="clear" w:color="auto" w:fill="auto"/>
          </w:tcPr>
          <w:p w14:paraId="486FA9E3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ED54240" w14:textId="4CC58585" w:rsidR="001E06E2" w:rsidRPr="003F7D32" w:rsidRDefault="00DF532C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65B9AD1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34F30A6" w14:textId="6E2758F5" w:rsidR="001E06E2" w:rsidRPr="003F7D32" w:rsidRDefault="001E06E2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E06E2" w:rsidRPr="003F7D32" w14:paraId="7E1FE15D" w14:textId="77777777" w:rsidTr="003F7D32">
        <w:tc>
          <w:tcPr>
            <w:tcW w:w="2229" w:type="pct"/>
            <w:shd w:val="clear" w:color="auto" w:fill="auto"/>
          </w:tcPr>
          <w:p w14:paraId="651A605D" w14:textId="3FEF77D0" w:rsidR="001E06E2" w:rsidRPr="003F7D32" w:rsidRDefault="001E06E2" w:rsidP="001E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</w:tcPr>
          <w:p w14:paraId="3FEFBCA8" w14:textId="46D4D66F" w:rsidR="001E06E2" w:rsidRPr="003F7D32" w:rsidRDefault="00C8387D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2,888</w:t>
            </w:r>
          </w:p>
        </w:tc>
        <w:tc>
          <w:tcPr>
            <w:tcW w:w="125" w:type="pct"/>
            <w:shd w:val="clear" w:color="auto" w:fill="auto"/>
          </w:tcPr>
          <w:p w14:paraId="6B254FF2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178EBBB" w14:textId="5DC56A89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142" w:type="pct"/>
            <w:shd w:val="clear" w:color="auto" w:fill="auto"/>
          </w:tcPr>
          <w:p w14:paraId="66F81F4D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7D5B9EB" w14:textId="50A00AB2" w:rsidR="001E06E2" w:rsidRPr="003F7D32" w:rsidRDefault="00DF532C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D4A4A42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60F904E" w14:textId="5BC5ABE5" w:rsidR="001E06E2" w:rsidRPr="003F7D32" w:rsidRDefault="001E06E2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E06E2" w:rsidRPr="003F7D32" w14:paraId="37516854" w14:textId="77777777" w:rsidTr="003F7D32">
        <w:tc>
          <w:tcPr>
            <w:tcW w:w="2229" w:type="pct"/>
            <w:shd w:val="clear" w:color="auto" w:fill="auto"/>
          </w:tcPr>
          <w:p w14:paraId="08A96CAF" w14:textId="512C2DC1" w:rsidR="001E06E2" w:rsidRPr="003F7D32" w:rsidRDefault="001E06E2" w:rsidP="001E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7" w:type="pct"/>
            <w:shd w:val="clear" w:color="auto" w:fill="auto"/>
          </w:tcPr>
          <w:p w14:paraId="66BB38C8" w14:textId="6E33434D" w:rsidR="001E06E2" w:rsidRPr="003F7D32" w:rsidRDefault="00C8387D" w:rsidP="000B0FE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77E4E3D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38C3E20" w14:textId="7994F48A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142" w:type="pct"/>
            <w:shd w:val="clear" w:color="auto" w:fill="auto"/>
          </w:tcPr>
          <w:p w14:paraId="3637FB70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CB5B8CD" w14:textId="26C71E2A" w:rsidR="001E06E2" w:rsidRPr="003F7D32" w:rsidRDefault="00DF532C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027F6465" w14:textId="77777777" w:rsidR="001E06E2" w:rsidRPr="003F7D32" w:rsidRDefault="001E06E2" w:rsidP="001E06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C3B3AF3" w14:textId="768C992D" w:rsidR="001E06E2" w:rsidRPr="003F7D32" w:rsidRDefault="001E06E2" w:rsidP="001E06E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E06E2" w:rsidRPr="003F7D32" w14:paraId="3AA564C8" w14:textId="77777777" w:rsidTr="003F7D32">
        <w:tc>
          <w:tcPr>
            <w:tcW w:w="2229" w:type="pct"/>
            <w:shd w:val="clear" w:color="auto" w:fill="auto"/>
          </w:tcPr>
          <w:p w14:paraId="7ECD297A" w14:textId="77777777" w:rsidR="001E06E2" w:rsidRPr="003F7D32" w:rsidRDefault="001E06E2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FBD2296" w14:textId="77777777" w:rsidR="001E06E2" w:rsidRPr="003F7D32" w:rsidRDefault="001E06E2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35E4924F" w14:textId="77777777" w:rsidR="001E06E2" w:rsidRPr="003F7D32" w:rsidRDefault="001E06E2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CCDB4EC" w14:textId="77777777" w:rsidR="001E06E2" w:rsidRPr="003F7D32" w:rsidRDefault="001E06E2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1AA27B82" w14:textId="77777777" w:rsidR="001E06E2" w:rsidRPr="003F7D32" w:rsidRDefault="001E06E2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668DF6C" w14:textId="77777777" w:rsidR="001E06E2" w:rsidRPr="003F7D32" w:rsidRDefault="001E06E2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60503116" w14:textId="77777777" w:rsidR="001E06E2" w:rsidRPr="003F7D32" w:rsidRDefault="001E06E2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F7806AF" w14:textId="77777777" w:rsidR="001E06E2" w:rsidRPr="003F7D32" w:rsidRDefault="001E06E2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4F3C" w:rsidRPr="003F7D32" w14:paraId="35B43CDF" w14:textId="77777777" w:rsidTr="003F7D32">
        <w:tc>
          <w:tcPr>
            <w:tcW w:w="2229" w:type="pct"/>
            <w:shd w:val="clear" w:color="auto" w:fill="auto"/>
          </w:tcPr>
          <w:p w14:paraId="705BE941" w14:textId="6BC84E52" w:rsidR="003D4F3C" w:rsidRPr="003F7D32" w:rsidRDefault="003D4F3C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7" w:type="pct"/>
            <w:shd w:val="clear" w:color="auto" w:fill="auto"/>
          </w:tcPr>
          <w:p w14:paraId="11106777" w14:textId="128E3255" w:rsidR="003D4F3C" w:rsidRPr="003F7D32" w:rsidRDefault="003D4F3C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D5DF5A8" w14:textId="77777777" w:rsidR="003D4F3C" w:rsidRPr="003F7D32" w:rsidRDefault="003D4F3C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8A5F510" w14:textId="742DB0FB" w:rsidR="003D4F3C" w:rsidRPr="003F7D32" w:rsidRDefault="003D4F3C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71B74824" w14:textId="77777777" w:rsidR="003D4F3C" w:rsidRPr="003F7D32" w:rsidRDefault="003D4F3C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F578B69" w14:textId="17EB7FAD" w:rsidR="003D4F3C" w:rsidRPr="003F7D32" w:rsidRDefault="003D4F3C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7C8BF835" w14:textId="77777777" w:rsidR="003D4F3C" w:rsidRPr="003F7D32" w:rsidRDefault="003D4F3C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0BE0AE2" w14:textId="408DD84E" w:rsidR="003D4F3C" w:rsidRPr="003F7D32" w:rsidRDefault="003D4F3C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4F3C" w:rsidRPr="003F7D32" w14:paraId="3EC38C00" w14:textId="77777777" w:rsidTr="003F7D32">
        <w:tc>
          <w:tcPr>
            <w:tcW w:w="2229" w:type="pct"/>
            <w:shd w:val="clear" w:color="auto" w:fill="auto"/>
          </w:tcPr>
          <w:p w14:paraId="7780B39B" w14:textId="630BDEF5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  <w:shd w:val="clear" w:color="auto" w:fill="auto"/>
          </w:tcPr>
          <w:p w14:paraId="1F7740B0" w14:textId="43EC43C7" w:rsidR="003D4F3C" w:rsidRPr="003F7D32" w:rsidRDefault="00DF532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25" w:type="pct"/>
            <w:shd w:val="clear" w:color="auto" w:fill="auto"/>
          </w:tcPr>
          <w:p w14:paraId="3CF971AF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" w:type="pct"/>
            <w:shd w:val="clear" w:color="auto" w:fill="auto"/>
          </w:tcPr>
          <w:p w14:paraId="488B26EF" w14:textId="3E743482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15</w:t>
            </w:r>
          </w:p>
        </w:tc>
        <w:tc>
          <w:tcPr>
            <w:tcW w:w="142" w:type="pct"/>
            <w:shd w:val="clear" w:color="auto" w:fill="auto"/>
          </w:tcPr>
          <w:p w14:paraId="1D6168EE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D033E97" w14:textId="0546145A" w:rsidR="003D4F3C" w:rsidRPr="003F7D32" w:rsidRDefault="00DF532C" w:rsidP="00DF53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F7D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084EF50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6DD9C57" w14:textId="61A5D7ED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D4F3C" w:rsidRPr="003F7D32" w14:paraId="526FBE6C" w14:textId="77777777" w:rsidTr="003F7D32">
        <w:tc>
          <w:tcPr>
            <w:tcW w:w="2229" w:type="pct"/>
            <w:shd w:val="clear" w:color="auto" w:fill="auto"/>
          </w:tcPr>
          <w:p w14:paraId="6EDEA008" w14:textId="4896F422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6DAE5069" w14:textId="18AB8559" w:rsidR="003D4F3C" w:rsidRPr="003F7D32" w:rsidRDefault="00DF532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23,067</w:t>
            </w:r>
          </w:p>
        </w:tc>
        <w:tc>
          <w:tcPr>
            <w:tcW w:w="125" w:type="pct"/>
            <w:shd w:val="clear" w:color="auto" w:fill="auto"/>
          </w:tcPr>
          <w:p w14:paraId="534FAF93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30F75BE" w14:textId="6323E64D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19,146</w:t>
            </w:r>
          </w:p>
        </w:tc>
        <w:tc>
          <w:tcPr>
            <w:tcW w:w="142" w:type="pct"/>
            <w:shd w:val="clear" w:color="auto" w:fill="auto"/>
          </w:tcPr>
          <w:p w14:paraId="7324BD9B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0" w:type="pct"/>
            <w:shd w:val="clear" w:color="auto" w:fill="auto"/>
          </w:tcPr>
          <w:p w14:paraId="638ADD5D" w14:textId="6C876482" w:rsidR="003D4F3C" w:rsidRPr="003F7D32" w:rsidRDefault="00DF532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15B34F1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30ADA92" w14:textId="2FC046FF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D4F3C" w:rsidRPr="003F7D32" w14:paraId="7E4EBF2D" w14:textId="77777777" w:rsidTr="003F7D32">
        <w:tc>
          <w:tcPr>
            <w:tcW w:w="2229" w:type="pct"/>
            <w:shd w:val="clear" w:color="auto" w:fill="auto"/>
          </w:tcPr>
          <w:p w14:paraId="23E91599" w14:textId="371C8FA7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FEE4953" w14:textId="1F4BF99F" w:rsidR="003D4F3C" w:rsidRPr="003F7D32" w:rsidRDefault="001349CE" w:rsidP="006425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1,607</w:t>
            </w:r>
          </w:p>
        </w:tc>
        <w:tc>
          <w:tcPr>
            <w:tcW w:w="125" w:type="pct"/>
            <w:shd w:val="clear" w:color="auto" w:fill="auto"/>
          </w:tcPr>
          <w:p w14:paraId="337FDE94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757E410" w14:textId="77777777" w:rsidR="00307258" w:rsidRPr="003F7D32" w:rsidRDefault="00307258" w:rsidP="006425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8A9D0C" w14:textId="58CA637F" w:rsidR="003D4F3C" w:rsidRPr="003F7D32" w:rsidRDefault="00307258" w:rsidP="006425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1,563</w:t>
            </w:r>
          </w:p>
        </w:tc>
        <w:tc>
          <w:tcPr>
            <w:tcW w:w="142" w:type="pct"/>
            <w:shd w:val="clear" w:color="auto" w:fill="auto"/>
          </w:tcPr>
          <w:p w14:paraId="1FB7A190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7BE0383" w14:textId="77777777" w:rsidR="00307258" w:rsidRPr="003F7D32" w:rsidRDefault="00307258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2BDE0BC" w14:textId="45B8A5D0" w:rsidR="003D4F3C" w:rsidRPr="003F7D32" w:rsidRDefault="00307258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9637AD1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39D6C0D7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86B7AB1" w14:textId="7EB0DC6E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D4F3C" w:rsidRPr="003F7D32" w14:paraId="3A41AAFA" w14:textId="77777777" w:rsidTr="003F7D32">
        <w:tc>
          <w:tcPr>
            <w:tcW w:w="2229" w:type="pct"/>
            <w:shd w:val="clear" w:color="auto" w:fill="auto"/>
          </w:tcPr>
          <w:p w14:paraId="2E090A40" w14:textId="331E18F6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BDAF81E" w14:textId="014ACFA5" w:rsidR="003D4F3C" w:rsidRPr="003F7D32" w:rsidRDefault="00DF532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125" w:type="pct"/>
            <w:shd w:val="clear" w:color="auto" w:fill="auto"/>
          </w:tcPr>
          <w:p w14:paraId="0A6D5997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0129C4C" w14:textId="61A5A3C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195</w:t>
            </w:r>
          </w:p>
        </w:tc>
        <w:tc>
          <w:tcPr>
            <w:tcW w:w="142" w:type="pct"/>
            <w:shd w:val="clear" w:color="auto" w:fill="auto"/>
          </w:tcPr>
          <w:p w14:paraId="0502CA0F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570E48A3" w14:textId="0864AF2E" w:rsidR="003D4F3C" w:rsidRPr="003F7D32" w:rsidRDefault="00DF532C" w:rsidP="000B0FE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125" w:type="pct"/>
            <w:shd w:val="clear" w:color="auto" w:fill="auto"/>
          </w:tcPr>
          <w:p w14:paraId="5A056EFA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1D7F5DE4" w14:textId="05B8F6BA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</w:tr>
      <w:tr w:rsidR="003D4F3C" w:rsidRPr="003F7D32" w14:paraId="7224F305" w14:textId="77777777" w:rsidTr="003F7D32">
        <w:trPr>
          <w:trHeight w:val="263"/>
        </w:trPr>
        <w:tc>
          <w:tcPr>
            <w:tcW w:w="2229" w:type="pct"/>
            <w:shd w:val="clear" w:color="auto" w:fill="auto"/>
          </w:tcPr>
          <w:p w14:paraId="1EAD1F61" w14:textId="5934E3DB" w:rsidR="003D4F3C" w:rsidRPr="003F7D32" w:rsidRDefault="003D4F3C" w:rsidP="002D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F7D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2998B1A" w14:textId="77777777" w:rsidR="003D4F3C" w:rsidRPr="003F7D32" w:rsidRDefault="003D4F3C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077A4D80" w14:textId="77777777" w:rsidR="003D4F3C" w:rsidRPr="003F7D32" w:rsidRDefault="003D4F3C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9FBCE16" w14:textId="77777777" w:rsidR="003D4F3C" w:rsidRPr="003F7D32" w:rsidRDefault="003D4F3C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4C1E10BC" w14:textId="77777777" w:rsidR="003D4F3C" w:rsidRPr="003F7D32" w:rsidRDefault="003D4F3C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3874E81F" w14:textId="77777777" w:rsidR="003D4F3C" w:rsidRPr="003F7D32" w:rsidRDefault="003D4F3C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77F9AF58" w14:textId="77777777" w:rsidR="003D4F3C" w:rsidRPr="003F7D32" w:rsidRDefault="003D4F3C" w:rsidP="002D589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40C8CB1D" w14:textId="77777777" w:rsidR="003D4F3C" w:rsidRPr="003F7D32" w:rsidRDefault="003D4F3C" w:rsidP="002D589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4F3C" w:rsidRPr="003F7D32" w14:paraId="7E3107E1" w14:textId="77777777" w:rsidTr="003F7D32">
        <w:tc>
          <w:tcPr>
            <w:tcW w:w="2229" w:type="pct"/>
            <w:shd w:val="clear" w:color="auto" w:fill="auto"/>
          </w:tcPr>
          <w:p w14:paraId="044906AD" w14:textId="545759DE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7" w:type="pct"/>
            <w:shd w:val="clear" w:color="auto" w:fill="auto"/>
          </w:tcPr>
          <w:p w14:paraId="0091C3C3" w14:textId="7DC89D72" w:rsidR="003D4F3C" w:rsidRPr="003F7D32" w:rsidRDefault="004C06AF" w:rsidP="00DF53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30FCA0E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FC78076" w14:textId="4B7DF4FE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397FA2B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58653284" w14:textId="4B0574DE" w:rsidR="003D4F3C" w:rsidRPr="003F7D32" w:rsidRDefault="00DF532C" w:rsidP="000B0FE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28,725</w:t>
            </w:r>
          </w:p>
        </w:tc>
        <w:tc>
          <w:tcPr>
            <w:tcW w:w="125" w:type="pct"/>
            <w:shd w:val="clear" w:color="auto" w:fill="auto"/>
          </w:tcPr>
          <w:p w14:paraId="3D4FC533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384D07CD" w14:textId="6A0E1853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8,460</w:t>
            </w:r>
          </w:p>
        </w:tc>
      </w:tr>
      <w:tr w:rsidR="003D4F3C" w:rsidRPr="003F7D32" w14:paraId="7462B4D8" w14:textId="77777777" w:rsidTr="003F7D32">
        <w:tc>
          <w:tcPr>
            <w:tcW w:w="2229" w:type="pct"/>
            <w:shd w:val="clear" w:color="auto" w:fill="auto"/>
          </w:tcPr>
          <w:p w14:paraId="3A083CB9" w14:textId="11583A41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</w:tcPr>
          <w:p w14:paraId="690E53F4" w14:textId="26ED0AB5" w:rsidR="003D4F3C" w:rsidRPr="003F7D32" w:rsidRDefault="00DF532C" w:rsidP="006425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</w:t>
            </w:r>
            <w:r w:rsidR="00C23EC5"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25" w:type="pct"/>
            <w:shd w:val="clear" w:color="auto" w:fill="auto"/>
          </w:tcPr>
          <w:p w14:paraId="65B7B42B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shd w:val="clear" w:color="auto" w:fill="auto"/>
          </w:tcPr>
          <w:p w14:paraId="5387D17A" w14:textId="6EC07B85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2,964</w:t>
            </w:r>
          </w:p>
        </w:tc>
        <w:tc>
          <w:tcPr>
            <w:tcW w:w="142" w:type="pct"/>
            <w:shd w:val="clear" w:color="auto" w:fill="auto"/>
          </w:tcPr>
          <w:p w14:paraId="1C7C18D4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5FD138E2" w14:textId="628ADFCC" w:rsidR="003D4F3C" w:rsidRPr="003F7D32" w:rsidRDefault="00DF532C" w:rsidP="00DF53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88014F5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64B0F98E" w14:textId="4B966133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D4F3C" w:rsidRPr="003F7D32" w14:paraId="7E38A06E" w14:textId="77777777" w:rsidTr="003F7D32">
        <w:tc>
          <w:tcPr>
            <w:tcW w:w="2229" w:type="pct"/>
            <w:shd w:val="clear" w:color="auto" w:fill="auto"/>
          </w:tcPr>
          <w:p w14:paraId="09C0B0C4" w14:textId="5CEF2441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87" w:type="pct"/>
            <w:shd w:val="clear" w:color="auto" w:fill="auto"/>
          </w:tcPr>
          <w:p w14:paraId="404A1111" w14:textId="47DFBC19" w:rsidR="003D4F3C" w:rsidRPr="003F7D32" w:rsidRDefault="000B0FEB" w:rsidP="006425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34,402</w:t>
            </w:r>
          </w:p>
        </w:tc>
        <w:tc>
          <w:tcPr>
            <w:tcW w:w="125" w:type="pct"/>
            <w:shd w:val="clear" w:color="auto" w:fill="auto"/>
          </w:tcPr>
          <w:p w14:paraId="747D860D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shd w:val="clear" w:color="auto" w:fill="auto"/>
          </w:tcPr>
          <w:p w14:paraId="0E8C8880" w14:textId="316B84F3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</w:t>
            </w:r>
            <w:r w:rsidR="00360768"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3,193</w:t>
            </w: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2" w:type="pct"/>
            <w:shd w:val="clear" w:color="auto" w:fill="auto"/>
          </w:tcPr>
          <w:p w14:paraId="405D6001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5938E778" w14:textId="2257C0D4" w:rsidR="003D4F3C" w:rsidRPr="003F7D32" w:rsidRDefault="000B0FEB" w:rsidP="000B0FE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714D004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47D1918" w14:textId="3B8DC433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D4F3C" w:rsidRPr="003F7D32" w14:paraId="1A142E23" w14:textId="77777777" w:rsidTr="003F7D32">
        <w:tc>
          <w:tcPr>
            <w:tcW w:w="2229" w:type="pct"/>
            <w:shd w:val="clear" w:color="auto" w:fill="auto"/>
          </w:tcPr>
          <w:p w14:paraId="5D6F9FC2" w14:textId="412E4D51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7" w:type="pct"/>
            <w:shd w:val="clear" w:color="auto" w:fill="auto"/>
          </w:tcPr>
          <w:p w14:paraId="1E50C2CD" w14:textId="4B5D4F43" w:rsidR="003D4F3C" w:rsidRPr="003F7D32" w:rsidRDefault="000B0FEB" w:rsidP="006425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9,832</w:t>
            </w:r>
          </w:p>
        </w:tc>
        <w:tc>
          <w:tcPr>
            <w:tcW w:w="125" w:type="pct"/>
            <w:shd w:val="clear" w:color="auto" w:fill="auto"/>
          </w:tcPr>
          <w:p w14:paraId="1B4DE67A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68F8C0C" w14:textId="4E2F23A6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5,9</w:t>
            </w:r>
            <w:r w:rsidR="00360768"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2" w:type="pct"/>
            <w:shd w:val="clear" w:color="auto" w:fill="auto"/>
          </w:tcPr>
          <w:p w14:paraId="1BFC64E7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3CB7C2C4" w14:textId="5B133ABD" w:rsidR="003D4F3C" w:rsidRPr="003F7D32" w:rsidRDefault="000B0FEB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0B7B2AA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524E1F50" w14:textId="218071A3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D4F3C" w:rsidRPr="003F7D32" w14:paraId="244ECAD5" w14:textId="77777777" w:rsidTr="003F7D32">
        <w:tc>
          <w:tcPr>
            <w:tcW w:w="2229" w:type="pct"/>
            <w:shd w:val="clear" w:color="auto" w:fill="auto"/>
          </w:tcPr>
          <w:p w14:paraId="4FA668C9" w14:textId="77777777" w:rsidR="003D4F3C" w:rsidRPr="003F7D32" w:rsidRDefault="003D4F3C" w:rsidP="003D4F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ต้นทุนทางตรงจากการให้เช่าและบริการ</w:t>
            </w:r>
          </w:p>
          <w:p w14:paraId="133AA1AD" w14:textId="3E0ED10B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จากสัญญาเช่าดำเนินงาน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B591CB9" w14:textId="3ADD9F9D" w:rsidR="003D4F3C" w:rsidRPr="003F7D32" w:rsidRDefault="000B0FEB" w:rsidP="006425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773</w:t>
            </w:r>
          </w:p>
        </w:tc>
        <w:tc>
          <w:tcPr>
            <w:tcW w:w="125" w:type="pct"/>
            <w:shd w:val="clear" w:color="auto" w:fill="auto"/>
          </w:tcPr>
          <w:p w14:paraId="34AFCBDC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5433F43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72C8AEA" w14:textId="6FDEBB90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294 </w:t>
            </w:r>
          </w:p>
        </w:tc>
        <w:tc>
          <w:tcPr>
            <w:tcW w:w="142" w:type="pct"/>
            <w:shd w:val="clear" w:color="auto" w:fill="auto"/>
          </w:tcPr>
          <w:p w14:paraId="62DA2499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12EE6E61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5BAE981" w14:textId="600D3B8E" w:rsidR="000B0FEB" w:rsidRPr="003F7D32" w:rsidRDefault="000B0FEB" w:rsidP="000B0FE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E9CF798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76D3541D" w14:textId="2F59BDFE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</w:tr>
      <w:tr w:rsidR="003D4F3C" w:rsidRPr="003F7D32" w14:paraId="2583D2F6" w14:textId="77777777" w:rsidTr="003F7D32">
        <w:tc>
          <w:tcPr>
            <w:tcW w:w="2229" w:type="pct"/>
            <w:shd w:val="clear" w:color="auto" w:fill="auto"/>
          </w:tcPr>
          <w:p w14:paraId="7DC80F3D" w14:textId="7B2DFE02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EFD8A65" w14:textId="5436AE86" w:rsidR="003D4F3C" w:rsidRPr="003F7D32" w:rsidRDefault="00C23EC5" w:rsidP="006425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4251F"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5" w:type="pct"/>
            <w:shd w:val="clear" w:color="auto" w:fill="auto"/>
          </w:tcPr>
          <w:p w14:paraId="5FB352FB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D833E9F" w14:textId="50D23FA4" w:rsidR="003D4F3C" w:rsidRPr="003F7D32" w:rsidRDefault="00360768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  <w:r w:rsidR="003D4F3C"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2" w:type="pct"/>
            <w:shd w:val="clear" w:color="auto" w:fill="auto"/>
          </w:tcPr>
          <w:p w14:paraId="2F0658FE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2190CC3C" w14:textId="0F3627D8" w:rsidR="003D4F3C" w:rsidRPr="003F7D32" w:rsidRDefault="0064251F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AF7E9F8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23D7B692" w14:textId="037666E6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D4F3C" w:rsidRPr="003F7D32" w14:paraId="65AFD678" w14:textId="77777777" w:rsidTr="003F7D32">
        <w:trPr>
          <w:trHeight w:val="61"/>
        </w:trPr>
        <w:tc>
          <w:tcPr>
            <w:tcW w:w="2229" w:type="pct"/>
            <w:shd w:val="clear" w:color="auto" w:fill="auto"/>
          </w:tcPr>
          <w:p w14:paraId="4A8651E0" w14:textId="70564744" w:rsidR="003D4F3C" w:rsidRPr="003F7D32" w:rsidRDefault="003D4F3C" w:rsidP="003D4F3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DFFE58E" w14:textId="21354305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7D1630A1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</w:tcPr>
          <w:p w14:paraId="57548B98" w14:textId="38F8E102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617C30D7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746A9426" w14:textId="527D5FE5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37C27329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39C8C163" w14:textId="3EDCD362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3D4F3C" w:rsidRPr="003F7D32" w14:paraId="589DA466" w14:textId="77777777" w:rsidTr="003F7D32">
        <w:tc>
          <w:tcPr>
            <w:tcW w:w="2229" w:type="pct"/>
            <w:shd w:val="clear" w:color="auto" w:fill="auto"/>
          </w:tcPr>
          <w:p w14:paraId="4E9C452C" w14:textId="38A61F48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7" w:type="pct"/>
            <w:shd w:val="clear" w:color="auto" w:fill="auto"/>
          </w:tcPr>
          <w:p w14:paraId="5C167FFA" w14:textId="7E99EA39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66386F3D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E1053B3" w14:textId="71BB8A49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7367BA03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6D5809EF" w14:textId="42B4FCD8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658217F9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4ADE98ED" w14:textId="3454BAB8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4F3C" w:rsidRPr="003F7D32" w14:paraId="31234CE5" w14:textId="77777777" w:rsidTr="003F7D32">
        <w:tc>
          <w:tcPr>
            <w:tcW w:w="2229" w:type="pct"/>
            <w:shd w:val="clear" w:color="auto" w:fill="auto"/>
          </w:tcPr>
          <w:p w14:paraId="32B8B0E7" w14:textId="366649A3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7" w:type="pct"/>
            <w:shd w:val="clear" w:color="auto" w:fill="auto"/>
          </w:tcPr>
          <w:p w14:paraId="72674B35" w14:textId="129709CD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  <w:shd w:val="clear" w:color="auto" w:fill="auto"/>
          </w:tcPr>
          <w:p w14:paraId="7FBD206B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591A5EE" w14:textId="475FBC1D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0F975516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3BA7D441" w14:textId="3EC078AE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3086A259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380EF6EA" w14:textId="78E2845F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4F3C" w:rsidRPr="003F7D32" w14:paraId="50FC5F99" w14:textId="77777777" w:rsidTr="003F7D32">
        <w:tc>
          <w:tcPr>
            <w:tcW w:w="2229" w:type="pct"/>
            <w:shd w:val="clear" w:color="auto" w:fill="auto"/>
          </w:tcPr>
          <w:p w14:paraId="266BACE6" w14:textId="2E3EAA74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ผลประโยชน์พนักงานระยะสั้น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BD4A815" w14:textId="56433E1E" w:rsidR="003D4F3C" w:rsidRPr="003F7D32" w:rsidRDefault="0064251F" w:rsidP="006425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80,920</w:t>
            </w:r>
          </w:p>
        </w:tc>
        <w:tc>
          <w:tcPr>
            <w:tcW w:w="125" w:type="pct"/>
            <w:shd w:val="clear" w:color="auto" w:fill="auto"/>
          </w:tcPr>
          <w:p w14:paraId="7840EDC4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DEE649F" w14:textId="01FEAAD0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53,873</w:t>
            </w:r>
          </w:p>
        </w:tc>
        <w:tc>
          <w:tcPr>
            <w:tcW w:w="142" w:type="pct"/>
            <w:shd w:val="clear" w:color="auto" w:fill="auto"/>
          </w:tcPr>
          <w:p w14:paraId="6D9721AB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59F38B57" w14:textId="783FB392" w:rsidR="003D4F3C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31,835</w:t>
            </w:r>
          </w:p>
        </w:tc>
        <w:tc>
          <w:tcPr>
            <w:tcW w:w="125" w:type="pct"/>
            <w:shd w:val="clear" w:color="auto" w:fill="auto"/>
          </w:tcPr>
          <w:p w14:paraId="6F3569EF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F2DF427" w14:textId="58444B70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16,652</w:t>
            </w:r>
          </w:p>
        </w:tc>
      </w:tr>
      <w:tr w:rsidR="003D4F3C" w:rsidRPr="003F7D32" w14:paraId="3AF7C4DD" w14:textId="77777777" w:rsidTr="003F7D32">
        <w:tc>
          <w:tcPr>
            <w:tcW w:w="2229" w:type="pct"/>
            <w:shd w:val="clear" w:color="auto" w:fill="auto"/>
          </w:tcPr>
          <w:p w14:paraId="5CD857AA" w14:textId="029E03CB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7F689" w14:textId="377C4AAD" w:rsidR="003D4F3C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25" w:type="pct"/>
            <w:shd w:val="clear" w:color="auto" w:fill="auto"/>
          </w:tcPr>
          <w:p w14:paraId="30A9E78C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4B06B" w14:textId="660F7F81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1,755</w:t>
            </w:r>
          </w:p>
        </w:tc>
        <w:tc>
          <w:tcPr>
            <w:tcW w:w="142" w:type="pct"/>
            <w:shd w:val="clear" w:color="auto" w:fill="auto"/>
          </w:tcPr>
          <w:p w14:paraId="7790A214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6D5BA" w14:textId="3103C784" w:rsidR="003D4F3C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25" w:type="pct"/>
            <w:shd w:val="clear" w:color="auto" w:fill="auto"/>
          </w:tcPr>
          <w:p w14:paraId="5561F458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7C185" w14:textId="0AF9F22E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</w:tr>
      <w:tr w:rsidR="003D4F3C" w:rsidRPr="003F7D32" w14:paraId="68E3B84E" w14:textId="77777777" w:rsidTr="003F7D32">
        <w:tc>
          <w:tcPr>
            <w:tcW w:w="2229" w:type="pct"/>
            <w:shd w:val="clear" w:color="auto" w:fill="auto"/>
          </w:tcPr>
          <w:p w14:paraId="4E4818F1" w14:textId="30558B01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1BA68" w14:textId="5BE1DA77" w:rsidR="003D4F3C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81,71</w:t>
            </w:r>
            <w:r w:rsidR="00557867"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5A88EDFD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EE451" w14:textId="15A1FE21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55,628</w:t>
            </w:r>
          </w:p>
        </w:tc>
        <w:tc>
          <w:tcPr>
            <w:tcW w:w="142" w:type="pct"/>
            <w:shd w:val="clear" w:color="auto" w:fill="auto"/>
          </w:tcPr>
          <w:p w14:paraId="0629D65D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16696" w14:textId="64B52D39" w:rsidR="003D4F3C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32,134</w:t>
            </w:r>
          </w:p>
        </w:tc>
        <w:tc>
          <w:tcPr>
            <w:tcW w:w="125" w:type="pct"/>
            <w:shd w:val="clear" w:color="auto" w:fill="auto"/>
          </w:tcPr>
          <w:p w14:paraId="4C992FD4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CBFB8" w14:textId="102F2025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16,968</w:t>
            </w:r>
          </w:p>
        </w:tc>
      </w:tr>
      <w:tr w:rsidR="003D4F3C" w:rsidRPr="003F7D32" w14:paraId="6E30AD12" w14:textId="77777777" w:rsidTr="003F7D32">
        <w:tc>
          <w:tcPr>
            <w:tcW w:w="2229" w:type="pct"/>
            <w:shd w:val="clear" w:color="auto" w:fill="auto"/>
          </w:tcPr>
          <w:p w14:paraId="0322669A" w14:textId="0FCD0375" w:rsidR="003D4F3C" w:rsidRPr="003F7D32" w:rsidRDefault="003D4F3C" w:rsidP="005B1CB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59C6C263" w14:textId="40EC4E9F" w:rsidR="003D4F3C" w:rsidRPr="003F7D32" w:rsidRDefault="003D4F3C" w:rsidP="000C0F1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391C42C2" w14:textId="77777777" w:rsidR="003D4F3C" w:rsidRPr="003F7D32" w:rsidRDefault="003D4F3C" w:rsidP="000C0F1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5" w:type="pct"/>
            <w:shd w:val="clear" w:color="auto" w:fill="auto"/>
          </w:tcPr>
          <w:p w14:paraId="0C39E173" w14:textId="470A6B42" w:rsidR="003D4F3C" w:rsidRPr="003F7D32" w:rsidRDefault="003D4F3C" w:rsidP="000C0F1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</w:tcPr>
          <w:p w14:paraId="238AAB82" w14:textId="77777777" w:rsidR="003D4F3C" w:rsidRPr="003F7D32" w:rsidRDefault="003D4F3C" w:rsidP="000C0F1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</w:tcPr>
          <w:p w14:paraId="19E24C95" w14:textId="12E2D7EB" w:rsidR="003D4F3C" w:rsidRPr="003F7D32" w:rsidRDefault="003D4F3C" w:rsidP="000C0F1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19A0A601" w14:textId="77777777" w:rsidR="003D4F3C" w:rsidRPr="003F7D32" w:rsidRDefault="003D4F3C" w:rsidP="000C0F1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shd w:val="clear" w:color="auto" w:fill="auto"/>
          </w:tcPr>
          <w:p w14:paraId="430D3ED8" w14:textId="75C18EF3" w:rsidR="003D4F3C" w:rsidRPr="003F7D32" w:rsidRDefault="003D4F3C" w:rsidP="000C0F1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C0F12" w:rsidRPr="003F7D32" w14:paraId="3C56992C" w14:textId="77777777" w:rsidTr="003F7D32">
        <w:tc>
          <w:tcPr>
            <w:tcW w:w="2229" w:type="pct"/>
            <w:shd w:val="clear" w:color="auto" w:fill="auto"/>
          </w:tcPr>
          <w:p w14:paraId="031FB273" w14:textId="613EFAFC" w:rsidR="000C0F12" w:rsidRPr="003F7D32" w:rsidRDefault="000C0F12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7" w:type="pct"/>
            <w:shd w:val="clear" w:color="auto" w:fill="auto"/>
          </w:tcPr>
          <w:p w14:paraId="720D9DF9" w14:textId="77777777" w:rsidR="000C0F12" w:rsidRPr="003F7D32" w:rsidRDefault="000C0F12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F723C25" w14:textId="77777777" w:rsidR="000C0F12" w:rsidRPr="003F7D32" w:rsidRDefault="000C0F12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C7A0406" w14:textId="77777777" w:rsidR="000C0F12" w:rsidRPr="003F7D32" w:rsidRDefault="000C0F12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5FF936F0" w14:textId="77777777" w:rsidR="000C0F12" w:rsidRPr="003F7D32" w:rsidRDefault="000C0F12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76BD9071" w14:textId="77777777" w:rsidR="000C0F12" w:rsidRPr="003F7D32" w:rsidRDefault="000C0F12" w:rsidP="0030725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615B3789" w14:textId="77777777" w:rsidR="000C0F12" w:rsidRPr="003F7D32" w:rsidRDefault="000C0F12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36E5F9C" w14:textId="77777777" w:rsidR="000C0F12" w:rsidRPr="003F7D32" w:rsidRDefault="000C0F12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4F3C" w:rsidRPr="003F7D32" w14:paraId="4876FDD9" w14:textId="77777777" w:rsidTr="003F7D32">
        <w:tc>
          <w:tcPr>
            <w:tcW w:w="2229" w:type="pct"/>
            <w:shd w:val="clear" w:color="auto" w:fill="auto"/>
          </w:tcPr>
          <w:p w14:paraId="130C5ED4" w14:textId="1627CF83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965D89"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87" w:type="pct"/>
            <w:shd w:val="clear" w:color="auto" w:fill="auto"/>
          </w:tcPr>
          <w:p w14:paraId="5C9EB2CC" w14:textId="266D1C10" w:rsidR="003D4F3C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  <w:tc>
          <w:tcPr>
            <w:tcW w:w="125" w:type="pct"/>
            <w:shd w:val="clear" w:color="auto" w:fill="auto"/>
          </w:tcPr>
          <w:p w14:paraId="4F3E1666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BEE1C2D" w14:textId="04FD6D30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36,591</w:t>
            </w:r>
          </w:p>
        </w:tc>
        <w:tc>
          <w:tcPr>
            <w:tcW w:w="142" w:type="pct"/>
            <w:shd w:val="clear" w:color="auto" w:fill="auto"/>
          </w:tcPr>
          <w:p w14:paraId="18BBAB03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729C628F" w14:textId="7B422105" w:rsidR="003D4F3C" w:rsidRPr="003F7D32" w:rsidRDefault="00307258" w:rsidP="0030725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47E0B4C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2844C7C" w14:textId="7FFF77EC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4F3C" w:rsidRPr="003F7D32" w14:paraId="0C5172CC" w14:textId="77777777" w:rsidTr="003F7D32">
        <w:tc>
          <w:tcPr>
            <w:tcW w:w="2229" w:type="pct"/>
            <w:shd w:val="clear" w:color="auto" w:fill="auto"/>
          </w:tcPr>
          <w:p w14:paraId="17F54EA4" w14:textId="3224A24B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  <w:shd w:val="clear" w:color="auto" w:fill="auto"/>
          </w:tcPr>
          <w:p w14:paraId="38D6B721" w14:textId="22304925" w:rsidR="003D4F3C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12,039</w:t>
            </w:r>
          </w:p>
        </w:tc>
        <w:tc>
          <w:tcPr>
            <w:tcW w:w="125" w:type="pct"/>
            <w:shd w:val="clear" w:color="auto" w:fill="auto"/>
          </w:tcPr>
          <w:p w14:paraId="203C46C1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37324D1" w14:textId="3B735A2A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11,002</w:t>
            </w:r>
          </w:p>
        </w:tc>
        <w:tc>
          <w:tcPr>
            <w:tcW w:w="142" w:type="pct"/>
            <w:shd w:val="clear" w:color="auto" w:fill="auto"/>
          </w:tcPr>
          <w:p w14:paraId="33584370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C1FED89" w14:textId="6FCCF4D0" w:rsidR="003D4F3C" w:rsidRPr="003F7D32" w:rsidRDefault="00307258" w:rsidP="0030725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FE89668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8DEF45E" w14:textId="0A2E8153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4F3C" w:rsidRPr="003F7D32" w14:paraId="4315F89B" w14:textId="77777777" w:rsidTr="003F7D32">
        <w:tc>
          <w:tcPr>
            <w:tcW w:w="2229" w:type="pct"/>
            <w:shd w:val="clear" w:color="auto" w:fill="auto"/>
          </w:tcPr>
          <w:p w14:paraId="2BADBBE0" w14:textId="2D94365E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รายได้ค่าเช่าและค่าบริการจากสัญญาเช่า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ดำเนินงาน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30D49F4" w14:textId="0F166BD7" w:rsidR="003D4F3C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5,656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FDAFDB7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F443AC9" w14:textId="45A36A76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7,846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78FFAAD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9908788" w14:textId="5FF7AB6E" w:rsidR="003D4F3C" w:rsidRPr="003F7D32" w:rsidRDefault="00307258" w:rsidP="0030725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8AC273A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F69A619" w14:textId="40F11565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4F3C" w:rsidRPr="003F7D32" w14:paraId="410D9BE8" w14:textId="77777777" w:rsidTr="003F7D32">
        <w:tc>
          <w:tcPr>
            <w:tcW w:w="2229" w:type="pct"/>
            <w:shd w:val="clear" w:color="auto" w:fill="auto"/>
          </w:tcPr>
          <w:p w14:paraId="3CEF1EF6" w14:textId="19E9307E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7" w:type="pct"/>
            <w:shd w:val="clear" w:color="auto" w:fill="auto"/>
          </w:tcPr>
          <w:p w14:paraId="3C83963D" w14:textId="4DE20E00" w:rsidR="003D4F3C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4,945</w:t>
            </w:r>
          </w:p>
        </w:tc>
        <w:tc>
          <w:tcPr>
            <w:tcW w:w="125" w:type="pct"/>
            <w:shd w:val="clear" w:color="auto" w:fill="auto"/>
          </w:tcPr>
          <w:p w14:paraId="1F2777F5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831A4A8" w14:textId="6581191D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4,228</w:t>
            </w:r>
          </w:p>
        </w:tc>
        <w:tc>
          <w:tcPr>
            <w:tcW w:w="142" w:type="pct"/>
            <w:shd w:val="clear" w:color="auto" w:fill="auto"/>
          </w:tcPr>
          <w:p w14:paraId="338692C7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CB9BCA6" w14:textId="76C82059" w:rsidR="003D4F3C" w:rsidRPr="003F7D32" w:rsidRDefault="00307258" w:rsidP="0030725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4,945</w:t>
            </w:r>
          </w:p>
        </w:tc>
        <w:tc>
          <w:tcPr>
            <w:tcW w:w="125" w:type="pct"/>
            <w:shd w:val="clear" w:color="auto" w:fill="auto"/>
          </w:tcPr>
          <w:p w14:paraId="0C871CC7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667A40F" w14:textId="3E9E31AD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4,228</w:t>
            </w:r>
          </w:p>
        </w:tc>
      </w:tr>
      <w:tr w:rsidR="003D4F3C" w:rsidRPr="003F7D32" w14:paraId="7BC533EA" w14:textId="77777777" w:rsidTr="003F7D32">
        <w:tc>
          <w:tcPr>
            <w:tcW w:w="2229" w:type="pct"/>
            <w:shd w:val="clear" w:color="auto" w:fill="auto"/>
          </w:tcPr>
          <w:p w14:paraId="4222DF8F" w14:textId="6D24A1B8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</w:tcPr>
          <w:p w14:paraId="4EE74757" w14:textId="529825F0" w:rsidR="003D4F3C" w:rsidRPr="003F7D32" w:rsidRDefault="0064251F" w:rsidP="0064251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19A8BF02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9B46080" w14:textId="2AB4103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8,602</w:t>
            </w:r>
          </w:p>
        </w:tc>
        <w:tc>
          <w:tcPr>
            <w:tcW w:w="142" w:type="pct"/>
            <w:shd w:val="clear" w:color="auto" w:fill="auto"/>
          </w:tcPr>
          <w:p w14:paraId="17E71839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798F0CA" w14:textId="4B0081F3" w:rsidR="003D4F3C" w:rsidRPr="003F7D32" w:rsidRDefault="00307258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15A440E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EF1C2A6" w14:textId="3C9B1D44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D4F3C" w:rsidRPr="003F7D32" w14:paraId="44EBC316" w14:textId="77777777" w:rsidTr="003F7D32">
        <w:tc>
          <w:tcPr>
            <w:tcW w:w="2229" w:type="pct"/>
            <w:shd w:val="clear" w:color="auto" w:fill="auto"/>
          </w:tcPr>
          <w:p w14:paraId="5765A180" w14:textId="0E608491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</w:tcPr>
          <w:p w14:paraId="70F19153" w14:textId="574B828F" w:rsidR="003D4F3C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7,180</w:t>
            </w:r>
          </w:p>
        </w:tc>
        <w:tc>
          <w:tcPr>
            <w:tcW w:w="125" w:type="pct"/>
            <w:shd w:val="clear" w:color="auto" w:fill="auto"/>
          </w:tcPr>
          <w:p w14:paraId="7E611795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DD2A7D6" w14:textId="788D4AAF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2,954</w:t>
            </w:r>
          </w:p>
        </w:tc>
        <w:tc>
          <w:tcPr>
            <w:tcW w:w="142" w:type="pct"/>
            <w:shd w:val="clear" w:color="auto" w:fill="auto"/>
          </w:tcPr>
          <w:p w14:paraId="457DAE8F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19E7A7F" w14:textId="75996BFA" w:rsidR="003D4F3C" w:rsidRPr="003F7D32" w:rsidRDefault="00307258" w:rsidP="0030725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1,271</w:t>
            </w:r>
          </w:p>
        </w:tc>
        <w:tc>
          <w:tcPr>
            <w:tcW w:w="125" w:type="pct"/>
            <w:shd w:val="clear" w:color="auto" w:fill="auto"/>
          </w:tcPr>
          <w:p w14:paraId="37CE05BF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5BF3F49" w14:textId="1A5A56BE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D4F3C" w:rsidRPr="003F7D32" w14:paraId="2A894D61" w14:textId="77777777" w:rsidTr="003F7D32">
        <w:tc>
          <w:tcPr>
            <w:tcW w:w="2229" w:type="pct"/>
            <w:shd w:val="clear" w:color="auto" w:fill="auto"/>
          </w:tcPr>
          <w:p w14:paraId="23A80EAB" w14:textId="5FC70EB6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87" w:type="pct"/>
            <w:shd w:val="clear" w:color="auto" w:fill="auto"/>
          </w:tcPr>
          <w:p w14:paraId="01476A46" w14:textId="15A87925" w:rsidR="003D4F3C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125" w:type="pct"/>
            <w:shd w:val="clear" w:color="auto" w:fill="auto"/>
          </w:tcPr>
          <w:p w14:paraId="2BC4C317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67D2405" w14:textId="77A530B5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1,443</w:t>
            </w:r>
          </w:p>
        </w:tc>
        <w:tc>
          <w:tcPr>
            <w:tcW w:w="142" w:type="pct"/>
            <w:shd w:val="clear" w:color="auto" w:fill="auto"/>
          </w:tcPr>
          <w:p w14:paraId="79DBB0E9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C1EE21D" w14:textId="5D7CACA5" w:rsidR="003D4F3C" w:rsidRPr="003F7D32" w:rsidRDefault="00307258" w:rsidP="0030725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7D55BF6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F35B5B8" w14:textId="21AC8650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4F3C" w:rsidRPr="003F7D32" w14:paraId="5A79B86D" w14:textId="77777777" w:rsidTr="003F7D32">
        <w:tc>
          <w:tcPr>
            <w:tcW w:w="2229" w:type="pct"/>
            <w:shd w:val="clear" w:color="auto" w:fill="auto"/>
          </w:tcPr>
          <w:p w14:paraId="706A4D8A" w14:textId="6CAD14B8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7" w:type="pct"/>
            <w:shd w:val="clear" w:color="auto" w:fill="auto"/>
          </w:tcPr>
          <w:p w14:paraId="392D9607" w14:textId="19644306" w:rsidR="003D4F3C" w:rsidRPr="003F7D32" w:rsidRDefault="0064251F" w:rsidP="006425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2,609</w:t>
            </w:r>
          </w:p>
        </w:tc>
        <w:tc>
          <w:tcPr>
            <w:tcW w:w="125" w:type="pct"/>
            <w:shd w:val="clear" w:color="auto" w:fill="auto"/>
          </w:tcPr>
          <w:p w14:paraId="24E15DCA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4D7E0A7" w14:textId="23DD4C08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1,009</w:t>
            </w:r>
          </w:p>
        </w:tc>
        <w:tc>
          <w:tcPr>
            <w:tcW w:w="142" w:type="pct"/>
            <w:shd w:val="clear" w:color="auto" w:fill="auto"/>
          </w:tcPr>
          <w:p w14:paraId="18D25172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78B2FBF" w14:textId="0F99433E" w:rsidR="003D4F3C" w:rsidRPr="003F7D32" w:rsidRDefault="00307258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11B3881C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F7945DB" w14:textId="690F499C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4F3C" w:rsidRPr="003F7D32" w14:paraId="08793A16" w14:textId="77777777" w:rsidTr="003F7D32">
        <w:tc>
          <w:tcPr>
            <w:tcW w:w="2229" w:type="pct"/>
            <w:shd w:val="clear" w:color="auto" w:fill="auto"/>
          </w:tcPr>
          <w:p w14:paraId="0FF8B001" w14:textId="77777777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ทางตรงจากการให้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</w:p>
          <w:p w14:paraId="0AA50D96" w14:textId="5284D4C7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จากสัญญาเช่าดำเนินงาน</w:t>
            </w:r>
          </w:p>
        </w:tc>
        <w:tc>
          <w:tcPr>
            <w:tcW w:w="587" w:type="pct"/>
            <w:shd w:val="clear" w:color="auto" w:fill="auto"/>
          </w:tcPr>
          <w:p w14:paraId="7BCEFA75" w14:textId="77777777" w:rsidR="0064251F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906DAC0" w14:textId="4B5ADE2E" w:rsidR="0064251F" w:rsidRPr="003F7D32" w:rsidRDefault="0064251F" w:rsidP="00B162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  <w:tc>
          <w:tcPr>
            <w:tcW w:w="125" w:type="pct"/>
            <w:shd w:val="clear" w:color="auto" w:fill="auto"/>
          </w:tcPr>
          <w:p w14:paraId="1702FED9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D1A5BEC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8F7917D" w14:textId="37453471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142" w:type="pct"/>
            <w:shd w:val="clear" w:color="auto" w:fill="auto"/>
          </w:tcPr>
          <w:p w14:paraId="7C954D43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AE6BA56" w14:textId="77777777" w:rsidR="00307258" w:rsidRPr="003F7D32" w:rsidRDefault="00307258" w:rsidP="0030725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6C1EFEA" w14:textId="42762E9B" w:rsidR="00307258" w:rsidRPr="003F7D32" w:rsidRDefault="00307258" w:rsidP="0030725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91D9F20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8123080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6E7487" w14:textId="0CDB69CE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23EC5" w:rsidRPr="003F7D32" w14:paraId="584F3F75" w14:textId="77777777" w:rsidTr="003F7D32">
        <w:tc>
          <w:tcPr>
            <w:tcW w:w="2229" w:type="pct"/>
            <w:shd w:val="clear" w:color="auto" w:fill="auto"/>
          </w:tcPr>
          <w:p w14:paraId="5F1F17F6" w14:textId="5CF272C0" w:rsidR="00C23EC5" w:rsidRPr="003F7D32" w:rsidRDefault="00931A12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87" w:type="pct"/>
            <w:shd w:val="clear" w:color="auto" w:fill="auto"/>
          </w:tcPr>
          <w:p w14:paraId="46E71979" w14:textId="0E4F3243" w:rsidR="00C23EC5" w:rsidRPr="003F7D32" w:rsidRDefault="00931A12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  <w:tc>
          <w:tcPr>
            <w:tcW w:w="125" w:type="pct"/>
            <w:shd w:val="clear" w:color="auto" w:fill="auto"/>
          </w:tcPr>
          <w:p w14:paraId="2AC92062" w14:textId="77777777" w:rsidR="00C23EC5" w:rsidRPr="003F7D32" w:rsidRDefault="00C23EC5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0EC18E3" w14:textId="0F47E87E" w:rsidR="00C23EC5" w:rsidRPr="003F7D32" w:rsidRDefault="00931A12" w:rsidP="00931A1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C83624D" w14:textId="77777777" w:rsidR="00C23EC5" w:rsidRPr="003F7D32" w:rsidRDefault="00C23EC5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75F19C3" w14:textId="4A2EF3E5" w:rsidR="00C23EC5" w:rsidRPr="003F7D32" w:rsidRDefault="00931A12" w:rsidP="0030725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66C2188" w14:textId="77777777" w:rsidR="00C23EC5" w:rsidRPr="003F7D32" w:rsidRDefault="00C23EC5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D4F5A7D" w14:textId="064F7242" w:rsidR="00C23EC5" w:rsidRPr="003F7D32" w:rsidRDefault="00931A12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4F3C" w:rsidRPr="003F7D32" w14:paraId="75024D93" w14:textId="77777777" w:rsidTr="003F7D32">
        <w:tc>
          <w:tcPr>
            <w:tcW w:w="2229" w:type="pct"/>
            <w:shd w:val="clear" w:color="auto" w:fill="auto"/>
          </w:tcPr>
          <w:p w14:paraId="10723B89" w14:textId="2F2136F7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7" w:type="pct"/>
            <w:shd w:val="clear" w:color="auto" w:fill="auto"/>
          </w:tcPr>
          <w:p w14:paraId="0962B8DC" w14:textId="11386D2C" w:rsidR="003D4F3C" w:rsidRPr="003F7D32" w:rsidRDefault="0064251F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5,475</w:t>
            </w:r>
          </w:p>
        </w:tc>
        <w:tc>
          <w:tcPr>
            <w:tcW w:w="125" w:type="pct"/>
            <w:shd w:val="clear" w:color="auto" w:fill="auto"/>
          </w:tcPr>
          <w:p w14:paraId="2B5A8B57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BA06405" w14:textId="287063C1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20,777</w:t>
            </w:r>
          </w:p>
        </w:tc>
        <w:tc>
          <w:tcPr>
            <w:tcW w:w="142" w:type="pct"/>
            <w:shd w:val="clear" w:color="auto" w:fill="auto"/>
          </w:tcPr>
          <w:p w14:paraId="6329DE5E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844B216" w14:textId="108760C4" w:rsidR="003D4F3C" w:rsidRPr="003F7D32" w:rsidRDefault="00307258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E70CC15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8523685" w14:textId="608B0564" w:rsidR="003D4F3C" w:rsidRPr="003F7D32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4F3C" w:rsidRPr="00424DDB" w14:paraId="7CA0B309" w14:textId="77777777" w:rsidTr="003F7D32">
        <w:tc>
          <w:tcPr>
            <w:tcW w:w="2229" w:type="pct"/>
            <w:shd w:val="clear" w:color="auto" w:fill="auto"/>
          </w:tcPr>
          <w:p w14:paraId="2DB605B5" w14:textId="0D207F78" w:rsidR="003D4F3C" w:rsidRPr="003F7D32" w:rsidRDefault="003D4F3C" w:rsidP="003D4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7" w:type="pct"/>
            <w:shd w:val="clear" w:color="auto" w:fill="auto"/>
          </w:tcPr>
          <w:p w14:paraId="3B05AE92" w14:textId="7F666F21" w:rsidR="003D4F3C" w:rsidRPr="003F7D32" w:rsidRDefault="00307258" w:rsidP="00265D4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</w:t>
            </w:r>
            <w:r w:rsidR="00C23EC5"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125" w:type="pct"/>
            <w:shd w:val="clear" w:color="auto" w:fill="auto"/>
          </w:tcPr>
          <w:p w14:paraId="6406EB42" w14:textId="77777777" w:rsidR="003D4F3C" w:rsidRPr="003F7D32" w:rsidRDefault="003D4F3C" w:rsidP="003072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shd w:val="clear" w:color="auto" w:fill="auto"/>
          </w:tcPr>
          <w:p w14:paraId="787C231B" w14:textId="3F1F5A49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3,206</w:t>
            </w:r>
          </w:p>
        </w:tc>
        <w:tc>
          <w:tcPr>
            <w:tcW w:w="142" w:type="pct"/>
            <w:shd w:val="clear" w:color="auto" w:fill="auto"/>
          </w:tcPr>
          <w:p w14:paraId="4D5BC4BC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49738F0" w14:textId="2E1EAC09" w:rsidR="003D4F3C" w:rsidRPr="003F7D32" w:rsidRDefault="00C23EC5" w:rsidP="00C23EC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8702475" w14:textId="77777777" w:rsidR="003D4F3C" w:rsidRPr="003F7D32" w:rsidRDefault="003D4F3C" w:rsidP="003D4F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1336B1B" w14:textId="45695924" w:rsidR="003D4F3C" w:rsidRPr="00C23EC5" w:rsidRDefault="003D4F3C" w:rsidP="003D4F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73897BE" w14:textId="4B8F7BD9" w:rsidR="00104BD3" w:rsidRDefault="00104BD3" w:rsidP="000C0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5A27A2A2" w14:textId="6B900168" w:rsidR="00F906D8" w:rsidRPr="00F906D8" w:rsidRDefault="00F906D8" w:rsidP="000C0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06D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</w:t>
      </w:r>
      <w:r w:rsidR="00CC3C2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การให้</w:t>
      </w:r>
      <w:r w:rsidRPr="00F906D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บริการ</w:t>
      </w:r>
    </w:p>
    <w:p w14:paraId="60C00112" w14:textId="77777777" w:rsidR="00F906D8" w:rsidRPr="00F906D8" w:rsidRDefault="00F906D8" w:rsidP="000C0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A8F178F" w14:textId="23B44963" w:rsidR="00F906D8" w:rsidRDefault="00F906D8" w:rsidP="000C0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Pr="00F906D8">
        <w:rPr>
          <w:rFonts w:asciiTheme="majorBidi" w:hAnsiTheme="majorBidi" w:cs="Angsana New" w:hint="cs"/>
          <w:sz w:val="30"/>
          <w:szCs w:val="30"/>
          <w:cs/>
        </w:rPr>
        <w:t>บริษัทได้</w:t>
      </w:r>
      <w:r w:rsidR="00AF7853">
        <w:rPr>
          <w:rFonts w:asciiTheme="majorBidi" w:hAnsiTheme="majorBidi" w:cs="Angsana New" w:hint="cs"/>
          <w:sz w:val="30"/>
          <w:szCs w:val="30"/>
          <w:cs/>
        </w:rPr>
        <w:t>เปลี่ยนแปลง</w:t>
      </w:r>
      <w:r w:rsidRPr="00F906D8">
        <w:rPr>
          <w:rFonts w:asciiTheme="majorBidi" w:hAnsiTheme="majorBidi" w:cs="Angsana New" w:hint="cs"/>
          <w:sz w:val="30"/>
          <w:szCs w:val="30"/>
          <w:cs/>
        </w:rPr>
        <w:t>สัญญาการให้บริการกับ</w:t>
      </w:r>
      <w:r w:rsidR="00CC3C20">
        <w:rPr>
          <w:rFonts w:asciiTheme="majorBidi" w:hAnsiTheme="majorBidi" w:cs="Angsana New" w:hint="cs"/>
          <w:sz w:val="30"/>
          <w:szCs w:val="30"/>
          <w:cs/>
        </w:rPr>
        <w:t>กิจการที่เกี่ยวข้อง</w:t>
      </w:r>
      <w:r w:rsidRPr="00F906D8">
        <w:rPr>
          <w:rFonts w:asciiTheme="majorBidi" w:hAnsiTheme="majorBidi" w:cs="Angsana New" w:hint="cs"/>
          <w:sz w:val="30"/>
          <w:szCs w:val="30"/>
          <w:cs/>
        </w:rPr>
        <w:t>กัน</w:t>
      </w:r>
      <w:r w:rsidR="00CC3C2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F7853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F906D8">
        <w:rPr>
          <w:rFonts w:asciiTheme="majorBidi" w:hAnsiTheme="majorBidi" w:cs="Angsana New" w:hint="cs"/>
          <w:sz w:val="30"/>
          <w:szCs w:val="30"/>
          <w:cs/>
        </w:rPr>
        <w:t>เปลี่ยนแปลงอัตราค่าบริการรายเดือนตามที่</w:t>
      </w:r>
      <w:r w:rsidR="00CC3C20">
        <w:rPr>
          <w:rFonts w:asciiTheme="majorBidi" w:hAnsiTheme="majorBidi" w:cs="Angsana New" w:hint="cs"/>
          <w:sz w:val="30"/>
          <w:szCs w:val="30"/>
          <w:cs/>
        </w:rPr>
        <w:t>ระบุ</w:t>
      </w:r>
      <w:r w:rsidRPr="00F906D8">
        <w:rPr>
          <w:rFonts w:asciiTheme="majorBidi" w:hAnsiTheme="majorBidi" w:cs="Angsana New" w:hint="cs"/>
          <w:sz w:val="30"/>
          <w:szCs w:val="30"/>
          <w:cs/>
        </w:rPr>
        <w:t>ไว้ในสัญญา</w:t>
      </w:r>
    </w:p>
    <w:p w14:paraId="48DA26B1" w14:textId="77777777" w:rsidR="00CC3C20" w:rsidRPr="00CC3C20" w:rsidRDefault="00CC3C20" w:rsidP="000C0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8E0DE7C" w14:textId="65C43AB9" w:rsidR="00F906D8" w:rsidRDefault="00F906D8" w:rsidP="000C0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340DB8D4" w14:textId="77777777" w:rsidR="00F906D8" w:rsidRPr="000C0F12" w:rsidRDefault="00F906D8" w:rsidP="000C0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4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66"/>
        <w:gridCol w:w="239"/>
        <w:gridCol w:w="1089"/>
        <w:gridCol w:w="275"/>
        <w:gridCol w:w="1079"/>
        <w:gridCol w:w="273"/>
        <w:gridCol w:w="1115"/>
      </w:tblGrid>
      <w:tr w:rsidR="008B7A98" w:rsidRPr="0083414C" w14:paraId="73FD4770" w14:textId="77777777" w:rsidTr="0083414C">
        <w:trPr>
          <w:tblHeader/>
        </w:trPr>
        <w:tc>
          <w:tcPr>
            <w:tcW w:w="2235" w:type="pct"/>
            <w:shd w:val="clear" w:color="auto" w:fill="auto"/>
          </w:tcPr>
          <w:p w14:paraId="232E6E13" w14:textId="36AEC97B" w:rsidR="008B7A98" w:rsidRPr="0083414C" w:rsidRDefault="001E39C3" w:rsidP="008B7A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="008B7A98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="008B7A98"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17" w:type="pct"/>
            <w:gridSpan w:val="3"/>
            <w:shd w:val="clear" w:color="auto" w:fill="auto"/>
          </w:tcPr>
          <w:p w14:paraId="47419124" w14:textId="77777777" w:rsidR="008B7A98" w:rsidRPr="0083414C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3969DB6F" w14:textId="77777777" w:rsidR="008B7A98" w:rsidRPr="0083414C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2D14047F" w14:textId="77777777" w:rsidR="008B7A98" w:rsidRPr="0083414C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E42B0" w:rsidRPr="0083414C" w14:paraId="66908B41" w14:textId="77777777" w:rsidTr="0083414C">
        <w:trPr>
          <w:trHeight w:val="308"/>
          <w:tblHeader/>
        </w:trPr>
        <w:tc>
          <w:tcPr>
            <w:tcW w:w="2235" w:type="pct"/>
            <w:shd w:val="clear" w:color="auto" w:fill="auto"/>
          </w:tcPr>
          <w:p w14:paraId="56AA8295" w14:textId="581B1F43" w:rsidR="006E42B0" w:rsidRPr="0083414C" w:rsidRDefault="00965D89" w:rsidP="006E42B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="006E42B0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="006E42B0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</w:p>
        </w:tc>
        <w:tc>
          <w:tcPr>
            <w:tcW w:w="616" w:type="pct"/>
            <w:shd w:val="clear" w:color="auto" w:fill="auto"/>
          </w:tcPr>
          <w:p w14:paraId="6660615F" w14:textId="65B34B14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  <w:shd w:val="clear" w:color="auto" w:fill="auto"/>
          </w:tcPr>
          <w:p w14:paraId="1A847226" w14:textId="77777777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61BE036" w14:textId="320B96CB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56757199" w14:textId="77777777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293EFB1" w14:textId="3C733541" w:rsidR="006E42B0" w:rsidRPr="0083414C" w:rsidRDefault="004F0BE4" w:rsidP="00965D8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305F55D5" w14:textId="77777777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46CA205" w14:textId="42B6801C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E42B0" w:rsidRPr="0083414C" w14:paraId="5243B612" w14:textId="77777777" w:rsidTr="0083414C">
        <w:trPr>
          <w:trHeight w:val="308"/>
          <w:tblHeader/>
        </w:trPr>
        <w:tc>
          <w:tcPr>
            <w:tcW w:w="2235" w:type="pct"/>
            <w:shd w:val="clear" w:color="auto" w:fill="auto"/>
          </w:tcPr>
          <w:p w14:paraId="523B3CF7" w14:textId="06559903" w:rsidR="006E42B0" w:rsidRPr="0083414C" w:rsidRDefault="006E42B0" w:rsidP="006E42B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459EAF57" w14:textId="3301CB31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" w:type="pct"/>
            <w:shd w:val="clear" w:color="auto" w:fill="auto"/>
          </w:tcPr>
          <w:p w14:paraId="73B96DC0" w14:textId="77777777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BB45417" w14:textId="43BB2440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400ABB37" w14:textId="77777777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6BD040B" w14:textId="7D15B747" w:rsidR="006E42B0" w:rsidRPr="0083414C" w:rsidRDefault="006E42B0" w:rsidP="00965D8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4C511CBF" w14:textId="77777777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EC8A3E0" w14:textId="3DC0DBC3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E42B0" w:rsidRPr="0083414C" w14:paraId="798E6467" w14:textId="77777777" w:rsidTr="0083414C">
        <w:trPr>
          <w:trHeight w:val="344"/>
          <w:tblHeader/>
        </w:trPr>
        <w:tc>
          <w:tcPr>
            <w:tcW w:w="2235" w:type="pct"/>
            <w:shd w:val="clear" w:color="auto" w:fill="auto"/>
          </w:tcPr>
          <w:p w14:paraId="0AACA762" w14:textId="77777777" w:rsidR="006E42B0" w:rsidRPr="0083414C" w:rsidRDefault="006E42B0" w:rsidP="006E42B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5" w:type="pct"/>
            <w:gridSpan w:val="7"/>
            <w:shd w:val="clear" w:color="auto" w:fill="auto"/>
          </w:tcPr>
          <w:p w14:paraId="1C9E2216" w14:textId="77777777" w:rsidR="006E42B0" w:rsidRPr="0083414C" w:rsidRDefault="006E42B0" w:rsidP="006E42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42B0" w:rsidRPr="0083414C" w14:paraId="2EB4207E" w14:textId="77777777" w:rsidTr="0083414C">
        <w:tc>
          <w:tcPr>
            <w:tcW w:w="2235" w:type="pct"/>
            <w:shd w:val="clear" w:color="auto" w:fill="auto"/>
          </w:tcPr>
          <w:p w14:paraId="66AECF62" w14:textId="77777777" w:rsidR="006E42B0" w:rsidRPr="0083414C" w:rsidRDefault="006E42B0" w:rsidP="006E42B0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16" w:type="pct"/>
            <w:shd w:val="clear" w:color="auto" w:fill="auto"/>
          </w:tcPr>
          <w:p w14:paraId="5B56C821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B48788D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645758B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01BB1171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098DB85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32A2B07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3C16E61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E42B0" w:rsidRPr="0083414C" w14:paraId="18B4B6FC" w14:textId="77777777" w:rsidTr="0083414C">
        <w:tc>
          <w:tcPr>
            <w:tcW w:w="2235" w:type="pct"/>
            <w:shd w:val="clear" w:color="auto" w:fill="auto"/>
          </w:tcPr>
          <w:p w14:paraId="4F4F469B" w14:textId="77777777" w:rsidR="006E42B0" w:rsidRPr="0083414C" w:rsidRDefault="006E42B0" w:rsidP="006E42B0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2F5477F5" w14:textId="4FB8A027" w:rsidR="006E42B0" w:rsidRPr="0083414C" w:rsidRDefault="006A4967" w:rsidP="00965D8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68ACF10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6368995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548DAC5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6FD6F8A" w14:textId="5016781A" w:rsidR="006E42B0" w:rsidRPr="0083414C" w:rsidRDefault="006A4967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59,102</w:t>
            </w:r>
          </w:p>
        </w:tc>
        <w:tc>
          <w:tcPr>
            <w:tcW w:w="144" w:type="pct"/>
            <w:shd w:val="clear" w:color="auto" w:fill="auto"/>
          </w:tcPr>
          <w:p w14:paraId="63ACCEE8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78A88F3" w14:textId="74252335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8341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</w:tr>
      <w:tr w:rsidR="006E42B0" w:rsidRPr="0083414C" w14:paraId="7DD3E021" w14:textId="77777777" w:rsidTr="0083414C">
        <w:tc>
          <w:tcPr>
            <w:tcW w:w="2235" w:type="pct"/>
            <w:shd w:val="clear" w:color="auto" w:fill="auto"/>
          </w:tcPr>
          <w:p w14:paraId="67DC99D1" w14:textId="77777777" w:rsidR="006E42B0" w:rsidRPr="0083414C" w:rsidRDefault="006E42B0" w:rsidP="006E42B0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16" w:type="pct"/>
            <w:shd w:val="clear" w:color="auto" w:fill="auto"/>
          </w:tcPr>
          <w:p w14:paraId="1505D094" w14:textId="7F8D7694" w:rsidR="006E42B0" w:rsidRPr="0083414C" w:rsidRDefault="006A4967" w:rsidP="00265D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95,276</w:t>
            </w:r>
          </w:p>
        </w:tc>
        <w:tc>
          <w:tcPr>
            <w:tcW w:w="126" w:type="pct"/>
            <w:shd w:val="clear" w:color="auto" w:fill="auto"/>
          </w:tcPr>
          <w:p w14:paraId="1B1F7597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0EEE1B2" w14:textId="33F564FA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45" w:type="pct"/>
            <w:shd w:val="clear" w:color="auto" w:fill="auto"/>
          </w:tcPr>
          <w:p w14:paraId="07553A37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BA70D92" w14:textId="46041F33" w:rsidR="006E42B0" w:rsidRPr="0083414C" w:rsidRDefault="006A4967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4" w:type="pct"/>
            <w:shd w:val="clear" w:color="auto" w:fill="auto"/>
          </w:tcPr>
          <w:p w14:paraId="02C07FB9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DF07C0E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42B0" w:rsidRPr="0083414C" w14:paraId="355FB299" w14:textId="77777777" w:rsidTr="0083414C">
        <w:tc>
          <w:tcPr>
            <w:tcW w:w="2235" w:type="pct"/>
            <w:shd w:val="clear" w:color="auto" w:fill="auto"/>
          </w:tcPr>
          <w:p w14:paraId="444A47ED" w14:textId="77777777" w:rsidR="006E42B0" w:rsidRPr="0083414C" w:rsidRDefault="006E42B0" w:rsidP="006E42B0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70B62556" w14:textId="3BDF1AC1" w:rsidR="006E42B0" w:rsidRPr="0083414C" w:rsidRDefault="006A4967" w:rsidP="00265D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11,235</w:t>
            </w:r>
          </w:p>
        </w:tc>
        <w:tc>
          <w:tcPr>
            <w:tcW w:w="126" w:type="pct"/>
            <w:shd w:val="clear" w:color="auto" w:fill="auto"/>
          </w:tcPr>
          <w:p w14:paraId="16C35712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EF006B5" w14:textId="1ADAC972" w:rsidR="006E42B0" w:rsidRPr="0083414C" w:rsidRDefault="006E42B0" w:rsidP="00EC17B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45" w:type="pct"/>
            <w:shd w:val="clear" w:color="auto" w:fill="auto"/>
          </w:tcPr>
          <w:p w14:paraId="393E3E4C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3E8BCB5" w14:textId="53A111CE" w:rsidR="006E42B0" w:rsidRPr="0083414C" w:rsidRDefault="006A4967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44" w:type="pct"/>
            <w:shd w:val="clear" w:color="auto" w:fill="auto"/>
          </w:tcPr>
          <w:p w14:paraId="329C3017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CEDAF02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6E42B0" w:rsidRPr="0083414C" w14:paraId="7C2BC043" w14:textId="77777777" w:rsidTr="0083414C">
        <w:tc>
          <w:tcPr>
            <w:tcW w:w="2235" w:type="pct"/>
            <w:shd w:val="clear" w:color="auto" w:fill="auto"/>
          </w:tcPr>
          <w:p w14:paraId="33536D60" w14:textId="4FEB775B" w:rsidR="006E42B0" w:rsidRPr="0083414C" w:rsidRDefault="006E42B0" w:rsidP="006E42B0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2297D4E4" w14:textId="5C4BED34" w:rsidR="006E42B0" w:rsidRPr="0083414C" w:rsidRDefault="006A4967" w:rsidP="00265D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13,214</w:t>
            </w:r>
          </w:p>
        </w:tc>
        <w:tc>
          <w:tcPr>
            <w:tcW w:w="126" w:type="pct"/>
            <w:shd w:val="clear" w:color="auto" w:fill="auto"/>
          </w:tcPr>
          <w:p w14:paraId="35CF0093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155E7C2" w14:textId="0C4A2E13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145" w:type="pct"/>
            <w:shd w:val="clear" w:color="auto" w:fill="auto"/>
          </w:tcPr>
          <w:p w14:paraId="37A8EDF2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6BD290A" w14:textId="1F35B1DE" w:rsidR="006E42B0" w:rsidRPr="0083414C" w:rsidRDefault="006A4967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1,865</w:t>
            </w:r>
          </w:p>
        </w:tc>
        <w:tc>
          <w:tcPr>
            <w:tcW w:w="144" w:type="pct"/>
            <w:shd w:val="clear" w:color="auto" w:fill="auto"/>
          </w:tcPr>
          <w:p w14:paraId="01DC5375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C7A556A" w14:textId="4EC2C7DD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341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  <w:tr w:rsidR="006E42B0" w:rsidRPr="0083414C" w14:paraId="1A9C4EE7" w14:textId="77777777" w:rsidTr="0083414C">
        <w:tc>
          <w:tcPr>
            <w:tcW w:w="2235" w:type="pct"/>
            <w:shd w:val="clear" w:color="auto" w:fill="auto"/>
          </w:tcPr>
          <w:p w14:paraId="357BCBBE" w14:textId="77777777" w:rsidR="006E42B0" w:rsidRPr="0083414C" w:rsidRDefault="006E42B0" w:rsidP="006E42B0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6944062C" w14:textId="18D6D7FF" w:rsidR="006E42B0" w:rsidRPr="0083414C" w:rsidRDefault="006A4967" w:rsidP="00265D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119,725</w:t>
            </w:r>
          </w:p>
        </w:tc>
        <w:tc>
          <w:tcPr>
            <w:tcW w:w="126" w:type="pct"/>
            <w:shd w:val="clear" w:color="auto" w:fill="auto"/>
          </w:tcPr>
          <w:p w14:paraId="71ADB121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2F713574" w14:textId="1E0E61F6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45" w:type="pct"/>
            <w:shd w:val="clear" w:color="auto" w:fill="auto"/>
          </w:tcPr>
          <w:p w14:paraId="251C5D5D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4C36716E" w14:textId="0F02E5D9" w:rsidR="006E42B0" w:rsidRPr="0083414C" w:rsidRDefault="006A4967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61,362</w:t>
            </w:r>
          </w:p>
        </w:tc>
        <w:tc>
          <w:tcPr>
            <w:tcW w:w="144" w:type="pct"/>
            <w:shd w:val="clear" w:color="auto" w:fill="auto"/>
          </w:tcPr>
          <w:p w14:paraId="5FAA6F16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28748EF0" w14:textId="6D81289F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  <w:tr w:rsidR="006E42B0" w:rsidRPr="0083414C" w14:paraId="7AD23D7A" w14:textId="77777777" w:rsidTr="0083414C">
        <w:tc>
          <w:tcPr>
            <w:tcW w:w="2235" w:type="pct"/>
            <w:shd w:val="clear" w:color="auto" w:fill="auto"/>
          </w:tcPr>
          <w:p w14:paraId="798BB2DB" w14:textId="77777777" w:rsidR="006E42B0" w:rsidRPr="0083414C" w:rsidRDefault="006E42B0" w:rsidP="006E42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" w:name="_Hlk141889555"/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7F596B93" w14:textId="49DB1075" w:rsidR="006E42B0" w:rsidRPr="0083414C" w:rsidRDefault="006A4967" w:rsidP="00265D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(191)</w:t>
            </w:r>
          </w:p>
        </w:tc>
        <w:tc>
          <w:tcPr>
            <w:tcW w:w="126" w:type="pct"/>
            <w:shd w:val="clear" w:color="auto" w:fill="auto"/>
          </w:tcPr>
          <w:p w14:paraId="2480D586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D8C378A" w14:textId="77777777" w:rsidR="006E42B0" w:rsidRPr="0083414C" w:rsidRDefault="006E42B0" w:rsidP="00120B3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  <w:r w:rsidRPr="008341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73B9C60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AD071" w14:textId="7413430D" w:rsidR="006E42B0" w:rsidRPr="0083414C" w:rsidRDefault="006A4967" w:rsidP="006E42B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F4B300F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F5AFB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42B0" w:rsidRPr="0083414C" w14:paraId="50636778" w14:textId="77777777" w:rsidTr="0083414C">
        <w:tc>
          <w:tcPr>
            <w:tcW w:w="2235" w:type="pct"/>
            <w:shd w:val="clear" w:color="auto" w:fill="auto"/>
          </w:tcPr>
          <w:p w14:paraId="6E8D598B" w14:textId="77777777" w:rsidR="006E42B0" w:rsidRPr="0083414C" w:rsidRDefault="006E42B0" w:rsidP="006E42B0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11CD0" w14:textId="719DF98A" w:rsidR="006E42B0" w:rsidRPr="0083414C" w:rsidRDefault="006A4967" w:rsidP="00265D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119,534</w:t>
            </w:r>
          </w:p>
        </w:tc>
        <w:tc>
          <w:tcPr>
            <w:tcW w:w="126" w:type="pct"/>
            <w:shd w:val="clear" w:color="auto" w:fill="auto"/>
          </w:tcPr>
          <w:p w14:paraId="08AB2006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82C18" w14:textId="5979230E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45" w:type="pct"/>
            <w:shd w:val="clear" w:color="auto" w:fill="auto"/>
          </w:tcPr>
          <w:p w14:paraId="76C06B1C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9FB92" w14:textId="5DDB4A4C" w:rsidR="006E42B0" w:rsidRPr="0083414C" w:rsidRDefault="006A4967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61,362</w:t>
            </w:r>
          </w:p>
        </w:tc>
        <w:tc>
          <w:tcPr>
            <w:tcW w:w="144" w:type="pct"/>
            <w:shd w:val="clear" w:color="auto" w:fill="auto"/>
          </w:tcPr>
          <w:p w14:paraId="1B94E72F" w14:textId="7777777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5B311" w14:textId="76635967" w:rsidR="006E42B0" w:rsidRPr="0083414C" w:rsidRDefault="006E42B0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  <w:tr w:rsidR="00831279" w:rsidRPr="0083414C" w14:paraId="2E276498" w14:textId="77777777" w:rsidTr="0083414C">
        <w:tc>
          <w:tcPr>
            <w:tcW w:w="2235" w:type="pct"/>
            <w:shd w:val="clear" w:color="auto" w:fill="auto"/>
          </w:tcPr>
          <w:p w14:paraId="0E7390E7" w14:textId="77777777" w:rsidR="00831279" w:rsidRPr="0083414C" w:rsidRDefault="00831279" w:rsidP="006E42B0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028AAE6F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D529ADD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050BCF28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3116E4DC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56568FA8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1D201A9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0096A43D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31279" w:rsidRPr="0083414C" w14:paraId="6DD7E5DD" w14:textId="77777777" w:rsidTr="0083414C">
        <w:tc>
          <w:tcPr>
            <w:tcW w:w="2235" w:type="pct"/>
            <w:shd w:val="clear" w:color="auto" w:fill="auto"/>
          </w:tcPr>
          <w:p w14:paraId="2EBC8ABD" w14:textId="3BF25E06" w:rsidR="00831279" w:rsidRPr="0083414C" w:rsidRDefault="00831279" w:rsidP="00B162E9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B162E9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</w:t>
            </w:r>
            <w:r w:rsidR="00B162E9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16" w:type="pct"/>
            <w:shd w:val="clear" w:color="auto" w:fill="auto"/>
          </w:tcPr>
          <w:p w14:paraId="12233301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B6865A2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F0FE181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3F4AC9D6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32DE485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2A48AA0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D66DA76" w14:textId="77777777" w:rsidR="00831279" w:rsidRPr="0083414C" w:rsidRDefault="00831279" w:rsidP="006E42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31279" w:rsidRPr="0083414C" w14:paraId="32AE2E22" w14:textId="77777777" w:rsidTr="0083414C">
        <w:tc>
          <w:tcPr>
            <w:tcW w:w="2235" w:type="pct"/>
            <w:shd w:val="clear" w:color="auto" w:fill="auto"/>
          </w:tcPr>
          <w:p w14:paraId="79BA13DE" w14:textId="6DB0BB58" w:rsidR="00831279" w:rsidRPr="0083414C" w:rsidRDefault="00831279" w:rsidP="00BC2C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72991F30" w14:textId="23E16170" w:rsidR="00831279" w:rsidRPr="0083414C" w:rsidRDefault="00831279" w:rsidP="0083127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74E68CC" w14:textId="77777777" w:rsidR="00831279" w:rsidRPr="0083414C" w:rsidRDefault="00831279" w:rsidP="00BC2C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6175DC3" w14:textId="1B503014" w:rsidR="00831279" w:rsidRPr="0083414C" w:rsidRDefault="00B162E9" w:rsidP="00F20AD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974BADD" w14:textId="77777777" w:rsidR="00831279" w:rsidRPr="0083414C" w:rsidRDefault="00831279" w:rsidP="00BC2C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16C87" w14:textId="48C54EA6" w:rsidR="00831279" w:rsidRPr="0083414C" w:rsidRDefault="00D95515" w:rsidP="00831279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1,130,000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1D5262" w14:textId="77777777" w:rsidR="00831279" w:rsidRPr="0083414C" w:rsidRDefault="00831279" w:rsidP="00BC2C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E3D30" w14:textId="77777777" w:rsidR="00831279" w:rsidRPr="0083414C" w:rsidRDefault="00831279" w:rsidP="00BC2C6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279" w:rsidRPr="00BA36B2" w14:paraId="2323441B" w14:textId="77777777" w:rsidTr="0083414C">
        <w:tc>
          <w:tcPr>
            <w:tcW w:w="2235" w:type="pct"/>
            <w:shd w:val="clear" w:color="auto" w:fill="auto"/>
          </w:tcPr>
          <w:p w14:paraId="5F2CA411" w14:textId="40A01D45" w:rsidR="00831279" w:rsidRPr="0083414C" w:rsidRDefault="00E46D91" w:rsidP="00BC2C6A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F1896" w14:textId="31050E14" w:rsidR="00831279" w:rsidRPr="0083414C" w:rsidRDefault="00D95515" w:rsidP="00D9551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87F085C" w14:textId="77777777" w:rsidR="00831279" w:rsidRPr="0083414C" w:rsidRDefault="00831279" w:rsidP="00BC2C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09168" w14:textId="6EEDF89B" w:rsidR="00831279" w:rsidRPr="0083414C" w:rsidRDefault="00D95515" w:rsidP="00D9551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5871069" w14:textId="77777777" w:rsidR="00831279" w:rsidRPr="0083414C" w:rsidRDefault="00831279" w:rsidP="00BC2C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D4683" w14:textId="06063BBB" w:rsidR="00831279" w:rsidRPr="0083414C" w:rsidRDefault="00D95515" w:rsidP="00BC2C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1,130,000</w:t>
            </w:r>
          </w:p>
        </w:tc>
        <w:tc>
          <w:tcPr>
            <w:tcW w:w="144" w:type="pct"/>
            <w:shd w:val="clear" w:color="auto" w:fill="auto"/>
          </w:tcPr>
          <w:p w14:paraId="3BD6FC89" w14:textId="77777777" w:rsidR="00831279" w:rsidRPr="0083414C" w:rsidRDefault="00831279" w:rsidP="00BC2C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2F1CE" w14:textId="5CABE302" w:rsidR="00831279" w:rsidRPr="000B1B0F" w:rsidRDefault="00D95515" w:rsidP="00D9551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bookmarkEnd w:id="2"/>
    <w:p w14:paraId="07698085" w14:textId="1DA88E1E" w:rsidR="00C74AB7" w:rsidRDefault="00D95515" w:rsidP="006F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</w:p>
    <w:p w14:paraId="19EFE233" w14:textId="161C7A91" w:rsidR="00C74AB7" w:rsidRPr="00FF5870" w:rsidRDefault="00C74AB7" w:rsidP="00C74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872293">
        <w:rPr>
          <w:rFonts w:asciiTheme="majorBidi" w:hAnsiTheme="majorBidi" w:cs="Angsana New" w:hint="cs"/>
          <w:sz w:val="30"/>
          <w:szCs w:val="30"/>
          <w:cs/>
        </w:rPr>
        <w:t>ในเดือนเมษายน</w:t>
      </w:r>
      <w:r w:rsidR="00E46D91" w:rsidRPr="00872293">
        <w:rPr>
          <w:rFonts w:asciiTheme="majorBidi" w:hAnsiTheme="majorBidi" w:cs="Angsana New"/>
          <w:sz w:val="30"/>
          <w:szCs w:val="30"/>
        </w:rPr>
        <w:t xml:space="preserve"> 2566</w:t>
      </w:r>
      <w:r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2293">
        <w:rPr>
          <w:rFonts w:asciiTheme="majorBidi" w:hAnsiTheme="majorBidi" w:cs="Angsana New" w:hint="cs"/>
          <w:sz w:val="30"/>
          <w:szCs w:val="30"/>
          <w:cs/>
        </w:rPr>
        <w:t>บริษัทได้ทําสัญญา</w:t>
      </w:r>
      <w:r w:rsidR="00872293" w:rsidRPr="00872293">
        <w:rPr>
          <w:rFonts w:asciiTheme="majorBidi" w:hAnsiTheme="majorBidi" w:cs="Angsana New" w:hint="cs"/>
          <w:sz w:val="30"/>
          <w:szCs w:val="30"/>
          <w:cs/>
        </w:rPr>
        <w:t>ให้</w:t>
      </w:r>
      <w:r w:rsidRPr="00872293">
        <w:rPr>
          <w:rFonts w:asciiTheme="majorBidi" w:hAnsiTheme="majorBidi" w:cs="Angsana New" w:hint="cs"/>
          <w:sz w:val="30"/>
          <w:szCs w:val="30"/>
          <w:cs/>
        </w:rPr>
        <w:t>กู้ยืมเงินระยะสั้นกับบริษัทย่อย</w:t>
      </w:r>
      <w:r w:rsidR="00CC130C">
        <w:rPr>
          <w:rFonts w:asciiTheme="majorBidi" w:hAnsiTheme="majorBidi" w:cs="Angsana New" w:hint="cs"/>
          <w:sz w:val="30"/>
          <w:szCs w:val="30"/>
          <w:cs/>
        </w:rPr>
        <w:t>หลายแห่งเป็น</w:t>
      </w:r>
      <w:r w:rsidRPr="00872293">
        <w:rPr>
          <w:rFonts w:asciiTheme="majorBidi" w:hAnsiTheme="majorBidi" w:cs="Angsana New" w:hint="cs"/>
          <w:sz w:val="30"/>
          <w:szCs w:val="30"/>
          <w:cs/>
        </w:rPr>
        <w:t>จํานวน</w:t>
      </w:r>
      <w:r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46D91" w:rsidRPr="00872293">
        <w:rPr>
          <w:rFonts w:asciiTheme="majorBidi" w:hAnsiTheme="majorBidi" w:cs="Angsana New"/>
          <w:sz w:val="30"/>
          <w:szCs w:val="30"/>
        </w:rPr>
        <w:t>1,130</w:t>
      </w:r>
      <w:r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2293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2293">
        <w:rPr>
          <w:rFonts w:asciiTheme="majorBidi" w:hAnsiTheme="majorBidi" w:cs="Angsana New" w:hint="cs"/>
          <w:sz w:val="30"/>
          <w:szCs w:val="30"/>
          <w:cs/>
        </w:rPr>
        <w:t>โดยมีอัตราดอกเบี้ยร้อยละ</w:t>
      </w:r>
      <w:r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46D91" w:rsidRPr="00872293">
        <w:rPr>
          <w:rFonts w:asciiTheme="majorBidi" w:hAnsiTheme="majorBidi" w:cs="Angsana New"/>
          <w:sz w:val="30"/>
          <w:szCs w:val="30"/>
        </w:rPr>
        <w:t>3.94</w:t>
      </w:r>
      <w:r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2293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2293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B1B0F">
        <w:rPr>
          <w:rFonts w:asciiTheme="majorBidi" w:hAnsiTheme="majorBidi" w:cs="Angsana New" w:hint="cs"/>
          <w:sz w:val="30"/>
          <w:szCs w:val="30"/>
          <w:cs/>
        </w:rPr>
        <w:t>กำหนด</w:t>
      </w:r>
      <w:r w:rsidRPr="00872293">
        <w:rPr>
          <w:rFonts w:asciiTheme="majorBidi" w:hAnsiTheme="majorBidi" w:cs="Angsana New" w:hint="cs"/>
          <w:sz w:val="30"/>
          <w:szCs w:val="30"/>
          <w:cs/>
        </w:rPr>
        <w:t>ชําระคืน</w:t>
      </w:r>
      <w:r w:rsidR="000B1B0F">
        <w:rPr>
          <w:rFonts w:asciiTheme="majorBidi" w:hAnsiTheme="majorBidi" w:cs="Angsana New" w:hint="cs"/>
          <w:sz w:val="30"/>
          <w:szCs w:val="30"/>
          <w:cs/>
        </w:rPr>
        <w:t>เมื่อทวงถาม</w:t>
      </w:r>
    </w:p>
    <w:p w14:paraId="7CB93292" w14:textId="77777777" w:rsidR="00C74AB7" w:rsidRPr="008319DE" w:rsidRDefault="00C74AB7" w:rsidP="00C74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4"/>
        <w:gridCol w:w="987"/>
        <w:gridCol w:w="272"/>
        <w:gridCol w:w="1079"/>
        <w:gridCol w:w="270"/>
        <w:gridCol w:w="1077"/>
        <w:gridCol w:w="270"/>
        <w:gridCol w:w="1081"/>
      </w:tblGrid>
      <w:tr w:rsidR="0059566E" w:rsidRPr="0083414C" w14:paraId="436A8A13" w14:textId="77777777" w:rsidTr="0083414C">
        <w:trPr>
          <w:trHeight w:val="80"/>
          <w:tblHeader/>
        </w:trPr>
        <w:tc>
          <w:tcPr>
            <w:tcW w:w="2335" w:type="pct"/>
            <w:shd w:val="clear" w:color="auto" w:fill="auto"/>
          </w:tcPr>
          <w:p w14:paraId="0EC8C2DB" w14:textId="0A517D87" w:rsidR="0059566E" w:rsidRPr="0083414C" w:rsidRDefault="00F44465" w:rsidP="00CC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="0059566E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</w:t>
            </w:r>
            <w:r w:rsidR="008319DE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237" w:type="pct"/>
            <w:gridSpan w:val="3"/>
            <w:shd w:val="clear" w:color="auto" w:fill="auto"/>
          </w:tcPr>
          <w:p w14:paraId="46E7F179" w14:textId="05D23A38" w:rsidR="0059566E" w:rsidRPr="0083414C" w:rsidRDefault="0059566E" w:rsidP="00CC1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4B278559" w14:textId="77777777" w:rsidR="0059566E" w:rsidRPr="0083414C" w:rsidRDefault="0059566E" w:rsidP="0059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pct"/>
            <w:gridSpan w:val="3"/>
            <w:shd w:val="clear" w:color="auto" w:fill="auto"/>
          </w:tcPr>
          <w:p w14:paraId="463391BB" w14:textId="209149EB" w:rsidR="0059566E" w:rsidRPr="0083414C" w:rsidRDefault="0059566E" w:rsidP="0059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19DE" w:rsidRPr="0083414C" w14:paraId="08D3E03F" w14:textId="77777777" w:rsidTr="0083414C">
        <w:trPr>
          <w:tblHeader/>
        </w:trPr>
        <w:tc>
          <w:tcPr>
            <w:tcW w:w="2335" w:type="pct"/>
            <w:shd w:val="clear" w:color="auto" w:fill="auto"/>
          </w:tcPr>
          <w:p w14:paraId="693FDE41" w14:textId="228165C3" w:rsidR="00092277" w:rsidRPr="0083414C" w:rsidRDefault="001B1EC7" w:rsidP="0009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20B3D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20B3D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20B3D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22" w:type="pct"/>
            <w:shd w:val="clear" w:color="auto" w:fill="auto"/>
          </w:tcPr>
          <w:p w14:paraId="523E5E45" w14:textId="3DD335DF" w:rsidR="00092277" w:rsidRPr="0083414C" w:rsidRDefault="008B7A98" w:rsidP="00CC1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11FA" w:rsidRPr="0083414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7442F" w:rsidRPr="0083414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3DB3642B" w14:textId="77777777" w:rsidR="00092277" w:rsidRPr="0083414C" w:rsidRDefault="00092277" w:rsidP="00092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6169D10" w14:textId="6C49292A" w:rsidR="00092277" w:rsidRPr="0083414C" w:rsidRDefault="008B7A98" w:rsidP="00CC1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2"/>
                <w:tab w:val="left" w:pos="80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11FA" w:rsidRPr="0083414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7442F" w:rsidRPr="0083414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4C9447AD" w14:textId="77777777" w:rsidR="00092277" w:rsidRPr="0083414C" w:rsidRDefault="00092277" w:rsidP="00092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F8EA205" w14:textId="6CC55E60" w:rsidR="00092277" w:rsidRPr="0083414C" w:rsidRDefault="008B7A98" w:rsidP="00092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11FA" w:rsidRPr="0083414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7442F" w:rsidRPr="0083414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4DEA826A" w14:textId="77777777" w:rsidR="00092277" w:rsidRPr="0083414C" w:rsidRDefault="00092277" w:rsidP="00092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89A0C3A" w14:textId="4117D85C" w:rsidR="00092277" w:rsidRPr="0083414C" w:rsidRDefault="008B7A98" w:rsidP="00092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11FA" w:rsidRPr="0083414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7442F" w:rsidRPr="0083414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5926" w:rsidRPr="0083414C" w14:paraId="2739E41B" w14:textId="77777777" w:rsidTr="0083414C">
        <w:trPr>
          <w:trHeight w:val="209"/>
          <w:tblHeader/>
        </w:trPr>
        <w:tc>
          <w:tcPr>
            <w:tcW w:w="2335" w:type="pct"/>
            <w:shd w:val="clear" w:color="auto" w:fill="auto"/>
          </w:tcPr>
          <w:p w14:paraId="434E75D4" w14:textId="77777777" w:rsidR="00855926" w:rsidRPr="0083414C" w:rsidRDefault="00855926" w:rsidP="0085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5" w:type="pct"/>
            <w:gridSpan w:val="7"/>
            <w:shd w:val="clear" w:color="auto" w:fill="auto"/>
          </w:tcPr>
          <w:p w14:paraId="340B0E8C" w14:textId="77777777" w:rsidR="00855926" w:rsidRPr="0083414C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628AB"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20B3D" w:rsidRPr="0083414C" w14:paraId="5737AC65" w14:textId="77777777" w:rsidTr="0083414C">
        <w:tc>
          <w:tcPr>
            <w:tcW w:w="2335" w:type="pct"/>
            <w:shd w:val="clear" w:color="auto" w:fill="auto"/>
          </w:tcPr>
          <w:p w14:paraId="72F0B214" w14:textId="77777777" w:rsidR="00120B3D" w:rsidRPr="0083414C" w:rsidRDefault="00120B3D" w:rsidP="00120B3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16EC940B" w14:textId="6EBEB616" w:rsidR="00120B3D" w:rsidRPr="0083414C" w:rsidRDefault="006A4967" w:rsidP="000B1B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(207)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F81755" w14:textId="77777777" w:rsidR="00120B3D" w:rsidRPr="0083414C" w:rsidRDefault="00120B3D" w:rsidP="00120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24A3C73C" w14:textId="2C70FD2B" w:rsidR="00120B3D" w:rsidRPr="0083414C" w:rsidRDefault="00120B3D" w:rsidP="000B1B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(59</w:t>
            </w:r>
            <w:r w:rsidRPr="0083414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  <w:r w:rsidRPr="0083414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A1F1AD8" w14:textId="77777777" w:rsidR="00120B3D" w:rsidRPr="0083414C" w:rsidRDefault="00120B3D" w:rsidP="00120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5655A656" w14:textId="63C39F9A" w:rsidR="00120B3D" w:rsidRPr="0083414C" w:rsidRDefault="006A4967" w:rsidP="00120B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EDB113A" w14:textId="77777777" w:rsidR="00120B3D" w:rsidRPr="0083414C" w:rsidRDefault="00120B3D" w:rsidP="00120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2530ABB3" w14:textId="1AFE3D89" w:rsidR="00120B3D" w:rsidRPr="0083414C" w:rsidRDefault="00120B3D" w:rsidP="000B1B0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="Angsana New"/>
                <w:sz w:val="30"/>
                <w:szCs w:val="30"/>
                <w:cs/>
              </w:rPr>
              <w:t>(370)</w:t>
            </w:r>
          </w:p>
        </w:tc>
      </w:tr>
      <w:tr w:rsidR="00120B3D" w:rsidRPr="0039208C" w14:paraId="27D73867" w14:textId="77777777" w:rsidTr="0083414C">
        <w:tc>
          <w:tcPr>
            <w:tcW w:w="2335" w:type="pct"/>
            <w:shd w:val="clear" w:color="auto" w:fill="auto"/>
          </w:tcPr>
          <w:p w14:paraId="0DDD8BA4" w14:textId="4559C4E6" w:rsidR="00120B3D" w:rsidRPr="0083414C" w:rsidRDefault="00120B3D" w:rsidP="0036076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เงินให้กู้ยืม</w:t>
            </w:r>
            <w:r w:rsidR="000B1B0F"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  <w:lang w:bidi="th-TH"/>
              </w:rPr>
              <w:t>ระยะสั้น</w:t>
            </w:r>
            <w:r w:rsidR="00360768"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      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0742CA1B" w14:textId="3D87616A" w:rsidR="00120B3D" w:rsidRPr="0083414C" w:rsidRDefault="00557867" w:rsidP="00557867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85011C7" w14:textId="77777777" w:rsidR="00120B3D" w:rsidRPr="0083414C" w:rsidRDefault="00120B3D" w:rsidP="00120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22C6B9F7" w14:textId="05AD29F9" w:rsidR="00120B3D" w:rsidRPr="0083414C" w:rsidRDefault="00120B3D" w:rsidP="00120B3D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(15)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CD8F4D3" w14:textId="77777777" w:rsidR="00120B3D" w:rsidRPr="0083414C" w:rsidRDefault="00120B3D" w:rsidP="00120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6A35100D" w14:textId="0C5D2A27" w:rsidR="00120B3D" w:rsidRPr="0083414C" w:rsidRDefault="006A4967" w:rsidP="00120B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0B5B4EB" w14:textId="77777777" w:rsidR="00120B3D" w:rsidRPr="0083414C" w:rsidRDefault="00120B3D" w:rsidP="00120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25EA47F5" w14:textId="268B6872" w:rsidR="00120B3D" w:rsidRPr="0039208C" w:rsidRDefault="00120B3D" w:rsidP="00265D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F41161A" w14:textId="42E1CDB9" w:rsidR="00EC5428" w:rsidRDefault="00EC5428">
      <w:pPr>
        <w:rPr>
          <w:rFonts w:asciiTheme="majorBidi" w:hAnsiTheme="majorBidi" w:cstheme="majorBidi"/>
          <w:sz w:val="28"/>
          <w:szCs w:val="28"/>
        </w:rPr>
      </w:pPr>
    </w:p>
    <w:p w14:paraId="6B9DFBEF" w14:textId="26D6F5D7" w:rsidR="000B1B0F" w:rsidRDefault="000B1B0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271"/>
        <w:gridCol w:w="247"/>
        <w:gridCol w:w="1109"/>
        <w:gridCol w:w="262"/>
        <w:gridCol w:w="1082"/>
        <w:gridCol w:w="240"/>
        <w:gridCol w:w="1160"/>
      </w:tblGrid>
      <w:tr w:rsidR="00D64B94" w:rsidRPr="0083414C" w14:paraId="692CEB2A" w14:textId="77777777" w:rsidTr="00F906D8">
        <w:tc>
          <w:tcPr>
            <w:tcW w:w="2176" w:type="pct"/>
          </w:tcPr>
          <w:p w14:paraId="0285BEC2" w14:textId="059BBE57" w:rsidR="00D64B94" w:rsidRPr="0083414C" w:rsidRDefault="00D64B94" w:rsidP="007769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81" w:type="pct"/>
            <w:gridSpan w:val="3"/>
          </w:tcPr>
          <w:p w14:paraId="5FF3BE77" w14:textId="77777777" w:rsidR="00D64B94" w:rsidRPr="0083414C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4DEB898" w14:textId="77777777" w:rsidR="00D64B94" w:rsidRPr="0083414C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0F5C7624" w14:textId="77777777" w:rsidR="00D64B94" w:rsidRPr="0083414C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97976" w:rsidRPr="0083414C" w14:paraId="0CA45FE8" w14:textId="77777777" w:rsidTr="000B1B0F">
        <w:trPr>
          <w:trHeight w:val="308"/>
        </w:trPr>
        <w:tc>
          <w:tcPr>
            <w:tcW w:w="2176" w:type="pct"/>
          </w:tcPr>
          <w:p w14:paraId="7B468AE9" w14:textId="2661C796" w:rsidR="00D64B94" w:rsidRPr="0083414C" w:rsidRDefault="00965D89" w:rsidP="007769A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="00D64B94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</w:p>
        </w:tc>
        <w:tc>
          <w:tcPr>
            <w:tcW w:w="668" w:type="pct"/>
          </w:tcPr>
          <w:p w14:paraId="5C4C18FC" w14:textId="34BE9A71" w:rsidR="00D64B94" w:rsidRPr="0083414C" w:rsidRDefault="004F0BE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6E675DA0" w14:textId="77777777" w:rsidR="00D64B94" w:rsidRPr="0083414C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E7FBA6A" w14:textId="129A7807" w:rsidR="00D64B94" w:rsidRPr="0083414C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341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551F2E94" w14:textId="77777777" w:rsidR="00D64B94" w:rsidRPr="0083414C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84AB4D7" w14:textId="67CA5158" w:rsidR="00D64B94" w:rsidRPr="0083414C" w:rsidRDefault="004F0BE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14:paraId="5508641C" w14:textId="77777777" w:rsidR="00D64B94" w:rsidRPr="0083414C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DF5755E" w14:textId="1EE4CEB9" w:rsidR="00D64B94" w:rsidRPr="0083414C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341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97976" w:rsidRPr="0083414C" w14:paraId="7B5C9BD0" w14:textId="77777777" w:rsidTr="000B1B0F">
        <w:trPr>
          <w:trHeight w:val="308"/>
        </w:trPr>
        <w:tc>
          <w:tcPr>
            <w:tcW w:w="2176" w:type="pct"/>
          </w:tcPr>
          <w:p w14:paraId="19000912" w14:textId="77777777" w:rsidR="00D64B94" w:rsidRPr="0083414C" w:rsidRDefault="00D64B94" w:rsidP="007769A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14:paraId="3168BD73" w14:textId="6B1DF90D" w:rsidR="00D64B94" w:rsidRPr="0083414C" w:rsidRDefault="008B7A98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4B94" w:rsidRPr="0083414C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30" w:type="pct"/>
          </w:tcPr>
          <w:p w14:paraId="1A38AA50" w14:textId="77777777" w:rsidR="00D64B94" w:rsidRPr="0083414C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AEA881F" w14:textId="252217E3" w:rsidR="00D64B94" w:rsidRPr="0083414C" w:rsidRDefault="008B7A98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4B94" w:rsidRPr="0083414C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8" w:type="pct"/>
          </w:tcPr>
          <w:p w14:paraId="6274C48F" w14:textId="77777777" w:rsidR="00D64B94" w:rsidRPr="0083414C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4A57DBD" w14:textId="661DF8B4" w:rsidR="00D64B94" w:rsidRPr="0083414C" w:rsidRDefault="008B7A98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4B94" w:rsidRPr="0083414C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26" w:type="pct"/>
          </w:tcPr>
          <w:p w14:paraId="4BD582B1" w14:textId="77777777" w:rsidR="00D64B94" w:rsidRPr="0083414C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903A1A2" w14:textId="3AB5231E" w:rsidR="00D64B94" w:rsidRPr="0083414C" w:rsidRDefault="008B7A98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4B94" w:rsidRPr="0083414C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D64B94" w:rsidRPr="0083414C" w14:paraId="0CA0A2DD" w14:textId="77777777" w:rsidTr="000B1B0F">
        <w:trPr>
          <w:trHeight w:val="344"/>
        </w:trPr>
        <w:tc>
          <w:tcPr>
            <w:tcW w:w="2176" w:type="pct"/>
          </w:tcPr>
          <w:p w14:paraId="2AD28435" w14:textId="77777777" w:rsidR="00D64B94" w:rsidRPr="0083414C" w:rsidRDefault="00D64B94" w:rsidP="007769A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4" w:type="pct"/>
            <w:gridSpan w:val="7"/>
          </w:tcPr>
          <w:p w14:paraId="6926B2A7" w14:textId="77777777" w:rsidR="00D64B94" w:rsidRPr="0083414C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7976" w:rsidRPr="0083414C" w14:paraId="77DFBCA8" w14:textId="77777777" w:rsidTr="000B1B0F">
        <w:tc>
          <w:tcPr>
            <w:tcW w:w="2176" w:type="pct"/>
            <w:shd w:val="clear" w:color="auto" w:fill="auto"/>
          </w:tcPr>
          <w:p w14:paraId="0994A4DF" w14:textId="77777777" w:rsidR="00D64B94" w:rsidRPr="0083414C" w:rsidRDefault="00D64B94" w:rsidP="007769A3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668" w:type="pct"/>
            <w:shd w:val="clear" w:color="auto" w:fill="auto"/>
          </w:tcPr>
          <w:p w14:paraId="2685B569" w14:textId="77777777" w:rsidR="00D64B94" w:rsidRPr="0083414C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28D5209" w14:textId="77777777" w:rsidR="00D64B94" w:rsidRPr="0083414C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2911BC1" w14:textId="77777777" w:rsidR="00D64B94" w:rsidRPr="0083414C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8" w:type="pct"/>
            <w:shd w:val="clear" w:color="auto" w:fill="auto"/>
          </w:tcPr>
          <w:p w14:paraId="03E297F4" w14:textId="77777777" w:rsidR="00D64B94" w:rsidRPr="0083414C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6EC2124" w14:textId="77777777" w:rsidR="00D64B94" w:rsidRPr="0083414C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BC03014" w14:textId="77777777" w:rsidR="00D64B94" w:rsidRPr="0083414C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7014C7A" w14:textId="77777777" w:rsidR="00D64B94" w:rsidRPr="0083414C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7976" w:rsidRPr="0083414C" w14:paraId="43BCE709" w14:textId="77777777" w:rsidTr="000B1B0F">
        <w:tc>
          <w:tcPr>
            <w:tcW w:w="2176" w:type="pct"/>
            <w:shd w:val="clear" w:color="auto" w:fill="auto"/>
          </w:tcPr>
          <w:p w14:paraId="5D557F27" w14:textId="77777777" w:rsidR="0058357B" w:rsidRPr="0083414C" w:rsidRDefault="0058357B" w:rsidP="0058357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8" w:type="pct"/>
            <w:shd w:val="clear" w:color="auto" w:fill="auto"/>
          </w:tcPr>
          <w:p w14:paraId="33FBDA67" w14:textId="6C6D11C6" w:rsidR="0058357B" w:rsidRPr="0083414C" w:rsidRDefault="006A4967" w:rsidP="009010C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FF67616" w14:textId="77777777" w:rsidR="0058357B" w:rsidRPr="0083414C" w:rsidRDefault="0058357B" w:rsidP="0058357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0D1D0D93" w14:textId="77777777" w:rsidR="0058357B" w:rsidRPr="0083414C" w:rsidRDefault="0058357B" w:rsidP="00265D4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E9E833D" w14:textId="77777777" w:rsidR="0058357B" w:rsidRPr="0083414C" w:rsidRDefault="0058357B" w:rsidP="0058357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21D95E7" w14:textId="5D8D9109" w:rsidR="0058357B" w:rsidRPr="0083414C" w:rsidRDefault="006A4967" w:rsidP="006177CD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12,667</w:t>
            </w:r>
          </w:p>
        </w:tc>
        <w:tc>
          <w:tcPr>
            <w:tcW w:w="126" w:type="pct"/>
            <w:shd w:val="clear" w:color="auto" w:fill="auto"/>
          </w:tcPr>
          <w:p w14:paraId="140C711F" w14:textId="77777777" w:rsidR="0058357B" w:rsidRPr="0083414C" w:rsidRDefault="0058357B" w:rsidP="0058357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C5C8090" w14:textId="05812677" w:rsidR="0058357B" w:rsidRPr="0083414C" w:rsidRDefault="0058357B" w:rsidP="006177C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341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</w:tr>
      <w:tr w:rsidR="006177CD" w:rsidRPr="0083414C" w14:paraId="2B73F480" w14:textId="77777777" w:rsidTr="000B1B0F">
        <w:tc>
          <w:tcPr>
            <w:tcW w:w="2176" w:type="pct"/>
            <w:shd w:val="clear" w:color="auto" w:fill="auto"/>
          </w:tcPr>
          <w:p w14:paraId="40F80C20" w14:textId="77777777" w:rsidR="006177CD" w:rsidRPr="0083414C" w:rsidRDefault="006177CD" w:rsidP="006177CD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8" w:type="pct"/>
            <w:shd w:val="clear" w:color="auto" w:fill="auto"/>
          </w:tcPr>
          <w:p w14:paraId="06F608E3" w14:textId="4B143BAE" w:rsidR="006177CD" w:rsidRPr="0083414C" w:rsidRDefault="000C0822" w:rsidP="00265D4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17,858</w:t>
            </w:r>
          </w:p>
        </w:tc>
        <w:tc>
          <w:tcPr>
            <w:tcW w:w="130" w:type="pct"/>
            <w:shd w:val="clear" w:color="auto" w:fill="auto"/>
          </w:tcPr>
          <w:p w14:paraId="27BF971A" w14:textId="77777777" w:rsidR="006177CD" w:rsidRPr="0083414C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C14817B" w14:textId="791F28B0" w:rsidR="006177CD" w:rsidRPr="0083414C" w:rsidRDefault="008B7A98" w:rsidP="006177C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177CD"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8,566</w:t>
            </w:r>
          </w:p>
        </w:tc>
        <w:tc>
          <w:tcPr>
            <w:tcW w:w="138" w:type="pct"/>
            <w:shd w:val="clear" w:color="auto" w:fill="auto"/>
          </w:tcPr>
          <w:p w14:paraId="39B83F00" w14:textId="77777777" w:rsidR="006177CD" w:rsidRPr="0083414C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C55AB74" w14:textId="1F17E6E9" w:rsidR="006177CD" w:rsidRPr="0083414C" w:rsidRDefault="004D68B1" w:rsidP="00F20AD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D9F73C8" w14:textId="77777777" w:rsidR="006177CD" w:rsidRPr="0083414C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9299632" w14:textId="57412F24" w:rsidR="006177CD" w:rsidRPr="0083414C" w:rsidRDefault="006177CD" w:rsidP="00265D4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77CD" w:rsidRPr="0083414C" w14:paraId="51A82D74" w14:textId="77777777" w:rsidTr="000B1B0F">
        <w:tc>
          <w:tcPr>
            <w:tcW w:w="2176" w:type="pct"/>
            <w:shd w:val="clear" w:color="auto" w:fill="auto"/>
          </w:tcPr>
          <w:p w14:paraId="1A77A167" w14:textId="77777777" w:rsidR="006177CD" w:rsidRPr="0083414C" w:rsidRDefault="006177CD" w:rsidP="006177CD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7A77AA28" w14:textId="503075BC" w:rsidR="006177CD" w:rsidRPr="0083414C" w:rsidRDefault="006A4967" w:rsidP="00265D4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5,762</w:t>
            </w:r>
          </w:p>
        </w:tc>
        <w:tc>
          <w:tcPr>
            <w:tcW w:w="130" w:type="pct"/>
            <w:shd w:val="clear" w:color="auto" w:fill="auto"/>
          </w:tcPr>
          <w:p w14:paraId="5BC7B425" w14:textId="77777777" w:rsidR="006177CD" w:rsidRPr="0083414C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756D3C6" w14:textId="1C0CE1A0" w:rsidR="006177CD" w:rsidRPr="0083414C" w:rsidRDefault="008B7A98" w:rsidP="006177C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6177CD"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177CD"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38" w:type="pct"/>
            <w:shd w:val="clear" w:color="auto" w:fill="auto"/>
          </w:tcPr>
          <w:p w14:paraId="79070EB8" w14:textId="77777777" w:rsidR="006177CD" w:rsidRPr="0083414C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1ECCA71A" w14:textId="2A21688E" w:rsidR="006177CD" w:rsidRPr="0083414C" w:rsidRDefault="004D68B1" w:rsidP="006177CD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26" w:type="pct"/>
            <w:shd w:val="clear" w:color="auto" w:fill="auto"/>
          </w:tcPr>
          <w:p w14:paraId="2C334678" w14:textId="77777777" w:rsidR="006177CD" w:rsidRPr="0083414C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46234202" w14:textId="3C773348" w:rsidR="006177CD" w:rsidRPr="0083414C" w:rsidRDefault="006177CD" w:rsidP="006177C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B7A98"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6177CD" w:rsidRPr="0083414C" w14:paraId="1434B540" w14:textId="77777777" w:rsidTr="000B1B0F">
        <w:trPr>
          <w:trHeight w:val="127"/>
        </w:trPr>
        <w:tc>
          <w:tcPr>
            <w:tcW w:w="2176" w:type="pct"/>
            <w:shd w:val="clear" w:color="auto" w:fill="FFFFFF"/>
          </w:tcPr>
          <w:p w14:paraId="3BE4961B" w14:textId="77777777" w:rsidR="006177CD" w:rsidRPr="0083414C" w:rsidRDefault="006177CD" w:rsidP="006177CD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4B5F50EA" w14:textId="68BF73BD" w:rsidR="006177CD" w:rsidRPr="0083414C" w:rsidRDefault="000C0822" w:rsidP="00265D4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23,620</w:t>
            </w:r>
          </w:p>
        </w:tc>
        <w:tc>
          <w:tcPr>
            <w:tcW w:w="130" w:type="pct"/>
          </w:tcPr>
          <w:p w14:paraId="22B0094F" w14:textId="77777777" w:rsidR="006177CD" w:rsidRPr="0083414C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661EF8B" w14:textId="63A67FF8" w:rsidR="006177CD" w:rsidRPr="0083414C" w:rsidRDefault="008B7A98" w:rsidP="006177C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177CD"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6177CD"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177CD"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177CD"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38" w:type="pct"/>
          </w:tcPr>
          <w:p w14:paraId="062F8B28" w14:textId="77777777" w:rsidR="006177CD" w:rsidRPr="0083414C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8FA20F8" w14:textId="62BFEB58" w:rsidR="006177CD" w:rsidRPr="0083414C" w:rsidRDefault="004D68B1" w:rsidP="006177CD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12,706</w:t>
            </w:r>
          </w:p>
        </w:tc>
        <w:tc>
          <w:tcPr>
            <w:tcW w:w="126" w:type="pct"/>
          </w:tcPr>
          <w:p w14:paraId="5ECFC713" w14:textId="77777777" w:rsidR="006177CD" w:rsidRPr="0083414C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414FCD7" w14:textId="09A57D0C" w:rsidR="006177CD" w:rsidRPr="0083414C" w:rsidRDefault="006177CD" w:rsidP="000B1B0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</w:t>
            </w:r>
            <w:r w:rsidR="008B7A98"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0B1B0F" w:rsidRPr="0083414C" w14:paraId="42EF6BFE" w14:textId="77777777" w:rsidTr="000B1B0F">
        <w:trPr>
          <w:trHeight w:val="127"/>
        </w:trPr>
        <w:tc>
          <w:tcPr>
            <w:tcW w:w="2176" w:type="pct"/>
            <w:shd w:val="clear" w:color="auto" w:fill="FFFFFF"/>
          </w:tcPr>
          <w:p w14:paraId="0D74B105" w14:textId="77777777" w:rsidR="000B1B0F" w:rsidRPr="0083414C" w:rsidRDefault="000B1B0F" w:rsidP="000B1B0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double" w:sz="4" w:space="0" w:color="auto"/>
            </w:tcBorders>
          </w:tcPr>
          <w:p w14:paraId="50B7BCB2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33CED520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0D30C03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5B808B55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D6E1737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37D82EE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7114B84E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0B1B0F" w:rsidRPr="0083414C" w14:paraId="6B2804AA" w14:textId="77777777" w:rsidTr="002E23E5">
        <w:trPr>
          <w:trHeight w:val="127"/>
        </w:trPr>
        <w:tc>
          <w:tcPr>
            <w:tcW w:w="2176" w:type="pct"/>
            <w:shd w:val="clear" w:color="auto" w:fill="FFFFFF"/>
          </w:tcPr>
          <w:p w14:paraId="1D320B0C" w14:textId="426E7574" w:rsidR="000B1B0F" w:rsidRPr="0083414C" w:rsidRDefault="000B1B0F" w:rsidP="000B1B0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68" w:type="pct"/>
            <w:vAlign w:val="bottom"/>
          </w:tcPr>
          <w:p w14:paraId="23DE7F49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29C5E8A4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14:paraId="287A9C3E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14:paraId="02C8C700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6B87019F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35561A90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vAlign w:val="bottom"/>
          </w:tcPr>
          <w:p w14:paraId="4345E326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0B1B0F" w:rsidRPr="0083414C" w14:paraId="09A5D965" w14:textId="77777777" w:rsidTr="00265D48">
        <w:trPr>
          <w:trHeight w:val="127"/>
        </w:trPr>
        <w:tc>
          <w:tcPr>
            <w:tcW w:w="2176" w:type="pct"/>
            <w:shd w:val="clear" w:color="auto" w:fill="FFFFFF"/>
          </w:tcPr>
          <w:p w14:paraId="18015BBF" w14:textId="229CB976" w:rsidR="000B1B0F" w:rsidRPr="0083414C" w:rsidRDefault="000B1B0F" w:rsidP="000B1B0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07297C51" w14:textId="7183A0EE" w:rsidR="000B1B0F" w:rsidRPr="0083414C" w:rsidRDefault="000B1B0F" w:rsidP="00F20AD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D92DF4E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68D8FCC" w14:textId="61C1CC16" w:rsidR="000B1B0F" w:rsidRPr="0083414C" w:rsidRDefault="000B1B0F" w:rsidP="00265D4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5FD2647E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5661862" w14:textId="62BF4B1F" w:rsidR="000B1B0F" w:rsidRPr="0083414C" w:rsidRDefault="000B1B0F" w:rsidP="000B1B0F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29,964</w:t>
            </w:r>
          </w:p>
        </w:tc>
        <w:tc>
          <w:tcPr>
            <w:tcW w:w="126" w:type="pct"/>
            <w:vAlign w:val="bottom"/>
          </w:tcPr>
          <w:p w14:paraId="58C21C93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9CF1D5A" w14:textId="5FB1CA03" w:rsidR="000B1B0F" w:rsidRPr="0083414C" w:rsidRDefault="000B1B0F" w:rsidP="000B1B0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194,373</w:t>
            </w:r>
          </w:p>
        </w:tc>
      </w:tr>
      <w:tr w:rsidR="000B1B0F" w:rsidRPr="0083414C" w14:paraId="5806C960" w14:textId="77777777" w:rsidTr="00265D48">
        <w:trPr>
          <w:trHeight w:val="127"/>
        </w:trPr>
        <w:tc>
          <w:tcPr>
            <w:tcW w:w="2176" w:type="pct"/>
            <w:shd w:val="clear" w:color="auto" w:fill="FFFFFF"/>
          </w:tcPr>
          <w:p w14:paraId="60373D79" w14:textId="429FC88E" w:rsidR="000B1B0F" w:rsidRPr="0083414C" w:rsidRDefault="000B1B0F" w:rsidP="000B1B0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423E3E0C" w14:textId="06DDC5E8" w:rsidR="000B1B0F" w:rsidRPr="0083414C" w:rsidRDefault="000B1B0F" w:rsidP="00F20AD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68DF2C32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4AF7233" w14:textId="04FE125A" w:rsidR="000B1B0F" w:rsidRPr="0083414C" w:rsidRDefault="000B1B0F" w:rsidP="00265D4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69BCE7EA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F19F099" w14:textId="2212BB99" w:rsidR="000B1B0F" w:rsidRPr="0083414C" w:rsidRDefault="000B1B0F" w:rsidP="000B1B0F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29,964</w:t>
            </w:r>
          </w:p>
        </w:tc>
        <w:tc>
          <w:tcPr>
            <w:tcW w:w="126" w:type="pct"/>
            <w:vAlign w:val="bottom"/>
          </w:tcPr>
          <w:p w14:paraId="712FE955" w14:textId="77777777" w:rsidR="000B1B0F" w:rsidRPr="0083414C" w:rsidRDefault="000B1B0F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6175438" w14:textId="43B39933" w:rsidR="000B1B0F" w:rsidRPr="0083414C" w:rsidRDefault="000B1B0F" w:rsidP="000B1B0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194,373</w:t>
            </w:r>
          </w:p>
        </w:tc>
      </w:tr>
      <w:tr w:rsidR="00265D48" w:rsidRPr="0083414C" w14:paraId="4EDCF786" w14:textId="77777777" w:rsidTr="00265D48">
        <w:trPr>
          <w:trHeight w:val="127"/>
        </w:trPr>
        <w:tc>
          <w:tcPr>
            <w:tcW w:w="2176" w:type="pct"/>
            <w:shd w:val="clear" w:color="auto" w:fill="FFFFFF"/>
          </w:tcPr>
          <w:p w14:paraId="1E31DC93" w14:textId="77777777" w:rsidR="00265D48" w:rsidRPr="0083414C" w:rsidRDefault="00265D48" w:rsidP="000B1B0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79E7BF27" w14:textId="77777777" w:rsidR="00265D48" w:rsidRPr="0083414C" w:rsidRDefault="00265D48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A9D2D82" w14:textId="77777777" w:rsidR="00265D48" w:rsidRPr="0083414C" w:rsidRDefault="00265D48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AE7B543" w14:textId="77777777" w:rsidR="00265D48" w:rsidRPr="0083414C" w:rsidRDefault="00265D48" w:rsidP="000B1B0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7621876E" w14:textId="77777777" w:rsidR="00265D48" w:rsidRPr="0083414C" w:rsidRDefault="00265D48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F557AB9" w14:textId="77777777" w:rsidR="00265D48" w:rsidRPr="0083414C" w:rsidRDefault="00265D48" w:rsidP="000B1B0F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D51FD7A" w14:textId="77777777" w:rsidR="00265D48" w:rsidRPr="0083414C" w:rsidRDefault="00265D48" w:rsidP="000B1B0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1D75E4F3" w14:textId="77777777" w:rsidR="00265D48" w:rsidRPr="0083414C" w:rsidRDefault="00265D48" w:rsidP="000B1B0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5D48" w:rsidRPr="0083414C" w14:paraId="687BFB2D" w14:textId="77777777" w:rsidTr="00265D48">
        <w:trPr>
          <w:trHeight w:val="127"/>
        </w:trPr>
        <w:tc>
          <w:tcPr>
            <w:tcW w:w="2176" w:type="pct"/>
            <w:shd w:val="clear" w:color="auto" w:fill="FFFFFF"/>
          </w:tcPr>
          <w:p w14:paraId="3416B2A3" w14:textId="7FC575A2" w:rsidR="00265D48" w:rsidRPr="0083414C" w:rsidRDefault="00265D48" w:rsidP="00265D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68" w:type="pct"/>
          </w:tcPr>
          <w:p w14:paraId="65CFEA62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45FA344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1407569A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7891FED3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13E9DD4A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DDB2472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</w:tcPr>
          <w:p w14:paraId="2B11E49C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5D48" w:rsidRPr="0083414C" w14:paraId="71581213" w14:textId="77777777" w:rsidTr="00265D48">
        <w:trPr>
          <w:trHeight w:val="127"/>
        </w:trPr>
        <w:tc>
          <w:tcPr>
            <w:tcW w:w="2176" w:type="pct"/>
            <w:shd w:val="clear" w:color="auto" w:fill="FFFFFF"/>
          </w:tcPr>
          <w:p w14:paraId="054EE2AE" w14:textId="553EC9A0" w:rsidR="00265D48" w:rsidRPr="0083414C" w:rsidRDefault="00265D48" w:rsidP="00265D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68" w:type="pct"/>
          </w:tcPr>
          <w:p w14:paraId="3E5AF01F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1BAB6F8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330A1C8A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25F5A8CF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5C59DC66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7E690EAA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</w:tcPr>
          <w:p w14:paraId="1F649941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5D48" w:rsidRPr="0083414C" w14:paraId="362B367A" w14:textId="77777777" w:rsidTr="00B030C4">
        <w:trPr>
          <w:trHeight w:val="127"/>
        </w:trPr>
        <w:tc>
          <w:tcPr>
            <w:tcW w:w="2176" w:type="pct"/>
            <w:shd w:val="clear" w:color="auto" w:fill="FFFFFF"/>
          </w:tcPr>
          <w:p w14:paraId="58B14C82" w14:textId="64C9F00A" w:rsidR="00265D48" w:rsidRPr="0083414C" w:rsidRDefault="00265D48" w:rsidP="00265D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8" w:type="pct"/>
          </w:tcPr>
          <w:p w14:paraId="24D0ECDF" w14:textId="320AA592" w:rsidR="00265D48" w:rsidRPr="0083414C" w:rsidRDefault="00265D48" w:rsidP="00F20AD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E1BF216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11233659" w14:textId="5D7EA821" w:rsidR="00265D48" w:rsidRPr="0083414C" w:rsidRDefault="00265D48" w:rsidP="00265D4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EE8ADA8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0F5AB7C9" w14:textId="5F04EEE0" w:rsidR="00265D48" w:rsidRPr="0083414C" w:rsidRDefault="00265D48" w:rsidP="00265D4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11,220</w:t>
            </w:r>
          </w:p>
        </w:tc>
        <w:tc>
          <w:tcPr>
            <w:tcW w:w="126" w:type="pct"/>
          </w:tcPr>
          <w:p w14:paraId="264964E0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</w:tcPr>
          <w:p w14:paraId="68AFAA75" w14:textId="5B4CEF00" w:rsidR="00265D48" w:rsidRPr="0083414C" w:rsidRDefault="00265D48" w:rsidP="00265D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9,410</w:t>
            </w:r>
          </w:p>
        </w:tc>
      </w:tr>
      <w:tr w:rsidR="00265D48" w:rsidRPr="0083414C" w14:paraId="0B2EC6C5" w14:textId="77777777" w:rsidTr="00F20AD5">
        <w:trPr>
          <w:trHeight w:val="127"/>
        </w:trPr>
        <w:tc>
          <w:tcPr>
            <w:tcW w:w="2176" w:type="pct"/>
            <w:shd w:val="clear" w:color="auto" w:fill="FFFFFF"/>
          </w:tcPr>
          <w:p w14:paraId="22DB6AA2" w14:textId="3179B4DC" w:rsidR="00265D48" w:rsidRPr="0083414C" w:rsidRDefault="00265D48" w:rsidP="00265D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5696943A" w14:textId="251C17F1" w:rsidR="00265D48" w:rsidRPr="0083414C" w:rsidRDefault="00265D48" w:rsidP="00F20AD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6,471</w:t>
            </w:r>
          </w:p>
        </w:tc>
        <w:tc>
          <w:tcPr>
            <w:tcW w:w="130" w:type="pct"/>
          </w:tcPr>
          <w:p w14:paraId="69C16AEE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C3021F3" w14:textId="41CF3EFC" w:rsidR="00265D48" w:rsidRPr="0083414C" w:rsidRDefault="00265D48" w:rsidP="00265D4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5,366</w:t>
            </w:r>
          </w:p>
        </w:tc>
        <w:tc>
          <w:tcPr>
            <w:tcW w:w="138" w:type="pct"/>
          </w:tcPr>
          <w:p w14:paraId="1D9339ED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421F9FD" w14:textId="46B0197F" w:rsidR="00265D48" w:rsidRPr="0083414C" w:rsidRDefault="00265D48" w:rsidP="00265D4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6801DED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C08DDB8" w14:textId="6CCEEFB5" w:rsidR="00265D48" w:rsidRPr="0083414C" w:rsidRDefault="00265D48" w:rsidP="00265D4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5D48" w:rsidRPr="0083414C" w14:paraId="3C933CD0" w14:textId="77777777" w:rsidTr="00F20AD5">
        <w:trPr>
          <w:trHeight w:val="127"/>
        </w:trPr>
        <w:tc>
          <w:tcPr>
            <w:tcW w:w="2176" w:type="pct"/>
            <w:shd w:val="clear" w:color="auto" w:fill="FFFFFF"/>
          </w:tcPr>
          <w:p w14:paraId="0E529EB2" w14:textId="59CED309" w:rsidR="00265D48" w:rsidRPr="0083414C" w:rsidRDefault="00265D48" w:rsidP="00265D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129EDE6B" w14:textId="6E82E9D7" w:rsidR="00265D48" w:rsidRPr="0083414C" w:rsidRDefault="00265D48" w:rsidP="00F20AD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6,471</w:t>
            </w:r>
          </w:p>
        </w:tc>
        <w:tc>
          <w:tcPr>
            <w:tcW w:w="130" w:type="pct"/>
          </w:tcPr>
          <w:p w14:paraId="73C77AD8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46C0B7B7" w14:textId="2F51DAB0" w:rsidR="00265D48" w:rsidRPr="0083414C" w:rsidRDefault="00265D48" w:rsidP="00265D4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5,366</w:t>
            </w:r>
          </w:p>
        </w:tc>
        <w:tc>
          <w:tcPr>
            <w:tcW w:w="138" w:type="pct"/>
          </w:tcPr>
          <w:p w14:paraId="6A54BC12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4FC00183" w14:textId="723F55E5" w:rsidR="00265D48" w:rsidRPr="0083414C" w:rsidRDefault="00265D48" w:rsidP="00265D4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11,220</w:t>
            </w:r>
          </w:p>
        </w:tc>
        <w:tc>
          <w:tcPr>
            <w:tcW w:w="126" w:type="pct"/>
          </w:tcPr>
          <w:p w14:paraId="1406EBEA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68952402" w14:textId="02CF28BB" w:rsidR="00265D48" w:rsidRPr="0083414C" w:rsidRDefault="00265D48" w:rsidP="00265D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9,410</w:t>
            </w:r>
          </w:p>
        </w:tc>
      </w:tr>
      <w:tr w:rsidR="00265D48" w:rsidRPr="0083414C" w14:paraId="275FCE52" w14:textId="77777777" w:rsidTr="00F20AD5">
        <w:trPr>
          <w:trHeight w:val="127"/>
        </w:trPr>
        <w:tc>
          <w:tcPr>
            <w:tcW w:w="2176" w:type="pct"/>
            <w:shd w:val="clear" w:color="auto" w:fill="FFFFFF"/>
          </w:tcPr>
          <w:p w14:paraId="03432E3C" w14:textId="77777777" w:rsidR="00265D48" w:rsidRPr="0083414C" w:rsidRDefault="00265D48" w:rsidP="00265D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43516C25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5AE91B3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5184ABB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7FF7C571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5F5E7443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459F240D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536EE47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5D48" w:rsidRPr="0083414C" w14:paraId="087BFD7F" w14:textId="77777777" w:rsidTr="00265D48">
        <w:trPr>
          <w:trHeight w:val="127"/>
        </w:trPr>
        <w:tc>
          <w:tcPr>
            <w:tcW w:w="2176" w:type="pct"/>
            <w:shd w:val="clear" w:color="auto" w:fill="FFFFFF"/>
          </w:tcPr>
          <w:p w14:paraId="00D3B6F5" w14:textId="7727B488" w:rsidR="00265D48" w:rsidRPr="0083414C" w:rsidRDefault="00F20AD5" w:rsidP="00265D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68" w:type="pct"/>
          </w:tcPr>
          <w:p w14:paraId="551E93DE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11B94B4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6A246F4A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12CE690A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13A0617A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AC84BAE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</w:tcPr>
          <w:p w14:paraId="410C1B31" w14:textId="77777777" w:rsidR="00265D48" w:rsidRPr="0083414C" w:rsidRDefault="00265D48" w:rsidP="00265D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0AD5" w:rsidRPr="0083414C" w14:paraId="53F9C74F" w14:textId="77777777" w:rsidTr="00AA589D">
        <w:trPr>
          <w:trHeight w:val="127"/>
        </w:trPr>
        <w:tc>
          <w:tcPr>
            <w:tcW w:w="2176" w:type="pct"/>
            <w:shd w:val="clear" w:color="auto" w:fill="FFFFFF"/>
          </w:tcPr>
          <w:p w14:paraId="2C093D26" w14:textId="41CF53D5" w:rsidR="00F20AD5" w:rsidRPr="0083414C" w:rsidRDefault="00F20AD5" w:rsidP="00F20AD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8" w:type="pct"/>
          </w:tcPr>
          <w:p w14:paraId="797BB145" w14:textId="49CFDDC2" w:rsidR="00F20AD5" w:rsidRPr="0083414C" w:rsidRDefault="00F20AD5" w:rsidP="00F20AD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94C9570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2A0D966C" w14:textId="467B2AFA" w:rsidR="00F20AD5" w:rsidRPr="0083414C" w:rsidRDefault="00F20AD5" w:rsidP="00F20AD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38" w:type="pct"/>
          </w:tcPr>
          <w:p w14:paraId="66507191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3721BAB1" w14:textId="7E2C87F1" w:rsidR="00F20AD5" w:rsidRPr="0083414C" w:rsidRDefault="00F20AD5" w:rsidP="00F20AD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47,901</w:t>
            </w:r>
          </w:p>
        </w:tc>
        <w:tc>
          <w:tcPr>
            <w:tcW w:w="126" w:type="pct"/>
          </w:tcPr>
          <w:p w14:paraId="2403EB2C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</w:tcPr>
          <w:p w14:paraId="4561CCC7" w14:textId="0D682190" w:rsidR="00F20AD5" w:rsidRPr="0083414C" w:rsidRDefault="00F20AD5" w:rsidP="00F20AD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43,831</w:t>
            </w:r>
          </w:p>
        </w:tc>
      </w:tr>
      <w:tr w:rsidR="00F20AD5" w:rsidRPr="0083414C" w14:paraId="331AFA2C" w14:textId="77777777" w:rsidTr="00F20AD5">
        <w:trPr>
          <w:trHeight w:val="127"/>
        </w:trPr>
        <w:tc>
          <w:tcPr>
            <w:tcW w:w="2176" w:type="pct"/>
            <w:shd w:val="clear" w:color="auto" w:fill="FFFFFF"/>
          </w:tcPr>
          <w:p w14:paraId="28D2E86B" w14:textId="6EDC5246" w:rsidR="00F20AD5" w:rsidRPr="0083414C" w:rsidRDefault="00F20AD5" w:rsidP="00F20AD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E2B0CAA" w14:textId="154D33C7" w:rsidR="00F20AD5" w:rsidRPr="0083414C" w:rsidRDefault="00F20AD5" w:rsidP="00F20AD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220,308</w:t>
            </w:r>
          </w:p>
        </w:tc>
        <w:tc>
          <w:tcPr>
            <w:tcW w:w="130" w:type="pct"/>
          </w:tcPr>
          <w:p w14:paraId="1491ADA7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3BF959E" w14:textId="4DC825F2" w:rsidR="00F20AD5" w:rsidRPr="0083414C" w:rsidRDefault="00F20AD5" w:rsidP="00F20AD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221,529</w:t>
            </w:r>
          </w:p>
        </w:tc>
        <w:tc>
          <w:tcPr>
            <w:tcW w:w="138" w:type="pct"/>
          </w:tcPr>
          <w:p w14:paraId="57DB9FD8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F900C52" w14:textId="126487CA" w:rsidR="00F20AD5" w:rsidRPr="0083414C" w:rsidRDefault="00F20AD5" w:rsidP="00F20AD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4355A03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3DCB1615" w14:textId="35B9FFD0" w:rsidR="00F20AD5" w:rsidRPr="0083414C" w:rsidRDefault="00F20AD5" w:rsidP="00F20AD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0AD5" w:rsidRPr="0083414C" w14:paraId="7CC11089" w14:textId="77777777" w:rsidTr="00F20AD5">
        <w:trPr>
          <w:trHeight w:val="127"/>
        </w:trPr>
        <w:tc>
          <w:tcPr>
            <w:tcW w:w="2176" w:type="pct"/>
            <w:shd w:val="clear" w:color="auto" w:fill="FFFFFF"/>
          </w:tcPr>
          <w:p w14:paraId="0C28AA1F" w14:textId="3B97A794" w:rsidR="00F20AD5" w:rsidRPr="0083414C" w:rsidRDefault="00F20AD5" w:rsidP="00F20AD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0F132322" w14:textId="4404AA83" w:rsidR="00F20AD5" w:rsidRPr="0083414C" w:rsidRDefault="00F20AD5" w:rsidP="00F20AD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220,308</w:t>
            </w:r>
          </w:p>
        </w:tc>
        <w:tc>
          <w:tcPr>
            <w:tcW w:w="130" w:type="pct"/>
          </w:tcPr>
          <w:p w14:paraId="6C3787D8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9636806" w14:textId="020E43F4" w:rsidR="00F20AD5" w:rsidRPr="0083414C" w:rsidRDefault="00F20AD5" w:rsidP="00F20AD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221,529</w:t>
            </w:r>
          </w:p>
        </w:tc>
        <w:tc>
          <w:tcPr>
            <w:tcW w:w="138" w:type="pct"/>
          </w:tcPr>
          <w:p w14:paraId="659A8013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73304732" w14:textId="78518B61" w:rsidR="00F20AD5" w:rsidRPr="0083414C" w:rsidRDefault="00F20AD5" w:rsidP="00F20AD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47,901</w:t>
            </w:r>
          </w:p>
        </w:tc>
        <w:tc>
          <w:tcPr>
            <w:tcW w:w="126" w:type="pct"/>
          </w:tcPr>
          <w:p w14:paraId="1E283164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06FB9649" w14:textId="6B5CFABB" w:rsidR="00F20AD5" w:rsidRPr="0083414C" w:rsidRDefault="00F20AD5" w:rsidP="00F20AD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43,831</w:t>
            </w:r>
          </w:p>
        </w:tc>
      </w:tr>
      <w:tr w:rsidR="00F20AD5" w:rsidRPr="0083414C" w14:paraId="118FBD93" w14:textId="77777777" w:rsidTr="00F20AD5">
        <w:trPr>
          <w:trHeight w:val="127"/>
        </w:trPr>
        <w:tc>
          <w:tcPr>
            <w:tcW w:w="2176" w:type="pct"/>
            <w:shd w:val="clear" w:color="auto" w:fill="FFFFFF"/>
          </w:tcPr>
          <w:p w14:paraId="5AA9C2A4" w14:textId="77777777" w:rsidR="00F20AD5" w:rsidRPr="0083414C" w:rsidRDefault="00F20AD5" w:rsidP="00F20AD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3D9CF4AE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9638EA7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B647589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7FDCC95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E9E325D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5FF0981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441C6D09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0AD5" w:rsidRPr="006666FA" w14:paraId="556DFC8F" w14:textId="77777777" w:rsidTr="0083414C">
        <w:trPr>
          <w:trHeight w:val="127"/>
        </w:trPr>
        <w:tc>
          <w:tcPr>
            <w:tcW w:w="2176" w:type="pct"/>
            <w:shd w:val="clear" w:color="auto" w:fill="FFFFFF"/>
          </w:tcPr>
          <w:p w14:paraId="0EF6146A" w14:textId="690BB777" w:rsidR="00F20AD5" w:rsidRPr="0083414C" w:rsidRDefault="00F20AD5" w:rsidP="00F20AD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668" w:type="pct"/>
            <w:tcBorders>
              <w:bottom w:val="double" w:sz="4" w:space="0" w:color="auto"/>
            </w:tcBorders>
          </w:tcPr>
          <w:p w14:paraId="1179E35A" w14:textId="018A40DA" w:rsidR="00F20AD5" w:rsidRPr="0083414C" w:rsidRDefault="00F20AD5" w:rsidP="00F20AD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226,779</w:t>
            </w:r>
          </w:p>
        </w:tc>
        <w:tc>
          <w:tcPr>
            <w:tcW w:w="130" w:type="pct"/>
          </w:tcPr>
          <w:p w14:paraId="0C13BA0E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6BD57410" w14:textId="2FE69EE6" w:rsidR="00F20AD5" w:rsidRPr="0083414C" w:rsidRDefault="00F20AD5" w:rsidP="00F20AD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226,895</w:t>
            </w:r>
          </w:p>
        </w:tc>
        <w:tc>
          <w:tcPr>
            <w:tcW w:w="138" w:type="pct"/>
          </w:tcPr>
          <w:p w14:paraId="76D286DD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58CD2A3" w14:textId="3D6A9DC5" w:rsidR="00F20AD5" w:rsidRPr="0083414C" w:rsidRDefault="00F20AD5" w:rsidP="00F20AD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59,121</w:t>
            </w:r>
          </w:p>
        </w:tc>
        <w:tc>
          <w:tcPr>
            <w:tcW w:w="126" w:type="pct"/>
          </w:tcPr>
          <w:p w14:paraId="06795E8E" w14:textId="77777777" w:rsidR="00F20AD5" w:rsidRPr="0083414C" w:rsidRDefault="00F20AD5" w:rsidP="00F20AD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14:paraId="792D2EEC" w14:textId="3E336718" w:rsidR="00F20AD5" w:rsidRPr="008B7A98" w:rsidRDefault="00F20AD5" w:rsidP="00F20AD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53,241</w:t>
            </w:r>
          </w:p>
        </w:tc>
      </w:tr>
    </w:tbl>
    <w:p w14:paraId="0614324D" w14:textId="2157051F" w:rsidR="00C61339" w:rsidRDefault="00C6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6C2A1D" w14:textId="2A9868B0" w:rsidR="00E86394" w:rsidRDefault="00E8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F4ECB9" w14:textId="6F9AB382" w:rsidR="00E86394" w:rsidRDefault="00E8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E56C7A" w14:textId="77777777" w:rsidR="00E86394" w:rsidRPr="00C61339" w:rsidRDefault="00E8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759C04F" w14:textId="4AF0B91E" w:rsidR="00DB7E68" w:rsidRPr="00EE6646" w:rsidRDefault="009C11FA" w:rsidP="00DB7E6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C11FA">
        <w:rPr>
          <w:rFonts w:asciiTheme="majorBidi" w:hAnsiTheme="majorBidi" w:cstheme="majorBidi"/>
          <w:sz w:val="30"/>
          <w:szCs w:val="30"/>
          <w:u w:val="none"/>
        </w:rPr>
        <w:lastRenderedPageBreak/>
        <w:t>4</w:t>
      </w:r>
      <w:r w:rsidR="00DB7E68" w:rsidRPr="00424DDB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EE6646" w:rsidRPr="00EE664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ลูกหนี้การค้าและลูกหนี้อื่น</w:t>
      </w:r>
    </w:p>
    <w:p w14:paraId="0FFAA3FF" w14:textId="43A6BD3C" w:rsidR="00EE6646" w:rsidRDefault="00EE6646" w:rsidP="006B2785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6"/>
        <w:gridCol w:w="1170"/>
        <w:gridCol w:w="237"/>
        <w:gridCol w:w="1125"/>
        <w:gridCol w:w="241"/>
        <w:gridCol w:w="1109"/>
        <w:gridCol w:w="241"/>
        <w:gridCol w:w="1109"/>
      </w:tblGrid>
      <w:tr w:rsidR="00E80EAC" w:rsidRPr="00CA0A18" w14:paraId="7C8826E4" w14:textId="77777777" w:rsidTr="00CA0A18">
        <w:tc>
          <w:tcPr>
            <w:tcW w:w="1743" w:type="pct"/>
            <w:shd w:val="clear" w:color="auto" w:fill="auto"/>
          </w:tcPr>
          <w:p w14:paraId="6CC7A3FC" w14:textId="5107D2F5" w:rsidR="00E80EAC" w:rsidRPr="00F36B37" w:rsidRDefault="00E80EAC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5" w:type="pct"/>
            <w:shd w:val="clear" w:color="auto" w:fill="auto"/>
          </w:tcPr>
          <w:p w14:paraId="66AE8579" w14:textId="77777777" w:rsidR="00E80EAC" w:rsidRPr="006666FA" w:rsidRDefault="00E80EAC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6" w:type="pct"/>
            <w:gridSpan w:val="3"/>
            <w:shd w:val="clear" w:color="auto" w:fill="auto"/>
          </w:tcPr>
          <w:p w14:paraId="41EAED43" w14:textId="73CEFC35" w:rsidR="00E80EAC" w:rsidRPr="00CA0A18" w:rsidRDefault="00E80EAC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C9D00C6" w14:textId="77777777" w:rsidR="00E80EAC" w:rsidRPr="00CA0A18" w:rsidRDefault="00E80EAC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5E33992C" w14:textId="77777777" w:rsidR="00E80EAC" w:rsidRPr="00CA0A18" w:rsidRDefault="00E80EAC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EAC" w:rsidRPr="00CA0A18" w14:paraId="2E812707" w14:textId="77777777" w:rsidTr="00CA0A18">
        <w:tc>
          <w:tcPr>
            <w:tcW w:w="1743" w:type="pct"/>
            <w:shd w:val="clear" w:color="auto" w:fill="auto"/>
          </w:tcPr>
          <w:p w14:paraId="0E48E6FA" w14:textId="3434EBC7" w:rsidR="00E80EAC" w:rsidRPr="00CA0A18" w:rsidRDefault="00E80EAC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  <w:shd w:val="clear" w:color="auto" w:fill="auto"/>
          </w:tcPr>
          <w:p w14:paraId="423370C8" w14:textId="77777777" w:rsidR="00E80EAC" w:rsidRPr="00CA0A1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DD1B8E6" w14:textId="6BD3A866" w:rsidR="00E80EAC" w:rsidRPr="00CA0A18" w:rsidRDefault="004F0BE4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0A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</w:tcPr>
          <w:p w14:paraId="11AF0C40" w14:textId="77777777" w:rsidR="00E80EAC" w:rsidRPr="00CA0A1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375ABAD" w14:textId="1E60E6EF" w:rsidR="00E80EAC" w:rsidRPr="00CA0A1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0A1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</w:tcPr>
          <w:p w14:paraId="5447B6B5" w14:textId="77777777" w:rsidR="00E80EAC" w:rsidRPr="00CA0A1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E3913B2" w14:textId="6B5043F6" w:rsidR="00E80EAC" w:rsidRPr="00CA0A18" w:rsidRDefault="004F0BE4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0A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</w:tcPr>
          <w:p w14:paraId="4EB57A9D" w14:textId="77777777" w:rsidR="00E80EAC" w:rsidRPr="00CA0A1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32DC8E8" w14:textId="57F3440B" w:rsidR="00E80EAC" w:rsidRPr="00CA0A1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0A1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80EAC" w:rsidRPr="00CA0A18" w14:paraId="4D8AC36C" w14:textId="77777777" w:rsidTr="00CA0A18">
        <w:tc>
          <w:tcPr>
            <w:tcW w:w="1743" w:type="pct"/>
            <w:shd w:val="clear" w:color="auto" w:fill="auto"/>
          </w:tcPr>
          <w:p w14:paraId="2BC2FA9B" w14:textId="77777777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  <w:shd w:val="clear" w:color="auto" w:fill="auto"/>
          </w:tcPr>
          <w:p w14:paraId="5635731B" w14:textId="507DA32D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  <w:shd w:val="clear" w:color="auto" w:fill="auto"/>
          </w:tcPr>
          <w:p w14:paraId="7214D596" w14:textId="2D1BA15C" w:rsidR="00E80EAC" w:rsidRPr="00CA0A18" w:rsidRDefault="008B7A98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0EAC" w:rsidRPr="00CA0A1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28" w:type="pct"/>
            <w:shd w:val="clear" w:color="auto" w:fill="auto"/>
          </w:tcPr>
          <w:p w14:paraId="2452CE0F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7B7E4F3" w14:textId="55D26F8A" w:rsidR="00E80EAC" w:rsidRPr="00CA0A18" w:rsidRDefault="008B7A98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0EAC" w:rsidRPr="00CA0A1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0" w:type="pct"/>
            <w:shd w:val="clear" w:color="auto" w:fill="auto"/>
          </w:tcPr>
          <w:p w14:paraId="04D70D68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929FB10" w14:textId="00C9E64C" w:rsidR="00E80EAC" w:rsidRPr="00CA0A18" w:rsidRDefault="008B7A98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0EAC" w:rsidRPr="00CA0A1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30" w:type="pct"/>
            <w:shd w:val="clear" w:color="auto" w:fill="auto"/>
          </w:tcPr>
          <w:p w14:paraId="6A917C10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A515730" w14:textId="4AA59029" w:rsidR="00E80EAC" w:rsidRPr="00CA0A18" w:rsidRDefault="008B7A98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0EAC" w:rsidRPr="00CA0A1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E80EAC" w:rsidRPr="00CA0A18" w14:paraId="0F44D1DE" w14:textId="77777777" w:rsidTr="00CA0A18">
        <w:tc>
          <w:tcPr>
            <w:tcW w:w="1743" w:type="pct"/>
            <w:shd w:val="clear" w:color="auto" w:fill="auto"/>
          </w:tcPr>
          <w:p w14:paraId="5F77F128" w14:textId="77777777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  <w:shd w:val="clear" w:color="auto" w:fill="auto"/>
          </w:tcPr>
          <w:p w14:paraId="650E2F02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  <w:shd w:val="clear" w:color="auto" w:fill="auto"/>
          </w:tcPr>
          <w:p w14:paraId="176B6D17" w14:textId="5B8DAC0C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0EAC" w:rsidRPr="00CA0A18" w14:paraId="47F9DB6F" w14:textId="77777777" w:rsidTr="00CA0A18">
        <w:tc>
          <w:tcPr>
            <w:tcW w:w="1743" w:type="pct"/>
            <w:shd w:val="clear" w:color="auto" w:fill="auto"/>
          </w:tcPr>
          <w:p w14:paraId="5E33E233" w14:textId="3ABEBBCC" w:rsidR="00E80EAC" w:rsidRPr="00CA0A18" w:rsidRDefault="00E80EAC" w:rsidP="00E80EA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435" w:type="pct"/>
            <w:shd w:val="clear" w:color="auto" w:fill="auto"/>
          </w:tcPr>
          <w:p w14:paraId="4942C938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779B358" w14:textId="6C2E5A15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E1F14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F17D5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1B616E6F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3D66248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52852259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8838107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EAC" w:rsidRPr="00CA0A18" w14:paraId="3CFE7806" w14:textId="77777777" w:rsidTr="00CA0A18">
        <w:tc>
          <w:tcPr>
            <w:tcW w:w="1743" w:type="pct"/>
            <w:shd w:val="clear" w:color="auto" w:fill="auto"/>
          </w:tcPr>
          <w:p w14:paraId="1628CC1E" w14:textId="6024B3E6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5" w:type="pct"/>
            <w:shd w:val="clear" w:color="auto" w:fill="auto"/>
          </w:tcPr>
          <w:p w14:paraId="65F09B6E" w14:textId="2F99E2B2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362B5AAA" w14:textId="5F437C7A" w:rsidR="00E80EAC" w:rsidRPr="00CA0A18" w:rsidRDefault="004D68B1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105,163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841F557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56DCC51" w14:textId="404F30A1" w:rsidR="00E80EAC" w:rsidRPr="00CA0A1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7DE4" w:rsidRPr="00CA0A18">
              <w:rPr>
                <w:rFonts w:asciiTheme="majorBidi" w:hAnsiTheme="majorBidi" w:cstheme="majorBidi"/>
                <w:sz w:val="30"/>
                <w:szCs w:val="30"/>
              </w:rPr>
              <w:t>9,7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67DE4" w:rsidRPr="00CA0A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04424BA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141E398" w14:textId="43B015FF" w:rsidR="00E80EAC" w:rsidRPr="00CA0A18" w:rsidRDefault="004D68B1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4,355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7C4E09C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6E9A8D3" w14:textId="3CAE384F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3,43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80EAC" w:rsidRPr="00CA0A18" w14:paraId="59B2A056" w14:textId="77777777" w:rsidTr="00CA0A18">
        <w:tc>
          <w:tcPr>
            <w:tcW w:w="1743" w:type="pct"/>
            <w:shd w:val="clear" w:color="auto" w:fill="auto"/>
          </w:tcPr>
          <w:p w14:paraId="57640EC2" w14:textId="387B08A8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5" w:type="pct"/>
            <w:shd w:val="clear" w:color="auto" w:fill="auto"/>
          </w:tcPr>
          <w:p w14:paraId="255929A4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349715B9" w14:textId="440E2DC4" w:rsidR="00E80EAC" w:rsidRPr="00CA0A18" w:rsidRDefault="004D68B1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774,194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3292D9B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DC74D26" w14:textId="7BEC4E7A" w:rsidR="00E80EAC" w:rsidRPr="00CA0A1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1E7B3B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0E5AE7A" w14:textId="5548AE7A" w:rsidR="00E80EAC" w:rsidRPr="00CA0A18" w:rsidRDefault="004D68B1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66326A1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4CDE40D" w14:textId="1233D1BF" w:rsidR="00E80EAC" w:rsidRPr="00CA0A1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7DE4" w:rsidRPr="00CA0A18" w14:paraId="36F5825C" w14:textId="77777777" w:rsidTr="00CA0A18">
        <w:tc>
          <w:tcPr>
            <w:tcW w:w="1743" w:type="pct"/>
            <w:shd w:val="clear" w:color="auto" w:fill="auto"/>
          </w:tcPr>
          <w:p w14:paraId="34BDE660" w14:textId="77777777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5" w:type="pct"/>
            <w:shd w:val="clear" w:color="auto" w:fill="auto"/>
          </w:tcPr>
          <w:p w14:paraId="3F91CDED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3BB043" w14:textId="10C94FEB" w:rsidR="00E80EAC" w:rsidRPr="00CA0A18" w:rsidRDefault="004D68B1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879,357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E5EDC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FE0CE3A" w14:textId="712E1979" w:rsidR="00E80EAC" w:rsidRPr="00CA0A1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935,894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E547177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91DFBC" w14:textId="5F75D48C" w:rsidR="00E80EAC" w:rsidRPr="00CA0A18" w:rsidRDefault="004D68B1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4,355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F4112BA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0E7844D6" w14:textId="2CD66FE2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80EAC" w:rsidRPr="00CA0A18" w14:paraId="721B3718" w14:textId="77777777" w:rsidTr="00CA0A18">
        <w:trPr>
          <w:trHeight w:val="197"/>
        </w:trPr>
        <w:tc>
          <w:tcPr>
            <w:tcW w:w="1743" w:type="pct"/>
            <w:shd w:val="clear" w:color="auto" w:fill="auto"/>
          </w:tcPr>
          <w:p w14:paraId="1B16265A" w14:textId="77777777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396DB3E" w14:textId="2F7D670E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435" w:type="pct"/>
            <w:shd w:val="clear" w:color="auto" w:fill="auto"/>
          </w:tcPr>
          <w:p w14:paraId="2C7A2ECE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D658881" w14:textId="5795E4DF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B32926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14:paraId="6E28706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206E3070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E44F18F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5F3CF9D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2570C3FB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EAC" w:rsidRPr="00CA0A18" w14:paraId="3FDF8200" w14:textId="77777777" w:rsidTr="00CA0A18">
        <w:trPr>
          <w:trHeight w:val="197"/>
        </w:trPr>
        <w:tc>
          <w:tcPr>
            <w:tcW w:w="1743" w:type="pct"/>
            <w:shd w:val="clear" w:color="auto" w:fill="auto"/>
          </w:tcPr>
          <w:p w14:paraId="1383233B" w14:textId="2357A8E6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5" w:type="pct"/>
            <w:shd w:val="clear" w:color="auto" w:fill="auto"/>
          </w:tcPr>
          <w:p w14:paraId="28EB552B" w14:textId="677A6BBC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shd w:val="clear" w:color="auto" w:fill="auto"/>
          </w:tcPr>
          <w:p w14:paraId="672F1814" w14:textId="5B0632B9" w:rsidR="00E80EAC" w:rsidRPr="00CA0A18" w:rsidRDefault="004D68B1" w:rsidP="006B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4BB9FB8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CEB1142" w14:textId="1CF72A2F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10212C0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79640AB" w14:textId="537BFAC3" w:rsidR="00E80EAC" w:rsidRPr="00CA0A18" w:rsidRDefault="004D68B1" w:rsidP="0004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A3BAFB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ED015C1" w14:textId="0F18BBF6" w:rsidR="00E80EAC" w:rsidRPr="00CA0A18" w:rsidRDefault="00567DE4" w:rsidP="0004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0EAC" w:rsidRPr="00CA0A18" w14:paraId="59A5C0C6" w14:textId="77777777" w:rsidTr="00CA0A18">
        <w:trPr>
          <w:trHeight w:val="197"/>
        </w:trPr>
        <w:tc>
          <w:tcPr>
            <w:tcW w:w="1743" w:type="pct"/>
            <w:shd w:val="clear" w:color="auto" w:fill="auto"/>
          </w:tcPr>
          <w:p w14:paraId="5C0CA19D" w14:textId="74F73E5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5" w:type="pct"/>
            <w:shd w:val="clear" w:color="auto" w:fill="auto"/>
          </w:tcPr>
          <w:p w14:paraId="6BA0E5F7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6A31E15" w14:textId="024CB302" w:rsidR="00E80EAC" w:rsidRPr="00CA0A18" w:rsidRDefault="004D68B1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(9,418)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AC5CE18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6180269D" w14:textId="44EB4D12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,793)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C564236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6436B7AE" w14:textId="564FFD08" w:rsidR="00E80EAC" w:rsidRPr="00CA0A18" w:rsidRDefault="004D68B1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231728B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5E03FA4A" w14:textId="42EF92A6" w:rsidR="00E80EAC" w:rsidRPr="00CA0A1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5A84" w:rsidRPr="00CA0A18" w14:paraId="73CE9421" w14:textId="77777777" w:rsidTr="00CA0A18">
        <w:tc>
          <w:tcPr>
            <w:tcW w:w="1743" w:type="pct"/>
            <w:shd w:val="clear" w:color="auto" w:fill="auto"/>
          </w:tcPr>
          <w:p w14:paraId="191D756E" w14:textId="76459684" w:rsidR="00995A84" w:rsidRPr="00CA0A18" w:rsidRDefault="00995A84" w:rsidP="00995A84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5" w:type="pct"/>
            <w:shd w:val="clear" w:color="auto" w:fill="auto"/>
          </w:tcPr>
          <w:p w14:paraId="69483400" w14:textId="77777777" w:rsidR="00995A84" w:rsidRPr="00CA0A18" w:rsidRDefault="00995A84" w:rsidP="00995A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EAB0B" w14:textId="08D8A655" w:rsidR="00995A84" w:rsidRPr="00CA0A18" w:rsidRDefault="004D68B1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869,895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B6493AD" w14:textId="77777777" w:rsidR="00995A84" w:rsidRPr="00CA0A1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1FCAF" w14:textId="26652119" w:rsidR="00995A84" w:rsidRPr="00CA0A1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B7A98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8B7A98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11C79F31" w14:textId="77777777" w:rsidR="00995A84" w:rsidRPr="00CA0A1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2D792" w14:textId="4DE5D88D" w:rsidR="00995A84" w:rsidRPr="00CA0A18" w:rsidRDefault="004D68B1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4,355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384BB6D" w14:textId="77777777" w:rsidR="00995A84" w:rsidRPr="00CA0A1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7380F" w14:textId="17AFBAAE" w:rsidR="00995A84" w:rsidRPr="00CA0A1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567DE4" w:rsidRPr="00CA0A18" w14:paraId="2C0E4333" w14:textId="77777777" w:rsidTr="00CA0A18">
        <w:tc>
          <w:tcPr>
            <w:tcW w:w="1743" w:type="pct"/>
            <w:shd w:val="clear" w:color="auto" w:fill="auto"/>
          </w:tcPr>
          <w:p w14:paraId="13210ECF" w14:textId="77777777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5" w:type="pct"/>
            <w:shd w:val="clear" w:color="auto" w:fill="auto"/>
          </w:tcPr>
          <w:p w14:paraId="48C11EB3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7641CFF2" w14:textId="48964AD1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D3725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2BD593EC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3B98A04C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694A5C19" w14:textId="77777777" w:rsidR="00E80EAC" w:rsidRPr="00CA0A18" w:rsidRDefault="00E80EAC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64BC18C6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1F0F612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EAC" w:rsidRPr="00CA0A18" w14:paraId="26007127" w14:textId="77777777" w:rsidTr="00CA0A18">
        <w:tc>
          <w:tcPr>
            <w:tcW w:w="1743" w:type="pct"/>
            <w:shd w:val="clear" w:color="auto" w:fill="auto"/>
          </w:tcPr>
          <w:p w14:paraId="5C707AB3" w14:textId="6FB33B59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CA0A1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435" w:type="pct"/>
            <w:shd w:val="clear" w:color="auto" w:fill="auto"/>
          </w:tcPr>
          <w:p w14:paraId="62201C76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4F0C93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464F1F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14:paraId="4FA46607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0EB02B1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02D32C94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A61C90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1469481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7DE4" w:rsidRPr="00CA0A18" w14:paraId="1BE7640A" w14:textId="77777777" w:rsidTr="00CA0A18">
        <w:tc>
          <w:tcPr>
            <w:tcW w:w="1743" w:type="pct"/>
            <w:shd w:val="clear" w:color="auto" w:fill="auto"/>
          </w:tcPr>
          <w:p w14:paraId="422C6777" w14:textId="783C6DE2" w:rsidR="00E80EAC" w:rsidRPr="00CA0A18" w:rsidRDefault="00E80EAC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5" w:type="pct"/>
            <w:shd w:val="clear" w:color="auto" w:fill="auto"/>
          </w:tcPr>
          <w:p w14:paraId="06F88943" w14:textId="0914D1DA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shd w:val="clear" w:color="auto" w:fill="auto"/>
          </w:tcPr>
          <w:p w14:paraId="3C8A1859" w14:textId="1ADF4524" w:rsidR="00E80EAC" w:rsidRPr="00CA0A18" w:rsidRDefault="004D68B1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14,562</w:t>
            </w:r>
          </w:p>
        </w:tc>
        <w:tc>
          <w:tcPr>
            <w:tcW w:w="128" w:type="pct"/>
            <w:shd w:val="clear" w:color="auto" w:fill="auto"/>
          </w:tcPr>
          <w:p w14:paraId="18D4D930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89CCB86" w14:textId="2FD40C5C" w:rsidR="00E80EAC" w:rsidRPr="00CA0A18" w:rsidRDefault="008B7A98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7DE4" w:rsidRPr="00CA0A18">
              <w:rPr>
                <w:rFonts w:asciiTheme="majorBidi" w:hAnsiTheme="majorBidi" w:cstheme="majorBidi"/>
                <w:sz w:val="30"/>
                <w:szCs w:val="30"/>
              </w:rPr>
              <w:t>3,644</w:t>
            </w:r>
          </w:p>
        </w:tc>
        <w:tc>
          <w:tcPr>
            <w:tcW w:w="130" w:type="pct"/>
            <w:shd w:val="clear" w:color="auto" w:fill="auto"/>
          </w:tcPr>
          <w:p w14:paraId="72389949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05D7BE9" w14:textId="06469931" w:rsidR="00E80EAC" w:rsidRPr="00CA0A18" w:rsidRDefault="004D68B1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57,007</w:t>
            </w:r>
          </w:p>
        </w:tc>
        <w:tc>
          <w:tcPr>
            <w:tcW w:w="130" w:type="pct"/>
            <w:shd w:val="clear" w:color="auto" w:fill="auto"/>
          </w:tcPr>
          <w:p w14:paraId="1D674CD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EFAF074" w14:textId="06175429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8,67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67DE4" w:rsidRPr="00CA0A18" w14:paraId="60416BD7" w14:textId="77777777" w:rsidTr="00CA0A18">
        <w:tc>
          <w:tcPr>
            <w:tcW w:w="1743" w:type="pct"/>
            <w:shd w:val="clear" w:color="auto" w:fill="auto"/>
          </w:tcPr>
          <w:p w14:paraId="16F59B91" w14:textId="7966F96D" w:rsidR="00E80EAC" w:rsidRPr="00CA0A18" w:rsidRDefault="00E80EAC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5" w:type="pct"/>
            <w:shd w:val="clear" w:color="auto" w:fill="auto"/>
          </w:tcPr>
          <w:p w14:paraId="7D8F1712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DCB89" w14:textId="02651E36" w:rsidR="00E80EAC" w:rsidRPr="00CA0A18" w:rsidRDefault="004D68B1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630,832</w:t>
            </w:r>
          </w:p>
        </w:tc>
        <w:tc>
          <w:tcPr>
            <w:tcW w:w="128" w:type="pct"/>
            <w:shd w:val="clear" w:color="auto" w:fill="auto"/>
          </w:tcPr>
          <w:p w14:paraId="14563A0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AFC4680" w14:textId="35D6B70B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,789</w:t>
            </w:r>
          </w:p>
        </w:tc>
        <w:tc>
          <w:tcPr>
            <w:tcW w:w="130" w:type="pct"/>
            <w:shd w:val="clear" w:color="auto" w:fill="auto"/>
          </w:tcPr>
          <w:p w14:paraId="4B298C4B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7F363" w14:textId="42DA36D1" w:rsidR="00E80EAC" w:rsidRPr="00CA0A18" w:rsidRDefault="004D68B1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17,696</w:t>
            </w:r>
          </w:p>
        </w:tc>
        <w:tc>
          <w:tcPr>
            <w:tcW w:w="130" w:type="pct"/>
            <w:shd w:val="clear" w:color="auto" w:fill="auto"/>
          </w:tcPr>
          <w:p w14:paraId="2A40E426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67D4EB6" w14:textId="462760B4" w:rsidR="00E80EAC" w:rsidRPr="00CA0A18" w:rsidRDefault="008B7A98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7DE4" w:rsidRPr="00CA0A18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7DE4" w:rsidRPr="00CA0A1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67DE4" w:rsidRPr="00CA0A18" w14:paraId="397C9120" w14:textId="77777777" w:rsidTr="00CA0A18">
        <w:tc>
          <w:tcPr>
            <w:tcW w:w="1743" w:type="pct"/>
            <w:shd w:val="clear" w:color="auto" w:fill="auto"/>
          </w:tcPr>
          <w:p w14:paraId="48D2FB22" w14:textId="76D65073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5" w:type="pct"/>
            <w:shd w:val="clear" w:color="auto" w:fill="auto"/>
          </w:tcPr>
          <w:p w14:paraId="277A59BD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F933FF" w14:textId="05BD51F2" w:rsidR="00E80EAC" w:rsidRPr="00CA0A18" w:rsidRDefault="004D68B1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645,394</w:t>
            </w:r>
          </w:p>
        </w:tc>
        <w:tc>
          <w:tcPr>
            <w:tcW w:w="128" w:type="pct"/>
            <w:shd w:val="clear" w:color="auto" w:fill="auto"/>
          </w:tcPr>
          <w:p w14:paraId="534CA60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3E899BE7" w14:textId="68E7C1D4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B7A98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4,433</w:t>
            </w:r>
          </w:p>
        </w:tc>
        <w:tc>
          <w:tcPr>
            <w:tcW w:w="130" w:type="pct"/>
            <w:shd w:val="clear" w:color="auto" w:fill="auto"/>
          </w:tcPr>
          <w:p w14:paraId="402ECC74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64851" w14:textId="45F26148" w:rsidR="00E80EAC" w:rsidRPr="00CA0A18" w:rsidRDefault="004D68B1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74,703</w:t>
            </w:r>
          </w:p>
        </w:tc>
        <w:tc>
          <w:tcPr>
            <w:tcW w:w="130" w:type="pct"/>
            <w:shd w:val="clear" w:color="auto" w:fill="auto"/>
          </w:tcPr>
          <w:p w14:paraId="14F144E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06EC7CCE" w14:textId="5D40643D" w:rsidR="00E80EAC" w:rsidRPr="00CA0A1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567DE4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,998</w:t>
            </w:r>
          </w:p>
        </w:tc>
      </w:tr>
      <w:tr w:rsidR="00567DE4" w:rsidRPr="00CA0A18" w14:paraId="6B622E17" w14:textId="77777777" w:rsidTr="00CA0A18">
        <w:tc>
          <w:tcPr>
            <w:tcW w:w="1743" w:type="pct"/>
            <w:shd w:val="clear" w:color="auto" w:fill="auto"/>
          </w:tcPr>
          <w:p w14:paraId="4313D696" w14:textId="77777777" w:rsidR="00E26BAF" w:rsidRPr="00CA0A1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AD84B7E" w14:textId="6B1C0F7B" w:rsidR="00E80EAC" w:rsidRPr="00CA0A1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435" w:type="pct"/>
            <w:shd w:val="clear" w:color="auto" w:fill="auto"/>
          </w:tcPr>
          <w:p w14:paraId="4DC3EFCB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shd w:val="clear" w:color="auto" w:fill="auto"/>
          </w:tcPr>
          <w:p w14:paraId="56D51CEE" w14:textId="1BD176B6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</w:tcPr>
          <w:p w14:paraId="48C3AF8D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07" w:type="pct"/>
            <w:shd w:val="clear" w:color="auto" w:fill="auto"/>
          </w:tcPr>
          <w:p w14:paraId="16328CF1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2C55AF6D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shd w:val="clear" w:color="auto" w:fill="auto"/>
          </w:tcPr>
          <w:p w14:paraId="6E37B31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69DDCED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D561B4C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6BAF" w:rsidRPr="00CA0A18" w14:paraId="5CAF7471" w14:textId="77777777" w:rsidTr="00CA0A18">
        <w:tc>
          <w:tcPr>
            <w:tcW w:w="1743" w:type="pct"/>
            <w:shd w:val="clear" w:color="auto" w:fill="auto"/>
          </w:tcPr>
          <w:p w14:paraId="7B12F543" w14:textId="33A368EE" w:rsidR="00E26BAF" w:rsidRPr="00CA0A1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5" w:type="pct"/>
            <w:shd w:val="clear" w:color="auto" w:fill="auto"/>
          </w:tcPr>
          <w:p w14:paraId="2157F6F0" w14:textId="70BA5D3F" w:rsidR="00E26BAF" w:rsidRPr="00CA0A18" w:rsidRDefault="007848C2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left w:val="nil"/>
              <w:right w:val="nil"/>
            </w:tcBorders>
            <w:shd w:val="clear" w:color="auto" w:fill="auto"/>
          </w:tcPr>
          <w:p w14:paraId="46A928BC" w14:textId="5D0E7705" w:rsidR="00E26BAF" w:rsidRPr="00CA0A18" w:rsidRDefault="004D68B1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(147)</w:t>
            </w:r>
          </w:p>
        </w:tc>
        <w:tc>
          <w:tcPr>
            <w:tcW w:w="128" w:type="pct"/>
            <w:shd w:val="clear" w:color="auto" w:fill="auto"/>
          </w:tcPr>
          <w:p w14:paraId="628C7C14" w14:textId="77777777" w:rsidR="00E26BAF" w:rsidRPr="00CA0A1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280E58E" w14:textId="1EA57059" w:rsidR="00E26BAF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(33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65F34DB4" w14:textId="77777777" w:rsidR="00E26BAF" w:rsidRPr="00CA0A1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shd w:val="clear" w:color="auto" w:fill="auto"/>
          </w:tcPr>
          <w:p w14:paraId="41F8D96B" w14:textId="38D08BEB" w:rsidR="00E26BAF" w:rsidRPr="00CA0A18" w:rsidRDefault="004D68B1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2B9AE59" w14:textId="77777777" w:rsidR="00E26BAF" w:rsidRPr="00CA0A1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86242F5" w14:textId="2F489BCE" w:rsidR="00E26BAF" w:rsidRPr="00CA0A1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CA0A18" w14:paraId="4E665BB4" w14:textId="77777777" w:rsidTr="00CA0A18">
        <w:tc>
          <w:tcPr>
            <w:tcW w:w="1743" w:type="pct"/>
            <w:shd w:val="clear" w:color="auto" w:fill="auto"/>
          </w:tcPr>
          <w:p w14:paraId="009D7734" w14:textId="5E5FDCB5" w:rsidR="00E26BAF" w:rsidRPr="00CA0A1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5" w:type="pct"/>
            <w:shd w:val="clear" w:color="auto" w:fill="auto"/>
          </w:tcPr>
          <w:p w14:paraId="33F2A49D" w14:textId="77777777" w:rsidR="00E26BAF" w:rsidRPr="00CA0A18" w:rsidRDefault="00E26BAF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1E0A4" w14:textId="27E5E009" w:rsidR="00E26BAF" w:rsidRPr="00CA0A18" w:rsidRDefault="004D68B1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(3,897)</w:t>
            </w:r>
          </w:p>
        </w:tc>
        <w:tc>
          <w:tcPr>
            <w:tcW w:w="128" w:type="pct"/>
            <w:shd w:val="clear" w:color="auto" w:fill="auto"/>
          </w:tcPr>
          <w:p w14:paraId="2333F578" w14:textId="77777777" w:rsidR="00E26BAF" w:rsidRPr="00CA0A1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B5CBE75" w14:textId="054C9DC8" w:rsidR="00E26BAF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0035B61" w14:textId="77777777" w:rsidR="00E26BAF" w:rsidRPr="00CA0A1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58004" w14:textId="33947743" w:rsidR="00E26BAF" w:rsidRPr="00CA0A18" w:rsidRDefault="004D68B1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89CE2E2" w14:textId="77777777" w:rsidR="00E26BAF" w:rsidRPr="00CA0A1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75B8D23D" w14:textId="0F8DFC10" w:rsidR="00E26BAF" w:rsidRPr="00CA0A1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CA0A18" w14:paraId="721F3052" w14:textId="77777777" w:rsidTr="00CA0A18">
        <w:tc>
          <w:tcPr>
            <w:tcW w:w="1743" w:type="pct"/>
            <w:shd w:val="clear" w:color="auto" w:fill="auto"/>
          </w:tcPr>
          <w:p w14:paraId="308F0F62" w14:textId="5D28B582" w:rsidR="00E80EAC" w:rsidRPr="00CA0A18" w:rsidRDefault="00E26BAF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5" w:type="pct"/>
            <w:shd w:val="clear" w:color="auto" w:fill="auto"/>
          </w:tcPr>
          <w:p w14:paraId="7003A5E6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DF325" w14:textId="389D3239" w:rsidR="00E80EAC" w:rsidRPr="00CA0A18" w:rsidRDefault="004D68B1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641,350</w:t>
            </w:r>
          </w:p>
        </w:tc>
        <w:tc>
          <w:tcPr>
            <w:tcW w:w="128" w:type="pct"/>
            <w:shd w:val="clear" w:color="auto" w:fill="auto"/>
          </w:tcPr>
          <w:p w14:paraId="7875DCC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2E44D" w14:textId="74BA73DC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8B7A98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,59</w:t>
            </w:r>
            <w:r w:rsidR="008B7A98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701D587A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83FD9" w14:textId="2DE6402F" w:rsidR="00E80EAC" w:rsidRPr="00CA0A18" w:rsidRDefault="004D68B1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74,703</w:t>
            </w:r>
          </w:p>
        </w:tc>
        <w:tc>
          <w:tcPr>
            <w:tcW w:w="130" w:type="pct"/>
            <w:shd w:val="clear" w:color="auto" w:fill="auto"/>
          </w:tcPr>
          <w:p w14:paraId="731647AA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82AD0" w14:textId="064933B3" w:rsidR="00E80EAC" w:rsidRPr="00CA0A1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567DE4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,998</w:t>
            </w:r>
          </w:p>
        </w:tc>
      </w:tr>
      <w:tr w:rsidR="00E26BAF" w:rsidRPr="00F36B37" w14:paraId="73A483C7" w14:textId="77777777" w:rsidTr="00CA0A18">
        <w:tc>
          <w:tcPr>
            <w:tcW w:w="1743" w:type="pct"/>
            <w:shd w:val="clear" w:color="auto" w:fill="auto"/>
          </w:tcPr>
          <w:p w14:paraId="7FEE0E52" w14:textId="037F9871" w:rsidR="00E26BAF" w:rsidRPr="00CA0A1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A0A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35" w:type="pct"/>
            <w:shd w:val="clear" w:color="auto" w:fill="auto"/>
          </w:tcPr>
          <w:p w14:paraId="6AA84C6F" w14:textId="77777777" w:rsidR="00E26BAF" w:rsidRPr="00CA0A1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8926D9" w14:textId="23B1257E" w:rsidR="00E26BAF" w:rsidRPr="00CA0A18" w:rsidRDefault="004D68B1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1,511,245</w:t>
            </w:r>
          </w:p>
        </w:tc>
        <w:tc>
          <w:tcPr>
            <w:tcW w:w="128" w:type="pct"/>
            <w:shd w:val="clear" w:color="auto" w:fill="auto"/>
          </w:tcPr>
          <w:p w14:paraId="09A43B96" w14:textId="77777777" w:rsidR="00E26BAF" w:rsidRPr="00CA0A1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E9A6B" w14:textId="60DFB21D" w:rsidR="00E26BAF" w:rsidRPr="00CA0A18" w:rsidRDefault="008B7A98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567DE4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,7</w:t>
            </w: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567DE4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5,6</w:t>
            </w: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567DE4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05C6EC2B" w14:textId="77777777" w:rsidR="00E26BAF" w:rsidRPr="00CA0A1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ED350" w14:textId="16F1E345" w:rsidR="00E26BAF" w:rsidRPr="00CA0A18" w:rsidRDefault="004D68B1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79,058</w:t>
            </w:r>
          </w:p>
        </w:tc>
        <w:tc>
          <w:tcPr>
            <w:tcW w:w="130" w:type="pct"/>
            <w:shd w:val="clear" w:color="auto" w:fill="auto"/>
          </w:tcPr>
          <w:p w14:paraId="3FDD658D" w14:textId="77777777" w:rsidR="00E26BAF" w:rsidRPr="00CA0A1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DA29F" w14:textId="023A9BE5" w:rsidR="00E26BAF" w:rsidRPr="00B30E1D" w:rsidRDefault="008B7A98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7DE4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</w:t>
            </w: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7DE4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6EB69038" w14:textId="4FDA71B7" w:rsidR="00B44A8E" w:rsidRDefault="00B44A8E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A4946BC" w14:textId="382B5830" w:rsidR="00C61339" w:rsidRDefault="00C61339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1E3049F" w14:textId="2D354A23" w:rsidR="00C61339" w:rsidRDefault="00C61339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069FCA6" w14:textId="2D0E67A3" w:rsidR="00C61339" w:rsidRDefault="00C61339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CAAB175" w14:textId="5B6695CB" w:rsidR="00C61339" w:rsidRDefault="00C61339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98D60BF" w14:textId="77777777" w:rsidR="00C61339" w:rsidRPr="00C61339" w:rsidRDefault="00C61339" w:rsidP="00EE6646">
      <w:pPr>
        <w:rPr>
          <w:rFonts w:asciiTheme="majorBidi" w:hAnsiTheme="majorBidi" w:cstheme="majorBidi"/>
          <w:sz w:val="30"/>
          <w:szCs w:val="30"/>
        </w:rPr>
      </w:pPr>
    </w:p>
    <w:p w14:paraId="6488E24E" w14:textId="77777777" w:rsidR="00E26BAF" w:rsidRPr="006666FA" w:rsidRDefault="00E26BAF" w:rsidP="00E26BA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0F950FB9" w14:textId="6236A941" w:rsidR="00E26BAF" w:rsidRDefault="00E26BAF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3"/>
        <w:gridCol w:w="1170"/>
        <w:gridCol w:w="237"/>
        <w:gridCol w:w="1127"/>
        <w:gridCol w:w="241"/>
        <w:gridCol w:w="1112"/>
        <w:gridCol w:w="241"/>
        <w:gridCol w:w="1107"/>
      </w:tblGrid>
      <w:tr w:rsidR="00567DE4" w:rsidRPr="00F36B37" w14:paraId="119A94F5" w14:textId="77777777" w:rsidTr="00995A84">
        <w:tc>
          <w:tcPr>
            <w:tcW w:w="1743" w:type="pct"/>
          </w:tcPr>
          <w:p w14:paraId="5E246084" w14:textId="77777777" w:rsidR="00E26BAF" w:rsidRPr="00F36B37" w:rsidRDefault="00E26BAF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3" w:type="pct"/>
          </w:tcPr>
          <w:p w14:paraId="3497817E" w14:textId="77777777" w:rsidR="00E26BAF" w:rsidRPr="006666FA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pct"/>
            <w:gridSpan w:val="3"/>
          </w:tcPr>
          <w:p w14:paraId="334F9AF0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0FF7ACB3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BA91BC1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BAF" w:rsidRPr="00F36B37" w14:paraId="785DABD6" w14:textId="77777777" w:rsidTr="00567DE4">
        <w:tc>
          <w:tcPr>
            <w:tcW w:w="1743" w:type="pct"/>
          </w:tcPr>
          <w:p w14:paraId="7251264F" w14:textId="77777777" w:rsidR="00E26BAF" w:rsidRPr="00F36B37" w:rsidRDefault="00E26BAF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2E37A474" w14:textId="77777777" w:rsidR="00E26BAF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ACC471" w14:textId="5F9E63FE" w:rsidR="00E26BAF" w:rsidRPr="00F36B37" w:rsidRDefault="004F0BE4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9208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29F8F5C6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EF974C9" w14:textId="3697C901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53022447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43688CB" w14:textId="6F95DAEE" w:rsidR="00E26BAF" w:rsidRPr="00F36B37" w:rsidRDefault="004F0BE4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9208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0B2A94CA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B9AAFF8" w14:textId="625F2DC3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26BAF" w:rsidRPr="00F36B37" w14:paraId="213D8F54" w14:textId="77777777" w:rsidTr="00567DE4">
        <w:tc>
          <w:tcPr>
            <w:tcW w:w="1743" w:type="pct"/>
          </w:tcPr>
          <w:p w14:paraId="3C961C91" w14:textId="77777777" w:rsidR="00E26BAF" w:rsidRPr="00F36B37" w:rsidRDefault="00E26BAF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65D2A8D6" w14:textId="77777777" w:rsidR="00E26BAF" w:rsidRPr="00B30E1D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5DA4027E" w14:textId="1FF7DC47" w:rsidR="00E26BAF" w:rsidRPr="00F36B37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6BAF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26BA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78007310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44B1E1B" w14:textId="2525E86F" w:rsidR="00E26BAF" w:rsidRPr="00F36B37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6BAF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26BA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10CEBDDD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65688C5" w14:textId="10E53E69" w:rsidR="00E26BAF" w:rsidRPr="00F36B37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6BAF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26BA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20C9E454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494088" w14:textId="72EA3898" w:rsidR="00E26BAF" w:rsidRPr="00F36B37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6BAF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26BA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26BAF" w:rsidRPr="00F36B37" w14:paraId="632A0D4C" w14:textId="77777777" w:rsidTr="00567DE4">
        <w:tc>
          <w:tcPr>
            <w:tcW w:w="1743" w:type="pct"/>
          </w:tcPr>
          <w:p w14:paraId="51B04EF9" w14:textId="77777777" w:rsidR="00E26BAF" w:rsidRPr="00F36B37" w:rsidRDefault="00E26BAF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73D28EE7" w14:textId="77777777" w:rsidR="00E26BAF" w:rsidRPr="00933281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4" w:type="pct"/>
            <w:gridSpan w:val="7"/>
          </w:tcPr>
          <w:p w14:paraId="6FC13C0F" w14:textId="77777777" w:rsidR="00E26BAF" w:rsidRPr="00C61339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BAF" w:rsidRPr="00F36B37" w14:paraId="43D46230" w14:textId="77777777" w:rsidTr="00567DE4">
        <w:tc>
          <w:tcPr>
            <w:tcW w:w="1743" w:type="pct"/>
          </w:tcPr>
          <w:p w14:paraId="5F4D1491" w14:textId="041308FB" w:rsidR="00E26BAF" w:rsidRPr="00E80EAC" w:rsidRDefault="00E26BAF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3" w:type="pct"/>
          </w:tcPr>
          <w:p w14:paraId="2B1AF776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4943C37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5D6D55D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DC3F9EC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257A1DD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6E94791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6E6B6CED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2A3EBC8E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AF" w:rsidRPr="00E26BAF" w14:paraId="5ED236FE" w14:textId="77777777" w:rsidTr="00567DE4">
        <w:tc>
          <w:tcPr>
            <w:tcW w:w="1743" w:type="pct"/>
          </w:tcPr>
          <w:p w14:paraId="7F7AFBD3" w14:textId="1CC8D27E" w:rsidR="00E26BAF" w:rsidRPr="00E26BAF" w:rsidRDefault="00E26BAF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3" w:type="pct"/>
          </w:tcPr>
          <w:p w14:paraId="2C1BC9CF" w14:textId="77777777" w:rsidR="00E26BAF" w:rsidRPr="00E26BAF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19E34A" w14:textId="5B629488" w:rsidR="00E26BAF" w:rsidRPr="00E26BAF" w:rsidRDefault="004D68B1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D68B1">
              <w:rPr>
                <w:rFonts w:asciiTheme="majorBidi" w:hAnsiTheme="majorBidi" w:cstheme="majorBidi"/>
                <w:sz w:val="30"/>
                <w:szCs w:val="30"/>
              </w:rPr>
              <w:t>99,697</w:t>
            </w:r>
          </w:p>
        </w:tc>
        <w:tc>
          <w:tcPr>
            <w:tcW w:w="128" w:type="pct"/>
            <w:vAlign w:val="bottom"/>
          </w:tcPr>
          <w:p w14:paraId="1931669A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739D7D2" w14:textId="1A40AB39" w:rsidR="00E26BAF" w:rsidRPr="00E26BAF" w:rsidRDefault="008B7A9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16D7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16D7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30" w:type="pct"/>
            <w:vAlign w:val="bottom"/>
          </w:tcPr>
          <w:p w14:paraId="21195DC5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52F172C" w14:textId="41443894" w:rsidR="00E26BAF" w:rsidRPr="00E26BAF" w:rsidRDefault="004D68B1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D68B1">
              <w:rPr>
                <w:rFonts w:asciiTheme="majorBidi" w:hAnsiTheme="majorBidi" w:cstheme="majorBidi"/>
                <w:sz w:val="30"/>
                <w:szCs w:val="30"/>
              </w:rPr>
              <w:t>3,394</w:t>
            </w:r>
          </w:p>
        </w:tc>
        <w:tc>
          <w:tcPr>
            <w:tcW w:w="130" w:type="pct"/>
            <w:vAlign w:val="bottom"/>
          </w:tcPr>
          <w:p w14:paraId="5A98CD32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304EBAE" w14:textId="7D7C63E4" w:rsidR="00E26BAF" w:rsidRPr="00E26BAF" w:rsidRDefault="003916D7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26BAF" w:rsidRPr="00E26BAF" w14:paraId="68448EA1" w14:textId="77777777" w:rsidTr="00567DE4">
        <w:tc>
          <w:tcPr>
            <w:tcW w:w="1743" w:type="pct"/>
          </w:tcPr>
          <w:p w14:paraId="0EE881D1" w14:textId="3E5CD476" w:rsidR="00E26BAF" w:rsidRPr="00E26BAF" w:rsidRDefault="00E26BAF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33" w:type="pct"/>
          </w:tcPr>
          <w:p w14:paraId="08C8EF38" w14:textId="77777777" w:rsidR="00E26BAF" w:rsidRPr="00E26BAF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F8DE4FA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196160D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5D8B24A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353C71E3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AE9E35C" w14:textId="121E8FDA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9C42EB8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6410AB4" w14:textId="011EFADF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AF" w:rsidRPr="00F36B37" w14:paraId="74F1296B" w14:textId="77777777" w:rsidTr="00567DE4">
        <w:tc>
          <w:tcPr>
            <w:tcW w:w="1743" w:type="pct"/>
          </w:tcPr>
          <w:p w14:paraId="45C793AB" w14:textId="1CF1D025" w:rsidR="00E26BAF" w:rsidRPr="00E80EAC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1478E4DC" w14:textId="5C92CF51" w:rsidR="00E26BAF" w:rsidRPr="00E80EAC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CF08850" w14:textId="5DF15712" w:rsidR="00E26BAF" w:rsidRPr="00F56AF0" w:rsidRDefault="004D68B1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56AF0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0C0822" w:rsidRPr="00F56AF0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28" w:type="pct"/>
            <w:vAlign w:val="bottom"/>
          </w:tcPr>
          <w:p w14:paraId="32AA4E57" w14:textId="77777777" w:rsidR="00E26BAF" w:rsidRPr="00F56AF0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A8C1B06" w14:textId="497BED47" w:rsidR="00E26BAF" w:rsidRPr="00F56AF0" w:rsidRDefault="008B7A9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56AF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16D7" w:rsidRPr="00F56AF0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F56AF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916D7" w:rsidRPr="00F56A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vAlign w:val="bottom"/>
          </w:tcPr>
          <w:p w14:paraId="7BF59097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6B8E1C6" w14:textId="796A3A0E" w:rsidR="00E26BAF" w:rsidRPr="00F36B37" w:rsidRDefault="004D68B1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8B1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130" w:type="pct"/>
            <w:vAlign w:val="bottom"/>
          </w:tcPr>
          <w:p w14:paraId="4DBA3894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7C1962D3" w14:textId="6572D33F" w:rsidR="00E26BAF" w:rsidRPr="00F36B37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F36B37" w14:paraId="3E945BCE" w14:textId="77777777" w:rsidTr="00567DE4">
        <w:tc>
          <w:tcPr>
            <w:tcW w:w="1743" w:type="pct"/>
          </w:tcPr>
          <w:p w14:paraId="5B78C49A" w14:textId="5B5F2D08" w:rsid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431B2C20" w14:textId="77777777" w:rsidR="00E26BAF" w:rsidRPr="00E80EAC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4789BD9" w14:textId="21CA83AC" w:rsidR="00E26BAF" w:rsidRPr="00F56AF0" w:rsidRDefault="000C0822" w:rsidP="004D6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56AF0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28" w:type="pct"/>
            <w:vAlign w:val="bottom"/>
          </w:tcPr>
          <w:p w14:paraId="21FF8D9B" w14:textId="77777777" w:rsidR="00E26BAF" w:rsidRPr="00F56AF0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3E82881" w14:textId="4776F0AC" w:rsidR="00E26BAF" w:rsidRPr="00F56AF0" w:rsidRDefault="003916D7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56AF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" w:type="pct"/>
            <w:vAlign w:val="bottom"/>
          </w:tcPr>
          <w:p w14:paraId="5C66DBB7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107E92C" w14:textId="0C9CCCA0" w:rsidR="00E26BAF" w:rsidRPr="00F36B37" w:rsidRDefault="004D68B1" w:rsidP="004D6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D68B1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30" w:type="pct"/>
            <w:vAlign w:val="bottom"/>
          </w:tcPr>
          <w:p w14:paraId="57893A30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68A315B" w14:textId="1C8AEE78" w:rsidR="00E26BAF" w:rsidRPr="00F36B37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F36B37" w14:paraId="38F0310A" w14:textId="77777777" w:rsidTr="00567DE4">
        <w:tc>
          <w:tcPr>
            <w:tcW w:w="1743" w:type="pct"/>
          </w:tcPr>
          <w:p w14:paraId="48F146D5" w14:textId="4C90ED95" w:rsid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EB1E5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6B374127" w14:textId="77777777" w:rsidR="00E26BAF" w:rsidRPr="00E80EAC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CB64F6" w14:textId="242578CD" w:rsidR="00E26BAF" w:rsidRPr="00F36B37" w:rsidRDefault="004D68B1" w:rsidP="00542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2ED0B82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ADF4168" w14:textId="38FBDC03" w:rsidR="00E26BAF" w:rsidRPr="00F36B37" w:rsidRDefault="003916D7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1DD220C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B701C72" w14:textId="068DAAC1" w:rsidR="00E26BAF" w:rsidRPr="00F36B37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7002572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BA94CB2" w14:textId="18EB2094" w:rsidR="00E26BAF" w:rsidRPr="00F36B37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F36B37" w14:paraId="14E0D3A7" w14:textId="77777777" w:rsidTr="00567DE4">
        <w:tc>
          <w:tcPr>
            <w:tcW w:w="1743" w:type="pct"/>
          </w:tcPr>
          <w:p w14:paraId="62CED5F2" w14:textId="6729151D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33F28A4B" w14:textId="77777777" w:rsidR="00E26BAF" w:rsidRPr="00E80EAC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AB02FDE" w14:textId="03DC7154" w:rsidR="00E26BAF" w:rsidRPr="00F36B37" w:rsidRDefault="00542E43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  <w:vAlign w:val="bottom"/>
          </w:tcPr>
          <w:p w14:paraId="54294292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DEBBCAC" w14:textId="138FA92B" w:rsidR="00E26BAF" w:rsidRPr="00F36B37" w:rsidRDefault="008B7A98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0" w:type="pct"/>
            <w:vAlign w:val="bottom"/>
          </w:tcPr>
          <w:p w14:paraId="67B1DFF5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DE9B32A" w14:textId="3AF4545F" w:rsidR="00E26BAF" w:rsidRPr="00F36B37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98B2114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80FFC3" w14:textId="0F4D887A" w:rsidR="00E26BAF" w:rsidRPr="00F36B37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F36B37" w14:paraId="5A06F9F6" w14:textId="77777777" w:rsidTr="00567DE4">
        <w:tc>
          <w:tcPr>
            <w:tcW w:w="1743" w:type="pct"/>
          </w:tcPr>
          <w:p w14:paraId="10247228" w14:textId="77777777" w:rsidR="00E26BAF" w:rsidRPr="00F36B37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613C1CC1" w14:textId="110FB5FC" w:rsidR="00E26BAF" w:rsidRPr="00E80EAC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0E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5A28091B" w14:textId="5638F344" w:rsidR="00E26BAF" w:rsidRPr="003916D7" w:rsidRDefault="00542E43" w:rsidP="0039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105,163</w:t>
            </w:r>
          </w:p>
        </w:tc>
        <w:tc>
          <w:tcPr>
            <w:tcW w:w="128" w:type="pct"/>
            <w:vAlign w:val="bottom"/>
          </w:tcPr>
          <w:p w14:paraId="4CF2275A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0DC79AC" w14:textId="1AB9F265" w:rsidR="00E26BAF" w:rsidRPr="003916D7" w:rsidRDefault="008B7A98" w:rsidP="0039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916D7" w:rsidRPr="003916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916D7" w:rsidRPr="003916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0" w:type="pct"/>
            <w:vAlign w:val="bottom"/>
          </w:tcPr>
          <w:p w14:paraId="25346406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</w:tcPr>
          <w:p w14:paraId="65EDF7EB" w14:textId="4C3BBC27" w:rsidR="00E26BAF" w:rsidRPr="00F36B37" w:rsidRDefault="00542E43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4,355</w:t>
            </w:r>
          </w:p>
        </w:tc>
        <w:tc>
          <w:tcPr>
            <w:tcW w:w="130" w:type="pct"/>
            <w:vAlign w:val="bottom"/>
          </w:tcPr>
          <w:p w14:paraId="754CF17C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3D914FD" w14:textId="352C972B" w:rsidR="00E26BAF" w:rsidRPr="00F36B37" w:rsidRDefault="003916D7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26BAF" w:rsidRPr="00F36B37" w14:paraId="3BD5BFCC" w14:textId="77777777" w:rsidTr="00567DE4">
        <w:trPr>
          <w:trHeight w:val="197"/>
        </w:trPr>
        <w:tc>
          <w:tcPr>
            <w:tcW w:w="1743" w:type="pct"/>
          </w:tcPr>
          <w:p w14:paraId="58B03A37" w14:textId="77777777" w:rsidR="00E26BAF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BB646BD" w14:textId="77777777" w:rsidR="00E26BAF" w:rsidRPr="00F36B37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3" w:type="pct"/>
          </w:tcPr>
          <w:p w14:paraId="1B1AC8F9" w14:textId="6D9CB97E" w:rsidR="00E26BAF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AC4BD0B" w14:textId="4949464D" w:rsidR="00E26BAF" w:rsidRPr="00E80EAC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0E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9ACA438" w14:textId="77777777" w:rsidR="00542E43" w:rsidRDefault="00542E43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5168E" w14:textId="3A4B669F" w:rsidR="003916D7" w:rsidRPr="003916D7" w:rsidRDefault="00542E43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128" w:type="pct"/>
            <w:vAlign w:val="bottom"/>
          </w:tcPr>
          <w:p w14:paraId="5A8F0AF8" w14:textId="77777777" w:rsidR="00E26BAF" w:rsidRPr="003916D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D14BCC7" w14:textId="77777777" w:rsidR="00E26BAF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4AD93" w14:textId="00FB5424" w:rsidR="003916D7" w:rsidRPr="003916D7" w:rsidRDefault="003916D7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130" w:type="pct"/>
            <w:vAlign w:val="bottom"/>
          </w:tcPr>
          <w:p w14:paraId="14A3C64F" w14:textId="77777777" w:rsidR="00E26BAF" w:rsidRPr="003916D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C0F3628" w14:textId="77777777" w:rsidR="00542E43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B795F" w14:textId="79097D0C" w:rsidR="003916D7" w:rsidRPr="003916D7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6F6C25F3" w14:textId="77777777" w:rsidR="00E26BAF" w:rsidRPr="003916D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9A81FAB" w14:textId="77777777" w:rsidR="00E26BAF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8BF75" w14:textId="31D3B28C" w:rsidR="003916D7" w:rsidRPr="003916D7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F36B37" w14:paraId="48844C28" w14:textId="77777777" w:rsidTr="00567DE4">
        <w:tc>
          <w:tcPr>
            <w:tcW w:w="1743" w:type="pct"/>
          </w:tcPr>
          <w:p w14:paraId="06C36809" w14:textId="77777777" w:rsidR="00E26BAF" w:rsidRPr="00E80EAC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117AE23C" w14:textId="77777777" w:rsidR="00E26BAF" w:rsidRPr="00E80EAC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245DDC8" w14:textId="03C6D6FC" w:rsidR="00E26BAF" w:rsidRPr="00A23F58" w:rsidRDefault="00542E43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105,119</w:t>
            </w:r>
          </w:p>
        </w:tc>
        <w:tc>
          <w:tcPr>
            <w:tcW w:w="128" w:type="pct"/>
            <w:vAlign w:val="bottom"/>
          </w:tcPr>
          <w:p w14:paraId="3D5A0E29" w14:textId="77777777" w:rsidR="00E26BAF" w:rsidRPr="00A23F5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42DDFFD4" w14:textId="1CE674E7" w:rsidR="00E26BAF" w:rsidRPr="00A23F58" w:rsidRDefault="008B7A98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916D7" w:rsidRPr="00A23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9,64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" w:type="pct"/>
            <w:vAlign w:val="bottom"/>
          </w:tcPr>
          <w:p w14:paraId="59AC460D" w14:textId="77777777" w:rsidR="00E26BAF" w:rsidRPr="00A23F5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410838FD" w14:textId="3FC5C116" w:rsidR="00E26BAF" w:rsidRPr="00A23F58" w:rsidRDefault="00542E43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4,355</w:t>
            </w:r>
          </w:p>
        </w:tc>
        <w:tc>
          <w:tcPr>
            <w:tcW w:w="130" w:type="pct"/>
            <w:vAlign w:val="bottom"/>
          </w:tcPr>
          <w:p w14:paraId="737F1AB3" w14:textId="77777777" w:rsidR="00E26BAF" w:rsidRPr="00A23F5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6E30283B" w14:textId="13C93D3D" w:rsidR="00E26BAF" w:rsidRPr="00A23F58" w:rsidRDefault="003916D7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26BAF" w:rsidRPr="00F36B37" w14:paraId="69D47BF0" w14:textId="77777777" w:rsidTr="00567DE4">
        <w:tc>
          <w:tcPr>
            <w:tcW w:w="1743" w:type="pct"/>
          </w:tcPr>
          <w:p w14:paraId="166A6397" w14:textId="77777777" w:rsidR="00E26BAF" w:rsidRPr="00F36B37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3" w:type="pct"/>
          </w:tcPr>
          <w:p w14:paraId="0A7B4F28" w14:textId="77777777" w:rsidR="00E26BAF" w:rsidRPr="00E80EAC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379866F5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28C09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8B3169B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2976E9FD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1FB52CB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31A42551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13859AA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7CBD" w:rsidRPr="00F36B37" w14:paraId="2986FE6B" w14:textId="77777777" w:rsidTr="00567DE4">
        <w:tc>
          <w:tcPr>
            <w:tcW w:w="1743" w:type="pct"/>
          </w:tcPr>
          <w:p w14:paraId="6BCC1144" w14:textId="6F13B4E3" w:rsidR="00E27CBD" w:rsidRPr="00F36B37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33" w:type="pct"/>
          </w:tcPr>
          <w:p w14:paraId="0EBF4927" w14:textId="77777777" w:rsidR="00E27CBD" w:rsidRPr="00E80EAC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B6622ED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856BC0E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14:paraId="32795CBF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4E7E85F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7FCA6E4F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13F6B8D3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7B1D2E52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7CBD" w:rsidRPr="00F36B37" w14:paraId="4F9EDE6A" w14:textId="77777777" w:rsidTr="00567DE4">
        <w:tc>
          <w:tcPr>
            <w:tcW w:w="1743" w:type="pct"/>
          </w:tcPr>
          <w:p w14:paraId="0DDF0B60" w14:textId="01BEFA27" w:rsidR="00E27CBD" w:rsidRPr="00F36B37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3" w:type="pct"/>
          </w:tcPr>
          <w:p w14:paraId="40C42CE1" w14:textId="77777777" w:rsidR="00E27CBD" w:rsidRPr="00E80EAC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0FA86C2" w14:textId="6704128D" w:rsidR="00E27CBD" w:rsidRPr="00A23F58" w:rsidRDefault="00542E43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676,899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610A434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7785607" w14:textId="2ACD94B5" w:rsidR="00E27CBD" w:rsidRPr="00A23F5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746,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E891D0A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D2BE1F2" w14:textId="22489D7E" w:rsidR="00E27CBD" w:rsidRPr="00A23F58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787EE89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D6CDB8" w14:textId="6B193579" w:rsidR="00E27CBD" w:rsidRPr="00A23F5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F36B37" w14:paraId="2D21C8C8" w14:textId="77777777" w:rsidTr="00567DE4">
        <w:tc>
          <w:tcPr>
            <w:tcW w:w="1743" w:type="pct"/>
          </w:tcPr>
          <w:p w14:paraId="121A6C80" w14:textId="168F61C5" w:rsidR="00E27CBD" w:rsidRPr="00F36B37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33" w:type="pct"/>
          </w:tcPr>
          <w:p w14:paraId="1AC11FED" w14:textId="77777777" w:rsidR="00E27CBD" w:rsidRPr="00E80EAC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DF28E20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D436952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E2C46D4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03A61D45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16BD8310" w14:textId="5562B68E" w:rsidR="00E27CBD" w:rsidRPr="00A23F58" w:rsidRDefault="00E27CBD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F59A99E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DCD0411" w14:textId="72919088" w:rsidR="00E27CBD" w:rsidRPr="00A23F58" w:rsidRDefault="00E27CBD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DE4" w:rsidRPr="00F36B37" w14:paraId="57F30359" w14:textId="77777777" w:rsidTr="00567DE4">
        <w:tc>
          <w:tcPr>
            <w:tcW w:w="1743" w:type="pct"/>
          </w:tcPr>
          <w:p w14:paraId="17A39456" w14:textId="2CC3BB6A" w:rsidR="00E27CBD" w:rsidRPr="00F36B37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797E66A1" w14:textId="77777777" w:rsidR="00E27CBD" w:rsidRPr="00E80EAC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3421F5" w14:textId="1F936667" w:rsidR="00E27CBD" w:rsidRPr="00A23F58" w:rsidRDefault="00542E43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74,523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076408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95714E" w14:textId="12B40F1A" w:rsidR="00E27CBD" w:rsidRPr="00A23F58" w:rsidRDefault="008B7A9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3F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23F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6289FF2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F8CBBE3" w14:textId="74CC4C17" w:rsidR="00E27CBD" w:rsidRPr="00A23F58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510DD6A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30AFF5B" w14:textId="52798C4B" w:rsidR="00E27CBD" w:rsidRPr="00A23F5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F36B37" w14:paraId="4DBE826B" w14:textId="77777777" w:rsidTr="00567DE4">
        <w:tc>
          <w:tcPr>
            <w:tcW w:w="1743" w:type="pct"/>
          </w:tcPr>
          <w:p w14:paraId="20D45D81" w14:textId="642C6722" w:rsidR="00E27CBD" w:rsidRPr="00E26BAF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0E13E520" w14:textId="66245309" w:rsidR="00E27CBD" w:rsidRPr="00E80EAC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C49A623" w14:textId="3C8FD010" w:rsidR="00E27CBD" w:rsidRPr="00A23F58" w:rsidRDefault="00542E43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3,502</w:t>
            </w:r>
          </w:p>
        </w:tc>
        <w:tc>
          <w:tcPr>
            <w:tcW w:w="128" w:type="pct"/>
            <w:shd w:val="clear" w:color="auto" w:fill="auto"/>
          </w:tcPr>
          <w:p w14:paraId="20775852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D83FFD5" w14:textId="0C16AF55" w:rsidR="00E27CBD" w:rsidRPr="00A23F5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7,544</w:t>
            </w:r>
          </w:p>
        </w:tc>
        <w:tc>
          <w:tcPr>
            <w:tcW w:w="130" w:type="pct"/>
            <w:shd w:val="clear" w:color="auto" w:fill="auto"/>
          </w:tcPr>
          <w:p w14:paraId="6BFA5123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D07A5D8" w14:textId="742DC83B" w:rsidR="00E27CBD" w:rsidRPr="00A23F58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7252AB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1DA460F" w14:textId="1C07F99B" w:rsidR="00E27CBD" w:rsidRPr="00A23F5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F36B37" w14:paraId="5CECB8F9" w14:textId="77777777" w:rsidTr="00567DE4">
        <w:tc>
          <w:tcPr>
            <w:tcW w:w="1743" w:type="pct"/>
          </w:tcPr>
          <w:p w14:paraId="209E1BF7" w14:textId="3B005903" w:rsidR="00E27CBD" w:rsidRPr="00E26BAF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EB1E5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6CA38514" w14:textId="77777777" w:rsidR="00E27CBD" w:rsidRPr="00E80EAC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3552DD" w14:textId="57591029" w:rsidR="00E27CBD" w:rsidRPr="00A23F58" w:rsidRDefault="00542E43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4,376</w:t>
            </w:r>
          </w:p>
        </w:tc>
        <w:tc>
          <w:tcPr>
            <w:tcW w:w="128" w:type="pct"/>
            <w:shd w:val="clear" w:color="auto" w:fill="auto"/>
          </w:tcPr>
          <w:p w14:paraId="10B8D935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E716F78" w14:textId="30CEBD20" w:rsidR="00E27CBD" w:rsidRPr="00A23F5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30" w:type="pct"/>
            <w:shd w:val="clear" w:color="auto" w:fill="auto"/>
          </w:tcPr>
          <w:p w14:paraId="00CDFE54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A284AD" w14:textId="41248FFC" w:rsidR="00E27CBD" w:rsidRPr="00A23F58" w:rsidRDefault="00542E43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AC8C879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3BFB76E" w14:textId="78FF7969" w:rsidR="00E27CBD" w:rsidRPr="00A23F5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F36B37" w14:paraId="21628DC1" w14:textId="77777777" w:rsidTr="00567DE4">
        <w:tc>
          <w:tcPr>
            <w:tcW w:w="1743" w:type="pct"/>
          </w:tcPr>
          <w:p w14:paraId="00810346" w14:textId="064B581F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70674D99" w14:textId="77777777" w:rsidR="00E27CBD" w:rsidRPr="00E80EAC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D720" w14:textId="3ADCBBFC" w:rsidR="00E27CBD" w:rsidRPr="00A23F58" w:rsidRDefault="00542E43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14,894</w:t>
            </w:r>
          </w:p>
        </w:tc>
        <w:tc>
          <w:tcPr>
            <w:tcW w:w="128" w:type="pct"/>
            <w:shd w:val="clear" w:color="auto" w:fill="auto"/>
          </w:tcPr>
          <w:p w14:paraId="4201C542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8F95EA0" w14:textId="0BAAFE9E" w:rsidR="00E27CBD" w:rsidRPr="00A23F58" w:rsidRDefault="008B7A9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3F58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3F5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0" w:type="pct"/>
            <w:shd w:val="clear" w:color="auto" w:fill="auto"/>
          </w:tcPr>
          <w:p w14:paraId="71AFFE4F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C02E8" w14:textId="32B47D6E" w:rsidR="00E27CBD" w:rsidRPr="00A23F58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C82877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3C5412F" w14:textId="7BE1A3A2" w:rsidR="00E27CBD" w:rsidRPr="00A23F5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F36B37" w14:paraId="18504287" w14:textId="77777777" w:rsidTr="00567DE4">
        <w:tc>
          <w:tcPr>
            <w:tcW w:w="1743" w:type="pct"/>
          </w:tcPr>
          <w:p w14:paraId="21BF2AD1" w14:textId="6E5FD10A" w:rsidR="00E27CBD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3DDA5CD5" w14:textId="77777777" w:rsidR="00E27CBD" w:rsidRPr="00E80EAC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28357C" w14:textId="4FC985E3" w:rsidR="00E27CBD" w:rsidRPr="00A23F58" w:rsidRDefault="00542E43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774,194</w:t>
            </w:r>
          </w:p>
        </w:tc>
        <w:tc>
          <w:tcPr>
            <w:tcW w:w="128" w:type="pct"/>
            <w:shd w:val="clear" w:color="auto" w:fill="auto"/>
          </w:tcPr>
          <w:p w14:paraId="0A98DBA6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252F1DB0" w14:textId="49D0C9FD" w:rsidR="00E27CBD" w:rsidRPr="00A23F5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30" w:type="pct"/>
            <w:shd w:val="clear" w:color="auto" w:fill="auto"/>
          </w:tcPr>
          <w:p w14:paraId="1B92AD20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86357" w14:textId="01223D65" w:rsidR="00E27CBD" w:rsidRPr="00995A84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DD7DBB9" w14:textId="77777777" w:rsidR="00E27CBD" w:rsidRPr="00995A84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D14F6E4" w14:textId="1A4F6CAC" w:rsidR="00E27CBD" w:rsidRPr="00995A84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27CBD" w:rsidRPr="00F36B37" w14:paraId="5035368C" w14:textId="77777777" w:rsidTr="00567DE4">
        <w:tc>
          <w:tcPr>
            <w:tcW w:w="1743" w:type="pct"/>
          </w:tcPr>
          <w:p w14:paraId="5CE4EB3F" w14:textId="77777777" w:rsidR="00E27CBD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521AA53" w14:textId="77777777" w:rsidR="00E27CBD" w:rsidRPr="00F36B37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3" w:type="pct"/>
          </w:tcPr>
          <w:p w14:paraId="07901536" w14:textId="77777777" w:rsidR="00E27CBD" w:rsidRPr="00E80EAC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5C2A7" w14:textId="77777777" w:rsidR="00542E43" w:rsidRDefault="00542E43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8A710A" w14:textId="4DA5128E" w:rsidR="00E27CBD" w:rsidRPr="00A23F58" w:rsidRDefault="00542E43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(9,418)</w:t>
            </w:r>
          </w:p>
        </w:tc>
        <w:tc>
          <w:tcPr>
            <w:tcW w:w="128" w:type="pct"/>
            <w:shd w:val="clear" w:color="auto" w:fill="auto"/>
          </w:tcPr>
          <w:p w14:paraId="031F5DDC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9E3D64D" w14:textId="77777777" w:rsidR="00A23F5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07080" w14:textId="1936FF9E" w:rsidR="00E27CBD" w:rsidRPr="00A23F5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,793)</w:t>
            </w:r>
          </w:p>
        </w:tc>
        <w:tc>
          <w:tcPr>
            <w:tcW w:w="130" w:type="pct"/>
            <w:shd w:val="clear" w:color="auto" w:fill="auto"/>
          </w:tcPr>
          <w:p w14:paraId="3FC8C574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6DB96" w14:textId="77777777" w:rsidR="00542E43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4BD3A7" w14:textId="412ED890" w:rsidR="00A23F58" w:rsidRPr="00A23F58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C035F59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8B23D11" w14:textId="77777777" w:rsidR="00995A84" w:rsidRDefault="00995A84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6D9D37" w14:textId="777A44E7" w:rsidR="00A23F58" w:rsidRPr="00A23F5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F36B37" w14:paraId="726CBE28" w14:textId="77777777" w:rsidTr="00567DE4">
        <w:tc>
          <w:tcPr>
            <w:tcW w:w="1743" w:type="pct"/>
          </w:tcPr>
          <w:p w14:paraId="6BA11D16" w14:textId="77777777" w:rsidR="00E27CBD" w:rsidRPr="00F36B37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1EE5CAB5" w14:textId="77777777" w:rsidR="00E27CBD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E4304" w14:textId="4E5EC430" w:rsidR="00E27CBD" w:rsidRPr="00A23F58" w:rsidRDefault="00542E43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764,776</w:t>
            </w:r>
          </w:p>
        </w:tc>
        <w:tc>
          <w:tcPr>
            <w:tcW w:w="128" w:type="pct"/>
            <w:shd w:val="clear" w:color="auto" w:fill="auto"/>
          </w:tcPr>
          <w:p w14:paraId="027DD250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A033B" w14:textId="03818DF0" w:rsidR="00E27CBD" w:rsidRPr="00A23F5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894,393</w:t>
            </w:r>
          </w:p>
        </w:tc>
        <w:tc>
          <w:tcPr>
            <w:tcW w:w="130" w:type="pct"/>
            <w:shd w:val="clear" w:color="auto" w:fill="auto"/>
          </w:tcPr>
          <w:p w14:paraId="255AC2CF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0378C" w14:textId="249957B5" w:rsidR="00E27CBD" w:rsidRPr="00A23F58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B8FC01E" w14:textId="77777777" w:rsidR="00E27CBD" w:rsidRPr="00A23F5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24C9F29A" w14:textId="0BA42E5B" w:rsidR="00E27CBD" w:rsidRPr="00995A84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95A84" w:rsidRPr="00F36B37" w14:paraId="4840AA93" w14:textId="77777777" w:rsidTr="00567DE4">
        <w:tc>
          <w:tcPr>
            <w:tcW w:w="1743" w:type="pct"/>
          </w:tcPr>
          <w:p w14:paraId="7288B01C" w14:textId="6F547EC1" w:rsidR="00995A84" w:rsidRDefault="00995A84" w:rsidP="00995A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00D91ABC" w14:textId="77777777" w:rsidR="00995A84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35BD1" w14:textId="1F44EB67" w:rsidR="00995A84" w:rsidRPr="00A23F58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879,357</w:t>
            </w:r>
          </w:p>
        </w:tc>
        <w:tc>
          <w:tcPr>
            <w:tcW w:w="128" w:type="pct"/>
            <w:shd w:val="clear" w:color="auto" w:fill="auto"/>
          </w:tcPr>
          <w:p w14:paraId="64461945" w14:textId="77777777" w:rsidR="00995A84" w:rsidRPr="00A23F5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4682F" w14:textId="101F66CA" w:rsidR="00995A84" w:rsidRPr="00A23F5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23F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935,894</w:t>
            </w:r>
          </w:p>
        </w:tc>
        <w:tc>
          <w:tcPr>
            <w:tcW w:w="130" w:type="pct"/>
            <w:shd w:val="clear" w:color="auto" w:fill="auto"/>
          </w:tcPr>
          <w:p w14:paraId="0B5DBBD4" w14:textId="77777777" w:rsidR="00995A84" w:rsidRPr="00A23F5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B6518" w14:textId="38710BD3" w:rsidR="00995A84" w:rsidRPr="00A23F58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4,355</w:t>
            </w:r>
          </w:p>
        </w:tc>
        <w:tc>
          <w:tcPr>
            <w:tcW w:w="130" w:type="pct"/>
          </w:tcPr>
          <w:p w14:paraId="38622296" w14:textId="77777777" w:rsidR="00995A84" w:rsidRPr="00A23F5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27D5984E" w14:textId="67432380" w:rsidR="00995A84" w:rsidRPr="00A23F5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995A84" w:rsidRPr="00F36B37" w14:paraId="5440F215" w14:textId="77777777" w:rsidTr="00567DE4">
        <w:tc>
          <w:tcPr>
            <w:tcW w:w="1743" w:type="pct"/>
          </w:tcPr>
          <w:p w14:paraId="50C7F7EC" w14:textId="3A839692" w:rsidR="00995A84" w:rsidRPr="00F36B37" w:rsidRDefault="00995A84" w:rsidP="00995A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สุทธิลูกหนี้การค้า</w:t>
            </w:r>
          </w:p>
        </w:tc>
        <w:tc>
          <w:tcPr>
            <w:tcW w:w="433" w:type="pct"/>
          </w:tcPr>
          <w:p w14:paraId="227EE816" w14:textId="77777777" w:rsidR="00995A84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A552D" w14:textId="09F6C913" w:rsidR="00995A84" w:rsidRPr="00A23F58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869,895</w:t>
            </w:r>
          </w:p>
        </w:tc>
        <w:tc>
          <w:tcPr>
            <w:tcW w:w="128" w:type="pct"/>
            <w:shd w:val="clear" w:color="auto" w:fill="auto"/>
          </w:tcPr>
          <w:p w14:paraId="30C2A09A" w14:textId="77777777" w:rsidR="00995A84" w:rsidRPr="00A23F5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7F429" w14:textId="7EB35478" w:rsidR="00995A84" w:rsidRPr="00A23F5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23F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Pr="00A23F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  <w:r w:rsidRPr="00A23F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34</w:t>
            </w:r>
          </w:p>
        </w:tc>
        <w:tc>
          <w:tcPr>
            <w:tcW w:w="130" w:type="pct"/>
            <w:shd w:val="clear" w:color="auto" w:fill="auto"/>
          </w:tcPr>
          <w:p w14:paraId="217E95EC" w14:textId="77777777" w:rsidR="00995A84" w:rsidRPr="00A23F5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A4E16" w14:textId="533B5F2D" w:rsidR="00995A84" w:rsidRPr="00A23F58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4,355</w:t>
            </w:r>
          </w:p>
        </w:tc>
        <w:tc>
          <w:tcPr>
            <w:tcW w:w="130" w:type="pct"/>
          </w:tcPr>
          <w:p w14:paraId="0DA2632F" w14:textId="77777777" w:rsidR="00995A84" w:rsidRPr="00A23F5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9C3B69A" w14:textId="3F47180D" w:rsidR="00995A84" w:rsidRPr="00A23F5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27CBD" w:rsidRPr="00F36B37" w14:paraId="6BE2E0AF" w14:textId="77777777" w:rsidTr="00995A84">
        <w:tc>
          <w:tcPr>
            <w:tcW w:w="2176" w:type="pct"/>
            <w:gridSpan w:val="2"/>
          </w:tcPr>
          <w:p w14:paraId="667B1C47" w14:textId="389820FD" w:rsidR="00E27CBD" w:rsidRPr="00A23F58" w:rsidRDefault="00E27CBD" w:rsidP="00A23F5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column"/>
            </w:r>
            <w:r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column"/>
              <w:t>ผลขาดทุนด้านเครดิตที่คาดว่าจะเกิดขึ้น</w:t>
            </w:r>
          </w:p>
        </w:tc>
        <w:tc>
          <w:tcPr>
            <w:tcW w:w="1367" w:type="pct"/>
            <w:gridSpan w:val="3"/>
          </w:tcPr>
          <w:p w14:paraId="1BF8BD31" w14:textId="77777777" w:rsidR="00E27CBD" w:rsidRPr="00F36B37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07EBBC5" w14:textId="77777777" w:rsidR="00E27CBD" w:rsidRPr="00F36B37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08F64C89" w14:textId="77777777" w:rsidR="00E27CBD" w:rsidRPr="00F36B37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48C2" w:rsidRPr="00F36B37" w14:paraId="3B922571" w14:textId="77777777" w:rsidTr="007848C2">
        <w:tc>
          <w:tcPr>
            <w:tcW w:w="2176" w:type="pct"/>
            <w:gridSpan w:val="2"/>
          </w:tcPr>
          <w:p w14:paraId="5868629A" w14:textId="1748B4B7" w:rsidR="007848C2" w:rsidRPr="00B30E1D" w:rsidRDefault="00F9256C" w:rsidP="007848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2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920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92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92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920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1" w:type="pct"/>
          </w:tcPr>
          <w:p w14:paraId="379B9F9D" w14:textId="19DBAE4E" w:rsidR="007848C2" w:rsidRPr="00F36B37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48C2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848C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68471290" w14:textId="77777777" w:rsidR="007848C2" w:rsidRPr="00F36B37" w:rsidRDefault="007848C2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9A017ED" w14:textId="636612CE" w:rsidR="007848C2" w:rsidRPr="00F36B37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48C2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848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5DC28B01" w14:textId="77777777" w:rsidR="007848C2" w:rsidRPr="00F36B37" w:rsidRDefault="007848C2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B5B9024" w14:textId="50DCDDEF" w:rsidR="007848C2" w:rsidRPr="00F36B37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48C2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848C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52B56256" w14:textId="77777777" w:rsidR="007848C2" w:rsidRPr="00F36B37" w:rsidRDefault="007848C2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38A4BFF" w14:textId="26829CD6" w:rsidR="007848C2" w:rsidRPr="00F36B37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48C2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848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27CBD" w:rsidRPr="00F36B37" w14:paraId="3689514B" w14:textId="77777777" w:rsidTr="004642ED">
        <w:trPr>
          <w:trHeight w:val="236"/>
        </w:trPr>
        <w:tc>
          <w:tcPr>
            <w:tcW w:w="1743" w:type="pct"/>
          </w:tcPr>
          <w:p w14:paraId="70B3358B" w14:textId="77777777" w:rsidR="00E27CBD" w:rsidRPr="00F36B37" w:rsidRDefault="00E27CBD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2619F901" w14:textId="77777777" w:rsidR="00E27CBD" w:rsidRPr="00933281" w:rsidRDefault="00E27CBD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4" w:type="pct"/>
            <w:gridSpan w:val="7"/>
          </w:tcPr>
          <w:p w14:paraId="4D72573B" w14:textId="77777777" w:rsidR="00E27CBD" w:rsidRPr="00C61339" w:rsidRDefault="00E27CBD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CBD" w:rsidRPr="00F36B37" w14:paraId="245A5109" w14:textId="77777777" w:rsidTr="00995A84">
        <w:tc>
          <w:tcPr>
            <w:tcW w:w="1743" w:type="pct"/>
          </w:tcPr>
          <w:p w14:paraId="4D008270" w14:textId="00010046" w:rsidR="00E27CBD" w:rsidRPr="00E80EAC" w:rsidRDefault="00E27CBD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433" w:type="pct"/>
          </w:tcPr>
          <w:p w14:paraId="2798D483" w14:textId="77777777" w:rsidR="00E27CBD" w:rsidRPr="00F36B37" w:rsidRDefault="00E27CBD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D1D668E" w14:textId="5524E6A2" w:rsidR="00E27CBD" w:rsidRPr="00F36B37" w:rsidRDefault="008B7A9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3F58"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28" w:type="pct"/>
            <w:vAlign w:val="bottom"/>
          </w:tcPr>
          <w:p w14:paraId="5BF41B91" w14:textId="77777777" w:rsidR="00E27CBD" w:rsidRPr="00F36B37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ED27C8B" w14:textId="14407CA9" w:rsidR="00E27CBD" w:rsidRPr="00F36B37" w:rsidRDefault="00A23F5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46,969</w:t>
            </w:r>
          </w:p>
        </w:tc>
        <w:tc>
          <w:tcPr>
            <w:tcW w:w="130" w:type="pct"/>
            <w:vAlign w:val="bottom"/>
          </w:tcPr>
          <w:p w14:paraId="2C00A56F" w14:textId="77777777" w:rsidR="00E27CBD" w:rsidRPr="00F36B37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FD74AFF" w14:textId="74198FEC" w:rsidR="00E27CBD" w:rsidRPr="00995A84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164F0E6" w14:textId="77777777" w:rsidR="00E27CBD" w:rsidRPr="00F36B37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87AA6B5" w14:textId="4BEB2768" w:rsidR="00E27CBD" w:rsidRPr="00F36B37" w:rsidRDefault="00A23F5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23F58" w:rsidRPr="00F36B37" w14:paraId="552698AD" w14:textId="77777777" w:rsidTr="00995A84">
        <w:tc>
          <w:tcPr>
            <w:tcW w:w="1743" w:type="pct"/>
          </w:tcPr>
          <w:p w14:paraId="737029EC" w14:textId="52D6D279" w:rsidR="00A23F58" w:rsidRPr="000C3853" w:rsidRDefault="00A23F58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433" w:type="pct"/>
          </w:tcPr>
          <w:p w14:paraId="3105336E" w14:textId="77777777" w:rsidR="00A23F58" w:rsidRPr="00F36B37" w:rsidRDefault="00A23F5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F92BDA2" w14:textId="4374E19A" w:rsidR="00A23F58" w:rsidRPr="00F36B37" w:rsidRDefault="00542E43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28" w:type="pct"/>
            <w:vAlign w:val="bottom"/>
          </w:tcPr>
          <w:p w14:paraId="2B81ABF2" w14:textId="77777777" w:rsidR="00A23F58" w:rsidRPr="00F36B37" w:rsidRDefault="00A23F5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8AE3051" w14:textId="52E22EE5" w:rsidR="00A23F58" w:rsidRPr="00F36B37" w:rsidRDefault="00542E43" w:rsidP="00A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8,651</w:t>
            </w:r>
          </w:p>
        </w:tc>
        <w:tc>
          <w:tcPr>
            <w:tcW w:w="130" w:type="pct"/>
            <w:vAlign w:val="bottom"/>
          </w:tcPr>
          <w:p w14:paraId="3D805F41" w14:textId="77777777" w:rsidR="00A23F58" w:rsidRPr="00F36B37" w:rsidRDefault="00A23F5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D31390" w14:textId="4A2DE5D3" w:rsidR="00A23F58" w:rsidRPr="00995A84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CA231B6" w14:textId="77777777" w:rsidR="00A23F58" w:rsidRPr="00F36B37" w:rsidRDefault="00A23F5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559E803" w14:textId="5DD6B94D" w:rsidR="00A23F58" w:rsidRPr="00F36B37" w:rsidRDefault="00542E43" w:rsidP="00542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F36B37" w14:paraId="49B292BC" w14:textId="77777777" w:rsidTr="00995A84">
        <w:tc>
          <w:tcPr>
            <w:tcW w:w="1743" w:type="pct"/>
          </w:tcPr>
          <w:p w14:paraId="37E39399" w14:textId="48D7545C" w:rsidR="00E27CBD" w:rsidRPr="00E80EAC" w:rsidRDefault="00E27CBD" w:rsidP="00E27CBD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33" w:type="pct"/>
          </w:tcPr>
          <w:p w14:paraId="30A21971" w14:textId="16E039A4" w:rsidR="00E27CBD" w:rsidRPr="00E80EAC" w:rsidRDefault="00E27CBD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5B6DB1E" w14:textId="2974E05D" w:rsidR="00E27CBD" w:rsidRPr="00F36B37" w:rsidRDefault="00542E43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(11,566)</w:t>
            </w:r>
          </w:p>
        </w:tc>
        <w:tc>
          <w:tcPr>
            <w:tcW w:w="128" w:type="pct"/>
            <w:vAlign w:val="bottom"/>
          </w:tcPr>
          <w:p w14:paraId="6300EA49" w14:textId="77777777" w:rsidR="00E27CBD" w:rsidRPr="00F36B37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528CAF0" w14:textId="03971116" w:rsidR="00E27CBD" w:rsidRPr="00F36B37" w:rsidRDefault="00542E43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(20,215)</w:t>
            </w:r>
          </w:p>
        </w:tc>
        <w:tc>
          <w:tcPr>
            <w:tcW w:w="130" w:type="pct"/>
            <w:vAlign w:val="bottom"/>
          </w:tcPr>
          <w:p w14:paraId="78FE198C" w14:textId="77777777" w:rsidR="00E27CBD" w:rsidRPr="00F36B37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727112F" w14:textId="55772D4B" w:rsidR="00E27CBD" w:rsidRPr="00995A84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0CB25B2" w14:textId="77777777" w:rsidR="00E27CBD" w:rsidRPr="00F36B37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C71ED8A" w14:textId="2AF2F625" w:rsidR="00E27CBD" w:rsidRPr="00F36B37" w:rsidRDefault="00542E43" w:rsidP="00DD0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(370)</w:t>
            </w:r>
          </w:p>
        </w:tc>
      </w:tr>
      <w:tr w:rsidR="00E27CBD" w:rsidRPr="00F36B37" w14:paraId="369EB58A" w14:textId="77777777" w:rsidTr="00995A84">
        <w:tc>
          <w:tcPr>
            <w:tcW w:w="1743" w:type="pct"/>
          </w:tcPr>
          <w:p w14:paraId="74DF280E" w14:textId="4A229F79" w:rsidR="00E27CBD" w:rsidRPr="00E27CBD" w:rsidRDefault="00E27CBD" w:rsidP="00A23F5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925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F9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3" w:type="pct"/>
          </w:tcPr>
          <w:p w14:paraId="30109B25" w14:textId="77777777" w:rsidR="00E27CBD" w:rsidRPr="00E80EAC" w:rsidRDefault="00E27CBD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B03D" w14:textId="14DA8CCA" w:rsidR="00E27CBD" w:rsidRPr="00995A84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13,506</w:t>
            </w:r>
          </w:p>
        </w:tc>
        <w:tc>
          <w:tcPr>
            <w:tcW w:w="128" w:type="pct"/>
            <w:vAlign w:val="bottom"/>
          </w:tcPr>
          <w:p w14:paraId="4FA1C6D0" w14:textId="77777777" w:rsidR="00E27CBD" w:rsidRPr="00F36B37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C54EB50" w14:textId="1BE23AAB" w:rsidR="00E27CBD" w:rsidRPr="00F36B37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35,405</w:t>
            </w:r>
          </w:p>
        </w:tc>
        <w:tc>
          <w:tcPr>
            <w:tcW w:w="130" w:type="pct"/>
            <w:vAlign w:val="bottom"/>
          </w:tcPr>
          <w:p w14:paraId="30D4160F" w14:textId="77777777" w:rsidR="00E27CBD" w:rsidRPr="00F36B37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F078D" w14:textId="50F18345" w:rsidR="00E27CBD" w:rsidRPr="00542E43" w:rsidRDefault="00542E43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FB19EB6" w14:textId="77777777" w:rsidR="00E27CBD" w:rsidRPr="00F36B37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C229AEF" w14:textId="5C45BD0A" w:rsidR="00E27CBD" w:rsidRPr="00F36B37" w:rsidRDefault="00542E43" w:rsidP="00542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7ABE128" w14:textId="77777777" w:rsidR="00B44A8E" w:rsidRPr="004642ED" w:rsidRDefault="00B44A8E" w:rsidP="00EE6646">
      <w:pPr>
        <w:rPr>
          <w:rFonts w:asciiTheme="majorBidi" w:hAnsiTheme="majorBidi" w:cstheme="majorBidi"/>
          <w:sz w:val="24"/>
          <w:szCs w:val="24"/>
        </w:rPr>
      </w:pPr>
    </w:p>
    <w:p w14:paraId="297CE05F" w14:textId="5DA1650D" w:rsidR="00EE6646" w:rsidRPr="00984D68" w:rsidRDefault="00EE6646" w:rsidP="00EE664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</w:rPr>
        <w:t>5</w:t>
      </w:r>
      <w:r w:rsidRPr="00424DDB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Pr="00984D6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 บริษัทร่วมและการร่วมค้า</w:t>
      </w:r>
    </w:p>
    <w:p w14:paraId="69335483" w14:textId="1BAB3B19" w:rsidR="00DB7E68" w:rsidRPr="004642ED" w:rsidRDefault="00DB7E68" w:rsidP="00E31E34">
      <w:pPr>
        <w:ind w:right="18" w:firstLine="518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2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2"/>
        <w:gridCol w:w="1641"/>
        <w:gridCol w:w="247"/>
        <w:gridCol w:w="1685"/>
      </w:tblGrid>
      <w:tr w:rsidR="00FF76D9" w:rsidRPr="00984D68" w14:paraId="559475F2" w14:textId="77777777" w:rsidTr="00583F77">
        <w:trPr>
          <w:trHeight w:val="885"/>
          <w:tblHeader/>
        </w:trPr>
        <w:tc>
          <w:tcPr>
            <w:tcW w:w="5672" w:type="dxa"/>
            <w:vAlign w:val="bottom"/>
          </w:tcPr>
          <w:p w14:paraId="64D7784F" w14:textId="77777777" w:rsidR="00FF76D9" w:rsidRPr="00984D68" w:rsidRDefault="00FF76D9" w:rsidP="00583F7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92F63D0" w14:textId="213D2955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321C5"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321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C321C5"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C321C5"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321C5" w:rsidRPr="009C1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32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C321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321C5" w:rsidRPr="009C1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32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41" w:type="dxa"/>
            <w:vAlign w:val="bottom"/>
          </w:tcPr>
          <w:p w14:paraId="4196F36D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vAlign w:val="center"/>
          </w:tcPr>
          <w:p w14:paraId="5705801A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  <w:vAlign w:val="center"/>
          </w:tcPr>
          <w:p w14:paraId="091047AE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09A96B5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6D9" w:rsidRPr="00984D68" w14:paraId="27D597AD" w14:textId="77777777" w:rsidTr="00583F77">
        <w:trPr>
          <w:trHeight w:val="411"/>
          <w:tblHeader/>
        </w:trPr>
        <w:tc>
          <w:tcPr>
            <w:tcW w:w="5672" w:type="dxa"/>
            <w:shd w:val="clear" w:color="auto" w:fill="auto"/>
            <w:vAlign w:val="bottom"/>
          </w:tcPr>
          <w:p w14:paraId="3B7D96BD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73" w:type="dxa"/>
            <w:gridSpan w:val="3"/>
          </w:tcPr>
          <w:p w14:paraId="693B6D1B" w14:textId="77777777" w:rsidR="00FF76D9" w:rsidRPr="00984D68" w:rsidRDefault="00FF76D9" w:rsidP="007769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4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76D9" w:rsidRPr="00984D68" w14:paraId="7EE5CE33" w14:textId="77777777" w:rsidTr="00583F77">
        <w:trPr>
          <w:trHeight w:val="448"/>
        </w:trPr>
        <w:tc>
          <w:tcPr>
            <w:tcW w:w="5672" w:type="dxa"/>
            <w:vAlign w:val="bottom"/>
          </w:tcPr>
          <w:p w14:paraId="4A64A894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41" w:type="dxa"/>
          </w:tcPr>
          <w:p w14:paraId="392B93AC" w14:textId="77777777" w:rsidR="00FF76D9" w:rsidRPr="00984D68" w:rsidRDefault="00FF76D9" w:rsidP="007769A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7" w:type="dxa"/>
          </w:tcPr>
          <w:p w14:paraId="57CD0E11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</w:tcPr>
          <w:p w14:paraId="70A1812F" w14:textId="77777777" w:rsidR="00FF76D9" w:rsidRPr="00984D6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6D9" w:rsidRPr="00984D68" w14:paraId="79421FA2" w14:textId="77777777" w:rsidTr="00583F77">
        <w:trPr>
          <w:trHeight w:val="424"/>
        </w:trPr>
        <w:tc>
          <w:tcPr>
            <w:tcW w:w="5672" w:type="dxa"/>
            <w:vAlign w:val="bottom"/>
          </w:tcPr>
          <w:p w14:paraId="51246A8B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1641" w:type="dxa"/>
          </w:tcPr>
          <w:p w14:paraId="27338030" w14:textId="55D418B1" w:rsidR="00FF76D9" w:rsidRPr="00984D68" w:rsidRDefault="00542E43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29,955</w:t>
            </w:r>
          </w:p>
        </w:tc>
        <w:tc>
          <w:tcPr>
            <w:tcW w:w="247" w:type="dxa"/>
          </w:tcPr>
          <w:p w14:paraId="7DC9777E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</w:tcPr>
          <w:p w14:paraId="34FA169C" w14:textId="0E3CB176" w:rsidR="00FF76D9" w:rsidRPr="00984D68" w:rsidRDefault="00542E43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4D68" w:rsidRPr="00984D68" w14:paraId="56EB57F1" w14:textId="77777777" w:rsidTr="00583F77">
        <w:trPr>
          <w:trHeight w:val="436"/>
        </w:trPr>
        <w:tc>
          <w:tcPr>
            <w:tcW w:w="5672" w:type="dxa"/>
            <w:vAlign w:val="bottom"/>
          </w:tcPr>
          <w:p w14:paraId="44878F92" w14:textId="2823E949" w:rsidR="00984D68" w:rsidRPr="00984D68" w:rsidRDefault="00984D68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41" w:type="dxa"/>
          </w:tcPr>
          <w:p w14:paraId="1F9BA1AB" w14:textId="51178456" w:rsidR="00984D68" w:rsidRPr="00984D68" w:rsidRDefault="00542E43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(28,725)</w:t>
            </w:r>
          </w:p>
        </w:tc>
        <w:tc>
          <w:tcPr>
            <w:tcW w:w="247" w:type="dxa"/>
          </w:tcPr>
          <w:p w14:paraId="3095D77E" w14:textId="77777777" w:rsidR="00984D68" w:rsidRPr="00984D68" w:rsidRDefault="00984D68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</w:tcPr>
          <w:p w14:paraId="7F78C35A" w14:textId="4970A3A7" w:rsidR="00984D68" w:rsidRPr="00984D68" w:rsidRDefault="00542E43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76D9" w:rsidRPr="00984D68" w14:paraId="02E8C8B4" w14:textId="77777777" w:rsidTr="004642ED">
        <w:trPr>
          <w:trHeight w:val="101"/>
        </w:trPr>
        <w:tc>
          <w:tcPr>
            <w:tcW w:w="5672" w:type="dxa"/>
            <w:vAlign w:val="bottom"/>
          </w:tcPr>
          <w:p w14:paraId="78C47632" w14:textId="77777777" w:rsidR="00FF76D9" w:rsidRPr="004642ED" w:rsidRDefault="00FF76D9" w:rsidP="0046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1" w:type="dxa"/>
          </w:tcPr>
          <w:p w14:paraId="61A56AA8" w14:textId="77777777" w:rsidR="00FF76D9" w:rsidRPr="004642ED" w:rsidRDefault="00FF76D9" w:rsidP="0046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7" w:type="dxa"/>
          </w:tcPr>
          <w:p w14:paraId="21F98BCB" w14:textId="77777777" w:rsidR="00FF76D9" w:rsidRPr="004642ED" w:rsidRDefault="00FF76D9" w:rsidP="0046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85" w:type="dxa"/>
          </w:tcPr>
          <w:p w14:paraId="7D74BFA3" w14:textId="77777777" w:rsidR="00FF76D9" w:rsidRPr="004642ED" w:rsidRDefault="00FF76D9" w:rsidP="0046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F76D9" w:rsidRPr="00984D68" w14:paraId="18A8310A" w14:textId="77777777" w:rsidTr="00583F77">
        <w:trPr>
          <w:trHeight w:val="436"/>
        </w:trPr>
        <w:tc>
          <w:tcPr>
            <w:tcW w:w="5672" w:type="dxa"/>
            <w:vAlign w:val="bottom"/>
          </w:tcPr>
          <w:p w14:paraId="376857DD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41" w:type="dxa"/>
          </w:tcPr>
          <w:p w14:paraId="4009B7CF" w14:textId="77777777" w:rsidR="00FF76D9" w:rsidRPr="00984D6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4FDD5458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</w:tcPr>
          <w:p w14:paraId="78F98D21" w14:textId="77777777" w:rsidR="00FF76D9" w:rsidRPr="00984D6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6D9" w:rsidRPr="00DD4DE0" w14:paraId="7C84DEFB" w14:textId="77777777" w:rsidTr="00583F77">
        <w:trPr>
          <w:trHeight w:val="436"/>
        </w:trPr>
        <w:tc>
          <w:tcPr>
            <w:tcW w:w="5672" w:type="dxa"/>
            <w:vAlign w:val="bottom"/>
          </w:tcPr>
          <w:p w14:paraId="076DFE77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ส่วนแบ่งขาดทุนของการร่วมค้า</w:t>
            </w:r>
          </w:p>
        </w:tc>
        <w:tc>
          <w:tcPr>
            <w:tcW w:w="1641" w:type="dxa"/>
          </w:tcPr>
          <w:p w14:paraId="081E3544" w14:textId="7932187F" w:rsidR="00FF76D9" w:rsidRPr="00984D68" w:rsidRDefault="00542E43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(27,57</w:t>
            </w:r>
            <w:r w:rsidR="000C082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2E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09EE37B1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</w:tcPr>
          <w:p w14:paraId="12DB2771" w14:textId="40155907" w:rsidR="00FF76D9" w:rsidRPr="00984D68" w:rsidRDefault="00542E43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864" w:rsidRPr="00DD4DE0" w14:paraId="2279E74A" w14:textId="77777777" w:rsidTr="00583F77">
        <w:trPr>
          <w:trHeight w:val="424"/>
        </w:trPr>
        <w:tc>
          <w:tcPr>
            <w:tcW w:w="5672" w:type="dxa"/>
            <w:vAlign w:val="bottom"/>
          </w:tcPr>
          <w:p w14:paraId="7CBA937B" w14:textId="51F3D560" w:rsidR="00E72864" w:rsidRPr="00984D68" w:rsidRDefault="00E72864" w:rsidP="00E72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อัลฟ่า เอกซ์ จำกัด</w:t>
            </w:r>
          </w:p>
        </w:tc>
        <w:tc>
          <w:tcPr>
            <w:tcW w:w="1641" w:type="dxa"/>
          </w:tcPr>
          <w:p w14:paraId="1CB8DE0E" w14:textId="5886A283" w:rsidR="00E72864" w:rsidRPr="00984D68" w:rsidRDefault="00542E43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375,000</w:t>
            </w:r>
          </w:p>
        </w:tc>
        <w:tc>
          <w:tcPr>
            <w:tcW w:w="247" w:type="dxa"/>
          </w:tcPr>
          <w:p w14:paraId="7B2B8909" w14:textId="77777777" w:rsidR="00E72864" w:rsidRPr="00984D68" w:rsidRDefault="00E72864" w:rsidP="00E72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</w:tcPr>
          <w:p w14:paraId="50352930" w14:textId="6CBED9B9" w:rsidR="00E72864" w:rsidRPr="00E72864" w:rsidRDefault="00542E43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375,000</w:t>
            </w:r>
          </w:p>
        </w:tc>
      </w:tr>
    </w:tbl>
    <w:p w14:paraId="6B598886" w14:textId="77777777" w:rsidR="00FF76D9" w:rsidRPr="004642ED" w:rsidRDefault="00FF76D9" w:rsidP="00E31E34">
      <w:pPr>
        <w:ind w:right="18" w:firstLine="518"/>
        <w:jc w:val="both"/>
        <w:rPr>
          <w:rFonts w:asciiTheme="majorBidi" w:hAnsiTheme="majorBidi" w:cstheme="majorBidi"/>
          <w:sz w:val="24"/>
          <w:szCs w:val="24"/>
          <w:highlight w:val="green"/>
        </w:rPr>
      </w:pPr>
    </w:p>
    <w:p w14:paraId="0F74917D" w14:textId="381FD98F" w:rsidR="004F4F70" w:rsidRPr="00984D68" w:rsidRDefault="004F4F70" w:rsidP="004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highlight w:val="yellow"/>
        </w:rPr>
      </w:pPr>
      <w:r w:rsidRPr="0043431F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 w:rsidRPr="0043431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3431F">
        <w:rPr>
          <w:rFonts w:ascii="Angsana New" w:hAnsi="Angsana New" w:cs="Angsana New" w:hint="cs"/>
          <w:i/>
          <w:iCs/>
          <w:sz w:val="30"/>
          <w:szCs w:val="30"/>
          <w:cs/>
        </w:rPr>
        <w:t>อัลฟ่า</w:t>
      </w:r>
      <w:r w:rsidRPr="0043431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3431F">
        <w:rPr>
          <w:rFonts w:ascii="Angsana New" w:hAnsi="Angsana New" w:cs="Angsana New" w:hint="cs"/>
          <w:i/>
          <w:iCs/>
          <w:sz w:val="30"/>
          <w:szCs w:val="30"/>
          <w:cs/>
        </w:rPr>
        <w:t>เอกซ์</w:t>
      </w:r>
      <w:r w:rsidRPr="0043431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3431F">
        <w:rPr>
          <w:rFonts w:ascii="Angsana New" w:hAnsi="Angsana New" w:cs="Angsana New" w:hint="cs"/>
          <w:i/>
          <w:iCs/>
          <w:sz w:val="30"/>
          <w:szCs w:val="30"/>
          <w:cs/>
        </w:rPr>
        <w:t>จำกัด</w:t>
      </w:r>
      <w:r w:rsidR="0029077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290774">
        <w:rPr>
          <w:rFonts w:ascii="Angsana New" w:hAnsi="Angsana New" w:cs="Angsana New"/>
          <w:i/>
          <w:iCs/>
          <w:sz w:val="30"/>
          <w:szCs w:val="30"/>
        </w:rPr>
        <w:t xml:space="preserve">- </w:t>
      </w:r>
      <w:r w:rsidR="00290774" w:rsidRPr="00290774">
        <w:rPr>
          <w:rFonts w:ascii="Angsana New" w:hAnsi="Angsana New" w:cs="Angsana New" w:hint="cs"/>
          <w:i/>
          <w:iCs/>
          <w:sz w:val="30"/>
          <w:szCs w:val="30"/>
          <w:cs/>
        </w:rPr>
        <w:t>การร่วมค้า</w:t>
      </w:r>
    </w:p>
    <w:p w14:paraId="75F47117" w14:textId="77777777" w:rsidR="004F4F70" w:rsidRPr="004642ED" w:rsidRDefault="004F4F70" w:rsidP="00B0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</w:p>
    <w:p w14:paraId="3B30ABAA" w14:textId="0AED12D5" w:rsidR="00CC702A" w:rsidRDefault="0043431F" w:rsidP="000E6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CE4223">
        <w:rPr>
          <w:rFonts w:ascii="Angsana New" w:hAnsi="Angsana New" w:cs="Angsana New" w:hint="cs"/>
          <w:sz w:val="30"/>
          <w:szCs w:val="30"/>
          <w:cs/>
        </w:rPr>
        <w:t>ในเดือนกุมภาพันธ์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8B7A98" w:rsidRPr="00CE4223">
        <w:rPr>
          <w:rFonts w:ascii="Angsana New" w:hAnsi="Angsana New" w:cs="Angsana New"/>
          <w:sz w:val="30"/>
          <w:szCs w:val="30"/>
        </w:rPr>
        <w:t>2</w:t>
      </w:r>
      <w:r w:rsidR="00B0099A" w:rsidRPr="00CE4223">
        <w:rPr>
          <w:rFonts w:ascii="Angsana New" w:hAnsi="Angsana New" w:cs="Angsana New"/>
          <w:sz w:val="30"/>
          <w:szCs w:val="30"/>
        </w:rPr>
        <w:t>566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อัลฟ่า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เอกซ์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583F77" w:rsidRPr="00CE4223">
        <w:rPr>
          <w:rFonts w:ascii="Angsana New" w:hAnsi="Angsana New" w:cs="Angsana New"/>
          <w:sz w:val="30"/>
          <w:szCs w:val="30"/>
        </w:rPr>
        <w:t xml:space="preserve"> </w:t>
      </w:r>
      <w:r w:rsidR="00583F77" w:rsidRPr="00CE4223">
        <w:rPr>
          <w:rFonts w:ascii="Angsana New" w:hAnsi="Angsana New" w:cs="Angsana New" w:hint="cs"/>
          <w:sz w:val="30"/>
          <w:szCs w:val="30"/>
          <w:cs/>
        </w:rPr>
        <w:t>ซึ่งเป็นการร่วมค้า</w:t>
      </w:r>
      <w:r w:rsidRPr="00CE4223">
        <w:rPr>
          <w:rFonts w:ascii="Angsana New" w:hAnsi="Angsana New" w:cs="Angsana New" w:hint="cs"/>
          <w:sz w:val="30"/>
          <w:szCs w:val="30"/>
          <w:cs/>
        </w:rPr>
        <w:t>ได้เพิ่มทุนจดทะเบียนจาก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B0099A" w:rsidRPr="00CE4223">
        <w:rPr>
          <w:rFonts w:ascii="Angsana New" w:hAnsi="Angsana New" w:cs="Angsana New"/>
          <w:sz w:val="30"/>
          <w:szCs w:val="30"/>
        </w:rPr>
        <w:t>75</w:t>
      </w:r>
      <w:r w:rsidR="008B7A98" w:rsidRPr="00CE4223">
        <w:rPr>
          <w:rFonts w:ascii="Angsana New" w:hAnsi="Angsana New" w:cs="Angsana New"/>
          <w:sz w:val="30"/>
          <w:szCs w:val="30"/>
        </w:rPr>
        <w:t>0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83F77" w:rsidRPr="00CE4223">
        <w:rPr>
          <w:rFonts w:ascii="Angsana New" w:hAnsi="Angsana New" w:cs="Angsana New"/>
          <w:sz w:val="30"/>
          <w:szCs w:val="30"/>
        </w:rPr>
        <w:t xml:space="preserve">                  </w:t>
      </w:r>
      <w:r w:rsidRPr="00CE4223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8B7A98" w:rsidRPr="00CE4223">
        <w:rPr>
          <w:rFonts w:ascii="Angsana New" w:hAnsi="Angsana New" w:cs="Angsana New"/>
          <w:sz w:val="30"/>
          <w:szCs w:val="30"/>
        </w:rPr>
        <w:t>1</w:t>
      </w:r>
      <w:r w:rsidR="00995A84" w:rsidRPr="00CE4223">
        <w:rPr>
          <w:rFonts w:ascii="Angsana New" w:hAnsi="Angsana New" w:cs="Angsana New"/>
          <w:sz w:val="30"/>
          <w:szCs w:val="30"/>
        </w:rPr>
        <w:t>,</w:t>
      </w:r>
      <w:r w:rsidR="008B7A98" w:rsidRPr="00CE4223">
        <w:rPr>
          <w:rFonts w:ascii="Angsana New" w:hAnsi="Angsana New" w:cs="Angsana New"/>
          <w:sz w:val="30"/>
          <w:szCs w:val="30"/>
        </w:rPr>
        <w:t>000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83F77" w:rsidRPr="00CE4223">
        <w:rPr>
          <w:rFonts w:ascii="Angsana New" w:hAnsi="Angsana New" w:cs="Angsana New"/>
          <w:sz w:val="30"/>
          <w:szCs w:val="30"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โดยบริษัทได้ชำระค่าหุ้นเพิ่มทุนให้แก่บริษัท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อัลฟ่า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เอกซ์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="00995A84" w:rsidRPr="00CE4223">
        <w:rPr>
          <w:rFonts w:ascii="Angsana New" w:hAnsi="Angsana New" w:cs="Angsana New"/>
          <w:sz w:val="30"/>
          <w:szCs w:val="30"/>
        </w:rPr>
        <w:t xml:space="preserve"> </w:t>
      </w:r>
      <w:r w:rsidR="008B7A98" w:rsidRPr="00CE4223">
        <w:rPr>
          <w:rFonts w:ascii="Angsana New" w:hAnsi="Angsana New" w:cs="Angsana New"/>
          <w:sz w:val="30"/>
          <w:szCs w:val="30"/>
        </w:rPr>
        <w:t>10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บาท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8B7A98" w:rsidRPr="00CE4223">
        <w:rPr>
          <w:rFonts w:ascii="Angsana New" w:hAnsi="Angsana New" w:cs="Angsana New"/>
          <w:sz w:val="30"/>
          <w:szCs w:val="30"/>
        </w:rPr>
        <w:t>12</w:t>
      </w:r>
      <w:r w:rsidR="00995A84" w:rsidRPr="00CE4223">
        <w:rPr>
          <w:rFonts w:ascii="Angsana New" w:hAnsi="Angsana New" w:cs="Angsana New"/>
          <w:sz w:val="30"/>
          <w:szCs w:val="30"/>
        </w:rPr>
        <w:t>.</w:t>
      </w:r>
      <w:r w:rsidR="00B0099A" w:rsidRPr="00CE4223">
        <w:rPr>
          <w:rFonts w:ascii="Angsana New" w:hAnsi="Angsana New" w:cs="Angsana New"/>
          <w:sz w:val="30"/>
          <w:szCs w:val="30"/>
        </w:rPr>
        <w:t>5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8B7A98" w:rsidRPr="00CE4223">
        <w:rPr>
          <w:rFonts w:ascii="Angsana New" w:hAnsi="Angsana New" w:cs="Angsana New"/>
          <w:sz w:val="30"/>
          <w:szCs w:val="30"/>
        </w:rPr>
        <w:t>12</w:t>
      </w:r>
      <w:r w:rsidR="00B0099A" w:rsidRPr="00CE4223">
        <w:rPr>
          <w:rFonts w:ascii="Angsana New" w:hAnsi="Angsana New" w:cs="Angsana New"/>
          <w:sz w:val="30"/>
          <w:szCs w:val="30"/>
        </w:rPr>
        <w:t>5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โดยส่วนได้เสียในงบการเงินรวมและงบการเงินเฉพาะกิจการ</w:t>
      </w:r>
      <w:r w:rsidR="00583F77" w:rsidRPr="00CE4223">
        <w:rPr>
          <w:rFonts w:ascii="Angsana New" w:hAnsi="Angsana New" w:cs="Angsana New"/>
          <w:sz w:val="30"/>
          <w:szCs w:val="30"/>
        </w:rPr>
        <w:t xml:space="preserve">              </w:t>
      </w:r>
      <w:r w:rsidRPr="00CE4223">
        <w:rPr>
          <w:rFonts w:ascii="Angsana New" w:hAnsi="Angsana New" w:cs="Angsana New" w:hint="cs"/>
          <w:sz w:val="30"/>
          <w:szCs w:val="30"/>
          <w:cs/>
        </w:rPr>
        <w:t>ยังคงเป็นร้อยละ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B0099A" w:rsidRPr="00CE4223">
        <w:rPr>
          <w:rFonts w:ascii="Angsana New" w:hAnsi="Angsana New" w:cs="Angsana New"/>
          <w:sz w:val="30"/>
          <w:szCs w:val="30"/>
        </w:rPr>
        <w:t>49</w:t>
      </w:r>
      <w:r w:rsidR="00995A84" w:rsidRPr="00CE4223">
        <w:rPr>
          <w:rFonts w:ascii="Angsana New" w:hAnsi="Angsana New" w:cs="Angsana New"/>
          <w:sz w:val="30"/>
          <w:szCs w:val="30"/>
        </w:rPr>
        <w:t>.</w:t>
      </w:r>
      <w:r w:rsidR="00B0099A" w:rsidRPr="00CE4223">
        <w:rPr>
          <w:rFonts w:ascii="Angsana New" w:hAnsi="Angsana New" w:cs="Angsana New"/>
          <w:sz w:val="30"/>
          <w:szCs w:val="30"/>
        </w:rPr>
        <w:t>99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ดังเดิม</w:t>
      </w:r>
    </w:p>
    <w:p w14:paraId="43F827A8" w14:textId="22162D4D" w:rsidR="00290774" w:rsidRPr="004642ED" w:rsidRDefault="00290774" w:rsidP="000E6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45AD1CA2" w14:textId="7201F6F7" w:rsidR="00290774" w:rsidRDefault="00290774" w:rsidP="00290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CE4223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/>
          <w:sz w:val="30"/>
          <w:szCs w:val="30"/>
        </w:rPr>
        <w:t>2566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อัลฟ่า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เอกซ์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E4223">
        <w:rPr>
          <w:rFonts w:ascii="Angsana New" w:hAnsi="Angsana New" w:cs="Angsana New"/>
          <w:sz w:val="30"/>
          <w:szCs w:val="30"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ซึ่งเป็นการร่วมค้าได้เพิ่มทุนจดทะเบียน</w:t>
      </w:r>
      <w:r>
        <w:rPr>
          <w:rFonts w:ascii="Angsana New" w:hAnsi="Angsana New" w:cs="Angsana New" w:hint="cs"/>
          <w:sz w:val="30"/>
          <w:szCs w:val="30"/>
          <w:cs/>
        </w:rPr>
        <w:t>เป็น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1,</w:t>
      </w:r>
      <w:r w:rsidRPr="00CE4223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>0</w:t>
      </w:r>
      <w:r w:rsidRPr="00CE4223">
        <w:rPr>
          <w:rFonts w:ascii="Angsana New" w:hAnsi="Angsana New" w:cs="Angsana New"/>
          <w:sz w:val="30"/>
          <w:szCs w:val="30"/>
        </w:rPr>
        <w:t>0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ล้านบ</w:t>
      </w:r>
      <w:r>
        <w:rPr>
          <w:rFonts w:ascii="Angsana New" w:hAnsi="Angsana New" w:cs="Angsana New" w:hint="cs"/>
          <w:sz w:val="30"/>
          <w:szCs w:val="30"/>
          <w:cs/>
        </w:rPr>
        <w:t xml:space="preserve">าท </w:t>
      </w:r>
      <w:r w:rsidRPr="00CE4223">
        <w:rPr>
          <w:rFonts w:ascii="Angsana New" w:hAnsi="Angsana New" w:cs="Angsana New" w:hint="cs"/>
          <w:sz w:val="30"/>
          <w:szCs w:val="30"/>
          <w:cs/>
        </w:rPr>
        <w:t>บริษัทได้ชำระค่าหุ้นเพิ่มทุนให้แก่บริษัท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อัลฟ่า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เอกซ์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CE4223">
        <w:rPr>
          <w:rFonts w:ascii="Angsana New" w:hAnsi="Angsana New" w:cs="Angsana New"/>
          <w:sz w:val="30"/>
          <w:szCs w:val="30"/>
        </w:rPr>
        <w:t xml:space="preserve"> 10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บาท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/>
          <w:sz w:val="30"/>
          <w:szCs w:val="30"/>
        </w:rPr>
        <w:t>25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250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โดยส่วนได้เสียในงบการเงินรวมและงบการเงินเฉพาะกิจการยังคงเป็นร้อยละ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/>
          <w:sz w:val="30"/>
          <w:szCs w:val="30"/>
        </w:rPr>
        <w:t>49.99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ดังเดิม</w:t>
      </w:r>
    </w:p>
    <w:p w14:paraId="506C489B" w14:textId="2296F55B" w:rsidR="004642ED" w:rsidRPr="004642ED" w:rsidRDefault="004642ED" w:rsidP="00290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FF376B9" w14:textId="049D52E2" w:rsidR="00290774" w:rsidRDefault="00290774" w:rsidP="00290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290774">
        <w:rPr>
          <w:rFonts w:ascii="Angsana New" w:hAnsi="Angsana New" w:cs="Angsana New" w:hint="cs"/>
          <w:sz w:val="30"/>
          <w:szCs w:val="30"/>
          <w:cs/>
        </w:rPr>
        <w:t>ไม่มีการเคลื่อนไหวของเงินลงทุนในบริษัทย่อย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ใน</w:t>
      </w:r>
      <w:r w:rsidRPr="00290774">
        <w:rPr>
          <w:rFonts w:ascii="Angsana New" w:hAnsi="Angsana New" w:cs="Angsana New" w:hint="cs"/>
          <w:sz w:val="30"/>
          <w:szCs w:val="30"/>
          <w:cs/>
        </w:rPr>
        <w:t>ระหว่างงวดหกเดือนสิ้นสุดวันที่</w:t>
      </w:r>
      <w:r w:rsidRPr="0029077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30</w:t>
      </w:r>
      <w:r w:rsidRPr="00290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077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9077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</w:p>
    <w:p w14:paraId="01F5E4BC" w14:textId="18CA76B8" w:rsidR="00B94A63" w:rsidRPr="00E23EEB" w:rsidRDefault="00995A84" w:rsidP="00923D0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highlight w:val="yellow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</w:rPr>
        <w:lastRenderedPageBreak/>
        <w:t>6</w:t>
      </w:r>
      <w:r w:rsidR="00F57024" w:rsidRPr="00CC70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A22477" w:rsidRPr="00C634A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อสังหาริมทรัพย์เพื่อการลงทุน</w:t>
      </w:r>
      <w:r w:rsidR="00A85500" w:rsidRPr="00C634A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</w:t>
      </w:r>
      <w:r w:rsidR="00A85500" w:rsidRPr="00C634A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</w:t>
      </w:r>
      <w:r w:rsidR="00A85500" w:rsidRPr="00C634A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อาคารและอุปกรณ์</w:t>
      </w:r>
    </w:p>
    <w:p w14:paraId="7033CD01" w14:textId="58FFCB2C" w:rsidR="00A85500" w:rsidRPr="000C661E" w:rsidRDefault="00A85500" w:rsidP="00EF19C0">
      <w:pPr>
        <w:rPr>
          <w:rFonts w:asciiTheme="majorBidi" w:hAnsiTheme="majorBidi" w:cstheme="majorBidi"/>
          <w:sz w:val="30"/>
          <w:szCs w:val="30"/>
          <w:highlight w:val="yellow"/>
          <w:cs/>
          <w:lang w:val="th-TH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95"/>
        <w:gridCol w:w="801"/>
        <w:gridCol w:w="1637"/>
        <w:gridCol w:w="271"/>
        <w:gridCol w:w="1626"/>
      </w:tblGrid>
      <w:tr w:rsidR="00583F77" w:rsidRPr="00E23EEB" w14:paraId="1726DE96" w14:textId="77777777" w:rsidTr="00111FFF">
        <w:trPr>
          <w:trHeight w:val="343"/>
          <w:tblHeader/>
        </w:trPr>
        <w:tc>
          <w:tcPr>
            <w:tcW w:w="2651" w:type="pct"/>
          </w:tcPr>
          <w:p w14:paraId="437710A0" w14:textId="77777777" w:rsidR="00583F77" w:rsidRPr="001E0CF8" w:rsidRDefault="00583F77" w:rsidP="0086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49C5B50C" w14:textId="21229647" w:rsidR="00583F77" w:rsidRPr="001E0CF8" w:rsidRDefault="00583F77" w:rsidP="0086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321C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1E0CF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321C5" w:rsidRPr="009C1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32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C321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8B7A98" w:rsidRPr="008B7A9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</w:t>
            </w:r>
            <w:r w:rsidRPr="001E0CF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566</w:t>
            </w:r>
          </w:p>
        </w:tc>
        <w:tc>
          <w:tcPr>
            <w:tcW w:w="434" w:type="pct"/>
          </w:tcPr>
          <w:p w14:paraId="71520CB3" w14:textId="77777777" w:rsidR="00583F77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10EDB1B" w14:textId="73BE2C9B" w:rsidR="00583F77" w:rsidRPr="001E0CF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7" w:type="pct"/>
          </w:tcPr>
          <w:p w14:paraId="40BF6EEB" w14:textId="474C9C24" w:rsidR="00583F77" w:rsidRPr="001E0CF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0EF3E2" w14:textId="77777777" w:rsidR="00583F77" w:rsidRPr="001E0CF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AED5A7" w14:textId="77777777" w:rsidR="00583F77" w:rsidRPr="001E0CF8" w:rsidRDefault="00583F77" w:rsidP="00863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69475C7B" w14:textId="77777777" w:rsidR="00583F77" w:rsidRPr="001E0CF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1B3BB57" w14:textId="77777777" w:rsidR="00583F77" w:rsidRPr="001E0CF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83F77" w:rsidRPr="00E23EEB" w14:paraId="6EDF9290" w14:textId="77777777" w:rsidTr="00111FFF">
        <w:trPr>
          <w:trHeight w:val="289"/>
          <w:tblHeader/>
        </w:trPr>
        <w:tc>
          <w:tcPr>
            <w:tcW w:w="2651" w:type="pct"/>
          </w:tcPr>
          <w:p w14:paraId="4935DC36" w14:textId="77777777" w:rsidR="00583F77" w:rsidRPr="001E0CF8" w:rsidRDefault="00583F77" w:rsidP="0086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14:paraId="06463776" w14:textId="77777777" w:rsidR="00583F77" w:rsidRPr="001E0CF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5" w:type="pct"/>
            <w:gridSpan w:val="3"/>
          </w:tcPr>
          <w:p w14:paraId="324DD48A" w14:textId="11F88655" w:rsidR="00583F77" w:rsidRPr="001E0CF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83F77" w:rsidRPr="00E23EEB" w14:paraId="731906B2" w14:textId="77777777" w:rsidTr="00111FFF">
        <w:trPr>
          <w:trHeight w:val="429"/>
        </w:trPr>
        <w:tc>
          <w:tcPr>
            <w:tcW w:w="2651" w:type="pct"/>
          </w:tcPr>
          <w:p w14:paraId="120695C0" w14:textId="10A0A192" w:rsidR="00583F77" w:rsidRPr="001E0CF8" w:rsidRDefault="00583F77" w:rsidP="0081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34" w:type="pct"/>
          </w:tcPr>
          <w:p w14:paraId="425522B2" w14:textId="77777777" w:rsidR="00583F77" w:rsidRPr="001E0CF8" w:rsidRDefault="00583F77" w:rsidP="00811D1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21ABAEE8" w14:textId="4ECA4F68" w:rsidR="00583F77" w:rsidRPr="001E0CF8" w:rsidRDefault="00583F77" w:rsidP="00811D1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261D10C" w14:textId="77777777" w:rsidR="00583F77" w:rsidRPr="001E0CF8" w:rsidRDefault="00583F77" w:rsidP="00811D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0D9DA03D" w14:textId="77777777" w:rsidR="00583F77" w:rsidRPr="001E0CF8" w:rsidRDefault="00583F77" w:rsidP="00811D1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83F77" w:rsidRPr="00E23EEB" w14:paraId="50B5C361" w14:textId="77777777" w:rsidTr="00111FFF">
        <w:trPr>
          <w:trHeight w:val="118"/>
        </w:trPr>
        <w:tc>
          <w:tcPr>
            <w:tcW w:w="2651" w:type="pct"/>
          </w:tcPr>
          <w:p w14:paraId="2222BFE5" w14:textId="3C01E22A" w:rsidR="00583F77" w:rsidRPr="001E0CF8" w:rsidRDefault="00512B03" w:rsidP="0081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4" w:type="pct"/>
          </w:tcPr>
          <w:p w14:paraId="2323889B" w14:textId="77777777" w:rsidR="00583F77" w:rsidRPr="001E0CF8" w:rsidRDefault="00583F77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2A2876F4" w14:textId="6059F74D" w:rsidR="00583F77" w:rsidRPr="001E0CF8" w:rsidRDefault="00F72DDC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D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6,309</w:t>
            </w:r>
          </w:p>
        </w:tc>
        <w:tc>
          <w:tcPr>
            <w:tcW w:w="147" w:type="pct"/>
          </w:tcPr>
          <w:p w14:paraId="6D684268" w14:textId="77777777" w:rsidR="00583F77" w:rsidRPr="001E0CF8" w:rsidRDefault="00583F77" w:rsidP="00811D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53C892D4" w14:textId="5A19171E" w:rsidR="00583F77" w:rsidRPr="00D232C7" w:rsidRDefault="000C0822" w:rsidP="00811D1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8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9,515</w:t>
            </w:r>
          </w:p>
        </w:tc>
      </w:tr>
      <w:tr w:rsidR="00583F77" w:rsidRPr="00E23EEB" w14:paraId="1D6FF1C5" w14:textId="77777777" w:rsidTr="00111FFF">
        <w:trPr>
          <w:trHeight w:val="118"/>
        </w:trPr>
        <w:tc>
          <w:tcPr>
            <w:tcW w:w="2651" w:type="pct"/>
          </w:tcPr>
          <w:p w14:paraId="6615BADF" w14:textId="1D37031E" w:rsidR="00583F77" w:rsidRPr="001E0CF8" w:rsidRDefault="00583F77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เพิ่มขึ้นจากค่าเสื่อมราคาของสินทรัพย์สิทธิการใช้ที่รับรู้เป็นส่วนหนึ่งของต้นทุน</w:t>
            </w:r>
          </w:p>
        </w:tc>
        <w:tc>
          <w:tcPr>
            <w:tcW w:w="434" w:type="pct"/>
          </w:tcPr>
          <w:p w14:paraId="1AC462E1" w14:textId="77777777" w:rsidR="00583F77" w:rsidRPr="00C12765" w:rsidRDefault="00583F77" w:rsidP="00C127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675A9353" w14:textId="5392C5D7" w:rsidR="00F72DDC" w:rsidRDefault="00F72DDC" w:rsidP="000C082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AAEEA08" w14:textId="1BF3FC48" w:rsidR="00583F77" w:rsidRPr="00C12765" w:rsidRDefault="000C0822" w:rsidP="000C082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35519C2" w14:textId="77777777" w:rsidR="00583F77" w:rsidRPr="001E0CF8" w:rsidRDefault="00583F77" w:rsidP="00811D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51322A2C" w14:textId="77777777" w:rsidR="000C0822" w:rsidRDefault="000C0822" w:rsidP="00811D1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CA140D" w14:textId="5228EA91" w:rsidR="00583F77" w:rsidRPr="00995A84" w:rsidRDefault="000C0822" w:rsidP="00811D1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2727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83F77" w:rsidRPr="00E23EEB" w14:paraId="00A1927A" w14:textId="77777777" w:rsidTr="00111FFF">
        <w:trPr>
          <w:trHeight w:val="118"/>
        </w:trPr>
        <w:tc>
          <w:tcPr>
            <w:tcW w:w="2651" w:type="pct"/>
          </w:tcPr>
          <w:p w14:paraId="5ADA3E9D" w14:textId="4873B671" w:rsidR="00583F77" w:rsidRPr="001E0CF8" w:rsidRDefault="00583F77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เพิ่มขึ้นจากดอกเบี้ยจ่ายของสินทรัพย์สิทธิการใช้ที่รับรู้</w:t>
            </w:r>
            <w:r w:rsidR="00EB1E5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เป็นส่วนหนึ่งของต้นทุน</w:t>
            </w:r>
          </w:p>
        </w:tc>
        <w:tc>
          <w:tcPr>
            <w:tcW w:w="434" w:type="pct"/>
          </w:tcPr>
          <w:p w14:paraId="7DF459ED" w14:textId="77777777" w:rsidR="00583F77" w:rsidRPr="00C12765" w:rsidRDefault="00583F77" w:rsidP="00C127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068AC105" w14:textId="7FDA6628" w:rsidR="00583F77" w:rsidRDefault="00583F77" w:rsidP="00C127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1A101DA" w14:textId="141B8C19" w:rsidR="000C0822" w:rsidRPr="00C12765" w:rsidRDefault="000C0822" w:rsidP="00C127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8D0C27E" w14:textId="77777777" w:rsidR="00583F77" w:rsidRPr="001E0CF8" w:rsidRDefault="00583F77" w:rsidP="00811D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209C5C73" w14:textId="77777777" w:rsidR="000C0822" w:rsidRDefault="000C0822" w:rsidP="00811D1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C21B64" w14:textId="4819CB62" w:rsidR="00583F77" w:rsidRPr="00995A84" w:rsidRDefault="000C0822" w:rsidP="00811D1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</w:tr>
      <w:tr w:rsidR="00583F77" w:rsidRPr="00E23EEB" w14:paraId="53FD4F57" w14:textId="77777777" w:rsidTr="00111FFF">
        <w:trPr>
          <w:trHeight w:val="289"/>
        </w:trPr>
        <w:tc>
          <w:tcPr>
            <w:tcW w:w="2651" w:type="pct"/>
          </w:tcPr>
          <w:p w14:paraId="47C702CF" w14:textId="2691CC9D" w:rsidR="00583F77" w:rsidRPr="001E0CF8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  <w:r w:rsidRPr="001E0CF8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1E0CF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E0CF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34" w:type="pct"/>
          </w:tcPr>
          <w:p w14:paraId="5D755808" w14:textId="77777777" w:rsidR="00583F77" w:rsidRPr="001E0CF8" w:rsidRDefault="00583F77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38C3AD32" w14:textId="7B119A35" w:rsidR="00583F77" w:rsidRPr="001E0CF8" w:rsidRDefault="00F72DDC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D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10,463</w:t>
            </w:r>
          </w:p>
        </w:tc>
        <w:tc>
          <w:tcPr>
            <w:tcW w:w="147" w:type="pct"/>
          </w:tcPr>
          <w:p w14:paraId="45D82384" w14:textId="77777777" w:rsidR="00583F77" w:rsidRPr="001E0CF8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0FD75C51" w14:textId="29936632" w:rsidR="00583F77" w:rsidRPr="001E0CF8" w:rsidRDefault="000C0822" w:rsidP="000C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3F77" w:rsidRPr="00E23EEB" w14:paraId="028E1E0E" w14:textId="77777777" w:rsidTr="00111FFF">
        <w:trPr>
          <w:trHeight w:val="289"/>
        </w:trPr>
        <w:tc>
          <w:tcPr>
            <w:tcW w:w="2651" w:type="pct"/>
          </w:tcPr>
          <w:p w14:paraId="23EBF063" w14:textId="495ED930" w:rsidR="00583F77" w:rsidRPr="001E0CF8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  <w:r w:rsidRPr="001E0C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61948" w:rsidRPr="001E0CF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561948" w:rsidRPr="001E0CF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34" w:type="pct"/>
          </w:tcPr>
          <w:p w14:paraId="34E5CE5B" w14:textId="2FF31237" w:rsidR="00583F77" w:rsidRPr="00583F77" w:rsidRDefault="00583F77" w:rsidP="00583F7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3F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87" w:type="pct"/>
          </w:tcPr>
          <w:p w14:paraId="2D71DB29" w14:textId="5F974F25" w:rsidR="00583F77" w:rsidRPr="001E0CF8" w:rsidRDefault="00111FFF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8,314</w:t>
            </w:r>
          </w:p>
        </w:tc>
        <w:tc>
          <w:tcPr>
            <w:tcW w:w="147" w:type="pct"/>
          </w:tcPr>
          <w:p w14:paraId="03F17B88" w14:textId="77777777" w:rsidR="00583F77" w:rsidRPr="001E0CF8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621CB665" w14:textId="16C44B68" w:rsidR="00583F77" w:rsidRPr="001E0CF8" w:rsidRDefault="000C0822" w:rsidP="000C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0822" w:rsidRPr="00E23EEB" w14:paraId="03CAE75C" w14:textId="77777777" w:rsidTr="00111FFF">
        <w:trPr>
          <w:trHeight w:val="289"/>
        </w:trPr>
        <w:tc>
          <w:tcPr>
            <w:tcW w:w="2651" w:type="pct"/>
          </w:tcPr>
          <w:p w14:paraId="5DCB4DF8" w14:textId="45C74EE7" w:rsidR="000C0822" w:rsidRPr="00B6367A" w:rsidRDefault="00561948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="Angsana New"/>
                <w:sz w:val="30"/>
                <w:szCs w:val="30"/>
                <w:highlight w:val="yellow"/>
                <w:cs/>
              </w:rPr>
            </w:pPr>
            <w:r w:rsidRPr="0056194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1E0CF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E0CF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34" w:type="pct"/>
          </w:tcPr>
          <w:p w14:paraId="5B7B0C11" w14:textId="77777777" w:rsidR="000C0822" w:rsidRDefault="000C0822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1A8AD460" w14:textId="3B4EAE5F" w:rsidR="000C0822" w:rsidRPr="00F72DDC" w:rsidRDefault="00B6367A" w:rsidP="00B6367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B022570" w14:textId="77777777" w:rsidR="000C0822" w:rsidRPr="00E23EEB" w:rsidRDefault="000C0822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82" w:type="pct"/>
          </w:tcPr>
          <w:p w14:paraId="7C632D39" w14:textId="56F73700" w:rsidR="000C0822" w:rsidRPr="00E23EEB" w:rsidRDefault="00B6367A" w:rsidP="00A027B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B636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(32,253)</w:t>
            </w:r>
          </w:p>
        </w:tc>
      </w:tr>
      <w:tr w:rsidR="00583F77" w:rsidRPr="00E23EEB" w14:paraId="605E6275" w14:textId="77777777" w:rsidTr="00111FFF">
        <w:trPr>
          <w:trHeight w:val="289"/>
        </w:trPr>
        <w:tc>
          <w:tcPr>
            <w:tcW w:w="2651" w:type="pct"/>
          </w:tcPr>
          <w:p w14:paraId="11E33D1F" w14:textId="53C4AB1B" w:rsidR="00583F77" w:rsidRPr="00F45819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34" w:type="pct"/>
          </w:tcPr>
          <w:p w14:paraId="4325F0F9" w14:textId="77777777" w:rsidR="00583F77" w:rsidRDefault="00583F77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56DD171D" w14:textId="7EC6E230" w:rsidR="00583F77" w:rsidRPr="00F45819" w:rsidRDefault="00F72DDC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D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(3,369)</w:t>
            </w:r>
          </w:p>
        </w:tc>
        <w:tc>
          <w:tcPr>
            <w:tcW w:w="147" w:type="pct"/>
          </w:tcPr>
          <w:p w14:paraId="7ACCA0A1" w14:textId="77777777" w:rsidR="00583F77" w:rsidRPr="00E23EEB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82" w:type="pct"/>
          </w:tcPr>
          <w:p w14:paraId="541FBB39" w14:textId="016E236B" w:rsidR="00583F77" w:rsidRPr="00E23EEB" w:rsidRDefault="00B6367A" w:rsidP="00A027B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B636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(3,957)</w:t>
            </w:r>
          </w:p>
        </w:tc>
      </w:tr>
      <w:tr w:rsidR="000C0822" w:rsidRPr="00E23EEB" w14:paraId="4AC5735D" w14:textId="77777777" w:rsidTr="00111FFF">
        <w:trPr>
          <w:trHeight w:val="289"/>
        </w:trPr>
        <w:tc>
          <w:tcPr>
            <w:tcW w:w="2651" w:type="pct"/>
          </w:tcPr>
          <w:p w14:paraId="79B4A8F2" w14:textId="77777777" w:rsidR="000C0822" w:rsidRPr="00F45819" w:rsidRDefault="000C0822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14:paraId="22C256D5" w14:textId="77777777" w:rsidR="000C0822" w:rsidRDefault="000C0822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1489FA3B" w14:textId="77777777" w:rsidR="000C0822" w:rsidRPr="00F72DDC" w:rsidRDefault="000C0822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C515C8A" w14:textId="77777777" w:rsidR="000C0822" w:rsidRPr="00E23EEB" w:rsidRDefault="000C0822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82" w:type="pct"/>
          </w:tcPr>
          <w:p w14:paraId="2857C8F7" w14:textId="77777777" w:rsidR="000C0822" w:rsidRPr="00E23EEB" w:rsidRDefault="000C0822" w:rsidP="00A027B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</w:tr>
      <w:tr w:rsidR="00583F77" w:rsidRPr="00E23EEB" w14:paraId="41A87378" w14:textId="77777777" w:rsidTr="00111FFF">
        <w:trPr>
          <w:trHeight w:val="429"/>
        </w:trPr>
        <w:tc>
          <w:tcPr>
            <w:tcW w:w="2651" w:type="pct"/>
          </w:tcPr>
          <w:p w14:paraId="09C90976" w14:textId="242C4654" w:rsidR="00583F77" w:rsidRPr="00F45819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ที่ดิน</w:t>
            </w:r>
            <w:r w:rsidRPr="00F458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4581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434" w:type="pct"/>
          </w:tcPr>
          <w:p w14:paraId="0EDF7F75" w14:textId="77777777" w:rsidR="00583F77" w:rsidRPr="00E23EEB" w:rsidRDefault="00583F77" w:rsidP="00A027B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87" w:type="pct"/>
          </w:tcPr>
          <w:p w14:paraId="007CA446" w14:textId="547B079A" w:rsidR="00583F77" w:rsidRPr="00E23EEB" w:rsidRDefault="00583F77" w:rsidP="00A027B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7" w:type="pct"/>
          </w:tcPr>
          <w:p w14:paraId="48B6D1F1" w14:textId="77777777" w:rsidR="00583F77" w:rsidRPr="00E23EEB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82" w:type="pct"/>
          </w:tcPr>
          <w:p w14:paraId="28A0F374" w14:textId="77777777" w:rsidR="00583F77" w:rsidRPr="00E23EEB" w:rsidRDefault="00583F77" w:rsidP="00A027B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583F77" w:rsidRPr="00E23EEB" w14:paraId="164C28C3" w14:textId="77777777" w:rsidTr="00111FFF">
        <w:trPr>
          <w:trHeight w:val="118"/>
        </w:trPr>
        <w:tc>
          <w:tcPr>
            <w:tcW w:w="2651" w:type="pct"/>
          </w:tcPr>
          <w:p w14:paraId="44EE4F62" w14:textId="05775270" w:rsidR="00583F77" w:rsidRPr="00F45819" w:rsidRDefault="00512B03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4" w:type="pct"/>
          </w:tcPr>
          <w:p w14:paraId="60E897F5" w14:textId="77777777" w:rsidR="00583F77" w:rsidRPr="00F45819" w:rsidRDefault="00583F77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5CAC721B" w14:textId="770B4C04" w:rsidR="00583F77" w:rsidRPr="00F45819" w:rsidRDefault="00F72DDC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D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636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F72D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636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2727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</w:tcPr>
          <w:p w14:paraId="5EA2702A" w14:textId="77777777" w:rsidR="00583F77" w:rsidRPr="00E23EEB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82" w:type="pct"/>
          </w:tcPr>
          <w:p w14:paraId="18B5ECDA" w14:textId="7DED706F" w:rsidR="00583F77" w:rsidRPr="00E23EEB" w:rsidRDefault="00B6367A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636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1,025</w:t>
            </w:r>
          </w:p>
        </w:tc>
      </w:tr>
      <w:tr w:rsidR="00583F77" w:rsidRPr="00E23EEB" w14:paraId="1E1DE2DE" w14:textId="77777777" w:rsidTr="00111FFF">
        <w:trPr>
          <w:trHeight w:val="416"/>
        </w:trPr>
        <w:tc>
          <w:tcPr>
            <w:tcW w:w="2651" w:type="pct"/>
          </w:tcPr>
          <w:p w14:paraId="1B4FB2DF" w14:textId="631AC3F3" w:rsidR="00583F77" w:rsidRPr="00F45819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 - ราคาตามบัญชีสุทธิ</w:t>
            </w:r>
          </w:p>
        </w:tc>
        <w:tc>
          <w:tcPr>
            <w:tcW w:w="434" w:type="pct"/>
          </w:tcPr>
          <w:p w14:paraId="51E9A9A3" w14:textId="77777777" w:rsidR="00583F77" w:rsidRPr="00F45819" w:rsidRDefault="00583F77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7" w:type="pct"/>
          </w:tcPr>
          <w:p w14:paraId="66E5C93F" w14:textId="763D45FC" w:rsidR="00583F77" w:rsidRPr="00F45819" w:rsidRDefault="00F72DDC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(4,19</w:t>
            </w:r>
            <w:r w:rsidR="002727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72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18666E99" w14:textId="77777777" w:rsidR="00583F77" w:rsidRPr="00E23EEB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82" w:type="pct"/>
          </w:tcPr>
          <w:p w14:paraId="2CADAEF6" w14:textId="69D25D1E" w:rsidR="00B6367A" w:rsidRPr="00C12765" w:rsidRDefault="00B6367A" w:rsidP="00A027B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3F77" w:rsidRPr="00E23EEB" w14:paraId="130C928E" w14:textId="77777777" w:rsidTr="00111FFF">
        <w:trPr>
          <w:trHeight w:val="429"/>
        </w:trPr>
        <w:tc>
          <w:tcPr>
            <w:tcW w:w="2651" w:type="pct"/>
          </w:tcPr>
          <w:p w14:paraId="21462D62" w14:textId="1D257BAF" w:rsidR="00583F77" w:rsidRPr="00F45819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 w:rsidRPr="00F45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81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34" w:type="pct"/>
          </w:tcPr>
          <w:p w14:paraId="686CF19E" w14:textId="77777777" w:rsidR="00583F77" w:rsidRPr="00F45819" w:rsidRDefault="00583F77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7" w:type="pct"/>
          </w:tcPr>
          <w:p w14:paraId="1C47C5E5" w14:textId="29CEBFB5" w:rsidR="00583F77" w:rsidRPr="009F4D4F" w:rsidRDefault="00F72DDC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(10,463)</w:t>
            </w:r>
          </w:p>
        </w:tc>
        <w:tc>
          <w:tcPr>
            <w:tcW w:w="147" w:type="pct"/>
          </w:tcPr>
          <w:p w14:paraId="087FAC00" w14:textId="77777777" w:rsidR="00583F77" w:rsidRPr="00E23EEB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82" w:type="pct"/>
          </w:tcPr>
          <w:p w14:paraId="24F62C41" w14:textId="464B29AE" w:rsidR="00583F77" w:rsidRPr="00C12765" w:rsidRDefault="00B6367A" w:rsidP="00A027B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3F77" w:rsidRPr="00424DDB" w14:paraId="1A4D79DD" w14:textId="77777777" w:rsidTr="00111FFF">
        <w:trPr>
          <w:trHeight w:val="429"/>
        </w:trPr>
        <w:tc>
          <w:tcPr>
            <w:tcW w:w="2651" w:type="pct"/>
          </w:tcPr>
          <w:p w14:paraId="731A0553" w14:textId="143DF70F" w:rsidR="00583F77" w:rsidRPr="00F45819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34" w:type="pct"/>
          </w:tcPr>
          <w:p w14:paraId="23AC36D8" w14:textId="77777777" w:rsidR="00583F77" w:rsidRDefault="00583F77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7" w:type="pct"/>
          </w:tcPr>
          <w:p w14:paraId="09678837" w14:textId="0EB8E831" w:rsidR="00583F77" w:rsidRPr="002D257E" w:rsidRDefault="00F72DDC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(62,78</w:t>
            </w:r>
            <w:r w:rsidR="002727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72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63E15A0E" w14:textId="77777777" w:rsidR="00583F77" w:rsidRPr="00424DDB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5748AE24" w14:textId="296165A8" w:rsidR="00583F77" w:rsidRPr="00424DDB" w:rsidRDefault="00B6367A" w:rsidP="00A027B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36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(671)</w:t>
            </w:r>
          </w:p>
        </w:tc>
      </w:tr>
    </w:tbl>
    <w:p w14:paraId="5D2B9054" w14:textId="4126D692" w:rsidR="009A043A" w:rsidRDefault="009A043A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27DC1" w14:textId="47D9A498" w:rsidR="009F4D4F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8C4519" w14:textId="37437672" w:rsidR="004642ED" w:rsidRDefault="004642ED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23CD41" w14:textId="77777777" w:rsidR="004642ED" w:rsidRDefault="004642ED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3756E" w14:textId="7A7CBD2C" w:rsidR="009F4D4F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723460" w14:textId="1E50163A" w:rsidR="009F4D4F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717043" w14:textId="77EC6EDD" w:rsidR="009F4D4F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65FACA" w14:textId="1752E8FC" w:rsidR="009F4D4F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0B79A" w14:textId="165087A8" w:rsidR="009F4D4F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10369" w14:textId="4C9CA2A5" w:rsidR="009F4D4F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2D60F" w14:textId="21AAB7EF" w:rsidR="00DB7E68" w:rsidRPr="00DA546D" w:rsidRDefault="00995A84" w:rsidP="0078300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>
        <w:rPr>
          <w:rFonts w:asciiTheme="majorBidi" w:hAnsiTheme="majorBidi" w:cstheme="majorBidi"/>
          <w:sz w:val="30"/>
          <w:szCs w:val="30"/>
          <w:u w:val="none"/>
        </w:rPr>
        <w:lastRenderedPageBreak/>
        <w:t>7</w:t>
      </w:r>
      <w:r w:rsidR="00783009">
        <w:rPr>
          <w:rFonts w:asciiTheme="majorBidi" w:hAnsiTheme="majorBidi" w:cstheme="majorBidi"/>
          <w:sz w:val="30"/>
          <w:szCs w:val="30"/>
          <w:u w:val="none"/>
        </w:rPr>
        <w:tab/>
      </w:r>
      <w:r w:rsidR="00ED29AA" w:rsidRPr="00BD3C8F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3BCCFD58" w14:textId="77777777" w:rsidR="005A735D" w:rsidRPr="005536C9" w:rsidRDefault="005A735D" w:rsidP="00DB7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p w14:paraId="465FC12C" w14:textId="623F91E6" w:rsidR="00DB7E68" w:rsidRPr="00F45819" w:rsidRDefault="006A1C3A" w:rsidP="00DB7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458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ในฐานะผู้เช่า</w:t>
      </w:r>
    </w:p>
    <w:p w14:paraId="62827F03" w14:textId="4BB035D3" w:rsidR="00DB7E68" w:rsidRPr="005536C9" w:rsidRDefault="00DB7E68" w:rsidP="00DB7E68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tbl>
      <w:tblPr>
        <w:tblW w:w="9216" w:type="dxa"/>
        <w:tblInd w:w="54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40"/>
        <w:gridCol w:w="810"/>
        <w:gridCol w:w="1350"/>
        <w:gridCol w:w="106"/>
        <w:gridCol w:w="1334"/>
        <w:gridCol w:w="106"/>
        <w:gridCol w:w="1043"/>
        <w:gridCol w:w="111"/>
        <w:gridCol w:w="1116"/>
      </w:tblGrid>
      <w:tr w:rsidR="000C661E" w:rsidRPr="005536C9" w14:paraId="38E6B4C2" w14:textId="77777777" w:rsidTr="00914275">
        <w:trPr>
          <w:cantSplit/>
          <w:trHeight w:val="167"/>
          <w:tblHeader/>
        </w:trPr>
        <w:tc>
          <w:tcPr>
            <w:tcW w:w="3240" w:type="dxa"/>
            <w:shd w:val="clear" w:color="auto" w:fill="auto"/>
            <w:vAlign w:val="bottom"/>
          </w:tcPr>
          <w:p w14:paraId="0911BFF7" w14:textId="4CCB5C4E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C2DBB9" w14:textId="405F27F3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shd w:val="clear" w:color="auto" w:fill="auto"/>
            <w:vAlign w:val="bottom"/>
          </w:tcPr>
          <w:p w14:paraId="72CD598F" w14:textId="1D8C65FA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661E" w:rsidRPr="005536C9" w14:paraId="6A09DC05" w14:textId="77777777" w:rsidTr="00914275">
        <w:trPr>
          <w:cantSplit/>
          <w:trHeight w:val="1060"/>
          <w:tblHeader/>
        </w:trPr>
        <w:tc>
          <w:tcPr>
            <w:tcW w:w="3240" w:type="dxa"/>
            <w:shd w:val="clear" w:color="auto" w:fill="auto"/>
            <w:vAlign w:val="bottom"/>
          </w:tcPr>
          <w:p w14:paraId="05B15318" w14:textId="77777777" w:rsidR="000C661E" w:rsidRPr="005536C9" w:rsidRDefault="000C661E" w:rsidP="000C661E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CD604F" w14:textId="645CC175" w:rsidR="000C661E" w:rsidRPr="005536C9" w:rsidRDefault="000C661E" w:rsidP="000C661E">
            <w:pPr>
              <w:pStyle w:val="acctfourfigures"/>
              <w:tabs>
                <w:tab w:val="left" w:pos="720"/>
              </w:tabs>
              <w:spacing w:line="240" w:lineRule="atLeast"/>
              <w:ind w:left="-37"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F4B76E" w14:textId="173B30E3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และส่วนปรับปรุงอาคาร</w:t>
            </w:r>
          </w:p>
        </w:tc>
        <w:tc>
          <w:tcPr>
            <w:tcW w:w="106" w:type="dxa"/>
            <w:shd w:val="clear" w:color="auto" w:fill="auto"/>
          </w:tcPr>
          <w:p w14:paraId="5D4C5838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54E14B76" w14:textId="77777777" w:rsidR="000C661E" w:rsidRPr="005536C9" w:rsidRDefault="000C661E" w:rsidP="000C661E">
            <w:pPr>
              <w:pStyle w:val="acctfourfigures"/>
              <w:tabs>
                <w:tab w:val="left" w:pos="720"/>
              </w:tabs>
              <w:spacing w:line="240" w:lineRule="atLeast"/>
              <w:ind w:right="-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6" w:type="dxa"/>
            <w:shd w:val="clear" w:color="auto" w:fill="auto"/>
          </w:tcPr>
          <w:p w14:paraId="6218D604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14:paraId="789BE8F5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  <w:p w14:paraId="6DD743B9" w14:textId="2BF88891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11" w:type="dxa"/>
            <w:shd w:val="clear" w:color="auto" w:fill="auto"/>
          </w:tcPr>
          <w:p w14:paraId="764DFC1A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  <w:hideMark/>
          </w:tcPr>
          <w:p w14:paraId="28CD60DE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C661E" w:rsidRPr="005536C9" w14:paraId="6717BEC4" w14:textId="77777777" w:rsidTr="00914275">
        <w:trPr>
          <w:cantSplit/>
          <w:trHeight w:val="103"/>
          <w:tblHeader/>
        </w:trPr>
        <w:tc>
          <w:tcPr>
            <w:tcW w:w="3240" w:type="dxa"/>
            <w:shd w:val="clear" w:color="auto" w:fill="auto"/>
          </w:tcPr>
          <w:p w14:paraId="174A8E93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0756FFDF" w14:textId="1030BDBE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shd w:val="clear" w:color="auto" w:fill="auto"/>
          </w:tcPr>
          <w:p w14:paraId="224C6051" w14:textId="38EBE1A3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661E" w:rsidRPr="005536C9" w14:paraId="459B3EF9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  <w:hideMark/>
          </w:tcPr>
          <w:p w14:paraId="14FE6003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B621C3" w14:textId="77777777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3A2B6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62983DE8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58BCEEB" w14:textId="77777777" w:rsidR="000C661E" w:rsidRPr="005536C9" w:rsidRDefault="000C661E" w:rsidP="000C661E">
            <w:pPr>
              <w:pStyle w:val="acctfourfigures"/>
              <w:tabs>
                <w:tab w:val="decimal" w:pos="708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5F8DB47B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A51CBD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" w:type="dxa"/>
            <w:shd w:val="clear" w:color="auto" w:fill="auto"/>
          </w:tcPr>
          <w:p w14:paraId="0F05EC4C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46D661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0C661E" w:rsidRPr="005536C9" w14:paraId="5FB77F5C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  <w:hideMark/>
          </w:tcPr>
          <w:p w14:paraId="6FCBBA7C" w14:textId="3D16C1BA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8B7A98"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="008B7A98"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BE13B1" w14:textId="6F7410F6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655D4" w14:textId="39869B5F" w:rsidR="000C661E" w:rsidRPr="005536C9" w:rsidRDefault="008B7A98" w:rsidP="005536C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0C661E"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,5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0C661E"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9,8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0C661E"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6" w:type="dxa"/>
            <w:shd w:val="clear" w:color="auto" w:fill="auto"/>
          </w:tcPr>
          <w:p w14:paraId="0B0FEE95" w14:textId="77777777" w:rsidR="000C661E" w:rsidRPr="005536C9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D4090EF" w14:textId="7C6E2384" w:rsidR="000C661E" w:rsidRPr="005536C9" w:rsidRDefault="008B7A98" w:rsidP="005536C9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0C661E"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0C661E"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35,36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3105139E" w14:textId="77777777" w:rsidR="000C661E" w:rsidRPr="005536C9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ACE525E" w14:textId="624BCED1" w:rsidR="000C661E" w:rsidRPr="005536C9" w:rsidRDefault="000C661E" w:rsidP="005536C9">
            <w:pPr>
              <w:pStyle w:val="acctfourfigures"/>
              <w:tabs>
                <w:tab w:val="clear" w:pos="765"/>
                <w:tab w:val="left" w:pos="912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  4,79</w:t>
            </w:r>
            <w:r w:rsidR="00C759E8"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1" w:type="dxa"/>
            <w:shd w:val="clear" w:color="auto" w:fill="auto"/>
          </w:tcPr>
          <w:p w14:paraId="483A9BF1" w14:textId="77777777" w:rsidR="000C661E" w:rsidRPr="005536C9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7D4472" w14:textId="5DEA0814" w:rsidR="000C661E" w:rsidRPr="005536C9" w:rsidRDefault="000C661E" w:rsidP="005536C9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4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bCs/>
                <w:sz w:val="30"/>
                <w:szCs w:val="30"/>
              </w:rPr>
              <w:t>4,769,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98</w:t>
            </w:r>
            <w:r w:rsidR="00C759E8"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0C661E" w:rsidRPr="005536C9" w14:paraId="228E47C7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  <w:vAlign w:val="bottom"/>
            <w:hideMark/>
          </w:tcPr>
          <w:p w14:paraId="1D9DE43C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499648" w14:textId="52BB9584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1722BF" w14:textId="0764730F" w:rsidR="000C661E" w:rsidRPr="005536C9" w:rsidRDefault="00F72DDC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8,866</w:t>
            </w:r>
          </w:p>
        </w:tc>
        <w:tc>
          <w:tcPr>
            <w:tcW w:w="106" w:type="dxa"/>
            <w:shd w:val="clear" w:color="auto" w:fill="auto"/>
          </w:tcPr>
          <w:p w14:paraId="5618A3FF" w14:textId="77777777" w:rsidR="000C661E" w:rsidRPr="005536C9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A583F9D" w14:textId="33A16068" w:rsidR="000C661E" w:rsidRPr="005536C9" w:rsidRDefault="008A54D4" w:rsidP="005536C9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473,755</w:t>
            </w:r>
          </w:p>
        </w:tc>
        <w:tc>
          <w:tcPr>
            <w:tcW w:w="106" w:type="dxa"/>
            <w:shd w:val="clear" w:color="auto" w:fill="auto"/>
          </w:tcPr>
          <w:p w14:paraId="768D1292" w14:textId="77777777" w:rsidR="000C661E" w:rsidRPr="005536C9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1D0E4F25" w14:textId="22F08C68" w:rsidR="000C661E" w:rsidRPr="005536C9" w:rsidRDefault="00F72DDC" w:rsidP="00F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48FF0BB1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B70698D" w14:textId="3BEB9247" w:rsidR="000C661E" w:rsidRPr="005536C9" w:rsidRDefault="00F72DDC" w:rsidP="005536C9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4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bCs/>
                <w:sz w:val="30"/>
                <w:szCs w:val="30"/>
              </w:rPr>
              <w:t>4</w:t>
            </w:r>
            <w:r w:rsidR="008A54D4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  <w:r w:rsidRPr="005536C9">
              <w:rPr>
                <w:rFonts w:ascii="Angsana New" w:hAnsi="Angsana New" w:cs="Angsana New" w:hint="cs"/>
                <w:bCs/>
                <w:sz w:val="30"/>
                <w:szCs w:val="30"/>
              </w:rPr>
              <w:t>2,</w:t>
            </w:r>
            <w:r w:rsidR="008A54D4">
              <w:rPr>
                <w:rFonts w:ascii="Angsana New" w:hAnsi="Angsana New" w:cs="Angsana New"/>
                <w:bCs/>
                <w:sz w:val="30"/>
                <w:szCs w:val="30"/>
              </w:rPr>
              <w:t>621</w:t>
            </w:r>
          </w:p>
        </w:tc>
      </w:tr>
      <w:tr w:rsidR="000C661E" w:rsidRPr="005536C9" w14:paraId="135DFA32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  <w:vAlign w:val="bottom"/>
          </w:tcPr>
          <w:p w14:paraId="5812BB39" w14:textId="0FF4FEFA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โอนไปอสังหาริมทรัพย์เพื่อการลงทุน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A55A4A" w14:textId="27EAE7CB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85A7E5" w14:textId="64DF7B50" w:rsidR="000C661E" w:rsidRPr="005536C9" w:rsidRDefault="00F72DDC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bCs/>
                <w:sz w:val="30"/>
                <w:szCs w:val="30"/>
              </w:rPr>
              <w:t>(</w:t>
            </w:r>
            <w:r w:rsidR="00111FFF">
              <w:rPr>
                <w:rFonts w:ascii="Angsana New" w:hAnsi="Angsana New" w:cs="Angsana New"/>
                <w:bCs/>
                <w:sz w:val="30"/>
                <w:szCs w:val="30"/>
              </w:rPr>
              <w:t>8,314</w:t>
            </w:r>
            <w:r w:rsidRPr="005536C9">
              <w:rPr>
                <w:rFonts w:ascii="Angsana New" w:hAnsi="Angsana New" w:cs="Angsana New" w:hint="cs"/>
                <w:bCs/>
                <w:sz w:val="30"/>
                <w:szCs w:val="30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7CE56F95" w14:textId="77777777" w:rsidR="000C661E" w:rsidRPr="005536C9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8F68F35" w14:textId="7F6C1459" w:rsidR="000C661E" w:rsidRPr="005536C9" w:rsidRDefault="008A54D4" w:rsidP="00F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5E0A344" w14:textId="77777777" w:rsidR="000C661E" w:rsidRPr="005536C9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5E45EB0" w14:textId="1CC08A35" w:rsidR="000C661E" w:rsidRPr="005536C9" w:rsidRDefault="00F72DDC" w:rsidP="00F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651170DC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923897A" w14:textId="09304103" w:rsidR="000C661E" w:rsidRPr="005536C9" w:rsidRDefault="00F72DDC" w:rsidP="00EE0B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bCs/>
                <w:sz w:val="30"/>
                <w:szCs w:val="30"/>
              </w:rPr>
              <w:t>(</w:t>
            </w:r>
            <w:r w:rsidR="00111FFF">
              <w:rPr>
                <w:rFonts w:ascii="Angsana New" w:hAnsi="Angsana New" w:cs="Angsana New"/>
                <w:bCs/>
                <w:sz w:val="30"/>
                <w:szCs w:val="30"/>
              </w:rPr>
              <w:t>8,314</w:t>
            </w:r>
            <w:r w:rsidRPr="005536C9">
              <w:rPr>
                <w:rFonts w:ascii="Angsana New" w:hAnsi="Angsana New" w:cs="Angsana New" w:hint="cs"/>
                <w:bCs/>
                <w:sz w:val="30"/>
                <w:szCs w:val="30"/>
              </w:rPr>
              <w:t>)</w:t>
            </w:r>
          </w:p>
        </w:tc>
      </w:tr>
      <w:tr w:rsidR="000C661E" w:rsidRPr="005536C9" w14:paraId="026B8EAE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  <w:hideMark/>
          </w:tcPr>
          <w:p w14:paraId="47645304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D1A35B" w14:textId="6DFD9758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74D144" w14:textId="0B1208F3" w:rsidR="000C661E" w:rsidRPr="005536C9" w:rsidRDefault="00F72DDC" w:rsidP="00F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bCs/>
                <w:sz w:val="30"/>
                <w:szCs w:val="30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B59F8B" w14:textId="77777777" w:rsidR="000C661E" w:rsidRPr="005536C9" w:rsidRDefault="000C661E" w:rsidP="000C661E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5B68856" w14:textId="5BC1ED65" w:rsidR="000C661E" w:rsidRPr="005536C9" w:rsidRDefault="00F72DDC" w:rsidP="005536C9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(137,012)</w:t>
            </w:r>
          </w:p>
        </w:tc>
        <w:tc>
          <w:tcPr>
            <w:tcW w:w="106" w:type="dxa"/>
            <w:shd w:val="clear" w:color="auto" w:fill="auto"/>
          </w:tcPr>
          <w:p w14:paraId="76993A5C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F60C3A5" w14:textId="547D5A55" w:rsidR="000C661E" w:rsidRPr="005536C9" w:rsidRDefault="00F72DDC" w:rsidP="00F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6E3E8441" w14:textId="77777777" w:rsidR="000C661E" w:rsidRPr="005536C9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64A06E" w14:textId="6FCADC96" w:rsidR="000C661E" w:rsidRPr="005536C9" w:rsidRDefault="00F72DDC" w:rsidP="00EE0B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(137,012)</w:t>
            </w:r>
          </w:p>
        </w:tc>
      </w:tr>
      <w:tr w:rsidR="000C661E" w:rsidRPr="005536C9" w14:paraId="025ADDE6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</w:tcPr>
          <w:p w14:paraId="19C55C48" w14:textId="416C96EF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left="222" w:right="-42" w:hanging="22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71F15A" w14:textId="34A3F226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4D035" w14:textId="1F9DFD7B" w:rsidR="000C661E" w:rsidRPr="005536C9" w:rsidRDefault="00F72DDC" w:rsidP="00F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bCs/>
                <w:sz w:val="30"/>
                <w:szCs w:val="30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227A0A7" w14:textId="77777777" w:rsidR="000C661E" w:rsidRPr="005536C9" w:rsidRDefault="000C661E" w:rsidP="000C661E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54AE0F6" w14:textId="71B42BE6" w:rsidR="000C661E" w:rsidRPr="005536C9" w:rsidRDefault="00F72DDC" w:rsidP="005536C9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8A54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15,784</w:t>
            </w:r>
          </w:p>
        </w:tc>
        <w:tc>
          <w:tcPr>
            <w:tcW w:w="106" w:type="dxa"/>
            <w:shd w:val="clear" w:color="auto" w:fill="auto"/>
          </w:tcPr>
          <w:p w14:paraId="04A52359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E49C8F9" w14:textId="2B77E038" w:rsidR="000C661E" w:rsidRPr="005536C9" w:rsidRDefault="00F72DDC" w:rsidP="00F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FAFE8C5" w14:textId="77777777" w:rsidR="000C661E" w:rsidRPr="005536C9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A81D87C" w14:textId="07962AED" w:rsidR="000C661E" w:rsidRPr="005536C9" w:rsidRDefault="008A54D4" w:rsidP="005536C9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4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115,784</w:t>
            </w:r>
          </w:p>
        </w:tc>
      </w:tr>
      <w:tr w:rsidR="000C661E" w:rsidRPr="005536C9" w14:paraId="11B1962D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</w:tcPr>
          <w:p w14:paraId="034B759D" w14:textId="03336510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EBB140" w14:textId="108D5F78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FB93FB" w14:textId="2025425D" w:rsidR="000C661E" w:rsidRPr="005536C9" w:rsidRDefault="00F72DDC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19,308</w:t>
            </w:r>
          </w:p>
        </w:tc>
        <w:tc>
          <w:tcPr>
            <w:tcW w:w="106" w:type="dxa"/>
            <w:shd w:val="clear" w:color="auto" w:fill="auto"/>
          </w:tcPr>
          <w:p w14:paraId="75DA9034" w14:textId="77777777" w:rsidR="000C661E" w:rsidRPr="005536C9" w:rsidRDefault="000C661E" w:rsidP="000C661E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CDB17B8" w14:textId="1D10E2CC" w:rsidR="000C661E" w:rsidRPr="005536C9" w:rsidRDefault="008A54D4" w:rsidP="008A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29DF5C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D6AAD61" w14:textId="2CE4DFD0" w:rsidR="000C661E" w:rsidRPr="005536C9" w:rsidRDefault="000076D8" w:rsidP="0000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108A3DBB" w14:textId="77777777" w:rsidR="000C661E" w:rsidRPr="005536C9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26EDA18" w14:textId="5A91406B" w:rsidR="000C661E" w:rsidRPr="005536C9" w:rsidRDefault="000076D8" w:rsidP="005536C9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4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bCs/>
                <w:sz w:val="30"/>
                <w:szCs w:val="30"/>
              </w:rPr>
              <w:t>19,308</w:t>
            </w:r>
          </w:p>
        </w:tc>
      </w:tr>
      <w:tr w:rsidR="000C661E" w:rsidRPr="005536C9" w14:paraId="634E35F9" w14:textId="77777777" w:rsidTr="00914275">
        <w:trPr>
          <w:cantSplit/>
          <w:trHeight w:val="250"/>
        </w:trPr>
        <w:tc>
          <w:tcPr>
            <w:tcW w:w="3240" w:type="dxa"/>
            <w:shd w:val="clear" w:color="auto" w:fill="auto"/>
            <w:vAlign w:val="bottom"/>
            <w:hideMark/>
          </w:tcPr>
          <w:p w14:paraId="734D6048" w14:textId="37D2FA81" w:rsidR="000C661E" w:rsidRPr="005536C9" w:rsidRDefault="000C661E" w:rsidP="00B16927">
            <w:pPr>
              <w:pStyle w:val="acctfourfigures"/>
              <w:tabs>
                <w:tab w:val="decimal" w:pos="727"/>
              </w:tabs>
              <w:spacing w:line="240" w:lineRule="atLeast"/>
              <w:ind w:right="-13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/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ค่าตัดจำหน่ายสำหรับงวด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739767" w14:textId="1A9432E5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434E4" w14:textId="0DE20911" w:rsidR="000C661E" w:rsidRPr="005536C9" w:rsidRDefault="000076D8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(82,48</w:t>
            </w:r>
            <w:r w:rsidR="000414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3BAA724B" w14:textId="77777777" w:rsidR="000C661E" w:rsidRPr="005536C9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4EF77CC" w14:textId="11178D23" w:rsidR="000C661E" w:rsidRPr="005536C9" w:rsidRDefault="000076D8" w:rsidP="005536C9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(232,6</w:t>
            </w:r>
            <w:r w:rsidR="008A54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41D38AB3" w14:textId="77777777" w:rsidR="000C661E" w:rsidRPr="005536C9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B7CDAB4" w14:textId="4F36BD69" w:rsidR="000C661E" w:rsidRPr="005536C9" w:rsidRDefault="000076D8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3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111" w:type="dxa"/>
            <w:shd w:val="clear" w:color="auto" w:fill="auto"/>
          </w:tcPr>
          <w:p w14:paraId="2FDF17E3" w14:textId="77777777" w:rsidR="000C661E" w:rsidRPr="005536C9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CA439E8" w14:textId="6BFC3AB3" w:rsidR="000C661E" w:rsidRPr="005536C9" w:rsidRDefault="000076D8" w:rsidP="005536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bCs/>
                <w:sz w:val="30"/>
                <w:szCs w:val="30"/>
              </w:rPr>
              <w:t>(316,5</w:t>
            </w:r>
            <w:r w:rsidR="008A54D4">
              <w:rPr>
                <w:rFonts w:ascii="Angsana New" w:hAnsi="Angsana New" w:cs="Angsana New"/>
                <w:bCs/>
                <w:sz w:val="30"/>
                <w:szCs w:val="30"/>
              </w:rPr>
              <w:t>40</w:t>
            </w:r>
            <w:r w:rsidRPr="005536C9">
              <w:rPr>
                <w:rFonts w:ascii="Angsana New" w:hAnsi="Angsana New" w:cs="Angsana New" w:hint="cs"/>
                <w:bCs/>
                <w:sz w:val="30"/>
                <w:szCs w:val="30"/>
              </w:rPr>
              <w:t>)</w:t>
            </w:r>
          </w:p>
        </w:tc>
      </w:tr>
      <w:tr w:rsidR="000C661E" w:rsidRPr="005536C9" w14:paraId="7A7C9084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  <w:hideMark/>
          </w:tcPr>
          <w:p w14:paraId="4A79703E" w14:textId="26374A5A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C321C5"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C321C5"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8B7A98"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56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3CBBF" w14:textId="42714CCA" w:rsidR="000C661E" w:rsidRPr="005536C9" w:rsidRDefault="000C661E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C3454" w14:textId="665AB61B" w:rsidR="000C661E" w:rsidRPr="005536C9" w:rsidRDefault="000076D8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2,46</w:t>
            </w:r>
            <w:r w:rsidR="00B6367A"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B6367A"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20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2C980240" w14:textId="77777777" w:rsidR="000C661E" w:rsidRPr="005536C9" w:rsidRDefault="000C661E" w:rsidP="000C661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9B1A01" w14:textId="4E71BD0E" w:rsidR="000C661E" w:rsidRPr="005536C9" w:rsidRDefault="00E94053" w:rsidP="005536C9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076D8"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,455,246</w:t>
            </w:r>
          </w:p>
        </w:tc>
        <w:tc>
          <w:tcPr>
            <w:tcW w:w="106" w:type="dxa"/>
            <w:shd w:val="clear" w:color="auto" w:fill="auto"/>
          </w:tcPr>
          <w:p w14:paraId="7F418083" w14:textId="77777777" w:rsidR="000C661E" w:rsidRPr="005536C9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EC0DDD" w14:textId="5C15DA12" w:rsidR="000C661E" w:rsidRPr="005536C9" w:rsidRDefault="000076D8" w:rsidP="000076D8">
            <w:pPr>
              <w:pStyle w:val="acctfourfigures"/>
              <w:tabs>
                <w:tab w:val="clear" w:pos="765"/>
              </w:tabs>
              <w:spacing w:line="240" w:lineRule="atLeast"/>
              <w:ind w:right="-3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3,382</w:t>
            </w:r>
          </w:p>
        </w:tc>
        <w:tc>
          <w:tcPr>
            <w:tcW w:w="111" w:type="dxa"/>
            <w:shd w:val="clear" w:color="auto" w:fill="auto"/>
          </w:tcPr>
          <w:p w14:paraId="10DC9CE6" w14:textId="77777777" w:rsidR="000C661E" w:rsidRPr="005536C9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BCD36" w14:textId="351ABF9A" w:rsidR="000C661E" w:rsidRPr="005536C9" w:rsidRDefault="000076D8" w:rsidP="005536C9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4,92</w:t>
            </w:r>
            <w:r w:rsidR="00B6367A"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B6367A"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832</w:t>
            </w:r>
          </w:p>
        </w:tc>
      </w:tr>
    </w:tbl>
    <w:p w14:paraId="375BD211" w14:textId="404A216B" w:rsidR="00EC5428" w:rsidRPr="00E94053" w:rsidRDefault="00606337" w:rsidP="00EA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076D5">
        <w:rPr>
          <w:rFonts w:asciiTheme="majorBidi" w:hAnsiTheme="majorBidi" w:cstheme="majorBidi" w:hint="cs"/>
          <w:spacing w:val="-2"/>
          <w:sz w:val="22"/>
          <w:szCs w:val="22"/>
          <w:cs/>
        </w:rPr>
        <w:t xml:space="preserve"> </w:t>
      </w:r>
    </w:p>
    <w:p w14:paraId="38BAC78B" w14:textId="4021EB6A" w:rsidR="00894E8C" w:rsidRPr="00D956D5" w:rsidRDefault="00606337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956D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8B7A98" w:rsidRPr="00D956D5">
        <w:rPr>
          <w:rFonts w:asciiTheme="majorBidi" w:hAnsiTheme="majorBidi" w:cstheme="majorBidi"/>
          <w:sz w:val="30"/>
          <w:szCs w:val="30"/>
        </w:rPr>
        <w:t>2</w:t>
      </w:r>
      <w:r w:rsidRPr="00D956D5">
        <w:rPr>
          <w:rFonts w:asciiTheme="majorBidi" w:hAnsiTheme="majorBidi" w:cstheme="majorBidi"/>
          <w:sz w:val="30"/>
          <w:szCs w:val="30"/>
        </w:rPr>
        <w:t xml:space="preserve">566 </w:t>
      </w:r>
      <w:r w:rsidRPr="00D956D5">
        <w:rPr>
          <w:rFonts w:asciiTheme="majorBidi" w:hAnsiTheme="majorBidi" w:cstheme="majorBidi"/>
          <w:sz w:val="30"/>
          <w:szCs w:val="30"/>
          <w:cs/>
        </w:rPr>
        <w:t>กลุ่มบริษัทได้เปลี่ยนแปลงสัญญาเช่าที่ดินและอาคารกับ</w:t>
      </w:r>
      <w:r w:rsidR="003123DB" w:rsidRPr="00D956D5">
        <w:rPr>
          <w:rFonts w:asciiTheme="majorBidi" w:hAnsiTheme="majorBidi" w:cstheme="majorBidi"/>
          <w:sz w:val="30"/>
          <w:szCs w:val="30"/>
          <w:cs/>
        </w:rPr>
        <w:t>ผู้ให้เช่า</w:t>
      </w:r>
      <w:r w:rsidR="00111FFF">
        <w:rPr>
          <w:rFonts w:asciiTheme="majorBidi" w:hAnsiTheme="majorBidi" w:cstheme="majorBidi" w:hint="cs"/>
          <w:sz w:val="30"/>
          <w:szCs w:val="30"/>
          <w:cs/>
        </w:rPr>
        <w:t>บางแห่ง</w:t>
      </w:r>
      <w:r w:rsidR="00995A84" w:rsidRPr="00D956D5">
        <w:rPr>
          <w:rFonts w:asciiTheme="majorBidi" w:hAnsiTheme="majorBidi" w:cstheme="majorBidi"/>
          <w:sz w:val="30"/>
          <w:szCs w:val="30"/>
        </w:rPr>
        <w:t xml:space="preserve"> </w:t>
      </w:r>
      <w:r w:rsidRPr="00D956D5">
        <w:rPr>
          <w:rFonts w:asciiTheme="majorBidi" w:hAnsiTheme="majorBidi" w:cstheme="majorBidi"/>
          <w:sz w:val="30"/>
          <w:szCs w:val="30"/>
          <w:cs/>
        </w:rPr>
        <w:t xml:space="preserve">โดยเปลี่ยนแปลงอายุของสัญญาเช่าและสิ่งตอบแทนสำหรับสัญญาเช่า กลุ่มบริษัทได้วัดมูลค่าของทรัพย์สินสิทธิการใช้ใหม่ มีผลทำให้สินทรัพย์สิทธิการใช้ของกลุ่มบริษัทเพิ่มขึ้น </w:t>
      </w:r>
      <w:r w:rsidR="000076D8" w:rsidRPr="00D956D5">
        <w:rPr>
          <w:rFonts w:asciiTheme="majorBidi" w:hAnsiTheme="majorBidi" w:cstheme="majorBidi"/>
          <w:sz w:val="30"/>
          <w:szCs w:val="30"/>
        </w:rPr>
        <w:t>19.3</w:t>
      </w:r>
      <w:r w:rsidRPr="00D956D5">
        <w:rPr>
          <w:rFonts w:asciiTheme="majorBidi" w:hAnsiTheme="majorBidi" w:cstheme="majorBidi"/>
          <w:sz w:val="30"/>
          <w:szCs w:val="30"/>
        </w:rPr>
        <w:t xml:space="preserve"> </w:t>
      </w:r>
      <w:r w:rsidRPr="00D956D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BC2DB0C" w14:textId="3E94E409" w:rsidR="00B16927" w:rsidRDefault="00B16927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D1485" w14:textId="380917B2" w:rsidR="00E94053" w:rsidRDefault="00E94053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ED85C" w14:textId="705127BF" w:rsidR="00E94053" w:rsidRDefault="00E94053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6EB1A3" w14:textId="77777777" w:rsidR="00111FFF" w:rsidRPr="00111FFF" w:rsidRDefault="00111FF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0617F" w14:textId="77777777" w:rsidR="00E94053" w:rsidRPr="00E94053" w:rsidRDefault="00E94053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843"/>
        <w:gridCol w:w="284"/>
        <w:gridCol w:w="1572"/>
        <w:gridCol w:w="236"/>
        <w:gridCol w:w="1627"/>
      </w:tblGrid>
      <w:tr w:rsidR="00FF76D9" w:rsidRPr="00E23EEB" w14:paraId="38B7A17B" w14:textId="77777777" w:rsidTr="00603352">
        <w:trPr>
          <w:trHeight w:val="362"/>
          <w:tblHeader/>
        </w:trPr>
        <w:tc>
          <w:tcPr>
            <w:tcW w:w="3519" w:type="dxa"/>
          </w:tcPr>
          <w:p w14:paraId="31233C3A" w14:textId="12CEA62D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23EEB">
              <w:rPr>
                <w:rFonts w:asciiTheme="majorBidi" w:hAnsiTheme="majorBidi" w:cstheme="majorBidi"/>
                <w:highlight w:val="yellow"/>
              </w:rPr>
              <w:lastRenderedPageBreak/>
              <w:br w:type="page"/>
            </w:r>
          </w:p>
        </w:tc>
        <w:tc>
          <w:tcPr>
            <w:tcW w:w="5562" w:type="dxa"/>
            <w:gridSpan w:val="5"/>
            <w:hideMark/>
          </w:tcPr>
          <w:p w14:paraId="7E55B2C1" w14:textId="77777777" w:rsidR="00FF76D9" w:rsidRPr="00603352" w:rsidRDefault="00FF76D9">
            <w:pPr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6D9" w:rsidRPr="00E23EEB" w14:paraId="56FA4B33" w14:textId="77777777" w:rsidTr="00603352">
        <w:trPr>
          <w:trHeight w:val="299"/>
          <w:tblHeader/>
        </w:trPr>
        <w:tc>
          <w:tcPr>
            <w:tcW w:w="3519" w:type="dxa"/>
            <w:vAlign w:val="bottom"/>
          </w:tcPr>
          <w:p w14:paraId="77BABFD3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vAlign w:val="bottom"/>
            <w:hideMark/>
          </w:tcPr>
          <w:p w14:paraId="7B60218A" w14:textId="305DCCF5" w:rsidR="00FF76D9" w:rsidRPr="00603352" w:rsidRDefault="00FF76D9" w:rsidP="00E076D5">
            <w:pPr>
              <w:spacing w:line="380" w:lineRule="exact"/>
              <w:ind w:left="-12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84" w:type="dxa"/>
            <w:vAlign w:val="bottom"/>
          </w:tcPr>
          <w:p w14:paraId="31F3B78D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6DD55EFB" w14:textId="77777777" w:rsidR="00FF76D9" w:rsidRPr="00603352" w:rsidRDefault="00FF76D9" w:rsidP="00E076D5">
            <w:pPr>
              <w:ind w:left="-84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2DA9BD51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  <w:vAlign w:val="bottom"/>
            <w:hideMark/>
          </w:tcPr>
          <w:p w14:paraId="63D0A943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76D9" w:rsidRPr="00E23EEB" w14:paraId="15D24638" w14:textId="77777777" w:rsidTr="00603352">
        <w:trPr>
          <w:trHeight w:val="335"/>
          <w:tblHeader/>
        </w:trPr>
        <w:tc>
          <w:tcPr>
            <w:tcW w:w="3519" w:type="dxa"/>
          </w:tcPr>
          <w:p w14:paraId="5B23D7E4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62" w:type="dxa"/>
            <w:gridSpan w:val="5"/>
            <w:hideMark/>
          </w:tcPr>
          <w:p w14:paraId="64330EF9" w14:textId="77777777" w:rsidR="00FF76D9" w:rsidRPr="00603352" w:rsidRDefault="00FF76D9">
            <w:pPr>
              <w:tabs>
                <w:tab w:val="left" w:pos="1377"/>
              </w:tabs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F76D9" w:rsidRPr="00E23EEB" w14:paraId="209C3E40" w14:textId="77777777" w:rsidTr="00603352">
        <w:trPr>
          <w:trHeight w:val="209"/>
        </w:trPr>
        <w:tc>
          <w:tcPr>
            <w:tcW w:w="3519" w:type="dxa"/>
            <w:hideMark/>
          </w:tcPr>
          <w:p w14:paraId="3EDC8B11" w14:textId="77777777" w:rsidR="00FF76D9" w:rsidRPr="00603352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3" w:type="dxa"/>
          </w:tcPr>
          <w:p w14:paraId="18B49D1B" w14:textId="77777777" w:rsidR="00FF76D9" w:rsidRPr="00603352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FBD6E5" w14:textId="77777777" w:rsidR="00FF76D9" w:rsidRPr="00603352" w:rsidRDefault="00FF76D9">
            <w:pPr>
              <w:tabs>
                <w:tab w:val="clear" w:pos="907"/>
                <w:tab w:val="decimal" w:pos="882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4F6FF0F9" w14:textId="77777777" w:rsidR="00FF76D9" w:rsidRPr="00603352" w:rsidRDefault="00FF76D9">
            <w:pPr>
              <w:tabs>
                <w:tab w:val="clear" w:pos="907"/>
                <w:tab w:val="decimal" w:pos="882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7C5BDF" w14:textId="77777777" w:rsidR="00FF76D9" w:rsidRPr="00603352" w:rsidRDefault="00FF76D9">
            <w:pPr>
              <w:tabs>
                <w:tab w:val="clear" w:pos="907"/>
                <w:tab w:val="decimal" w:pos="882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01DD4492" w14:textId="77777777" w:rsidR="00FF76D9" w:rsidRPr="00603352" w:rsidRDefault="00FF76D9">
            <w:pPr>
              <w:tabs>
                <w:tab w:val="clear" w:pos="907"/>
                <w:tab w:val="decimal" w:pos="882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6D9" w:rsidRPr="00E23EEB" w14:paraId="1CD4E34C" w14:textId="77777777" w:rsidTr="00603352">
        <w:tc>
          <w:tcPr>
            <w:tcW w:w="3519" w:type="dxa"/>
            <w:hideMark/>
          </w:tcPr>
          <w:p w14:paraId="250CF359" w14:textId="172DB15C" w:rsidR="00FF76D9" w:rsidRPr="00603352" w:rsidRDefault="00FF76D9" w:rsidP="00505041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03352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43" w:type="dxa"/>
          </w:tcPr>
          <w:p w14:paraId="464952B2" w14:textId="7698B6E6" w:rsidR="00FF76D9" w:rsidRPr="00603352" w:rsidRDefault="00603352" w:rsidP="00DE63FD">
            <w:pPr>
              <w:ind w:right="1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03352">
              <w:rPr>
                <w:rFonts w:asciiTheme="majorBidi" w:hAnsiTheme="majorBidi" w:cstheme="majorBidi"/>
                <w:sz w:val="30"/>
                <w:szCs w:val="30"/>
              </w:rPr>
              <w:t>,994</w:t>
            </w:r>
          </w:p>
        </w:tc>
        <w:tc>
          <w:tcPr>
            <w:tcW w:w="284" w:type="dxa"/>
          </w:tcPr>
          <w:p w14:paraId="05F65980" w14:textId="77777777" w:rsidR="00FF76D9" w:rsidRPr="00603352" w:rsidRDefault="00FF76D9" w:rsidP="0050504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14:paraId="56D42704" w14:textId="5EBADA1F" w:rsidR="00FF76D9" w:rsidRPr="00603352" w:rsidRDefault="008B7A98" w:rsidP="00ED0CE3">
            <w:pPr>
              <w:ind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03352" w:rsidRPr="00603352">
              <w:rPr>
                <w:rFonts w:asciiTheme="majorBidi" w:hAnsiTheme="majorBidi" w:cstheme="majorBidi"/>
                <w:sz w:val="30"/>
                <w:szCs w:val="30"/>
              </w:rPr>
              <w:t>,96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3E9A20A" w14:textId="77777777" w:rsidR="00FF76D9" w:rsidRPr="00603352" w:rsidRDefault="00FF76D9" w:rsidP="0050504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54FA2E73" w14:textId="75182514" w:rsidR="00FF76D9" w:rsidRPr="00603352" w:rsidRDefault="00603352" w:rsidP="00ED0CE3">
            <w:pPr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3352">
              <w:rPr>
                <w:rFonts w:asciiTheme="majorBidi" w:hAnsiTheme="majorBidi" w:cstheme="majorBidi"/>
                <w:sz w:val="30"/>
                <w:szCs w:val="30"/>
              </w:rPr>
              <w:t>,954</w:t>
            </w:r>
          </w:p>
        </w:tc>
      </w:tr>
      <w:tr w:rsidR="00FF76D9" w:rsidRPr="00E23EEB" w14:paraId="1D921B1D" w14:textId="77777777" w:rsidTr="00603352">
        <w:tc>
          <w:tcPr>
            <w:tcW w:w="3519" w:type="dxa"/>
            <w:hideMark/>
          </w:tcPr>
          <w:p w14:paraId="2E209534" w14:textId="77777777" w:rsidR="00FF76D9" w:rsidRPr="00603352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2D5A5C2" w14:textId="08DCFFAA" w:rsidR="00FF76D9" w:rsidRPr="00894E8C" w:rsidRDefault="000076D8" w:rsidP="00971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944F54C" w14:textId="77777777" w:rsidR="00FF76D9" w:rsidRPr="00603352" w:rsidRDefault="00FF76D9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358314CA" w14:textId="53D62C54" w:rsidR="00FF76D9" w:rsidRPr="00603352" w:rsidRDefault="000076D8" w:rsidP="007C65D6">
            <w:pPr>
              <w:ind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76D8">
              <w:rPr>
                <w:rFonts w:asciiTheme="majorBidi" w:hAnsiTheme="majorBidi" w:cstheme="majorBidi"/>
                <w:sz w:val="30"/>
                <w:szCs w:val="30"/>
              </w:rPr>
              <w:t>12,912</w:t>
            </w:r>
          </w:p>
        </w:tc>
        <w:tc>
          <w:tcPr>
            <w:tcW w:w="236" w:type="dxa"/>
          </w:tcPr>
          <w:p w14:paraId="00C15B5C" w14:textId="77777777" w:rsidR="00FF76D9" w:rsidRPr="00603352" w:rsidRDefault="00FF76D9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14DA80F6" w14:textId="15AAF63F" w:rsidR="00FF76D9" w:rsidRPr="00603352" w:rsidRDefault="000076D8" w:rsidP="007C65D6">
            <w:pPr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6D8">
              <w:rPr>
                <w:rFonts w:asciiTheme="majorBidi" w:hAnsiTheme="majorBidi" w:cstheme="majorBidi"/>
                <w:sz w:val="30"/>
                <w:szCs w:val="30"/>
              </w:rPr>
              <w:t>12,912</w:t>
            </w:r>
          </w:p>
        </w:tc>
      </w:tr>
      <w:tr w:rsidR="00FF76D9" w:rsidRPr="00E23EEB" w14:paraId="4DCF0BDD" w14:textId="77777777" w:rsidTr="00603352">
        <w:tc>
          <w:tcPr>
            <w:tcW w:w="3519" w:type="dxa"/>
          </w:tcPr>
          <w:p w14:paraId="745EC3A7" w14:textId="293D5E6B" w:rsidR="00FF76D9" w:rsidRPr="00603352" w:rsidRDefault="00FF76D9" w:rsidP="00575291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B4C87B2" w14:textId="24F19673" w:rsidR="00603352" w:rsidRPr="00894E8C" w:rsidRDefault="000076D8" w:rsidP="00971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1FE9ACB" w14:textId="77777777" w:rsidR="00FF76D9" w:rsidRPr="00603352" w:rsidRDefault="00FF76D9" w:rsidP="0057529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</w:tcPr>
          <w:p w14:paraId="4F854393" w14:textId="194A0E36" w:rsidR="00FF76D9" w:rsidRPr="00603352" w:rsidRDefault="000076D8" w:rsidP="00575291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76D8">
              <w:rPr>
                <w:rFonts w:asciiTheme="majorBidi" w:hAnsiTheme="majorBidi" w:cstheme="majorBidi"/>
                <w:sz w:val="30"/>
                <w:szCs w:val="30"/>
              </w:rPr>
              <w:t>(1,814)</w:t>
            </w:r>
          </w:p>
        </w:tc>
        <w:tc>
          <w:tcPr>
            <w:tcW w:w="236" w:type="dxa"/>
          </w:tcPr>
          <w:p w14:paraId="467E328C" w14:textId="77777777" w:rsidR="00FF76D9" w:rsidRPr="00603352" w:rsidRDefault="00FF76D9" w:rsidP="0057529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</w:tcPr>
          <w:p w14:paraId="7265FE05" w14:textId="68913029" w:rsidR="00FF76D9" w:rsidRPr="00603352" w:rsidRDefault="000076D8" w:rsidP="00575291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76D8">
              <w:rPr>
                <w:rFonts w:asciiTheme="majorBidi" w:hAnsiTheme="majorBidi" w:cstheme="majorBidi"/>
                <w:sz w:val="30"/>
                <w:szCs w:val="30"/>
              </w:rPr>
              <w:t>(1,814)</w:t>
            </w:r>
          </w:p>
        </w:tc>
      </w:tr>
      <w:tr w:rsidR="00FF76D9" w:rsidRPr="00E23EEB" w14:paraId="5578EE5E" w14:textId="77777777" w:rsidTr="00603352">
        <w:tc>
          <w:tcPr>
            <w:tcW w:w="3519" w:type="dxa"/>
            <w:hideMark/>
          </w:tcPr>
          <w:p w14:paraId="0926D9EE" w14:textId="023F92D9" w:rsidR="00FF76D9" w:rsidRPr="00603352" w:rsidRDefault="00FF76D9" w:rsidP="00575291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="00E940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3352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B9D0" w14:textId="54EAA05F" w:rsidR="00FF76D9" w:rsidRPr="00603352" w:rsidRDefault="000076D8" w:rsidP="00DE63FD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6D8">
              <w:rPr>
                <w:rFonts w:asciiTheme="majorBidi" w:hAnsiTheme="majorBidi" w:cstheme="majorBidi"/>
                <w:sz w:val="30"/>
                <w:szCs w:val="30"/>
              </w:rPr>
              <w:t>(1,78</w:t>
            </w:r>
            <w:r w:rsidR="00B6367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076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6B04FB9" w14:textId="77777777" w:rsidR="00FF76D9" w:rsidRPr="00603352" w:rsidRDefault="00FF76D9" w:rsidP="0057529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F1E57" w14:textId="3B5B23DE" w:rsidR="00FF76D9" w:rsidRPr="00603352" w:rsidRDefault="000076D8" w:rsidP="00575291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76D8">
              <w:rPr>
                <w:rFonts w:asciiTheme="majorBidi" w:hAnsiTheme="majorBidi" w:cstheme="majorBidi"/>
                <w:sz w:val="30"/>
                <w:szCs w:val="30"/>
              </w:rPr>
              <w:t>(3,78</w:t>
            </w:r>
            <w:r w:rsidR="00B636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076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6B9092" w14:textId="77777777" w:rsidR="00FF76D9" w:rsidRPr="00603352" w:rsidRDefault="00FF76D9" w:rsidP="0057529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2E3F" w14:textId="3B884CCE" w:rsidR="00FF76D9" w:rsidRPr="00603352" w:rsidRDefault="000076D8" w:rsidP="00575291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76D8">
              <w:rPr>
                <w:rFonts w:asciiTheme="majorBidi" w:hAnsiTheme="majorBidi" w:cstheme="majorBidi"/>
                <w:sz w:val="30"/>
                <w:szCs w:val="30"/>
              </w:rPr>
              <w:t>(5,571)</w:t>
            </w:r>
          </w:p>
        </w:tc>
      </w:tr>
      <w:tr w:rsidR="00FF76D9" w:rsidRPr="00E23EEB" w14:paraId="3D833CEF" w14:textId="77777777" w:rsidTr="00933281">
        <w:tc>
          <w:tcPr>
            <w:tcW w:w="3519" w:type="dxa"/>
            <w:hideMark/>
          </w:tcPr>
          <w:p w14:paraId="1B5D70EE" w14:textId="621075AE" w:rsidR="00FF76D9" w:rsidRPr="00603352" w:rsidRDefault="00FF76D9" w:rsidP="00575291">
            <w:pPr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033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2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C321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033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033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0CD8E" w14:textId="41024489" w:rsidR="00FF76D9" w:rsidRPr="00E23EEB" w:rsidRDefault="000076D8" w:rsidP="00DE63FD">
            <w:pPr>
              <w:ind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0076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29,20</w:t>
            </w:r>
            <w:r w:rsidR="00B6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23BA9F26" w14:textId="77777777" w:rsidR="00FF76D9" w:rsidRPr="00E23EEB" w:rsidRDefault="00FF76D9" w:rsidP="00575291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311F" w14:textId="5D1619CF" w:rsidR="00FF76D9" w:rsidRPr="00E23EEB" w:rsidRDefault="000076D8" w:rsidP="00575291">
            <w:pPr>
              <w:ind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076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28,27</w:t>
            </w:r>
            <w:r w:rsidR="00B6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015492" w14:textId="77777777" w:rsidR="00FF76D9" w:rsidRPr="00E23EEB" w:rsidRDefault="00FF76D9" w:rsidP="00575291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62482" w14:textId="57A93D17" w:rsidR="00FF76D9" w:rsidRPr="00E23EEB" w:rsidRDefault="000076D8" w:rsidP="00575291">
            <w:pPr>
              <w:ind w:right="2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076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57,481</w:t>
            </w:r>
          </w:p>
        </w:tc>
      </w:tr>
    </w:tbl>
    <w:p w14:paraId="61FEACFF" w14:textId="77777777" w:rsidR="00E94053" w:rsidRPr="008A54D4" w:rsidRDefault="00E94053" w:rsidP="00B94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5D4DA4F" w14:textId="5E515965" w:rsidR="00C53018" w:rsidRPr="005A735D" w:rsidRDefault="00C53018" w:rsidP="00B94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4053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8B7A98" w:rsidRPr="00E94053">
        <w:rPr>
          <w:rFonts w:asciiTheme="majorBidi" w:hAnsiTheme="majorBidi" w:cstheme="majorBidi"/>
          <w:sz w:val="30"/>
          <w:szCs w:val="30"/>
        </w:rPr>
        <w:t>2</w:t>
      </w:r>
      <w:r w:rsidRPr="00E94053">
        <w:rPr>
          <w:rFonts w:asciiTheme="majorBidi" w:hAnsiTheme="majorBidi" w:cstheme="majorBidi"/>
          <w:sz w:val="30"/>
          <w:szCs w:val="30"/>
        </w:rPr>
        <w:t>56</w:t>
      </w:r>
      <w:r w:rsidR="00686529" w:rsidRPr="00E94053">
        <w:rPr>
          <w:rFonts w:asciiTheme="majorBidi" w:hAnsiTheme="majorBidi" w:cstheme="majorBidi"/>
          <w:sz w:val="30"/>
          <w:szCs w:val="30"/>
        </w:rPr>
        <w:t>6</w:t>
      </w:r>
      <w:r w:rsidRPr="00E94053">
        <w:rPr>
          <w:rFonts w:asciiTheme="majorBidi" w:hAnsiTheme="majorBidi" w:cstheme="majorBidi"/>
          <w:sz w:val="30"/>
          <w:szCs w:val="30"/>
        </w:rPr>
        <w:t xml:space="preserve"> 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</w:t>
      </w:r>
      <w:r w:rsidR="00D81996" w:rsidRPr="00E9405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หนี้สินสัญญาเช่า</w:t>
      </w:r>
      <w:r w:rsidR="00894E8C" w:rsidRPr="00E94053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0076D8" w:rsidRPr="00E94053">
        <w:rPr>
          <w:rFonts w:asciiTheme="majorBidi" w:hAnsiTheme="majorBidi" w:cstheme="majorBidi"/>
          <w:sz w:val="30"/>
          <w:szCs w:val="30"/>
        </w:rPr>
        <w:t xml:space="preserve"> </w:t>
      </w:r>
      <w:r w:rsidR="000076D8" w:rsidRPr="008A54D4">
        <w:rPr>
          <w:rFonts w:asciiTheme="majorBidi" w:hAnsiTheme="majorBidi" w:cstheme="majorBidi"/>
          <w:sz w:val="30"/>
          <w:szCs w:val="30"/>
        </w:rPr>
        <w:t>1.8</w:t>
      </w:r>
      <w:r w:rsidR="00111FFF">
        <w:rPr>
          <w:rFonts w:asciiTheme="majorBidi" w:hAnsiTheme="majorBidi" w:cstheme="majorBidi"/>
          <w:sz w:val="30"/>
          <w:szCs w:val="30"/>
        </w:rPr>
        <w:t>1</w:t>
      </w:r>
      <w:r w:rsidR="0050363B" w:rsidRPr="008A54D4">
        <w:rPr>
          <w:rFonts w:asciiTheme="majorBidi" w:hAnsiTheme="majorBidi" w:cstheme="majorBidi"/>
          <w:sz w:val="30"/>
          <w:szCs w:val="30"/>
        </w:rPr>
        <w:t xml:space="preserve"> </w:t>
      </w:r>
      <w:r w:rsidRPr="008A54D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C130C" w:rsidRPr="008A54D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C130C" w:rsidRPr="008A54D4">
        <w:rPr>
          <w:rFonts w:asciiTheme="majorBidi" w:hAnsiTheme="majorBidi" w:cstheme="majorBidi"/>
          <w:sz w:val="30"/>
          <w:szCs w:val="30"/>
        </w:rPr>
        <w:t>1.8</w:t>
      </w:r>
      <w:r w:rsidR="00111FFF">
        <w:rPr>
          <w:rFonts w:asciiTheme="majorBidi" w:hAnsiTheme="majorBidi" w:cstheme="majorBidi"/>
          <w:sz w:val="30"/>
          <w:szCs w:val="30"/>
        </w:rPr>
        <w:t>3</w:t>
      </w:r>
      <w:r w:rsidR="00CC130C" w:rsidRPr="008A54D4">
        <w:rPr>
          <w:rFonts w:asciiTheme="majorBidi" w:hAnsiTheme="majorBidi" w:cstheme="majorBidi"/>
          <w:sz w:val="30"/>
          <w:szCs w:val="30"/>
        </w:rPr>
        <w:t xml:space="preserve"> </w:t>
      </w:r>
      <w:r w:rsidR="00CC130C" w:rsidRPr="008A54D4"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Pr="008A54D4">
        <w:rPr>
          <w:rFonts w:asciiTheme="majorBidi" w:hAnsiTheme="majorBidi" w:cstheme="majorBidi" w:hint="cs"/>
          <w:sz w:val="30"/>
          <w:szCs w:val="30"/>
          <w:cs/>
        </w:rPr>
        <w:t xml:space="preserve"> แ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 xml:space="preserve">ละบันทึกกำไรจากการยกเลิกสัญญาเช่าเป็นจำนวนเงิน </w:t>
      </w:r>
      <w:r w:rsidR="00B6367A" w:rsidRPr="00E94053">
        <w:rPr>
          <w:rFonts w:asciiTheme="majorBidi" w:hAnsiTheme="majorBidi" w:cstheme="majorBidi"/>
          <w:sz w:val="30"/>
          <w:szCs w:val="30"/>
        </w:rPr>
        <w:t>0</w:t>
      </w:r>
      <w:r w:rsidR="000076D8" w:rsidRPr="00E94053">
        <w:rPr>
          <w:rFonts w:asciiTheme="majorBidi" w:hAnsiTheme="majorBidi" w:cstheme="majorBidi"/>
          <w:sz w:val="30"/>
          <w:szCs w:val="30"/>
        </w:rPr>
        <w:t>.</w:t>
      </w:r>
      <w:r w:rsidR="00B6367A" w:rsidRPr="00E94053">
        <w:rPr>
          <w:rFonts w:asciiTheme="majorBidi" w:hAnsiTheme="majorBidi" w:cstheme="majorBidi"/>
          <w:sz w:val="30"/>
          <w:szCs w:val="30"/>
        </w:rPr>
        <w:t>02</w:t>
      </w:r>
      <w:r w:rsidR="00E076D5" w:rsidRPr="00E94053">
        <w:rPr>
          <w:rFonts w:asciiTheme="majorBidi" w:hAnsiTheme="majorBidi" w:cstheme="majorBidi"/>
          <w:sz w:val="30"/>
          <w:szCs w:val="30"/>
        </w:rPr>
        <w:t xml:space="preserve"> </w:t>
      </w:r>
      <w:r w:rsidR="00E076D5" w:rsidRPr="00E9405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บาทในงบกำไรขาดทุนเบ็ดเสร็จ</w:t>
      </w:r>
    </w:p>
    <w:p w14:paraId="2EF89FC5" w14:textId="783C9011" w:rsidR="00100FAF" w:rsidRDefault="00100FAF" w:rsidP="00B94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40F69F" w14:textId="191C92E8" w:rsidR="00DD57E6" w:rsidRPr="005A735D" w:rsidRDefault="004F7260" w:rsidP="009F1CD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</w:rPr>
        <w:t>8</w:t>
      </w:r>
      <w:r w:rsidR="00EA65FF" w:rsidRPr="008B4E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DD57E6" w:rsidRPr="008B4E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F237644" w14:textId="77777777" w:rsidR="00535BE6" w:rsidRPr="00587B85" w:rsidRDefault="00535BE6" w:rsidP="00535BE6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Style w:val="TableGrid18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450"/>
        <w:gridCol w:w="990"/>
        <w:gridCol w:w="166"/>
        <w:gridCol w:w="914"/>
        <w:gridCol w:w="164"/>
        <w:gridCol w:w="916"/>
        <w:gridCol w:w="167"/>
        <w:gridCol w:w="992"/>
        <w:gridCol w:w="169"/>
        <w:gridCol w:w="922"/>
        <w:gridCol w:w="178"/>
        <w:gridCol w:w="992"/>
      </w:tblGrid>
      <w:tr w:rsidR="00E94053" w:rsidRPr="00E94053" w14:paraId="6D48DC75" w14:textId="77777777" w:rsidTr="004A4F9A">
        <w:trPr>
          <w:tblHeader/>
        </w:trPr>
        <w:tc>
          <w:tcPr>
            <w:tcW w:w="2790" w:type="dxa"/>
          </w:tcPr>
          <w:p w14:paraId="6E69B087" w14:textId="77777777" w:rsidR="00E94053" w:rsidRPr="00E94053" w:rsidRDefault="00E94053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14:paraId="58D14A2B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1"/>
          </w:tcPr>
          <w:p w14:paraId="67A62E3E" w14:textId="3F7A7B19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94053" w:rsidRPr="00E94053" w14:paraId="04285AE4" w14:textId="77777777" w:rsidTr="004A4F9A">
        <w:trPr>
          <w:tblHeader/>
        </w:trPr>
        <w:tc>
          <w:tcPr>
            <w:tcW w:w="2790" w:type="dxa"/>
          </w:tcPr>
          <w:p w14:paraId="1F3E6FD7" w14:textId="77777777" w:rsidR="00E94053" w:rsidRPr="00E94053" w:rsidRDefault="00E94053" w:rsidP="007769A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14:paraId="4593A9E4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39553DFC" w14:textId="70173686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9405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7" w:type="dxa"/>
          </w:tcPr>
          <w:p w14:paraId="1637ACD7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53" w:type="dxa"/>
            <w:gridSpan w:val="5"/>
          </w:tcPr>
          <w:p w14:paraId="70EE61BC" w14:textId="5D59334A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9405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94053" w:rsidRPr="00E94053" w14:paraId="37AE0E50" w14:textId="77777777" w:rsidTr="004A4F9A">
        <w:trPr>
          <w:tblHeader/>
        </w:trPr>
        <w:tc>
          <w:tcPr>
            <w:tcW w:w="2790" w:type="dxa"/>
          </w:tcPr>
          <w:p w14:paraId="1B339E65" w14:textId="77777777" w:rsidR="00E94053" w:rsidRPr="00E94053" w:rsidRDefault="00E94053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14:paraId="317C1750" w14:textId="397F7CFB" w:rsidR="00E94053" w:rsidRPr="00E94053" w:rsidRDefault="00E94053" w:rsidP="007769A3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265039B2" w14:textId="4CE9695E" w:rsidR="00E94053" w:rsidRPr="00E94053" w:rsidRDefault="00E94053" w:rsidP="007769A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66" w:type="dxa"/>
            <w:vAlign w:val="bottom"/>
          </w:tcPr>
          <w:p w14:paraId="6EC2338F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vAlign w:val="bottom"/>
          </w:tcPr>
          <w:p w14:paraId="2B40E33F" w14:textId="77777777" w:rsidR="00E94053" w:rsidRPr="00E94053" w:rsidRDefault="00E94053" w:rsidP="007769A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735AA9BF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82EF7A0" w14:textId="77777777" w:rsidR="00E94053" w:rsidRPr="00E94053" w:rsidRDefault="00E94053" w:rsidP="007769A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7" w:type="dxa"/>
            <w:vAlign w:val="center"/>
          </w:tcPr>
          <w:p w14:paraId="3CDE9D0D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33BD32A" w14:textId="77777777" w:rsidR="00E94053" w:rsidRPr="00E94053" w:rsidRDefault="00E94053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6920CB1F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2A1D4E70" w14:textId="77777777" w:rsidR="00E94053" w:rsidRPr="00E94053" w:rsidRDefault="00E94053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78" w:type="dxa"/>
            <w:vAlign w:val="bottom"/>
          </w:tcPr>
          <w:p w14:paraId="4156E0ED" w14:textId="77777777" w:rsidR="00E94053" w:rsidRPr="00E94053" w:rsidRDefault="00E94053" w:rsidP="007769A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CFFAD74" w14:textId="77777777" w:rsidR="00E94053" w:rsidRPr="00E94053" w:rsidRDefault="00E94053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94053" w:rsidRPr="00E94053" w14:paraId="5650DA75" w14:textId="77777777" w:rsidTr="004A4F9A">
        <w:trPr>
          <w:tblHeader/>
        </w:trPr>
        <w:tc>
          <w:tcPr>
            <w:tcW w:w="2790" w:type="dxa"/>
          </w:tcPr>
          <w:p w14:paraId="2B67DE5E" w14:textId="77777777" w:rsidR="00E94053" w:rsidRPr="00E94053" w:rsidRDefault="00E94053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14:paraId="4009A321" w14:textId="77777777" w:rsidR="00E94053" w:rsidRPr="00E94053" w:rsidRDefault="00E94053" w:rsidP="007769A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4ACA84AE" w14:textId="00971B94" w:rsidR="00E94053" w:rsidRPr="00E94053" w:rsidRDefault="00E94053" w:rsidP="007769A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E940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94053" w:rsidRPr="00E94053" w14:paraId="3EC166D7" w14:textId="77777777" w:rsidTr="004A4F9A">
        <w:tc>
          <w:tcPr>
            <w:tcW w:w="2790" w:type="dxa"/>
          </w:tcPr>
          <w:p w14:paraId="76D98CC6" w14:textId="77777777" w:rsidR="00E94053" w:rsidRPr="00E94053" w:rsidRDefault="00E94053" w:rsidP="00E94053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450" w:type="dxa"/>
          </w:tcPr>
          <w:p w14:paraId="16AD5C28" w14:textId="77777777" w:rsidR="00E94053" w:rsidRPr="00E94053" w:rsidRDefault="00E94053" w:rsidP="00EA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FA72B5" w14:textId="4CC402D4" w:rsidR="00E94053" w:rsidRPr="00E94053" w:rsidRDefault="00E94053" w:rsidP="00EA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  <w:vAlign w:val="bottom"/>
          </w:tcPr>
          <w:p w14:paraId="2D0F3716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vAlign w:val="bottom"/>
          </w:tcPr>
          <w:p w14:paraId="3BC11CB6" w14:textId="6AF6D95C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7A774429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C7ED520" w14:textId="1E581B04" w:rsidR="00E94053" w:rsidRPr="00E94053" w:rsidRDefault="00E94053" w:rsidP="00EA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7" w:type="dxa"/>
            <w:vAlign w:val="bottom"/>
          </w:tcPr>
          <w:p w14:paraId="38C30CC2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DCD4A0A" w14:textId="221E8078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5,327</w:t>
            </w:r>
          </w:p>
        </w:tc>
        <w:tc>
          <w:tcPr>
            <w:tcW w:w="169" w:type="dxa"/>
            <w:vAlign w:val="bottom"/>
          </w:tcPr>
          <w:p w14:paraId="379E3A20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4C28A4F5" w14:textId="754DA3B5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E4D21D8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0184951" w14:textId="71D0B69E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5,327</w:t>
            </w:r>
          </w:p>
        </w:tc>
      </w:tr>
      <w:tr w:rsidR="00E94053" w:rsidRPr="00E94053" w14:paraId="26B3E067" w14:textId="77777777" w:rsidTr="004A4F9A">
        <w:tc>
          <w:tcPr>
            <w:tcW w:w="2790" w:type="dxa"/>
          </w:tcPr>
          <w:p w14:paraId="1C932BB6" w14:textId="77777777" w:rsidR="00E94053" w:rsidRPr="00E94053" w:rsidRDefault="00E94053" w:rsidP="00E94053">
            <w:pPr>
              <w:tabs>
                <w:tab w:val="clear" w:pos="2580"/>
                <w:tab w:val="left" w:pos="2712"/>
              </w:tabs>
              <w:ind w:right="-34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450" w:type="dxa"/>
          </w:tcPr>
          <w:p w14:paraId="25083304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00B1EB" w14:textId="13B5158B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949,431</w:t>
            </w:r>
          </w:p>
        </w:tc>
        <w:tc>
          <w:tcPr>
            <w:tcW w:w="166" w:type="dxa"/>
            <w:vAlign w:val="bottom"/>
          </w:tcPr>
          <w:p w14:paraId="16B6652E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vAlign w:val="bottom"/>
          </w:tcPr>
          <w:p w14:paraId="6E546342" w14:textId="03418681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3670DB1B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29265AA" w14:textId="65B0D70C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949,431</w:t>
            </w:r>
          </w:p>
        </w:tc>
        <w:tc>
          <w:tcPr>
            <w:tcW w:w="167" w:type="dxa"/>
            <w:vAlign w:val="bottom"/>
          </w:tcPr>
          <w:p w14:paraId="6552EFD7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9C7F714" w14:textId="6DC678FA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1,546,714</w:t>
            </w:r>
          </w:p>
        </w:tc>
        <w:tc>
          <w:tcPr>
            <w:tcW w:w="169" w:type="dxa"/>
            <w:vAlign w:val="bottom"/>
          </w:tcPr>
          <w:p w14:paraId="475E8A4A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10EC126D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B8B9565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4EF2D91" w14:textId="1B70EED4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1,546,714</w:t>
            </w:r>
          </w:p>
        </w:tc>
      </w:tr>
      <w:tr w:rsidR="006B3D42" w:rsidRPr="00E94053" w14:paraId="2A853B74" w14:textId="77777777" w:rsidTr="004A4F9A">
        <w:tc>
          <w:tcPr>
            <w:tcW w:w="2790" w:type="dxa"/>
          </w:tcPr>
          <w:p w14:paraId="5DB4A941" w14:textId="77777777" w:rsidR="006B3D42" w:rsidRPr="00E94053" w:rsidRDefault="006B3D42" w:rsidP="006B3D42">
            <w:pPr>
              <w:tabs>
                <w:tab w:val="clear" w:pos="2580"/>
                <w:tab w:val="left" w:pos="2712"/>
              </w:tabs>
              <w:ind w:right="-34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เจ้าหนี้สินเชื่อสำหรับ</w:t>
            </w: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 xml:space="preserve">   </w:t>
            </w: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สินค้าเพื่อการจัดแสดง</w:t>
            </w:r>
          </w:p>
        </w:tc>
        <w:tc>
          <w:tcPr>
            <w:tcW w:w="450" w:type="dxa"/>
          </w:tcPr>
          <w:p w14:paraId="171EFABB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CE1AA5" w14:textId="6146433D" w:rsidR="006B3D42" w:rsidRPr="00E94053" w:rsidRDefault="00430E2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1,091,329</w:t>
            </w:r>
          </w:p>
        </w:tc>
        <w:tc>
          <w:tcPr>
            <w:tcW w:w="166" w:type="dxa"/>
            <w:vAlign w:val="bottom"/>
          </w:tcPr>
          <w:p w14:paraId="5BE12BB1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vAlign w:val="bottom"/>
          </w:tcPr>
          <w:p w14:paraId="685619F6" w14:textId="03D1B5BE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4A2EEB73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50B8900" w14:textId="078ABD82" w:rsidR="006B3D42" w:rsidRPr="00E94053" w:rsidRDefault="00430E2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1,091,329</w:t>
            </w:r>
          </w:p>
        </w:tc>
        <w:tc>
          <w:tcPr>
            <w:tcW w:w="167" w:type="dxa"/>
            <w:vAlign w:val="bottom"/>
          </w:tcPr>
          <w:p w14:paraId="26937FE5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39E4531" w14:textId="68C49C13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954,131</w:t>
            </w:r>
          </w:p>
        </w:tc>
        <w:tc>
          <w:tcPr>
            <w:tcW w:w="169" w:type="dxa"/>
            <w:vAlign w:val="bottom"/>
          </w:tcPr>
          <w:p w14:paraId="69D129D6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183EEA0F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0A609D5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CD3F5B0" w14:textId="03D80BEA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954,131</w:t>
            </w:r>
          </w:p>
        </w:tc>
      </w:tr>
      <w:tr w:rsidR="006B3D42" w:rsidRPr="00E94053" w14:paraId="10BECB9C" w14:textId="77777777" w:rsidTr="004A4F9A">
        <w:tc>
          <w:tcPr>
            <w:tcW w:w="2790" w:type="dxa"/>
          </w:tcPr>
          <w:p w14:paraId="544694CD" w14:textId="77777777" w:rsidR="006B3D42" w:rsidRPr="00E94053" w:rsidRDefault="006B3D42" w:rsidP="006B3D42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450" w:type="dxa"/>
          </w:tcPr>
          <w:p w14:paraId="104AAC6E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C75723" w14:textId="5B2F785F" w:rsidR="006B3D42" w:rsidRPr="00E94053" w:rsidRDefault="00430E2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431,938</w:t>
            </w:r>
          </w:p>
        </w:tc>
        <w:tc>
          <w:tcPr>
            <w:tcW w:w="166" w:type="dxa"/>
            <w:vAlign w:val="bottom"/>
          </w:tcPr>
          <w:p w14:paraId="2466AB50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vAlign w:val="bottom"/>
          </w:tcPr>
          <w:p w14:paraId="11C6EE7D" w14:textId="1F35FA51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17B7DD65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3B53713" w14:textId="36134C4D" w:rsidR="006B3D42" w:rsidRPr="00E94053" w:rsidRDefault="00430E2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431,938</w:t>
            </w:r>
          </w:p>
        </w:tc>
        <w:tc>
          <w:tcPr>
            <w:tcW w:w="167" w:type="dxa"/>
            <w:vAlign w:val="bottom"/>
          </w:tcPr>
          <w:p w14:paraId="5A0E7D09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8DFB7C1" w14:textId="2E048D11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454,742</w:t>
            </w:r>
          </w:p>
        </w:tc>
        <w:tc>
          <w:tcPr>
            <w:tcW w:w="169" w:type="dxa"/>
            <w:vAlign w:val="bottom"/>
          </w:tcPr>
          <w:p w14:paraId="39996020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4C096C96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097A2D7" w14:textId="77777777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44EDE9B" w14:textId="65255FC9" w:rsidR="006B3D42" w:rsidRPr="00E94053" w:rsidRDefault="006B3D42" w:rsidP="006B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454,742</w:t>
            </w:r>
          </w:p>
        </w:tc>
      </w:tr>
      <w:tr w:rsidR="00E94053" w:rsidRPr="00E94053" w14:paraId="0EB8BBAF" w14:textId="77777777" w:rsidTr="004A4F9A">
        <w:tc>
          <w:tcPr>
            <w:tcW w:w="2790" w:type="dxa"/>
          </w:tcPr>
          <w:p w14:paraId="44FEC224" w14:textId="77777777" w:rsidR="00E94053" w:rsidRPr="00E94053" w:rsidRDefault="00E94053" w:rsidP="00E94053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450" w:type="dxa"/>
          </w:tcPr>
          <w:p w14:paraId="0D22ED43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6AADD3" w14:textId="1BC5C4FD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875,529</w:t>
            </w:r>
          </w:p>
        </w:tc>
        <w:tc>
          <w:tcPr>
            <w:tcW w:w="166" w:type="dxa"/>
            <w:vAlign w:val="bottom"/>
          </w:tcPr>
          <w:p w14:paraId="239B742F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vAlign w:val="bottom"/>
          </w:tcPr>
          <w:p w14:paraId="1DC504B8" w14:textId="74D0BA0C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2A52D1EC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64C24B9" w14:textId="6092BC72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875,529</w:t>
            </w:r>
          </w:p>
        </w:tc>
        <w:tc>
          <w:tcPr>
            <w:tcW w:w="167" w:type="dxa"/>
            <w:vAlign w:val="bottom"/>
          </w:tcPr>
          <w:p w14:paraId="7229ACD0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3D79F13" w14:textId="76C966CE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2,293,044</w:t>
            </w:r>
          </w:p>
        </w:tc>
        <w:tc>
          <w:tcPr>
            <w:tcW w:w="169" w:type="dxa"/>
            <w:vAlign w:val="bottom"/>
          </w:tcPr>
          <w:p w14:paraId="41FE6AF4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5859DE51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AB2B4CD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4CEDB1E" w14:textId="7E9771A4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2,293,044</w:t>
            </w:r>
          </w:p>
        </w:tc>
      </w:tr>
      <w:tr w:rsidR="00E94053" w:rsidRPr="00E94053" w14:paraId="2EB070B4" w14:textId="77777777" w:rsidTr="004A4F9A">
        <w:tc>
          <w:tcPr>
            <w:tcW w:w="2790" w:type="dxa"/>
          </w:tcPr>
          <w:p w14:paraId="6004DB60" w14:textId="77777777" w:rsidR="00E94053" w:rsidRPr="00E94053" w:rsidRDefault="00E94053" w:rsidP="00E94053">
            <w:pPr>
              <w:tabs>
                <w:tab w:val="clear" w:pos="2580"/>
                <w:tab w:val="left" w:pos="2712"/>
              </w:tabs>
              <w:ind w:left="166" w:right="-342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450" w:type="dxa"/>
          </w:tcPr>
          <w:p w14:paraId="40EFE9EE" w14:textId="2DE0C78E" w:rsidR="00E94053" w:rsidRPr="004A4F9A" w:rsidRDefault="004A4F9A" w:rsidP="004A4F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3560D18F" w14:textId="0FF4E488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3,308,149</w:t>
            </w:r>
          </w:p>
        </w:tc>
        <w:tc>
          <w:tcPr>
            <w:tcW w:w="166" w:type="dxa"/>
            <w:vAlign w:val="bottom"/>
          </w:tcPr>
          <w:p w14:paraId="5E543310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vAlign w:val="bottom"/>
          </w:tcPr>
          <w:p w14:paraId="5F37DE07" w14:textId="067E5E01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7D4D9DFD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5B2DEE2" w14:textId="570DD8DF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3,308,149</w:t>
            </w:r>
          </w:p>
        </w:tc>
        <w:tc>
          <w:tcPr>
            <w:tcW w:w="167" w:type="dxa"/>
            <w:vAlign w:val="bottom"/>
          </w:tcPr>
          <w:p w14:paraId="5A1D5433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2340909" w14:textId="01AAA59F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3,099,463</w:t>
            </w:r>
          </w:p>
        </w:tc>
        <w:tc>
          <w:tcPr>
            <w:tcW w:w="169" w:type="dxa"/>
            <w:vAlign w:val="bottom"/>
          </w:tcPr>
          <w:p w14:paraId="114B7650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17069EF3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40C997B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268EF48" w14:textId="49C4273D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3,099,463</w:t>
            </w:r>
          </w:p>
        </w:tc>
      </w:tr>
      <w:tr w:rsidR="00E94053" w:rsidRPr="00E94053" w14:paraId="2BB3A928" w14:textId="77777777" w:rsidTr="004A4F9A">
        <w:tc>
          <w:tcPr>
            <w:tcW w:w="2790" w:type="dxa"/>
          </w:tcPr>
          <w:p w14:paraId="41E0712C" w14:textId="77777777" w:rsidR="00E94053" w:rsidRPr="00E94053" w:rsidRDefault="00E94053" w:rsidP="00E94053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E940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450" w:type="dxa"/>
          </w:tcPr>
          <w:p w14:paraId="23990ACA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27F46" w14:textId="4EEE35F6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6,656,376</w:t>
            </w:r>
          </w:p>
        </w:tc>
        <w:tc>
          <w:tcPr>
            <w:tcW w:w="166" w:type="dxa"/>
            <w:vAlign w:val="bottom"/>
          </w:tcPr>
          <w:p w14:paraId="0FB9758D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F62E2" w14:textId="38E8FCFE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0CE16EF1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9CA2D" w14:textId="2E193370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6,656,376</w:t>
            </w:r>
          </w:p>
        </w:tc>
        <w:tc>
          <w:tcPr>
            <w:tcW w:w="167" w:type="dxa"/>
            <w:vAlign w:val="bottom"/>
          </w:tcPr>
          <w:p w14:paraId="587DE3C8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85BC6" w14:textId="04D47FF1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8,353,421</w:t>
            </w:r>
          </w:p>
        </w:tc>
        <w:tc>
          <w:tcPr>
            <w:tcW w:w="169" w:type="dxa"/>
            <w:vAlign w:val="bottom"/>
          </w:tcPr>
          <w:p w14:paraId="2005BF41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6F210" w14:textId="08D6C18F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F01144C" w14:textId="77777777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48232" w14:textId="64FBE18A" w:rsidR="00E94053" w:rsidRPr="00E94053" w:rsidRDefault="00E94053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8,353,421</w:t>
            </w:r>
          </w:p>
        </w:tc>
      </w:tr>
    </w:tbl>
    <w:p w14:paraId="5CE92DBE" w14:textId="5B3F4DE3" w:rsidR="008E49FF" w:rsidRDefault="008E49FF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8"/>
        <w:tblW w:w="9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160"/>
        <w:gridCol w:w="810"/>
        <w:gridCol w:w="990"/>
        <w:gridCol w:w="180"/>
        <w:gridCol w:w="990"/>
        <w:gridCol w:w="180"/>
        <w:gridCol w:w="900"/>
        <w:gridCol w:w="180"/>
        <w:gridCol w:w="990"/>
        <w:gridCol w:w="180"/>
        <w:gridCol w:w="990"/>
        <w:gridCol w:w="180"/>
        <w:gridCol w:w="928"/>
      </w:tblGrid>
      <w:tr w:rsidR="00E076D5" w:rsidRPr="006666FA" w14:paraId="7F019DFC" w14:textId="77777777" w:rsidTr="008B7A98">
        <w:trPr>
          <w:tblHeader/>
        </w:trPr>
        <w:tc>
          <w:tcPr>
            <w:tcW w:w="2160" w:type="dxa"/>
          </w:tcPr>
          <w:p w14:paraId="34768B21" w14:textId="77777777" w:rsidR="00E076D5" w:rsidRPr="006666FA" w:rsidRDefault="00E076D5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74557A84" w14:textId="77777777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688" w:type="dxa"/>
            <w:gridSpan w:val="11"/>
          </w:tcPr>
          <w:p w14:paraId="42C447C1" w14:textId="46F9B304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076D5" w:rsidRPr="006666FA" w14:paraId="35E23A82" w14:textId="77777777" w:rsidTr="008B7A98">
        <w:trPr>
          <w:tblHeader/>
        </w:trPr>
        <w:tc>
          <w:tcPr>
            <w:tcW w:w="2160" w:type="dxa"/>
          </w:tcPr>
          <w:p w14:paraId="7C16DBCE" w14:textId="77777777" w:rsidR="00E076D5" w:rsidRPr="006666FA" w:rsidRDefault="00E076D5" w:rsidP="007769A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8032E82" w14:textId="77777777" w:rsidR="00E076D5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13FB796E" w14:textId="037F6413" w:rsidR="00E076D5" w:rsidRPr="006666FA" w:rsidRDefault="0050363B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316E33B9" w14:textId="77777777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68" w:type="dxa"/>
            <w:gridSpan w:val="5"/>
          </w:tcPr>
          <w:p w14:paraId="6BC313F9" w14:textId="7C603F64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8B7A98"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E076D5" w:rsidRPr="006666FA" w14:paraId="78A66F4E" w14:textId="77777777" w:rsidTr="008B7A98">
        <w:trPr>
          <w:tblHeader/>
        </w:trPr>
        <w:tc>
          <w:tcPr>
            <w:tcW w:w="2160" w:type="dxa"/>
          </w:tcPr>
          <w:p w14:paraId="42EB5B3A" w14:textId="77777777" w:rsidR="00E076D5" w:rsidRPr="006666FA" w:rsidRDefault="00E076D5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0A1E944D" w14:textId="77777777" w:rsidR="00E076D5" w:rsidRPr="00E076D5" w:rsidRDefault="00E076D5" w:rsidP="007769A3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75A42EC" w14:textId="1CC5F32D" w:rsidR="00E076D5" w:rsidRPr="00E076D5" w:rsidRDefault="00E076D5" w:rsidP="008B7A98">
            <w:pPr>
              <w:tabs>
                <w:tab w:val="clear" w:pos="68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076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5A179D48" w14:textId="3D1C078B" w:rsidR="00E076D5" w:rsidRPr="006666FA" w:rsidRDefault="00E076D5" w:rsidP="007769A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56F9AB7F" w14:textId="77777777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33506E5" w14:textId="77777777" w:rsidR="00E076D5" w:rsidRPr="006666FA" w:rsidRDefault="00E076D5" w:rsidP="007769A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64565E46" w14:textId="77777777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6B9086" w14:textId="77777777" w:rsidR="00E076D5" w:rsidRPr="006666FA" w:rsidRDefault="00E076D5" w:rsidP="007769A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19945081" w14:textId="77777777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E126F3" w14:textId="77777777" w:rsidR="00E076D5" w:rsidRPr="006666FA" w:rsidRDefault="00E076D5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DA01A0E" w14:textId="77777777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148CDE" w14:textId="77777777" w:rsidR="00E076D5" w:rsidRPr="006666FA" w:rsidRDefault="00E076D5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696CC4D6" w14:textId="77777777" w:rsidR="00E076D5" w:rsidRPr="006666FA" w:rsidRDefault="00E076D5" w:rsidP="007769A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vAlign w:val="bottom"/>
          </w:tcPr>
          <w:p w14:paraId="0CC83BAF" w14:textId="77777777" w:rsidR="00E076D5" w:rsidRPr="006666FA" w:rsidRDefault="00E076D5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076D5" w:rsidRPr="006666FA" w14:paraId="73AD93D5" w14:textId="77777777" w:rsidTr="008B7A98">
        <w:trPr>
          <w:tblHeader/>
        </w:trPr>
        <w:tc>
          <w:tcPr>
            <w:tcW w:w="2160" w:type="dxa"/>
          </w:tcPr>
          <w:p w14:paraId="2408EF29" w14:textId="77777777" w:rsidR="00E076D5" w:rsidRPr="006666FA" w:rsidRDefault="00E076D5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05F018D" w14:textId="77777777" w:rsidR="00E076D5" w:rsidRPr="006666FA" w:rsidRDefault="00E076D5" w:rsidP="007769A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688" w:type="dxa"/>
            <w:gridSpan w:val="11"/>
            <w:vAlign w:val="bottom"/>
          </w:tcPr>
          <w:p w14:paraId="05CBBA0F" w14:textId="5CC6595C" w:rsidR="00E076D5" w:rsidRPr="006666FA" w:rsidRDefault="00E076D5" w:rsidP="007769A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076D5" w:rsidRPr="00A23A81" w14:paraId="22AE5CE5" w14:textId="77777777" w:rsidTr="008B7A98">
        <w:tc>
          <w:tcPr>
            <w:tcW w:w="2160" w:type="dxa"/>
          </w:tcPr>
          <w:p w14:paraId="650D5008" w14:textId="77777777" w:rsidR="00E076D5" w:rsidRPr="006666FA" w:rsidRDefault="00E076D5" w:rsidP="00371CA4">
            <w:pPr>
              <w:ind w:left="166" w:right="-7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  <w:r w:rsidRPr="001928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กิจการและบุคคลที่เกี่ยวข้องกัน</w:t>
            </w:r>
          </w:p>
        </w:tc>
        <w:tc>
          <w:tcPr>
            <w:tcW w:w="810" w:type="dxa"/>
          </w:tcPr>
          <w:p w14:paraId="1D223186" w14:textId="77777777" w:rsidR="00E076D5" w:rsidRPr="00CE289E" w:rsidRDefault="00E076D5" w:rsidP="00933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0C73AEB" w14:textId="15D84D05" w:rsidR="00CE289E" w:rsidRPr="00CE289E" w:rsidRDefault="00CE289E" w:rsidP="00CE28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CE289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990" w:type="dxa"/>
            <w:vAlign w:val="bottom"/>
          </w:tcPr>
          <w:p w14:paraId="4AC43446" w14:textId="1FE0D5FA" w:rsidR="00E076D5" w:rsidRPr="006666FA" w:rsidRDefault="00EA176B" w:rsidP="00EA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163473" w14:textId="77777777" w:rsidR="00E076D5" w:rsidRPr="006666FA" w:rsidRDefault="00E076D5" w:rsidP="009333A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2E70382" w14:textId="1EB325A8" w:rsidR="00E076D5" w:rsidRPr="006666FA" w:rsidRDefault="00EA176B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A17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29,964</w:t>
            </w:r>
          </w:p>
        </w:tc>
        <w:tc>
          <w:tcPr>
            <w:tcW w:w="180" w:type="dxa"/>
            <w:vAlign w:val="bottom"/>
          </w:tcPr>
          <w:p w14:paraId="337E6300" w14:textId="77777777" w:rsidR="00E076D5" w:rsidRPr="006666FA" w:rsidRDefault="00E076D5" w:rsidP="009333A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A8C980" w14:textId="4B2CC9A5" w:rsidR="00E076D5" w:rsidRPr="006666FA" w:rsidRDefault="00EA176B" w:rsidP="00CE2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A17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29,964</w:t>
            </w:r>
          </w:p>
        </w:tc>
        <w:tc>
          <w:tcPr>
            <w:tcW w:w="180" w:type="dxa"/>
            <w:vAlign w:val="bottom"/>
          </w:tcPr>
          <w:p w14:paraId="7046E673" w14:textId="77777777" w:rsidR="00E076D5" w:rsidRPr="006666FA" w:rsidRDefault="00E076D5" w:rsidP="009333A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B03B765" w14:textId="77777777" w:rsidR="00E076D5" w:rsidRPr="006666FA" w:rsidRDefault="00E076D5" w:rsidP="00CE2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89F9402" w14:textId="77777777" w:rsidR="00E076D5" w:rsidRPr="006666FA" w:rsidRDefault="00E076D5" w:rsidP="009333A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FDBD02" w14:textId="0833BF15" w:rsidR="00E076D5" w:rsidRPr="006666FA" w:rsidRDefault="008B7A98" w:rsidP="00CE2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076D5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E076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076D5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  <w:tc>
          <w:tcPr>
            <w:tcW w:w="180" w:type="dxa"/>
            <w:vAlign w:val="bottom"/>
          </w:tcPr>
          <w:p w14:paraId="5D48DCFA" w14:textId="77777777" w:rsidR="00E076D5" w:rsidRPr="006666FA" w:rsidRDefault="00E076D5" w:rsidP="009333A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vAlign w:val="bottom"/>
          </w:tcPr>
          <w:p w14:paraId="4F524859" w14:textId="70678112" w:rsidR="00E076D5" w:rsidRPr="00A23A81" w:rsidRDefault="008B7A98" w:rsidP="00CE2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076D5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E076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076D5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</w:tr>
      <w:tr w:rsidR="007B02A2" w:rsidRPr="00C07B1A" w14:paraId="40FF4CBD" w14:textId="77777777" w:rsidTr="008B7A98">
        <w:tc>
          <w:tcPr>
            <w:tcW w:w="2160" w:type="dxa"/>
          </w:tcPr>
          <w:p w14:paraId="162E7983" w14:textId="77777777" w:rsidR="007B02A2" w:rsidRPr="006666FA" w:rsidRDefault="007B02A2" w:rsidP="007B02A2">
            <w:pPr>
              <w:ind w:left="166" w:right="-7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0B884428" w14:textId="77777777" w:rsidR="007B02A2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F85289" w14:textId="0C9FBB52" w:rsidR="007B02A2" w:rsidRPr="006666FA" w:rsidRDefault="00EA176B" w:rsidP="00EA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A17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55,896</w:t>
            </w:r>
          </w:p>
        </w:tc>
        <w:tc>
          <w:tcPr>
            <w:tcW w:w="180" w:type="dxa"/>
            <w:vAlign w:val="bottom"/>
          </w:tcPr>
          <w:p w14:paraId="4483113C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338FEDD" w14:textId="5C8A2FD6" w:rsidR="007B02A2" w:rsidRPr="006666FA" w:rsidRDefault="00EA176B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C965CD8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74AE59" w14:textId="47416B34" w:rsidR="007B02A2" w:rsidRPr="006666FA" w:rsidRDefault="00EA176B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A17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55,896</w:t>
            </w:r>
          </w:p>
        </w:tc>
        <w:tc>
          <w:tcPr>
            <w:tcW w:w="180" w:type="dxa"/>
            <w:vAlign w:val="bottom"/>
          </w:tcPr>
          <w:p w14:paraId="1A516B1E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872F1F" w14:textId="75BE6A7D" w:rsidR="007B02A2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8B7A98"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180" w:type="dxa"/>
            <w:vAlign w:val="bottom"/>
          </w:tcPr>
          <w:p w14:paraId="1D278E35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18747D8" w14:textId="77777777" w:rsidR="007B02A2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DDBF2FA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vAlign w:val="bottom"/>
          </w:tcPr>
          <w:p w14:paraId="4A051B90" w14:textId="44C6A919" w:rsidR="007B02A2" w:rsidRPr="00C07B1A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8B7A98"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7B02A2" w:rsidRPr="00C07B1A" w14:paraId="53FE6E10" w14:textId="77777777" w:rsidTr="008B7A98">
        <w:tc>
          <w:tcPr>
            <w:tcW w:w="2160" w:type="dxa"/>
          </w:tcPr>
          <w:p w14:paraId="1D2FB7F1" w14:textId="77777777" w:rsidR="007B02A2" w:rsidRPr="006666FA" w:rsidRDefault="007B02A2" w:rsidP="007B02A2">
            <w:pPr>
              <w:ind w:left="166" w:right="-7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4612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114612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810" w:type="dxa"/>
          </w:tcPr>
          <w:p w14:paraId="1BABC9F2" w14:textId="6FA86262" w:rsidR="007B02A2" w:rsidRPr="004A4F9A" w:rsidRDefault="004A4F9A" w:rsidP="004A4F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B064C1" w14:textId="41E05CF1" w:rsidR="007B02A2" w:rsidRPr="006666FA" w:rsidRDefault="00EA176B" w:rsidP="00EA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A17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127,542</w:t>
            </w:r>
          </w:p>
        </w:tc>
        <w:tc>
          <w:tcPr>
            <w:tcW w:w="180" w:type="dxa"/>
            <w:vAlign w:val="bottom"/>
          </w:tcPr>
          <w:p w14:paraId="6C160F89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5EE94A" w14:textId="3C5A0879" w:rsidR="007B02A2" w:rsidRPr="006666FA" w:rsidRDefault="00EA176B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52892BA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91B10D" w14:textId="28E894B2" w:rsidR="007B02A2" w:rsidRPr="006666FA" w:rsidRDefault="00EA176B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A17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127,542</w:t>
            </w:r>
          </w:p>
        </w:tc>
        <w:tc>
          <w:tcPr>
            <w:tcW w:w="180" w:type="dxa"/>
            <w:vAlign w:val="bottom"/>
          </w:tcPr>
          <w:p w14:paraId="30422481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7F281A" w14:textId="0207FF43" w:rsidR="007B02A2" w:rsidRDefault="008B7A98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7B02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B02A2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</w:p>
        </w:tc>
        <w:tc>
          <w:tcPr>
            <w:tcW w:w="180" w:type="dxa"/>
            <w:vAlign w:val="bottom"/>
          </w:tcPr>
          <w:p w14:paraId="4D3252F9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A5F918" w14:textId="77777777" w:rsidR="007B02A2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051D101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3DCBF18C" w14:textId="119CD3E6" w:rsidR="007B02A2" w:rsidRPr="00C07B1A" w:rsidRDefault="008B7A98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7B02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B02A2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</w:p>
        </w:tc>
      </w:tr>
      <w:tr w:rsidR="007B02A2" w:rsidRPr="006666FA" w14:paraId="3401C32D" w14:textId="77777777" w:rsidTr="008B7A98">
        <w:tc>
          <w:tcPr>
            <w:tcW w:w="2160" w:type="dxa"/>
          </w:tcPr>
          <w:p w14:paraId="62D12C5C" w14:textId="77777777" w:rsidR="007B02A2" w:rsidRPr="006666FA" w:rsidRDefault="007B02A2" w:rsidP="007B02A2">
            <w:pPr>
              <w:ind w:left="166" w:right="-7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4487BD7E" w14:textId="77777777" w:rsidR="007B02A2" w:rsidRPr="005E646F" w:rsidRDefault="007B02A2" w:rsidP="007B02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9FA961" w14:textId="15E13930" w:rsidR="007B02A2" w:rsidRPr="005E646F" w:rsidRDefault="00EA176B" w:rsidP="00EA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17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183,438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31AD8E" w14:textId="77777777" w:rsidR="007B02A2" w:rsidRPr="005E646F" w:rsidRDefault="007B02A2" w:rsidP="007B02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BE6B8" w14:textId="6C28E9B4" w:rsidR="007B02A2" w:rsidRPr="007B02A2" w:rsidRDefault="00EA176B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17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29,964</w:t>
            </w:r>
          </w:p>
        </w:tc>
        <w:tc>
          <w:tcPr>
            <w:tcW w:w="180" w:type="dxa"/>
            <w:vAlign w:val="bottom"/>
          </w:tcPr>
          <w:p w14:paraId="742EFB48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ADC36" w14:textId="4A83D954" w:rsidR="007B02A2" w:rsidRPr="00CE289E" w:rsidRDefault="00EA176B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17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213,402</w:t>
            </w:r>
          </w:p>
        </w:tc>
        <w:tc>
          <w:tcPr>
            <w:tcW w:w="180" w:type="dxa"/>
            <w:vAlign w:val="bottom"/>
          </w:tcPr>
          <w:p w14:paraId="238EE28E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61A62" w14:textId="766225CE" w:rsidR="007B02A2" w:rsidRPr="006666FA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</w:t>
            </w:r>
          </w:p>
        </w:tc>
        <w:tc>
          <w:tcPr>
            <w:tcW w:w="180" w:type="dxa"/>
            <w:vAlign w:val="bottom"/>
          </w:tcPr>
          <w:p w14:paraId="087EEF4E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F44AD" w14:textId="2AC663B4" w:rsidR="007B02A2" w:rsidRPr="006666FA" w:rsidRDefault="008B7A98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B02A2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</w:t>
            </w:r>
            <w:r w:rsidR="007B02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7B02A2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373</w:t>
            </w:r>
          </w:p>
        </w:tc>
        <w:tc>
          <w:tcPr>
            <w:tcW w:w="180" w:type="dxa"/>
            <w:vAlign w:val="bottom"/>
          </w:tcPr>
          <w:p w14:paraId="46EA634F" w14:textId="77777777" w:rsidR="007B02A2" w:rsidRPr="006666FA" w:rsidRDefault="007B02A2" w:rsidP="007B02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0ABF6" w14:textId="4BAE8B9F" w:rsidR="007B02A2" w:rsidRPr="00CE289E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E2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CE2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E2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</w:p>
        </w:tc>
      </w:tr>
    </w:tbl>
    <w:p w14:paraId="269BED1C" w14:textId="5CED9991" w:rsidR="00FF76D9" w:rsidRDefault="00FF76D9">
      <w:pPr>
        <w:rPr>
          <w:rFonts w:asciiTheme="majorBidi" w:hAnsiTheme="majorBidi" w:cstheme="majorBidi"/>
          <w:sz w:val="28"/>
          <w:szCs w:val="28"/>
        </w:rPr>
      </w:pPr>
    </w:p>
    <w:p w14:paraId="1FD91F93" w14:textId="18B1E062" w:rsidR="00D0378A" w:rsidRPr="00424DDB" w:rsidRDefault="00D0378A" w:rsidP="00D0378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24DD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หนี้สินที่มีภาระดอกเบี้ยส่วนที่มีหลักประกัน ณ </w:t>
      </w:r>
      <w:r w:rsidR="009F1CD1" w:rsidRPr="00424DD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DA325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50363B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DA325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3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DA325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C11FA" w:rsidRPr="009C11FA">
        <w:rPr>
          <w:rFonts w:asciiTheme="majorBidi" w:hAnsiTheme="majorBidi" w:cstheme="majorBidi"/>
          <w:sz w:val="30"/>
          <w:szCs w:val="30"/>
          <w:lang w:val="en-US" w:bidi="th-TH"/>
        </w:rPr>
        <w:t>56</w:t>
      </w:r>
      <w:r w:rsidR="00DA3253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9F1CD1" w:rsidRPr="00424D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9C11FA" w:rsidRPr="009C11F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B7A98" w:rsidRPr="008B7A9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9F1CD1" w:rsidRPr="00424D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8B7A98" w:rsidRPr="008B7A9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C11FA" w:rsidRPr="009C11FA">
        <w:rPr>
          <w:rFonts w:asciiTheme="majorBidi" w:hAnsiTheme="majorBidi" w:cstheme="majorBidi"/>
          <w:sz w:val="30"/>
          <w:szCs w:val="30"/>
          <w:lang w:val="en-US" w:bidi="th-TH"/>
        </w:rPr>
        <w:t>56</w:t>
      </w:r>
      <w:r w:rsidR="00DA3253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424D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มีรายละเอียดของหลักประกันซึ่งเป็นสินทรัพย์</w:t>
      </w:r>
      <w:r w:rsidR="004A4F9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  <w:lang w:bidi="th-TH"/>
        </w:rPr>
        <w:t>ดังนี้</w:t>
      </w:r>
    </w:p>
    <w:p w14:paraId="679D19F9" w14:textId="2EAB6CEF" w:rsidR="00D0378A" w:rsidRDefault="00D0378A" w:rsidP="00D0378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79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49"/>
        <w:gridCol w:w="1124"/>
        <w:gridCol w:w="164"/>
        <w:gridCol w:w="1188"/>
        <w:gridCol w:w="165"/>
        <w:gridCol w:w="1182"/>
        <w:gridCol w:w="169"/>
        <w:gridCol w:w="1138"/>
      </w:tblGrid>
      <w:tr w:rsidR="009E1EB3" w:rsidRPr="006666FA" w14:paraId="55A62EC4" w14:textId="77777777" w:rsidTr="007E2CF0">
        <w:trPr>
          <w:tblHeader/>
        </w:trPr>
        <w:tc>
          <w:tcPr>
            <w:tcW w:w="2206" w:type="pct"/>
          </w:tcPr>
          <w:p w14:paraId="13FAF762" w14:textId="77777777" w:rsidR="009E1EB3" w:rsidRPr="006666FA" w:rsidRDefault="009E1EB3" w:rsidP="00EC54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48" w:type="pct"/>
            <w:gridSpan w:val="3"/>
          </w:tcPr>
          <w:p w14:paraId="1DF122CD" w14:textId="77777777" w:rsidR="009E1EB3" w:rsidRPr="006666FA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pct"/>
          </w:tcPr>
          <w:p w14:paraId="46D0CECA" w14:textId="77777777" w:rsidR="009E1EB3" w:rsidRPr="006666FA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5399FDB0" w14:textId="77777777" w:rsidR="009E1EB3" w:rsidRPr="006666FA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E1EB3" w:rsidRPr="00B30E1D" w14:paraId="77A8E450" w14:textId="77777777" w:rsidTr="007E2CF0">
        <w:trPr>
          <w:trHeight w:val="308"/>
          <w:tblHeader/>
        </w:trPr>
        <w:tc>
          <w:tcPr>
            <w:tcW w:w="2206" w:type="pct"/>
          </w:tcPr>
          <w:p w14:paraId="635CE945" w14:textId="77777777" w:rsidR="009E1EB3" w:rsidRPr="006666FA" w:rsidRDefault="009E1EB3" w:rsidP="00EC542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center"/>
          </w:tcPr>
          <w:p w14:paraId="7E6DF49F" w14:textId="44F07C85" w:rsidR="009E1EB3" w:rsidRPr="00B30E1D" w:rsidRDefault="0050363B" w:rsidP="0050363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9" w:type="pct"/>
            <w:vAlign w:val="center"/>
          </w:tcPr>
          <w:p w14:paraId="5B4E81EE" w14:textId="77777777" w:rsidR="009E1EB3" w:rsidRPr="006666FA" w:rsidRDefault="009E1EB3" w:rsidP="00EC54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6DDB5F33" w14:textId="3F8F2FDD" w:rsidR="009E1EB3" w:rsidRPr="00B30E1D" w:rsidRDefault="009E1EB3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pct"/>
          </w:tcPr>
          <w:p w14:paraId="13E01C45" w14:textId="77777777" w:rsidR="009E1EB3" w:rsidRPr="006666FA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17A9368C" w14:textId="097B9703" w:rsidR="009E1EB3" w:rsidRPr="00B30E1D" w:rsidRDefault="0050363B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" w:type="pct"/>
            <w:vAlign w:val="center"/>
          </w:tcPr>
          <w:p w14:paraId="519E442B" w14:textId="77777777" w:rsidR="009E1EB3" w:rsidRPr="006666FA" w:rsidRDefault="009E1EB3" w:rsidP="00EC54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center"/>
          </w:tcPr>
          <w:p w14:paraId="3FA9FF03" w14:textId="18D171B8" w:rsidR="009E1EB3" w:rsidRPr="00B30E1D" w:rsidRDefault="009E1EB3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E1EB3" w:rsidRPr="006666FA" w14:paraId="3ECB6ADD" w14:textId="77777777" w:rsidTr="007E2CF0">
        <w:trPr>
          <w:trHeight w:val="308"/>
          <w:tblHeader/>
        </w:trPr>
        <w:tc>
          <w:tcPr>
            <w:tcW w:w="2206" w:type="pct"/>
          </w:tcPr>
          <w:p w14:paraId="254BC32E" w14:textId="77777777" w:rsidR="009E1EB3" w:rsidRPr="006666FA" w:rsidRDefault="009E1EB3" w:rsidP="00EC542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center"/>
          </w:tcPr>
          <w:p w14:paraId="668B87C3" w14:textId="33531505" w:rsidR="009E1EB3" w:rsidRPr="006666FA" w:rsidRDefault="008B7A98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E1EB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9" w:type="pct"/>
            <w:vAlign w:val="center"/>
          </w:tcPr>
          <w:p w14:paraId="11E42BB2" w14:textId="77777777" w:rsidR="009E1EB3" w:rsidRPr="006666FA" w:rsidRDefault="009E1EB3" w:rsidP="00EC54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796CF5B2" w14:textId="3F418AF5" w:rsidR="009E1EB3" w:rsidRPr="006666FA" w:rsidRDefault="008B7A98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E1EB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0" w:type="pct"/>
          </w:tcPr>
          <w:p w14:paraId="641AAA0B" w14:textId="77777777" w:rsidR="009E1EB3" w:rsidRPr="006666FA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6DFA55EA" w14:textId="59B807B8" w:rsidR="009E1EB3" w:rsidRPr="006666FA" w:rsidRDefault="008B7A98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E1EB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2" w:type="pct"/>
            <w:vAlign w:val="center"/>
          </w:tcPr>
          <w:p w14:paraId="37BEDDC1" w14:textId="77777777" w:rsidR="009E1EB3" w:rsidRPr="006666FA" w:rsidRDefault="009E1EB3" w:rsidP="00EC54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center"/>
          </w:tcPr>
          <w:p w14:paraId="304E16BF" w14:textId="02109488" w:rsidR="009E1EB3" w:rsidRPr="006666FA" w:rsidRDefault="008B7A98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E1EB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E1EB3" w:rsidRPr="006666FA" w14:paraId="61EA2E46" w14:textId="77777777" w:rsidTr="001E39C3">
        <w:trPr>
          <w:trHeight w:val="344"/>
          <w:tblHeader/>
        </w:trPr>
        <w:tc>
          <w:tcPr>
            <w:tcW w:w="2206" w:type="pct"/>
          </w:tcPr>
          <w:p w14:paraId="1CCF7315" w14:textId="77777777" w:rsidR="009E1EB3" w:rsidRPr="006666FA" w:rsidRDefault="009E1EB3" w:rsidP="00EC542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5D7EBB74" w14:textId="77777777" w:rsidR="009E1EB3" w:rsidRPr="006666FA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470" w:rsidRPr="006666FA" w14:paraId="23DF5550" w14:textId="77777777" w:rsidTr="007E2CF0">
        <w:tc>
          <w:tcPr>
            <w:tcW w:w="2206" w:type="pct"/>
          </w:tcPr>
          <w:p w14:paraId="6FFE2B2A" w14:textId="77777777" w:rsidR="00EB1470" w:rsidRPr="00AC439C" w:rsidRDefault="00EB1470" w:rsidP="00EB1470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612" w:type="pct"/>
          </w:tcPr>
          <w:p w14:paraId="04CACE24" w14:textId="5A0B9F89" w:rsidR="00EB1470" w:rsidRPr="00AC439C" w:rsidRDefault="00EA176B" w:rsidP="00EB147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</w:rPr>
              <w:t>27,717</w:t>
            </w:r>
          </w:p>
        </w:tc>
        <w:tc>
          <w:tcPr>
            <w:tcW w:w="89" w:type="pct"/>
          </w:tcPr>
          <w:p w14:paraId="7352F37F" w14:textId="77777777" w:rsidR="00EB1470" w:rsidRPr="00AC439C" w:rsidRDefault="00EB1470" w:rsidP="00EB147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505446B9" w14:textId="15CC20DE" w:rsidR="00EB1470" w:rsidRPr="00AC439C" w:rsidRDefault="00EB1470" w:rsidP="00EB147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</w:rPr>
              <w:t>33,3</w:t>
            </w:r>
            <w:r w:rsidR="008B7A98" w:rsidRPr="00AC43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C439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0" w:type="pct"/>
          </w:tcPr>
          <w:p w14:paraId="4C29FD26" w14:textId="77777777" w:rsidR="00EB1470" w:rsidRPr="006666FA" w:rsidRDefault="00EB1470" w:rsidP="00EB147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1E181C3" w14:textId="17B1AF14" w:rsidR="00EB1470" w:rsidRPr="009333A9" w:rsidRDefault="00EA176B" w:rsidP="004A4F9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433BB8FB" w14:textId="77777777" w:rsidR="00EB1470" w:rsidRPr="006666FA" w:rsidRDefault="00EB1470" w:rsidP="00EB147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1" w:type="pct"/>
          </w:tcPr>
          <w:p w14:paraId="6534564B" w14:textId="77777777" w:rsidR="00EB1470" w:rsidRPr="006666FA" w:rsidRDefault="00EB1470" w:rsidP="004A4F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646F" w:rsidRPr="006666FA" w14:paraId="7C0548B4" w14:textId="77777777" w:rsidTr="007E2CF0">
        <w:tc>
          <w:tcPr>
            <w:tcW w:w="2206" w:type="pct"/>
          </w:tcPr>
          <w:p w14:paraId="3887D1DD" w14:textId="7D618043" w:rsidR="005E646F" w:rsidRPr="00AC439C" w:rsidRDefault="005E646F" w:rsidP="005E646F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2" w:type="pct"/>
          </w:tcPr>
          <w:p w14:paraId="4D8ADE28" w14:textId="7A78B5B0" w:rsidR="005E646F" w:rsidRPr="00AC439C" w:rsidRDefault="00012075" w:rsidP="0092196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</w:rPr>
              <w:t>82,406</w:t>
            </w:r>
          </w:p>
        </w:tc>
        <w:tc>
          <w:tcPr>
            <w:tcW w:w="89" w:type="pct"/>
          </w:tcPr>
          <w:p w14:paraId="637985C9" w14:textId="77777777" w:rsidR="005E646F" w:rsidRPr="00AC439C" w:rsidRDefault="005E646F" w:rsidP="00EA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480E6761" w14:textId="0A8745AE" w:rsidR="005E646F" w:rsidRPr="00AC439C" w:rsidRDefault="00012075" w:rsidP="005E6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5E646F" w:rsidRPr="00AC43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439C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90" w:type="pct"/>
          </w:tcPr>
          <w:p w14:paraId="6BA0DBA3" w14:textId="77777777" w:rsidR="005E646F" w:rsidRPr="006666FA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1516EF88" w14:textId="16965B19" w:rsidR="005E646F" w:rsidRDefault="00EA176B" w:rsidP="004A4F9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2BEFFCDD" w14:textId="77777777" w:rsidR="005E646F" w:rsidRPr="006666FA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1" w:type="pct"/>
          </w:tcPr>
          <w:p w14:paraId="30C47690" w14:textId="1A76873B" w:rsidR="005E646F" w:rsidRDefault="005E646F" w:rsidP="004A4F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39C3" w:rsidRPr="006666FA" w14:paraId="16B555D9" w14:textId="77777777" w:rsidTr="007E2CF0">
        <w:tc>
          <w:tcPr>
            <w:tcW w:w="2206" w:type="pct"/>
            <w:shd w:val="clear" w:color="auto" w:fill="auto"/>
          </w:tcPr>
          <w:p w14:paraId="49D89E47" w14:textId="77777777" w:rsidR="001E39C3" w:rsidRPr="00012075" w:rsidRDefault="001E39C3" w:rsidP="001E39C3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 w:rsidRPr="0001207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ดำเนินงาน</w:t>
            </w:r>
          </w:p>
        </w:tc>
        <w:tc>
          <w:tcPr>
            <w:tcW w:w="612" w:type="pct"/>
            <w:shd w:val="clear" w:color="auto" w:fill="auto"/>
          </w:tcPr>
          <w:p w14:paraId="163CD6D2" w14:textId="78288E18" w:rsidR="001E39C3" w:rsidRPr="00012075" w:rsidRDefault="001E39C3" w:rsidP="001E39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</w:rPr>
              <w:t>86,805</w:t>
            </w:r>
          </w:p>
        </w:tc>
        <w:tc>
          <w:tcPr>
            <w:tcW w:w="89" w:type="pct"/>
            <w:shd w:val="clear" w:color="auto" w:fill="auto"/>
          </w:tcPr>
          <w:p w14:paraId="370A05A4" w14:textId="77777777" w:rsidR="001E39C3" w:rsidRPr="00921967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168725C5" w14:textId="1779735F" w:rsidR="001E39C3" w:rsidRPr="00921967" w:rsidRDefault="001E39C3" w:rsidP="001E39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967">
              <w:rPr>
                <w:rFonts w:asciiTheme="majorBidi" w:hAnsiTheme="majorBidi" w:cstheme="majorBidi"/>
                <w:sz w:val="30"/>
                <w:szCs w:val="30"/>
              </w:rPr>
              <w:t>80,939</w:t>
            </w:r>
          </w:p>
        </w:tc>
        <w:tc>
          <w:tcPr>
            <w:tcW w:w="90" w:type="pct"/>
            <w:shd w:val="clear" w:color="auto" w:fill="auto"/>
          </w:tcPr>
          <w:p w14:paraId="59C0AB17" w14:textId="77777777" w:rsidR="001E39C3" w:rsidRPr="006666FA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F7077DB" w14:textId="213196D7" w:rsidR="001E39C3" w:rsidRPr="006666FA" w:rsidRDefault="001E39C3" w:rsidP="001E39C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28B2F8FB" w14:textId="77777777" w:rsidR="001E39C3" w:rsidRPr="006666FA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50688A7" w14:textId="77777777" w:rsidR="001E39C3" w:rsidRPr="006666FA" w:rsidRDefault="001E39C3" w:rsidP="001E39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47C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39C3" w14:paraId="6D38AD4F" w14:textId="77777777" w:rsidTr="007E2CF0">
        <w:tc>
          <w:tcPr>
            <w:tcW w:w="2206" w:type="pct"/>
            <w:shd w:val="clear" w:color="auto" w:fill="auto"/>
          </w:tcPr>
          <w:p w14:paraId="45AB1DF4" w14:textId="77777777" w:rsidR="001E39C3" w:rsidRPr="00012075" w:rsidRDefault="001E39C3" w:rsidP="001E39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สิทธิในการใช้สินทรัพย์</w:t>
            </w:r>
          </w:p>
        </w:tc>
        <w:tc>
          <w:tcPr>
            <w:tcW w:w="612" w:type="pct"/>
            <w:shd w:val="clear" w:color="auto" w:fill="auto"/>
          </w:tcPr>
          <w:p w14:paraId="50A8F55A" w14:textId="7F6535F3" w:rsidR="001E39C3" w:rsidRPr="00012075" w:rsidRDefault="001E39C3" w:rsidP="001E39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</w:rPr>
              <w:t>1,791,600</w:t>
            </w:r>
          </w:p>
        </w:tc>
        <w:tc>
          <w:tcPr>
            <w:tcW w:w="89" w:type="pct"/>
            <w:shd w:val="clear" w:color="auto" w:fill="auto"/>
          </w:tcPr>
          <w:p w14:paraId="7CD9641E" w14:textId="77777777" w:rsidR="001E39C3" w:rsidRPr="00921967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3AE2DEB7" w14:textId="0842F9A1" w:rsidR="001E39C3" w:rsidRPr="00921967" w:rsidRDefault="001E39C3" w:rsidP="001E39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967">
              <w:rPr>
                <w:rFonts w:asciiTheme="majorBidi" w:hAnsiTheme="majorBidi" w:cstheme="majorBidi"/>
                <w:sz w:val="30"/>
                <w:szCs w:val="30"/>
              </w:rPr>
              <w:t>1,847,058</w:t>
            </w:r>
          </w:p>
        </w:tc>
        <w:tc>
          <w:tcPr>
            <w:tcW w:w="90" w:type="pct"/>
            <w:shd w:val="clear" w:color="auto" w:fill="auto"/>
          </w:tcPr>
          <w:p w14:paraId="2C86EA39" w14:textId="77777777" w:rsidR="001E39C3" w:rsidRPr="006666FA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ED45B15" w14:textId="75859A02" w:rsidR="001E39C3" w:rsidRPr="00147CCE" w:rsidRDefault="001E39C3" w:rsidP="001E39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176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A17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92" w:type="pct"/>
            <w:shd w:val="clear" w:color="auto" w:fill="auto"/>
          </w:tcPr>
          <w:p w14:paraId="43B70E51" w14:textId="77777777" w:rsidR="001E39C3" w:rsidRPr="006666FA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0AD2386" w14:textId="77777777" w:rsidR="001E39C3" w:rsidRDefault="001E39C3" w:rsidP="001E39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147C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1E39C3" w:rsidRPr="006666FA" w14:paraId="29EF89E8" w14:textId="77777777" w:rsidTr="007E2CF0">
        <w:tc>
          <w:tcPr>
            <w:tcW w:w="2206" w:type="pct"/>
            <w:shd w:val="clear" w:color="auto" w:fill="auto"/>
          </w:tcPr>
          <w:p w14:paraId="325DA38A" w14:textId="77777777" w:rsidR="001E39C3" w:rsidRPr="00012075" w:rsidRDefault="001E39C3" w:rsidP="001E39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12" w:type="pct"/>
            <w:shd w:val="clear" w:color="auto" w:fill="auto"/>
          </w:tcPr>
          <w:p w14:paraId="4D57B814" w14:textId="61AF13F0" w:rsidR="001E39C3" w:rsidRPr="00012075" w:rsidRDefault="001E39C3" w:rsidP="001E39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</w:rPr>
              <w:t>620,936</w:t>
            </w:r>
          </w:p>
        </w:tc>
        <w:tc>
          <w:tcPr>
            <w:tcW w:w="89" w:type="pct"/>
            <w:shd w:val="clear" w:color="auto" w:fill="auto"/>
          </w:tcPr>
          <w:p w14:paraId="393DB407" w14:textId="77777777" w:rsidR="001E39C3" w:rsidRPr="00921967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0F304571" w14:textId="2DD7387A" w:rsidR="001E39C3" w:rsidRPr="00921967" w:rsidRDefault="001E39C3" w:rsidP="001E39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967">
              <w:rPr>
                <w:rFonts w:asciiTheme="majorBidi" w:hAnsiTheme="majorBidi" w:cstheme="majorBidi"/>
                <w:sz w:val="30"/>
                <w:szCs w:val="30"/>
              </w:rPr>
              <w:t>628,697</w:t>
            </w:r>
          </w:p>
        </w:tc>
        <w:tc>
          <w:tcPr>
            <w:tcW w:w="90" w:type="pct"/>
            <w:shd w:val="clear" w:color="auto" w:fill="auto"/>
          </w:tcPr>
          <w:p w14:paraId="49E4ABCF" w14:textId="77777777" w:rsidR="001E39C3" w:rsidRPr="006666FA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4A00109" w14:textId="75682FDC" w:rsidR="001E39C3" w:rsidRPr="006666FA" w:rsidRDefault="001E39C3" w:rsidP="001E39C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69549221" w14:textId="77777777" w:rsidR="001E39C3" w:rsidRPr="006666FA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C76F059" w14:textId="77777777" w:rsidR="001E39C3" w:rsidRPr="006666FA" w:rsidRDefault="001E39C3" w:rsidP="001E39C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39C3" w14:paraId="5D3A4EF6" w14:textId="77777777" w:rsidTr="007E2CF0">
        <w:tc>
          <w:tcPr>
            <w:tcW w:w="2206" w:type="pct"/>
            <w:shd w:val="clear" w:color="auto" w:fill="auto"/>
          </w:tcPr>
          <w:p w14:paraId="658A619F" w14:textId="77777777" w:rsidR="001E39C3" w:rsidRPr="00012075" w:rsidRDefault="001E39C3" w:rsidP="001E39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12" w:type="pct"/>
            <w:shd w:val="clear" w:color="auto" w:fill="auto"/>
          </w:tcPr>
          <w:p w14:paraId="08CFF086" w14:textId="23CAD9EA" w:rsidR="001E39C3" w:rsidRPr="00012075" w:rsidRDefault="001E39C3" w:rsidP="001E39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</w:rPr>
              <w:t>30,258</w:t>
            </w:r>
          </w:p>
        </w:tc>
        <w:tc>
          <w:tcPr>
            <w:tcW w:w="89" w:type="pct"/>
            <w:shd w:val="clear" w:color="auto" w:fill="auto"/>
          </w:tcPr>
          <w:p w14:paraId="2C4AFD67" w14:textId="77777777" w:rsidR="001E39C3" w:rsidRPr="00921967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53E81F26" w14:textId="644ED080" w:rsidR="001E39C3" w:rsidRPr="00921967" w:rsidRDefault="001E39C3" w:rsidP="001E39C3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21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24,665</w:t>
            </w:r>
          </w:p>
        </w:tc>
        <w:tc>
          <w:tcPr>
            <w:tcW w:w="90" w:type="pct"/>
            <w:shd w:val="clear" w:color="auto" w:fill="auto"/>
          </w:tcPr>
          <w:p w14:paraId="0AFFE0A1" w14:textId="77777777" w:rsidR="001E39C3" w:rsidRPr="006666FA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15594294" w14:textId="45142A5F" w:rsidR="001E39C3" w:rsidRPr="006666FA" w:rsidRDefault="001E39C3" w:rsidP="001E39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64,364</w:t>
            </w:r>
          </w:p>
        </w:tc>
        <w:tc>
          <w:tcPr>
            <w:tcW w:w="92" w:type="pct"/>
            <w:shd w:val="clear" w:color="auto" w:fill="auto"/>
          </w:tcPr>
          <w:p w14:paraId="1C5BE330" w14:textId="77777777" w:rsidR="001E39C3" w:rsidRPr="006666FA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C275D7D" w14:textId="74095ECE" w:rsidR="001E39C3" w:rsidRPr="0050363B" w:rsidRDefault="001E39C3" w:rsidP="001E39C3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5036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E39C3" w:rsidRPr="006666FA" w14:paraId="452D68F1" w14:textId="77777777" w:rsidTr="007E2CF0">
        <w:tc>
          <w:tcPr>
            <w:tcW w:w="2206" w:type="pct"/>
            <w:shd w:val="clear" w:color="auto" w:fill="FFFFFF"/>
          </w:tcPr>
          <w:p w14:paraId="20F4294E" w14:textId="77777777" w:rsidR="001E39C3" w:rsidRPr="00012075" w:rsidRDefault="001E39C3" w:rsidP="001E39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1E16B6E" w14:textId="01BCBA1C" w:rsidR="001E39C3" w:rsidRPr="00012075" w:rsidRDefault="001E39C3" w:rsidP="001E39C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012075" w:rsidRPr="00012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639</w:t>
            </w:r>
            <w:r w:rsidRPr="00012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2075" w:rsidRPr="00012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</w:t>
            </w:r>
          </w:p>
        </w:tc>
        <w:tc>
          <w:tcPr>
            <w:tcW w:w="89" w:type="pct"/>
          </w:tcPr>
          <w:p w14:paraId="4FE3297C" w14:textId="77777777" w:rsidR="001E39C3" w:rsidRPr="009333A9" w:rsidRDefault="001E39C3" w:rsidP="001E39C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58BB61AC" w14:textId="31911CE9" w:rsidR="001E39C3" w:rsidRPr="009333A9" w:rsidRDefault="001E39C3" w:rsidP="001E39C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93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33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120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Pr="0093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2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90" w:type="pct"/>
          </w:tcPr>
          <w:p w14:paraId="279EE558" w14:textId="77777777" w:rsidR="001E39C3" w:rsidRPr="009333A9" w:rsidRDefault="001E39C3" w:rsidP="001E39C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5D11CFD" w14:textId="33468EF3" w:rsidR="001E39C3" w:rsidRPr="009333A9" w:rsidRDefault="001E39C3" w:rsidP="001E39C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6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102,137</w:t>
            </w:r>
          </w:p>
        </w:tc>
        <w:tc>
          <w:tcPr>
            <w:tcW w:w="92" w:type="pct"/>
          </w:tcPr>
          <w:p w14:paraId="1251DC59" w14:textId="77777777" w:rsidR="001E39C3" w:rsidRPr="009333A9" w:rsidRDefault="001E39C3" w:rsidP="001E39C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97EEBEA" w14:textId="77777777" w:rsidR="001E39C3" w:rsidRPr="00EA176B" w:rsidRDefault="001E39C3" w:rsidP="001E39C3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7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88,464</w:t>
            </w:r>
          </w:p>
        </w:tc>
      </w:tr>
    </w:tbl>
    <w:p w14:paraId="16662820" w14:textId="77777777" w:rsidR="004F7260" w:rsidRPr="007410E6" w:rsidRDefault="004F7260" w:rsidP="004F7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E137A6" w14:textId="253A0DF4" w:rsidR="00C207F4" w:rsidRPr="004F7260" w:rsidRDefault="00C207F4" w:rsidP="00D956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>ภายใต้สัญญา</w:t>
      </w:r>
      <w:r w:rsidR="001C2DA6" w:rsidRPr="004F7260">
        <w:rPr>
          <w:rFonts w:asciiTheme="majorBidi" w:hAnsiTheme="majorBidi" w:cstheme="majorBidi"/>
          <w:sz w:val="30"/>
          <w:szCs w:val="30"/>
          <w:cs/>
        </w:rPr>
        <w:t>เงิน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กู้ยืม </w:t>
      </w:r>
      <w:r w:rsidR="00FE11AD" w:rsidRPr="004F7260">
        <w:rPr>
          <w:rFonts w:asciiTheme="majorBidi" w:hAnsiTheme="majorBidi" w:cstheme="majorBidi"/>
          <w:sz w:val="30"/>
          <w:szCs w:val="30"/>
          <w:cs/>
        </w:rPr>
        <w:t>มีข้อกำหนดบางประการที่</w:t>
      </w:r>
      <w:r w:rsidRPr="004F726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E11AD" w:rsidRPr="004F7260">
        <w:rPr>
          <w:rFonts w:asciiTheme="majorBidi" w:hAnsiTheme="majorBidi" w:cstheme="majorBidi"/>
          <w:sz w:val="30"/>
          <w:szCs w:val="30"/>
          <w:cs/>
        </w:rPr>
        <w:t>จะ</w:t>
      </w:r>
      <w:r w:rsidRPr="004F7260">
        <w:rPr>
          <w:rFonts w:asciiTheme="majorBidi" w:hAnsiTheme="majorBidi" w:cstheme="majorBidi"/>
          <w:sz w:val="30"/>
          <w:szCs w:val="30"/>
          <w:cs/>
        </w:rPr>
        <w:t>ต้องปฏิบัติตาม</w:t>
      </w:r>
      <w:r w:rsidR="00FE11AD" w:rsidRPr="004F7260">
        <w:rPr>
          <w:rFonts w:asciiTheme="majorBidi" w:hAnsiTheme="majorBidi" w:cstheme="majorBidi"/>
          <w:sz w:val="30"/>
          <w:szCs w:val="30"/>
          <w:cs/>
        </w:rPr>
        <w:t>เกี่ยวกับการรักษาอัตราส่วนทาง</w:t>
      </w:r>
      <w:r w:rsidR="004B62CD">
        <w:rPr>
          <w:rFonts w:asciiTheme="majorBidi" w:hAnsiTheme="majorBidi" w:cstheme="majorBidi"/>
          <w:sz w:val="30"/>
          <w:szCs w:val="30"/>
        </w:rPr>
        <w:t xml:space="preserve">   </w:t>
      </w:r>
      <w:r w:rsidR="00FE11AD" w:rsidRPr="004F7260">
        <w:rPr>
          <w:rFonts w:asciiTheme="majorBidi" w:hAnsiTheme="majorBidi" w:cstheme="majorBidi"/>
          <w:sz w:val="30"/>
          <w:szCs w:val="30"/>
          <w:cs/>
        </w:rPr>
        <w:t>การเงิน การรักษาระดับการถือหุ้นในเงินลงทุน และการงดจ่ายเงินปันผล</w:t>
      </w:r>
      <w:r w:rsidR="00955B1F" w:rsidRPr="004F7260">
        <w:rPr>
          <w:rFonts w:asciiTheme="majorBidi" w:hAnsiTheme="majorBidi" w:cstheme="majorBidi"/>
          <w:sz w:val="30"/>
          <w:szCs w:val="30"/>
          <w:cs/>
        </w:rPr>
        <w:t>ในบริษัทย่อยบางแห่ง</w:t>
      </w:r>
    </w:p>
    <w:p w14:paraId="37C990B8" w14:textId="77777777" w:rsidR="003C40B7" w:rsidRPr="004F7260" w:rsidRDefault="003C40B7" w:rsidP="006F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342DC06" w14:textId="53EB1C87" w:rsidR="003C40B7" w:rsidRPr="004F7260" w:rsidRDefault="003C40B7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8068C" w:rsidRPr="004F7260">
        <w:rPr>
          <w:rFonts w:asciiTheme="majorBidi" w:hAnsiTheme="majorBidi" w:cstheme="majorBidi"/>
          <w:sz w:val="30"/>
          <w:szCs w:val="30"/>
        </w:rPr>
        <w:t>3</w:t>
      </w:r>
      <w:r w:rsidR="00CE4223">
        <w:rPr>
          <w:rFonts w:asciiTheme="majorBidi" w:hAnsiTheme="majorBidi" w:cstheme="majorBidi"/>
          <w:sz w:val="30"/>
          <w:szCs w:val="30"/>
        </w:rPr>
        <w:t>0</w:t>
      </w:r>
      <w:r w:rsidR="009E1EB3" w:rsidRPr="004F7260">
        <w:rPr>
          <w:rFonts w:asciiTheme="majorBidi" w:hAnsiTheme="majorBidi" w:cstheme="majorBidi"/>
          <w:sz w:val="30"/>
          <w:szCs w:val="30"/>
        </w:rPr>
        <w:t xml:space="preserve"> </w:t>
      </w:r>
      <w:r w:rsidR="0050363B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4F7260">
        <w:rPr>
          <w:rFonts w:asciiTheme="majorBidi" w:hAnsiTheme="majorBidi" w:cstheme="majorBidi"/>
          <w:sz w:val="30"/>
          <w:szCs w:val="30"/>
        </w:rPr>
        <w:t>56</w:t>
      </w:r>
      <w:r w:rsidR="009E1EB3" w:rsidRPr="004F7260">
        <w:rPr>
          <w:rFonts w:asciiTheme="majorBidi" w:hAnsiTheme="majorBidi" w:cstheme="majorBidi"/>
          <w:sz w:val="30"/>
          <w:szCs w:val="30"/>
        </w:rPr>
        <w:t>6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กลุ่มบริษัทมีวงเงินสินเชื่อที่ยังไม่ได้</w:t>
      </w:r>
      <w:r w:rsidR="009C11FA" w:rsidRPr="004F7260">
        <w:rPr>
          <w:rFonts w:asciiTheme="majorBidi" w:hAnsiTheme="majorBidi" w:cstheme="majorBidi"/>
          <w:sz w:val="30"/>
          <w:szCs w:val="30"/>
          <w:cs/>
        </w:rPr>
        <w:t>เบิก</w:t>
      </w:r>
      <w:r w:rsidRPr="004F7260">
        <w:rPr>
          <w:rFonts w:asciiTheme="majorBidi" w:hAnsiTheme="majorBidi" w:cstheme="majorBidi"/>
          <w:sz w:val="30"/>
          <w:szCs w:val="30"/>
          <w:cs/>
        </w:rPr>
        <w:t>ใช้</w:t>
      </w:r>
      <w:r w:rsidR="009C11FA" w:rsidRPr="004F7260">
        <w:rPr>
          <w:rFonts w:asciiTheme="majorBidi" w:hAnsiTheme="majorBidi" w:cstheme="majorBidi"/>
          <w:sz w:val="30"/>
          <w:szCs w:val="30"/>
          <w:cs/>
        </w:rPr>
        <w:t>รวมเป็นเงินทั้งสิ้น</w:t>
      </w:r>
      <w:r w:rsidR="004A4F9A">
        <w:rPr>
          <w:rFonts w:asciiTheme="majorBidi" w:hAnsiTheme="majorBidi" w:cstheme="majorBidi"/>
          <w:sz w:val="30"/>
          <w:szCs w:val="30"/>
        </w:rPr>
        <w:t xml:space="preserve"> 5,153</w:t>
      </w:r>
      <w:r w:rsidR="0050363B">
        <w:rPr>
          <w:rFonts w:asciiTheme="majorBidi" w:hAnsiTheme="majorBidi" w:cstheme="majorBidi"/>
          <w:sz w:val="30"/>
          <w:szCs w:val="30"/>
        </w:rPr>
        <w:t xml:space="preserve"> </w:t>
      </w:r>
      <w:r w:rsidRPr="004F726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C11FA" w:rsidRPr="004F72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C11FA" w:rsidRPr="004F7260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8B7A98" w:rsidRPr="008B7A9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8B7A98" w:rsidRPr="008B7A98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C11FA" w:rsidRPr="004F7260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9E1EB3" w:rsidRPr="004F726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9A2B14" w:rsidRPr="004F7260">
        <w:rPr>
          <w:rFonts w:asciiTheme="majorBidi" w:hAnsiTheme="majorBidi" w:cstheme="majorBidi"/>
          <w:i/>
          <w:iCs/>
          <w:sz w:val="30"/>
          <w:szCs w:val="30"/>
        </w:rPr>
        <w:t>4,</w:t>
      </w:r>
      <w:r w:rsidR="008B7A98" w:rsidRPr="008B7A9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A2B14" w:rsidRPr="004F7260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7F4949" w:rsidRPr="004F7260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37A84CE5" w14:textId="23E1F3D2" w:rsidR="009A2B14" w:rsidRDefault="009A2B14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5E06230" w14:textId="620C7A3B" w:rsidR="00545F0F" w:rsidRPr="00173734" w:rsidRDefault="004F7260" w:rsidP="001F58E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>
        <w:rPr>
          <w:rFonts w:asciiTheme="majorBidi" w:hAnsiTheme="majorBidi" w:cstheme="majorBidi"/>
          <w:sz w:val="30"/>
          <w:szCs w:val="30"/>
          <w:u w:val="none"/>
        </w:rPr>
        <w:lastRenderedPageBreak/>
        <w:t>9</w:t>
      </w:r>
      <w:r w:rsidR="00545F0F" w:rsidRPr="00173734">
        <w:rPr>
          <w:rFonts w:asciiTheme="majorBidi" w:hAnsiTheme="majorBidi" w:cstheme="majorBidi"/>
          <w:sz w:val="30"/>
          <w:szCs w:val="30"/>
          <w:u w:val="none"/>
          <w:cs/>
        </w:rPr>
        <w:tab/>
        <w:t>ทุนเรือนหุ้น</w:t>
      </w:r>
    </w:p>
    <w:p w14:paraId="1C23BBFB" w14:textId="5262D0C0" w:rsidR="00545F0F" w:rsidRPr="00173734" w:rsidRDefault="00545F0F" w:rsidP="00545F0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69"/>
        <w:gridCol w:w="857"/>
        <w:gridCol w:w="237"/>
        <w:gridCol w:w="1067"/>
        <w:gridCol w:w="261"/>
        <w:gridCol w:w="1001"/>
        <w:gridCol w:w="267"/>
        <w:gridCol w:w="1084"/>
        <w:gridCol w:w="261"/>
        <w:gridCol w:w="995"/>
      </w:tblGrid>
      <w:tr w:rsidR="009E1EB3" w:rsidRPr="00424DDB" w14:paraId="107FC01B" w14:textId="77777777" w:rsidTr="00173734">
        <w:trPr>
          <w:tblHeader/>
        </w:trPr>
        <w:tc>
          <w:tcPr>
            <w:tcW w:w="1722" w:type="pct"/>
          </w:tcPr>
          <w:p w14:paraId="3D58E5A5" w14:textId="77777777" w:rsidR="009E1EB3" w:rsidRPr="00424DDB" w:rsidRDefault="009E1EB3" w:rsidP="007769A3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14:paraId="166EB0ED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9" w:type="pct"/>
          </w:tcPr>
          <w:p w14:paraId="2F86409A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  <w:tcBorders>
              <w:bottom w:val="single" w:sz="4" w:space="0" w:color="auto"/>
            </w:tcBorders>
          </w:tcPr>
          <w:p w14:paraId="4C6918E1" w14:textId="46B79FD8" w:rsidR="009E1EB3" w:rsidRPr="00424DDB" w:rsidRDefault="008B7A98" w:rsidP="007769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9C11FA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E1EB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6EC4DC5" w14:textId="77777777" w:rsidR="009E1EB3" w:rsidRPr="00424DDB" w:rsidRDefault="009E1EB3" w:rsidP="007769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  <w:tcBorders>
              <w:bottom w:val="single" w:sz="4" w:space="0" w:color="auto"/>
            </w:tcBorders>
          </w:tcPr>
          <w:p w14:paraId="62707D32" w14:textId="65B2F668" w:rsidR="009E1EB3" w:rsidRPr="00424DDB" w:rsidRDefault="008B7A98" w:rsidP="007769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9C11FA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E1EB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E1EB3" w:rsidRPr="00424DDB" w14:paraId="13D4D2C7" w14:textId="77777777" w:rsidTr="00173734">
        <w:trPr>
          <w:tblHeader/>
        </w:trPr>
        <w:tc>
          <w:tcPr>
            <w:tcW w:w="1722" w:type="pct"/>
          </w:tcPr>
          <w:p w14:paraId="0FF99697" w14:textId="77777777" w:rsidR="009E1EB3" w:rsidRPr="00424DDB" w:rsidRDefault="009E1EB3" w:rsidP="007769A3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14:paraId="7512DCF8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9" w:type="pct"/>
          </w:tcPr>
          <w:p w14:paraId="6FB4062F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85E2F16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0413C22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61AC8F5C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5" w:type="pct"/>
          </w:tcPr>
          <w:p w14:paraId="3404A04E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0869712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365E5300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5BA2E916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E1EB3" w:rsidRPr="00424DDB" w14:paraId="6A6DDC5A" w14:textId="77777777" w:rsidTr="00173734">
        <w:trPr>
          <w:tblHeader/>
        </w:trPr>
        <w:tc>
          <w:tcPr>
            <w:tcW w:w="1722" w:type="pct"/>
          </w:tcPr>
          <w:p w14:paraId="66A6D157" w14:textId="77777777" w:rsidR="009E1EB3" w:rsidRPr="00424DDB" w:rsidRDefault="009E1EB3" w:rsidP="007769A3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28B9E786" w14:textId="77777777" w:rsidR="009E1EB3" w:rsidRPr="00424DDB" w:rsidRDefault="009E1EB3" w:rsidP="007769A3">
            <w:pPr>
              <w:tabs>
                <w:tab w:val="center" w:pos="4536"/>
                <w:tab w:val="right" w:pos="9072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" w:type="pct"/>
          </w:tcPr>
          <w:p w14:paraId="7EF3CF40" w14:textId="77777777" w:rsidR="009E1EB3" w:rsidRPr="00424DDB" w:rsidRDefault="009E1EB3" w:rsidP="007769A3">
            <w:pPr>
              <w:tabs>
                <w:tab w:val="center" w:pos="4536"/>
                <w:tab w:val="right" w:pos="9072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3" w:type="pct"/>
            <w:gridSpan w:val="7"/>
          </w:tcPr>
          <w:p w14:paraId="6A62C6B4" w14:textId="77777777" w:rsidR="009E1EB3" w:rsidRPr="00424DDB" w:rsidRDefault="009E1EB3" w:rsidP="007769A3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9E1EB3" w:rsidRPr="00424DDB" w14:paraId="58F0EEBA" w14:textId="77777777" w:rsidTr="009E1EB3">
        <w:tc>
          <w:tcPr>
            <w:tcW w:w="1722" w:type="pct"/>
          </w:tcPr>
          <w:p w14:paraId="13AB574B" w14:textId="77777777" w:rsidR="009E1EB3" w:rsidRPr="00424DDB" w:rsidRDefault="009E1EB3" w:rsidP="007769A3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66" w:type="pct"/>
          </w:tcPr>
          <w:p w14:paraId="2F408F9F" w14:textId="77777777" w:rsidR="009E1EB3" w:rsidRPr="00424DDB" w:rsidRDefault="009E1EB3" w:rsidP="007769A3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AD28327" w14:textId="77777777" w:rsidR="009E1EB3" w:rsidRPr="00424DDB" w:rsidRDefault="009E1EB3" w:rsidP="007769A3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8FE5871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093C8C2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898EEC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3CC269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DFB0558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08DA95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8B66943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1EB3" w:rsidRPr="00424DDB" w14:paraId="327023C9" w14:textId="77777777" w:rsidTr="009E1EB3">
        <w:tc>
          <w:tcPr>
            <w:tcW w:w="1722" w:type="pct"/>
          </w:tcPr>
          <w:p w14:paraId="2E034909" w14:textId="53FE8AA0" w:rsidR="009E1EB3" w:rsidRPr="00424DDB" w:rsidRDefault="009E1EB3" w:rsidP="007769A3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pct"/>
          </w:tcPr>
          <w:p w14:paraId="4F15B496" w14:textId="77777777" w:rsidR="009E1EB3" w:rsidRPr="00424DDB" w:rsidRDefault="009E1EB3" w:rsidP="007769A3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BDC1ED" w14:textId="77777777" w:rsidR="009E1EB3" w:rsidRPr="00424DDB" w:rsidRDefault="009E1EB3" w:rsidP="007769A3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C55600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D80FA9E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81B5736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BEDAE52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8457BB8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CA82C77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ABEBD46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D4F" w:rsidRPr="00424DDB" w14:paraId="39E4BCB6" w14:textId="77777777" w:rsidTr="0073632C">
        <w:tc>
          <w:tcPr>
            <w:tcW w:w="1722" w:type="pct"/>
          </w:tcPr>
          <w:p w14:paraId="1319AB71" w14:textId="77777777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466" w:type="pct"/>
          </w:tcPr>
          <w:p w14:paraId="5AD2C439" w14:textId="4389D770" w:rsidR="009F4D4F" w:rsidRPr="00424DDB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62BEA50F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46CF0EEF" w14:textId="46F931FF" w:rsidR="009F4D4F" w:rsidRPr="00424DDB" w:rsidRDefault="009F4D4F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7CC28A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D3FE833" w14:textId="5441F316" w:rsidR="009F4D4F" w:rsidRPr="00424DDB" w:rsidRDefault="009F4D4F" w:rsidP="009F4D4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BBAB9E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35B3A3FE" w14:textId="3480AB7B" w:rsidR="009F4D4F" w:rsidRPr="00424DDB" w:rsidRDefault="009F4D4F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1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47A707B6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DDFB30C" w14:textId="6484E798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1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F4D4F" w:rsidRPr="00424DDB" w14:paraId="37DD0B1E" w14:textId="77777777" w:rsidTr="0073632C">
        <w:tc>
          <w:tcPr>
            <w:tcW w:w="1722" w:type="pct"/>
          </w:tcPr>
          <w:p w14:paraId="0C0B453B" w14:textId="53252A93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66" w:type="pct"/>
          </w:tcPr>
          <w:p w14:paraId="276B8DAD" w14:textId="4396C572" w:rsidR="009F4D4F" w:rsidRPr="009C11FA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6426E3E3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43016497" w14:textId="27770E58" w:rsidR="009F4D4F" w:rsidRPr="009F4D4F" w:rsidRDefault="008B7A98" w:rsidP="0010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4D4F" w:rsidRPr="009F4D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9F4D4F" w:rsidRPr="009F4D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277CC8A1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9297ECF" w14:textId="618F8CEE" w:rsidR="009F4D4F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47F2BF7D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46A8F4A7" w14:textId="014BF70E" w:rsidR="009F4D4F" w:rsidRPr="009C11FA" w:rsidRDefault="00C10889" w:rsidP="00C1088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BE8721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A52DC5F" w14:textId="5A517F3E" w:rsidR="009F4D4F" w:rsidRPr="009C11FA" w:rsidRDefault="00C10889" w:rsidP="00C1088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D4F" w:rsidRPr="00424DDB" w14:paraId="2E44C8CE" w14:textId="77777777" w:rsidTr="0073632C">
        <w:tc>
          <w:tcPr>
            <w:tcW w:w="1722" w:type="pct"/>
          </w:tcPr>
          <w:p w14:paraId="17285495" w14:textId="77777777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ออกหุ้นสามัญใหม่</w:t>
            </w:r>
          </w:p>
        </w:tc>
        <w:tc>
          <w:tcPr>
            <w:tcW w:w="466" w:type="pct"/>
          </w:tcPr>
          <w:p w14:paraId="01419008" w14:textId="34E62C49" w:rsidR="009F4D4F" w:rsidRPr="00424DDB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4B3F235A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503C001F" w14:textId="1576D290" w:rsidR="009F4D4F" w:rsidRPr="009F4D4F" w:rsidRDefault="00EA176B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8DD950E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7AC1439" w14:textId="141C9046" w:rsidR="009F4D4F" w:rsidRPr="00424DDB" w:rsidRDefault="00EA176B" w:rsidP="009F4D4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90BC40" w14:textId="77777777" w:rsidR="009F4D4F" w:rsidRPr="0073632C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92D284" w14:textId="4257B27A" w:rsidR="009F4D4F" w:rsidRPr="00424DDB" w:rsidRDefault="008B7A98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4D4F"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11A3081E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67B2B9C" w14:textId="39CF7A41" w:rsidR="009F4D4F" w:rsidRPr="00424DDB" w:rsidRDefault="008B7A98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9F4D4F"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F4D4F" w:rsidRPr="00424DDB" w14:paraId="4F28C270" w14:textId="77777777" w:rsidTr="0073632C">
        <w:tc>
          <w:tcPr>
            <w:tcW w:w="1722" w:type="pct"/>
          </w:tcPr>
          <w:p w14:paraId="1F215ABB" w14:textId="07C87036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466" w:type="pct"/>
          </w:tcPr>
          <w:p w14:paraId="5DA280C3" w14:textId="62852685" w:rsidR="009F4D4F" w:rsidRPr="009C11FA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3E32A7F5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38624A28" w14:textId="0A788A4D" w:rsidR="009F4D4F" w:rsidRPr="009F4D4F" w:rsidRDefault="00EA176B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DC3A671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45D50296" w14:textId="26D779B7" w:rsidR="009F4D4F" w:rsidRPr="00424DDB" w:rsidRDefault="00EA176B" w:rsidP="009F4D4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D0FD8D" w14:textId="77777777" w:rsidR="009F4D4F" w:rsidRPr="0073632C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79BC185" w14:textId="21744027" w:rsidR="009F4D4F" w:rsidRPr="009C11FA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3D5BE71B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9BDBDD8" w14:textId="7C78424B" w:rsidR="009F4D4F" w:rsidRPr="009C11FA" w:rsidRDefault="009F4D4F" w:rsidP="009F4D4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D4F" w:rsidRPr="00424DDB" w14:paraId="51D4FB46" w14:textId="77777777" w:rsidTr="0073632C">
        <w:tc>
          <w:tcPr>
            <w:tcW w:w="1722" w:type="pct"/>
          </w:tcPr>
          <w:p w14:paraId="353B7C14" w14:textId="1595384D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466" w:type="pct"/>
          </w:tcPr>
          <w:p w14:paraId="4613D91E" w14:textId="1377D02C" w:rsidR="009F4D4F" w:rsidRPr="009C11FA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027D232D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15BB2F92" w14:textId="4D5E50FD" w:rsidR="009F4D4F" w:rsidRPr="009F4D4F" w:rsidRDefault="00EA176B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1CACB0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C19B2B4" w14:textId="3365225F" w:rsidR="009F4D4F" w:rsidRPr="00424DDB" w:rsidRDefault="00EA176B" w:rsidP="009F4D4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E98A45" w14:textId="77777777" w:rsidR="009F4D4F" w:rsidRPr="0073632C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A6A3BAE" w14:textId="19EFCCD8" w:rsidR="009F4D4F" w:rsidRPr="009C11FA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2880480C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C58B2EC" w14:textId="2C94404B" w:rsidR="009F4D4F" w:rsidRPr="00FB31F4" w:rsidRDefault="009F4D4F" w:rsidP="009F4D4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D4F" w:rsidRPr="00424DDB" w14:paraId="68910459" w14:textId="77777777" w:rsidTr="00C15305">
        <w:tc>
          <w:tcPr>
            <w:tcW w:w="1722" w:type="pct"/>
          </w:tcPr>
          <w:p w14:paraId="4E252CF2" w14:textId="4300AF58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ออกหุ้นสามัญใหม่</w:t>
            </w:r>
          </w:p>
        </w:tc>
        <w:tc>
          <w:tcPr>
            <w:tcW w:w="466" w:type="pct"/>
          </w:tcPr>
          <w:p w14:paraId="033A194F" w14:textId="490D0B26" w:rsidR="009F4D4F" w:rsidRPr="009C11FA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66E9938F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CEC712" w14:textId="3655C969" w:rsidR="009F4D4F" w:rsidRPr="009F4D4F" w:rsidRDefault="00EA176B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CB7BA27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2F6D6859" w14:textId="49E45587" w:rsidR="009F4D4F" w:rsidRPr="00424DDB" w:rsidRDefault="00EA176B" w:rsidP="009F4D4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48F3AE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0B9096A" w14:textId="0D8DD6A1" w:rsidR="009F4D4F" w:rsidRPr="009C11FA" w:rsidRDefault="008B7A98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F4D4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05AB11FC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0EDDA85F" w14:textId="576C355F" w:rsidR="009F4D4F" w:rsidRPr="009C11FA" w:rsidRDefault="008B7A98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4D4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F4D4F" w:rsidRPr="00424DDB" w14:paraId="4AABEE99" w14:textId="77777777" w:rsidTr="00C15305">
        <w:tc>
          <w:tcPr>
            <w:tcW w:w="1722" w:type="pct"/>
          </w:tcPr>
          <w:p w14:paraId="1FD8451B" w14:textId="26BDDDDC" w:rsidR="009F4D4F" w:rsidRPr="008C74CE" w:rsidRDefault="009F4D4F" w:rsidP="009F4D4F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E42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CE42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566 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6DFCE1C" w14:textId="0429B93A" w:rsidR="009F4D4F" w:rsidRPr="008C74CE" w:rsidRDefault="009F4D4F" w:rsidP="009F4D4F">
            <w:pPr>
              <w:ind w:left="262" w:right="-288" w:hanging="2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466" w:type="pct"/>
          </w:tcPr>
          <w:p w14:paraId="28E1EB7F" w14:textId="77777777" w:rsidR="009F4D4F" w:rsidRDefault="009F4D4F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F2F5F2" w14:textId="596FAC72" w:rsidR="009F4D4F" w:rsidRPr="00424DDB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0DD1FC5D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5D7F340" w14:textId="77777777" w:rsidR="00EA176B" w:rsidRDefault="00EA176B" w:rsidP="0010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B3F25" w14:textId="7D62E429" w:rsidR="009F4D4F" w:rsidRPr="00C15305" w:rsidRDefault="00EA176B" w:rsidP="0010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53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1,120,000</w:t>
            </w:r>
          </w:p>
        </w:tc>
        <w:tc>
          <w:tcPr>
            <w:tcW w:w="142" w:type="pct"/>
          </w:tcPr>
          <w:p w14:paraId="4F425398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6C8432E6" w14:textId="77777777" w:rsidR="00EA176B" w:rsidRDefault="00EA176B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8DD04D" w14:textId="589BCFEA" w:rsidR="009F4D4F" w:rsidRPr="00C15305" w:rsidRDefault="00EA176B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53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560,000</w:t>
            </w:r>
          </w:p>
        </w:tc>
        <w:tc>
          <w:tcPr>
            <w:tcW w:w="145" w:type="pct"/>
          </w:tcPr>
          <w:p w14:paraId="617CEAE5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D91F953" w14:textId="77777777" w:rsidR="009F4D4F" w:rsidRDefault="009F4D4F" w:rsidP="009F4D4F">
            <w:pPr>
              <w:pStyle w:val="acctfourfigures"/>
              <w:tabs>
                <w:tab w:val="clear" w:pos="765"/>
                <w:tab w:val="decimal" w:pos="641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4C33A1" w14:textId="4923AABA" w:rsidR="009F4D4F" w:rsidRPr="00EB1470" w:rsidRDefault="008B7A98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F4D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="009F4D4F"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56655232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7426C9B" w14:textId="77777777" w:rsidR="009F4D4F" w:rsidRPr="004F7260" w:rsidRDefault="009F4D4F" w:rsidP="009F4D4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0F368A" w14:textId="46EA4C9D" w:rsidR="009F4D4F" w:rsidRPr="004F7260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7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F7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9F4D4F" w:rsidRPr="00424DDB" w14:paraId="2D1243A0" w14:textId="77777777" w:rsidTr="00C15305">
        <w:tc>
          <w:tcPr>
            <w:tcW w:w="1722" w:type="pct"/>
          </w:tcPr>
          <w:p w14:paraId="5AD47F82" w14:textId="77777777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252C7226" w14:textId="77777777" w:rsidR="009F4D4F" w:rsidRPr="00424DDB" w:rsidRDefault="009F4D4F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3523E011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C57B1DC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B4F1BEB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74EEB56C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B2F323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02645C7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4FC8BF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0AD51EFB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9F4D4F" w:rsidRPr="00424DDB" w14:paraId="0A72FF7B" w14:textId="77777777" w:rsidTr="009E1EB3">
        <w:tc>
          <w:tcPr>
            <w:tcW w:w="1722" w:type="pct"/>
          </w:tcPr>
          <w:p w14:paraId="31A85FB2" w14:textId="77777777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466" w:type="pct"/>
          </w:tcPr>
          <w:p w14:paraId="236C0024" w14:textId="77777777" w:rsidR="009F4D4F" w:rsidRPr="00424DDB" w:rsidRDefault="009F4D4F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014E1BB4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2C898BD4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C609C7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4F71DA64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D40E46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2B3470CB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5D7DBAA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41" w:type="pct"/>
          </w:tcPr>
          <w:p w14:paraId="1512B9EA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9F4D4F" w:rsidRPr="00424DDB" w14:paraId="2A7FF2DB" w14:textId="77777777" w:rsidTr="009E1EB3">
        <w:tc>
          <w:tcPr>
            <w:tcW w:w="1722" w:type="pct"/>
          </w:tcPr>
          <w:p w14:paraId="78BFD15F" w14:textId="24039E2A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66" w:type="pct"/>
          </w:tcPr>
          <w:p w14:paraId="71D0127C" w14:textId="77777777" w:rsidR="009F4D4F" w:rsidRPr="00424DDB" w:rsidRDefault="009F4D4F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56620B51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0A590E67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58A2F15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13CEBCD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2F19FF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2F0535A9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5E86F0E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41" w:type="pct"/>
          </w:tcPr>
          <w:p w14:paraId="70F9640B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9F4D4F" w:rsidRPr="00424DDB" w14:paraId="3AD43F1A" w14:textId="77777777" w:rsidTr="009E1EB3">
        <w:tc>
          <w:tcPr>
            <w:tcW w:w="1722" w:type="pct"/>
          </w:tcPr>
          <w:p w14:paraId="099494F4" w14:textId="77777777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466" w:type="pct"/>
          </w:tcPr>
          <w:p w14:paraId="2422FC81" w14:textId="1862A4E9" w:rsidR="009F4D4F" w:rsidRPr="00424DDB" w:rsidRDefault="008B7A98" w:rsidP="009F4D4F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6D3DAC9D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7213F55F" w14:textId="46E04C6C" w:rsidR="009F4D4F" w:rsidRPr="00424DDB" w:rsidRDefault="009F4D4F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B944E9" w14:textId="77777777" w:rsidR="009F4D4F" w:rsidRPr="00424DDB" w:rsidRDefault="009F4D4F" w:rsidP="009F4D4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8955AD1" w14:textId="25E09A36" w:rsidR="009F4D4F" w:rsidRPr="00424DDB" w:rsidRDefault="009F4D4F" w:rsidP="00C108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4C9B1EF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38BBFC89" w14:textId="1B5939E6" w:rsidR="009F4D4F" w:rsidRPr="00424DDB" w:rsidRDefault="009F4D4F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1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1ED3DE07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0F9663E" w14:textId="5F55AF4B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1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10889" w:rsidRPr="00424DDB" w14:paraId="6CB8EF45" w14:textId="77777777" w:rsidTr="009E1EB3">
        <w:tc>
          <w:tcPr>
            <w:tcW w:w="1722" w:type="pct"/>
          </w:tcPr>
          <w:p w14:paraId="44CF59B1" w14:textId="4CB40B53" w:rsidR="00C10889" w:rsidRPr="00424DDB" w:rsidRDefault="00C10889" w:rsidP="00C10889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66" w:type="pct"/>
          </w:tcPr>
          <w:p w14:paraId="61B0AA6C" w14:textId="44F49F0D" w:rsidR="00C10889" w:rsidRPr="009C11FA" w:rsidRDefault="008B7A98" w:rsidP="00C1088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10889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5186EA3E" w14:textId="77777777" w:rsidR="00C10889" w:rsidRPr="00424DDB" w:rsidRDefault="00C10889" w:rsidP="00C10889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3FD533C6" w14:textId="59589542" w:rsidR="00C10889" w:rsidRPr="00C10889" w:rsidRDefault="00C10889" w:rsidP="0010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10889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108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7130184E" w14:textId="77777777" w:rsidR="00C10889" w:rsidRPr="00C10889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D215F52" w14:textId="37E6EF4C" w:rsidR="00C10889" w:rsidRPr="00C10889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088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C108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6452B7B6" w14:textId="77777777" w:rsidR="00C10889" w:rsidRPr="00424DDB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545EA2AC" w14:textId="0E86EF9B" w:rsidR="00C10889" w:rsidRPr="009C11FA" w:rsidRDefault="00C10889" w:rsidP="00C1088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D938D5B" w14:textId="77777777" w:rsidR="00C10889" w:rsidRPr="00424DDB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0A2B2FA" w14:textId="69A2CCC5" w:rsidR="00C10889" w:rsidRPr="009C11FA" w:rsidRDefault="00C10889" w:rsidP="004A4F9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889" w:rsidRPr="00424DDB" w14:paraId="3C5D37C3" w14:textId="77777777" w:rsidTr="009E1EB3">
        <w:tc>
          <w:tcPr>
            <w:tcW w:w="1722" w:type="pct"/>
          </w:tcPr>
          <w:p w14:paraId="21C22676" w14:textId="77777777" w:rsidR="00C10889" w:rsidRPr="00424DDB" w:rsidRDefault="00C10889" w:rsidP="00C10889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9C11FA">
              <w:rPr>
                <w:rFonts w:ascii="Angsana New" w:hAnsi="Angsana New" w:cs="Angsana New"/>
                <w:sz w:val="30"/>
                <w:szCs w:val="30"/>
                <w:cs/>
              </w:rPr>
              <w:t>ออกหุ้นสามัญใหม่</w:t>
            </w:r>
          </w:p>
        </w:tc>
        <w:tc>
          <w:tcPr>
            <w:tcW w:w="466" w:type="pct"/>
          </w:tcPr>
          <w:p w14:paraId="304A2E79" w14:textId="6224B7C0" w:rsidR="00C10889" w:rsidRPr="00424DDB" w:rsidRDefault="008B7A98" w:rsidP="00C1088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28E594E0" w14:textId="77777777" w:rsidR="00C10889" w:rsidRPr="00424DDB" w:rsidRDefault="00C10889" w:rsidP="00C10889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0A8D22B4" w14:textId="26A19B2A" w:rsidR="00C10889" w:rsidRPr="00424DDB" w:rsidRDefault="00EA176B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379183F" w14:textId="77777777" w:rsidR="00C10889" w:rsidRPr="00424DDB" w:rsidRDefault="00C10889" w:rsidP="00C108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7A42651" w14:textId="20CA6C9B" w:rsidR="00C10889" w:rsidRPr="00424DDB" w:rsidRDefault="00EA176B" w:rsidP="00C108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5ECDD0" w14:textId="77777777" w:rsidR="00C10889" w:rsidRPr="00424DDB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630A7CFA" w14:textId="5BDEAC9A" w:rsidR="00C10889" w:rsidRPr="00424DDB" w:rsidRDefault="008B7A98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0889"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2469698D" w14:textId="77777777" w:rsidR="00C10889" w:rsidRPr="00424DDB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B02FAD2" w14:textId="27E0AE10" w:rsidR="00C10889" w:rsidRPr="00424DDB" w:rsidRDefault="008B7A98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C10889"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4A4F9A" w:rsidRPr="00424DDB" w14:paraId="74228FE3" w14:textId="77777777" w:rsidTr="009E1EB3">
        <w:tc>
          <w:tcPr>
            <w:tcW w:w="1722" w:type="pct"/>
          </w:tcPr>
          <w:p w14:paraId="41819C17" w14:textId="363EDE87" w:rsidR="004A4F9A" w:rsidRPr="009C11FA" w:rsidRDefault="004A4F9A" w:rsidP="004A4F9A">
            <w:pPr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0DC6"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ออกหุ้นสามัญใหม่</w:t>
            </w:r>
          </w:p>
        </w:tc>
        <w:tc>
          <w:tcPr>
            <w:tcW w:w="466" w:type="pct"/>
          </w:tcPr>
          <w:p w14:paraId="244DEC0F" w14:textId="6D6D0685" w:rsidR="004A4F9A" w:rsidRPr="008B7A98" w:rsidRDefault="004A4F9A" w:rsidP="004A4F9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29" w:type="pct"/>
          </w:tcPr>
          <w:p w14:paraId="5C65BCC9" w14:textId="77777777" w:rsidR="004A4F9A" w:rsidRPr="00424DDB" w:rsidRDefault="004A4F9A" w:rsidP="004A4F9A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460853D8" w14:textId="7DA3D6AA" w:rsidR="004A4F9A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33157">
              <w:rPr>
                <w:rFonts w:asciiTheme="majorBidi" w:hAnsiTheme="majorBidi" w:cstheme="majorBidi"/>
                <w:sz w:val="30"/>
                <w:szCs w:val="30"/>
              </w:rPr>
              <w:t>280,000</w:t>
            </w:r>
          </w:p>
        </w:tc>
        <w:tc>
          <w:tcPr>
            <w:tcW w:w="142" w:type="pct"/>
          </w:tcPr>
          <w:p w14:paraId="488563BA" w14:textId="77777777" w:rsidR="004A4F9A" w:rsidRPr="00424DDB" w:rsidRDefault="004A4F9A" w:rsidP="004A4F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404FC3BE" w14:textId="2D464A4F" w:rsidR="004A4F9A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33157"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145" w:type="pct"/>
          </w:tcPr>
          <w:p w14:paraId="4F151C73" w14:textId="77777777" w:rsidR="004A4F9A" w:rsidRPr="00424DDB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77F14C1A" w14:textId="282727B7" w:rsidR="004A4F9A" w:rsidRPr="008B7A98" w:rsidRDefault="004A4F9A" w:rsidP="004A4F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F0189F6" w14:textId="77777777" w:rsidR="004A4F9A" w:rsidRPr="00424DDB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916A0C5" w14:textId="012B53BA" w:rsidR="004A4F9A" w:rsidRPr="008B7A98" w:rsidRDefault="004A4F9A" w:rsidP="004A4F9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4F9A" w:rsidRPr="00424DDB" w14:paraId="157B0214" w14:textId="77777777" w:rsidTr="009E1EB3">
        <w:tc>
          <w:tcPr>
            <w:tcW w:w="1722" w:type="pct"/>
          </w:tcPr>
          <w:p w14:paraId="013DA37C" w14:textId="446D05A9" w:rsidR="004A4F9A" w:rsidRPr="009C11FA" w:rsidRDefault="004A4F9A" w:rsidP="004A4F9A">
            <w:pPr>
              <w:ind w:left="262" w:right="-288" w:hanging="2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31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466" w:type="pct"/>
          </w:tcPr>
          <w:p w14:paraId="34B57AE1" w14:textId="32E5D07E" w:rsidR="004A4F9A" w:rsidRPr="009C11FA" w:rsidRDefault="004A4F9A" w:rsidP="004A4F9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3137D15F" w14:textId="77777777" w:rsidR="004A4F9A" w:rsidRPr="00424DDB" w:rsidRDefault="004A4F9A" w:rsidP="004A4F9A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4568015D" w14:textId="1E36CE11" w:rsidR="004A4F9A" w:rsidRPr="00424DDB" w:rsidRDefault="004A4F9A" w:rsidP="004A4F9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20938CB" w14:textId="77777777" w:rsidR="004A4F9A" w:rsidRPr="00424DDB" w:rsidRDefault="004A4F9A" w:rsidP="004A4F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6D4AA65" w14:textId="1760743A" w:rsidR="004A4F9A" w:rsidRPr="00424DDB" w:rsidRDefault="004A4F9A" w:rsidP="004A4F9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99DF0C" w14:textId="77777777" w:rsidR="004A4F9A" w:rsidRPr="00424DDB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450EC107" w14:textId="3EAAE9DD" w:rsidR="004A4F9A" w:rsidRPr="009C11FA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620FF212" w14:textId="77777777" w:rsidR="004A4F9A" w:rsidRPr="00424DDB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8C69627" w14:textId="4235845B" w:rsidR="004A4F9A" w:rsidRPr="009C11FA" w:rsidRDefault="004A4F9A" w:rsidP="004A4F9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4F9A" w:rsidRPr="00424DDB" w14:paraId="642DFA19" w14:textId="77777777" w:rsidTr="00F14FB0">
        <w:tc>
          <w:tcPr>
            <w:tcW w:w="1722" w:type="pct"/>
          </w:tcPr>
          <w:p w14:paraId="7DB3F267" w14:textId="13E095FD" w:rsidR="004A4F9A" w:rsidRPr="009C11FA" w:rsidRDefault="004A4F9A" w:rsidP="004A4F9A">
            <w:pPr>
              <w:ind w:left="262" w:right="-288" w:hanging="2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466" w:type="pct"/>
          </w:tcPr>
          <w:p w14:paraId="7B675353" w14:textId="10B47659" w:rsidR="004A4F9A" w:rsidRPr="009C11FA" w:rsidRDefault="004A4F9A" w:rsidP="004A4F9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45F4855F" w14:textId="77777777" w:rsidR="004A4F9A" w:rsidRPr="00424DDB" w:rsidRDefault="004A4F9A" w:rsidP="004A4F9A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AD6ED8" w14:textId="378C2B28" w:rsidR="004A4F9A" w:rsidRPr="00424DDB" w:rsidRDefault="004A4F9A" w:rsidP="004A4F9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8822C70" w14:textId="77777777" w:rsidR="004A4F9A" w:rsidRPr="00424DDB" w:rsidRDefault="004A4F9A" w:rsidP="004A4F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24EF819B" w14:textId="6A578E9D" w:rsidR="004A4F9A" w:rsidRPr="00424DDB" w:rsidRDefault="004A4F9A" w:rsidP="004A4F9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4BE4A3" w14:textId="77777777" w:rsidR="004A4F9A" w:rsidRPr="00424DDB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18F0612" w14:textId="6CA0CD4B" w:rsidR="004A4F9A" w:rsidRPr="009C11FA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46E8DDF8" w14:textId="77777777" w:rsidR="004A4F9A" w:rsidRPr="00424DDB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E984F7A" w14:textId="5CCBB7EF" w:rsidR="004A4F9A" w:rsidRPr="009C11FA" w:rsidRDefault="004A4F9A" w:rsidP="004A4F9A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4F9A" w:rsidRPr="00424DDB" w14:paraId="68D93A67" w14:textId="77777777" w:rsidTr="00F14FB0">
        <w:tc>
          <w:tcPr>
            <w:tcW w:w="1722" w:type="pct"/>
          </w:tcPr>
          <w:p w14:paraId="5F30F5DA" w14:textId="76AED61A" w:rsidR="004A4F9A" w:rsidRPr="008C74CE" w:rsidRDefault="004A4F9A" w:rsidP="004A4F9A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566 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4548701" w14:textId="537B8C73" w:rsidR="004A4F9A" w:rsidRPr="008C74CE" w:rsidRDefault="004A4F9A" w:rsidP="004A4F9A">
            <w:pPr>
              <w:ind w:left="262" w:right="-288" w:hanging="2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466" w:type="pct"/>
          </w:tcPr>
          <w:p w14:paraId="4C15146E" w14:textId="77777777" w:rsidR="004A4F9A" w:rsidRDefault="004A4F9A" w:rsidP="004A4F9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CC3742" w14:textId="7E04C902" w:rsidR="004A4F9A" w:rsidRPr="00424DDB" w:rsidRDefault="004A4F9A" w:rsidP="004A4F9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5A70CF98" w14:textId="77777777" w:rsidR="004A4F9A" w:rsidRPr="00424DDB" w:rsidRDefault="004A4F9A" w:rsidP="004A4F9A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F646BCC" w14:textId="77777777" w:rsidR="004A4F9A" w:rsidRPr="00B00DC6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D8D449" w14:textId="237089D5" w:rsidR="004A4F9A" w:rsidRPr="00B00DC6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0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1,120,000</w:t>
            </w:r>
          </w:p>
        </w:tc>
        <w:tc>
          <w:tcPr>
            <w:tcW w:w="142" w:type="pct"/>
          </w:tcPr>
          <w:p w14:paraId="7D54B4BB" w14:textId="77777777" w:rsidR="004A4F9A" w:rsidRPr="00B00DC6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19EC7B3C" w14:textId="77777777" w:rsidR="004A4F9A" w:rsidRPr="00B00DC6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5A65D53" w14:textId="3A884C86" w:rsidR="004A4F9A" w:rsidRPr="00B00DC6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0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560,000</w:t>
            </w:r>
          </w:p>
        </w:tc>
        <w:tc>
          <w:tcPr>
            <w:tcW w:w="145" w:type="pct"/>
          </w:tcPr>
          <w:p w14:paraId="4A570880" w14:textId="77777777" w:rsidR="004A4F9A" w:rsidRPr="00424DDB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AACC60B" w14:textId="77777777" w:rsidR="004A4F9A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EDFE0E" w14:textId="18252299" w:rsidR="004A4F9A" w:rsidRPr="00424DDB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5038139C" w14:textId="77777777" w:rsidR="004A4F9A" w:rsidRPr="00424DDB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EEFCA1F" w14:textId="77777777" w:rsidR="004A4F9A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552E2D" w14:textId="41629798" w:rsidR="004A4F9A" w:rsidRPr="00424DDB" w:rsidRDefault="004A4F9A" w:rsidP="004A4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4AEA7195" w14:textId="77777777" w:rsidR="007410E6" w:rsidRDefault="007410E6" w:rsidP="004A4F9A">
      <w:pPr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</w:p>
    <w:p w14:paraId="697147DF" w14:textId="77777777" w:rsidR="007410E6" w:rsidRDefault="007410E6" w:rsidP="004A4F9A">
      <w:pPr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</w:p>
    <w:p w14:paraId="4063EDDB" w14:textId="77777777" w:rsidR="007410E6" w:rsidRDefault="007410E6" w:rsidP="004A4F9A">
      <w:pPr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</w:p>
    <w:p w14:paraId="67FF402F" w14:textId="77777777" w:rsidR="007410E6" w:rsidRDefault="007410E6" w:rsidP="004A4F9A">
      <w:pPr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</w:p>
    <w:p w14:paraId="41BC7638" w14:textId="77777777" w:rsidR="007410E6" w:rsidRDefault="007410E6" w:rsidP="004A4F9A">
      <w:pPr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</w:p>
    <w:p w14:paraId="5B40F2A6" w14:textId="464E37B8" w:rsidR="004A4F9A" w:rsidRDefault="004A4F9A" w:rsidP="004A4F9A">
      <w:pPr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pacing w:val="-6"/>
          <w:sz w:val="30"/>
          <w:szCs w:val="30"/>
          <w:cs/>
        </w:rPr>
        <w:lastRenderedPageBreak/>
        <w:t>การเสนอขายหุ้นสามัญของบริษัทต่อประชาชนทั่วไปเป็นครั้งแรก</w:t>
      </w:r>
    </w:p>
    <w:p w14:paraId="65A9AF28" w14:textId="77777777" w:rsidR="004A4F9A" w:rsidRDefault="004A4F9A" w:rsidP="004A4F9A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70F6E5C3" w14:textId="355A499C" w:rsidR="00BF7F19" w:rsidRDefault="004A4F9A" w:rsidP="004A4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075F8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A075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75F8">
        <w:rPr>
          <w:rFonts w:asciiTheme="majorBidi" w:hAnsiTheme="majorBidi" w:cstheme="majorBidi"/>
          <w:sz w:val="30"/>
          <w:szCs w:val="30"/>
        </w:rPr>
        <w:t>2566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บริษัทได้เสนอขายหุ้นสามัญแก่ประชาชนทั่วไปเป็นครั้งแรกจำนวน </w:t>
      </w:r>
      <w:r w:rsidRPr="00A075F8">
        <w:rPr>
          <w:rFonts w:asciiTheme="majorBidi" w:hAnsiTheme="majorBidi" w:cstheme="majorBidi"/>
          <w:sz w:val="30"/>
          <w:szCs w:val="30"/>
        </w:rPr>
        <w:t>280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โดยเสนอขายในราคาหุ้นละ </w:t>
      </w:r>
      <w:r w:rsidRPr="00A075F8">
        <w:rPr>
          <w:rFonts w:asciiTheme="majorBidi" w:hAnsiTheme="majorBidi" w:cstheme="majorBidi"/>
          <w:sz w:val="30"/>
          <w:szCs w:val="30"/>
        </w:rPr>
        <w:t>7.95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บาท (มูลค่าที่ตราไว้ </w:t>
      </w:r>
      <w:r w:rsidRPr="00A075F8">
        <w:rPr>
          <w:rFonts w:asciiTheme="majorBidi" w:hAnsiTheme="majorBidi" w:cstheme="majorBidi"/>
          <w:sz w:val="30"/>
          <w:szCs w:val="30"/>
        </w:rPr>
        <w:t>0.5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บาท และส่วนเกินมูลค่าหุ้น </w:t>
      </w:r>
      <w:r w:rsidRPr="00A075F8">
        <w:rPr>
          <w:rFonts w:asciiTheme="majorBidi" w:hAnsiTheme="majorBidi" w:cstheme="majorBidi"/>
          <w:sz w:val="30"/>
          <w:szCs w:val="30"/>
        </w:rPr>
        <w:t>7.45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บาท) บริษัทได้รับเงินจากการขายหุ้นสามัญที่ออกใหม่เป็นจำนวนเงินรวม </w:t>
      </w:r>
      <w:r w:rsidRPr="00A075F8">
        <w:rPr>
          <w:rFonts w:asciiTheme="majorBidi" w:hAnsiTheme="majorBidi" w:cstheme="majorBidi"/>
          <w:sz w:val="30"/>
          <w:szCs w:val="30"/>
        </w:rPr>
        <w:t>2,226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430E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ค่าใช้จ่ายที่เกี่ยวข้องโดยตรงกับการเสนอขายหุ้นจำนวน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E6A9A" w:rsidRPr="002F6F88">
        <w:rPr>
          <w:rFonts w:asciiTheme="majorBidi" w:hAnsiTheme="majorBidi" w:cs="Angsana New"/>
          <w:sz w:val="30"/>
          <w:szCs w:val="30"/>
        </w:rPr>
        <w:t xml:space="preserve">54.6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แสดงหักจากส่วนเกินมูลค่าหุ้น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ทำให้บริษัทรับรู้ส่วนเกินมูลค่าหุ้น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เป็นจำนวน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6F88" w:rsidRPr="002F6F88">
        <w:rPr>
          <w:rFonts w:asciiTheme="majorBidi" w:hAnsiTheme="majorBidi" w:cs="Angsana New"/>
          <w:sz w:val="30"/>
          <w:szCs w:val="30"/>
        </w:rPr>
        <w:t>2,031.4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6F88" w:rsidRPr="002F6F88">
        <w:rPr>
          <w:rFonts w:asciiTheme="majorBidi" w:hAnsiTheme="majorBidi" w:cs="Angsana New"/>
          <w:sz w:val="30"/>
          <w:szCs w:val="30"/>
        </w:rPr>
        <w:t xml:space="preserve">         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ในงบแสดงฐานะการเงิน</w:t>
      </w:r>
      <w:r w:rsidRPr="002F6F8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บริษัทได้จดทะเบียนเพิ่มทุนที่ชำระแล้ว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กับกระทรวงพาณิชย์เมื่อวันที่ </w:t>
      </w:r>
      <w:r w:rsidRPr="00A075F8">
        <w:rPr>
          <w:rFonts w:asciiTheme="majorBidi" w:hAnsiTheme="majorBidi" w:cstheme="majorBidi"/>
          <w:sz w:val="30"/>
          <w:szCs w:val="30"/>
        </w:rPr>
        <w:t xml:space="preserve">21 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A075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75F8">
        <w:rPr>
          <w:rFonts w:asciiTheme="majorBidi" w:hAnsiTheme="majorBidi" w:cstheme="majorBidi"/>
          <w:sz w:val="30"/>
          <w:szCs w:val="30"/>
        </w:rPr>
        <w:t>2566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และหุ้นของบริษัทเริ่มการซื้อขายในตลาดหลักทรัพย์ในวันที่ </w:t>
      </w:r>
      <w:r w:rsidRPr="00A075F8">
        <w:rPr>
          <w:rFonts w:asciiTheme="majorBidi" w:hAnsiTheme="majorBidi" w:cstheme="majorBidi"/>
          <w:sz w:val="30"/>
          <w:szCs w:val="30"/>
        </w:rPr>
        <w:t>26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เมษายน</w:t>
      </w:r>
      <w:r w:rsidRPr="00A075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75F8">
        <w:rPr>
          <w:rFonts w:asciiTheme="majorBidi" w:hAnsiTheme="majorBidi" w:cstheme="majorBidi"/>
          <w:sz w:val="30"/>
          <w:szCs w:val="30"/>
        </w:rPr>
        <w:t>2566</w:t>
      </w:r>
    </w:p>
    <w:p w14:paraId="0225B365" w14:textId="7B5FE003" w:rsidR="006F7F1E" w:rsidRDefault="006F7F1E" w:rsidP="005B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1C762" w14:textId="32EAC18F" w:rsidR="006F7F1E" w:rsidRDefault="006F7F1E" w:rsidP="005B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10654F" w14:textId="570B8A26" w:rsidR="006F7F1E" w:rsidRDefault="006F7F1E" w:rsidP="005B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BFB6C8" w14:textId="05D414D7" w:rsidR="006F7F1E" w:rsidRDefault="006F7F1E" w:rsidP="005B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02B16" w14:textId="77777777" w:rsidR="006F7F1E" w:rsidRDefault="006F7F1E" w:rsidP="005B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765D59" w14:textId="05BE42F1" w:rsidR="00173734" w:rsidRPr="00173734" w:rsidRDefault="00173734" w:rsidP="00587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6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173734" w:rsidRPr="00173734" w:rsidSect="0064210E">
          <w:headerReference w:type="default" r:id="rId10"/>
          <w:footerReference w:type="default" r:id="rId11"/>
          <w:pgSz w:w="11907" w:h="16840"/>
          <w:pgMar w:top="691" w:right="1152" w:bottom="576" w:left="1152" w:header="720" w:footer="720" w:gutter="0"/>
          <w:pgNumType w:start="17"/>
          <w:cols w:space="720"/>
          <w:docGrid w:linePitch="299"/>
        </w:sectPr>
      </w:pPr>
    </w:p>
    <w:p w14:paraId="6D6D5260" w14:textId="392920AB" w:rsidR="001C713D" w:rsidRPr="00F51F2D" w:rsidRDefault="008B7A98" w:rsidP="001C713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8B7A98">
        <w:rPr>
          <w:rFonts w:asciiTheme="majorBidi" w:hAnsiTheme="majorBidi" w:cstheme="majorBidi"/>
          <w:sz w:val="30"/>
          <w:szCs w:val="30"/>
          <w:u w:val="none"/>
        </w:rPr>
        <w:lastRenderedPageBreak/>
        <w:t>10</w:t>
      </w:r>
      <w:r w:rsidR="001C713D" w:rsidRPr="00C518B2">
        <w:rPr>
          <w:rFonts w:asciiTheme="majorBidi" w:hAnsiTheme="majorBidi" w:cstheme="majorBidi"/>
          <w:sz w:val="30"/>
          <w:szCs w:val="30"/>
          <w:u w:val="none"/>
          <w:cs/>
        </w:rPr>
        <w:tab/>
        <w:t>ส่วนงานดำเนินงานและการจำแนกรายได้</w:t>
      </w:r>
    </w:p>
    <w:p w14:paraId="60241CBC" w14:textId="77777777" w:rsidR="001C713D" w:rsidRPr="00F91EFF" w:rsidRDefault="001C713D" w:rsidP="00F91EFF">
      <w:pPr>
        <w:spacing w:line="160" w:lineRule="atLeast"/>
        <w:rPr>
          <w:rFonts w:asciiTheme="majorBidi" w:hAnsiTheme="majorBidi" w:cstheme="majorBidi"/>
          <w:sz w:val="6"/>
          <w:szCs w:val="6"/>
        </w:rPr>
      </w:pPr>
    </w:p>
    <w:p w14:paraId="6E95E246" w14:textId="363DC877" w:rsidR="00F91EFF" w:rsidRPr="00F91EFF" w:rsidRDefault="00587B85" w:rsidP="00F91EFF">
      <w:pPr>
        <w:ind w:left="540"/>
        <w:rPr>
          <w:rFonts w:asciiTheme="majorBidi" w:hAnsiTheme="majorBidi" w:cstheme="majorBidi"/>
          <w:sz w:val="30"/>
          <w:szCs w:val="30"/>
        </w:rPr>
      </w:pPr>
      <w:r w:rsidRPr="00EE320D">
        <w:rPr>
          <w:rFonts w:asciiTheme="majorBidi" w:hAnsiTheme="majorBidi" w:cstheme="majorBidi"/>
          <w:sz w:val="30"/>
          <w:szCs w:val="30"/>
          <w:cs/>
        </w:rPr>
        <w:t>รายได้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E320D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ผลการดำเนินงานจำแนกตามส่วนงานที่รายงาน และจังหวะเวลาในการรับรู้รายได้สำหรับ</w:t>
      </w:r>
      <w:r w:rsidRPr="009B6E11">
        <w:rPr>
          <w:rFonts w:asciiTheme="majorBidi" w:hAnsiTheme="majorBidi" w:cstheme="majorBidi"/>
          <w:sz w:val="30"/>
          <w:szCs w:val="30"/>
          <w:cs/>
        </w:rPr>
        <w:t>งวด</w:t>
      </w:r>
      <w:r w:rsidR="00986BF4" w:rsidRPr="009B6E11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9B6E1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B6E11">
        <w:rPr>
          <w:rFonts w:asciiTheme="majorBidi" w:hAnsiTheme="majorBidi" w:cstheme="majorBidi"/>
          <w:sz w:val="30"/>
          <w:szCs w:val="30"/>
        </w:rPr>
        <w:t>3</w:t>
      </w:r>
      <w:r w:rsidR="00CE4223" w:rsidRPr="009B6E11">
        <w:rPr>
          <w:rFonts w:asciiTheme="majorBidi" w:hAnsiTheme="majorBidi" w:cstheme="majorBidi"/>
          <w:sz w:val="30"/>
          <w:szCs w:val="30"/>
        </w:rPr>
        <w:t>0</w:t>
      </w:r>
      <w:r w:rsidRPr="009B6E11">
        <w:rPr>
          <w:rFonts w:asciiTheme="majorBidi" w:hAnsiTheme="majorBidi" w:cstheme="majorBidi"/>
          <w:sz w:val="30"/>
          <w:szCs w:val="30"/>
        </w:rPr>
        <w:t xml:space="preserve"> </w:t>
      </w:r>
      <w:r w:rsidR="00CE4223" w:rsidRPr="009B6E1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B6E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7A98" w:rsidRPr="009B6E11">
        <w:rPr>
          <w:rFonts w:asciiTheme="majorBidi" w:hAnsiTheme="majorBidi" w:cstheme="majorBidi"/>
          <w:sz w:val="30"/>
          <w:szCs w:val="30"/>
        </w:rPr>
        <w:t>2</w:t>
      </w:r>
      <w:r w:rsidRPr="009B6E11">
        <w:rPr>
          <w:rFonts w:asciiTheme="majorBidi" w:hAnsiTheme="majorBidi" w:cstheme="majorBidi"/>
          <w:sz w:val="30"/>
          <w:szCs w:val="30"/>
        </w:rPr>
        <w:t>56</w:t>
      </w:r>
      <w:r w:rsidR="00AC4CE9" w:rsidRPr="009B6E11">
        <w:rPr>
          <w:rFonts w:asciiTheme="majorBidi" w:hAnsiTheme="majorBidi" w:cstheme="majorBidi"/>
          <w:sz w:val="30"/>
          <w:szCs w:val="30"/>
        </w:rPr>
        <w:t>6</w:t>
      </w:r>
      <w:r w:rsidRPr="009B6E11">
        <w:rPr>
          <w:rFonts w:asciiTheme="majorBidi" w:hAnsiTheme="majorBidi" w:cstheme="majorBidi"/>
          <w:sz w:val="30"/>
          <w:szCs w:val="30"/>
        </w:rPr>
        <w:t xml:space="preserve"> </w:t>
      </w:r>
      <w:r w:rsidRPr="009B6E1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B7A98" w:rsidRPr="009B6E11">
        <w:rPr>
          <w:rFonts w:asciiTheme="majorBidi" w:hAnsiTheme="majorBidi" w:cstheme="majorBidi"/>
          <w:sz w:val="30"/>
          <w:szCs w:val="30"/>
        </w:rPr>
        <w:t>2</w:t>
      </w:r>
      <w:r w:rsidRPr="009B6E11">
        <w:rPr>
          <w:rFonts w:asciiTheme="majorBidi" w:hAnsiTheme="majorBidi" w:cstheme="majorBidi"/>
          <w:sz w:val="30"/>
          <w:szCs w:val="30"/>
        </w:rPr>
        <w:t>56</w:t>
      </w:r>
      <w:r w:rsidR="00AC4CE9" w:rsidRPr="009B6E11">
        <w:rPr>
          <w:rFonts w:asciiTheme="majorBidi" w:hAnsiTheme="majorBidi" w:cstheme="majorBidi"/>
          <w:sz w:val="30"/>
          <w:szCs w:val="30"/>
        </w:rPr>
        <w:t>5</w:t>
      </w:r>
      <w:r w:rsidRPr="00EE320D">
        <w:rPr>
          <w:rFonts w:asciiTheme="majorBidi" w:hAnsiTheme="majorBidi" w:cstheme="majorBidi"/>
          <w:sz w:val="30"/>
          <w:szCs w:val="30"/>
        </w:rPr>
        <w:t xml:space="preserve"> </w:t>
      </w:r>
      <w:r w:rsidRPr="00EE320D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EE320D">
        <w:rPr>
          <w:rFonts w:asciiTheme="majorBidi" w:hAnsiTheme="majorBidi" w:cstheme="majorBidi" w:hint="cs"/>
          <w:sz w:val="30"/>
          <w:szCs w:val="30"/>
          <w:cs/>
        </w:rPr>
        <w:t>้</w:t>
      </w:r>
    </w:p>
    <w:tbl>
      <w:tblPr>
        <w:tblW w:w="148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69"/>
        <w:gridCol w:w="1958"/>
        <w:gridCol w:w="729"/>
        <w:gridCol w:w="168"/>
        <w:gridCol w:w="732"/>
        <w:gridCol w:w="165"/>
        <w:gridCol w:w="915"/>
        <w:gridCol w:w="180"/>
        <w:gridCol w:w="900"/>
        <w:gridCol w:w="164"/>
        <w:gridCol w:w="826"/>
        <w:gridCol w:w="164"/>
        <w:gridCol w:w="905"/>
        <w:gridCol w:w="169"/>
        <w:gridCol w:w="684"/>
        <w:gridCol w:w="167"/>
        <w:gridCol w:w="686"/>
        <w:gridCol w:w="164"/>
        <w:gridCol w:w="689"/>
        <w:gridCol w:w="164"/>
        <w:gridCol w:w="691"/>
        <w:gridCol w:w="164"/>
        <w:gridCol w:w="709"/>
        <w:gridCol w:w="169"/>
        <w:gridCol w:w="682"/>
        <w:gridCol w:w="164"/>
        <w:gridCol w:w="686"/>
        <w:gridCol w:w="164"/>
        <w:gridCol w:w="723"/>
      </w:tblGrid>
      <w:tr w:rsidR="00A87921" w:rsidRPr="00394066" w14:paraId="1CC980FC" w14:textId="77777777" w:rsidTr="00CC3C20">
        <w:trPr>
          <w:trHeight w:val="227"/>
        </w:trPr>
        <w:tc>
          <w:tcPr>
            <w:tcW w:w="169" w:type="dxa"/>
          </w:tcPr>
          <w:p w14:paraId="3FFFE11B" w14:textId="77777777" w:rsidR="00A87921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81" w:type="dxa"/>
            <w:gridSpan w:val="28"/>
            <w:vAlign w:val="bottom"/>
          </w:tcPr>
          <w:p w14:paraId="439741F1" w14:textId="07721E45" w:rsidR="00A87921" w:rsidRPr="00394066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A87921" w:rsidRPr="00394066" w14:paraId="3B99348B" w14:textId="77777777" w:rsidTr="00CC3C20">
        <w:trPr>
          <w:trHeight w:val="922"/>
        </w:trPr>
        <w:tc>
          <w:tcPr>
            <w:tcW w:w="2127" w:type="dxa"/>
            <w:gridSpan w:val="2"/>
            <w:vAlign w:val="bottom"/>
          </w:tcPr>
          <w:p w14:paraId="7966137E" w14:textId="2D48EE38" w:rsidR="00A87921" w:rsidRPr="00AD3338" w:rsidRDefault="00A87921" w:rsidP="006104C2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Cs w:val="22"/>
                <w:cs/>
              </w:rPr>
            </w:pPr>
            <w:r w:rsidRPr="00394066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งวด</w:t>
            </w:r>
            <w:r w:rsidR="002F6F88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หกเดือน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สิ้นสุดวันที่</w:t>
            </w:r>
          </w:p>
        </w:tc>
        <w:tc>
          <w:tcPr>
            <w:tcW w:w="1629" w:type="dxa"/>
            <w:gridSpan w:val="3"/>
            <w:shd w:val="clear" w:color="auto" w:fill="auto"/>
            <w:vAlign w:val="bottom"/>
          </w:tcPr>
          <w:p w14:paraId="6A7F68AA" w14:textId="77777777" w:rsidR="00A87921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ธุรกิจจำหน่ายยานยนต์ อุปกรณ์ ตกแต่งและ</w:t>
            </w:r>
          </w:p>
          <w:p w14:paraId="0A421D31" w14:textId="07F559B7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เครื่องแต่งกายที่เกี่ยวข้อง</w:t>
            </w:r>
          </w:p>
        </w:tc>
        <w:tc>
          <w:tcPr>
            <w:tcW w:w="165" w:type="dxa"/>
            <w:vAlign w:val="bottom"/>
          </w:tcPr>
          <w:p w14:paraId="25668B83" w14:textId="77777777" w:rsidR="00A87921" w:rsidRPr="009965F2" w:rsidRDefault="00A87921" w:rsidP="006104C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95" w:type="dxa"/>
            <w:gridSpan w:val="3"/>
            <w:vAlign w:val="bottom"/>
          </w:tcPr>
          <w:p w14:paraId="6A02E898" w14:textId="77777777" w:rsidR="00A87921" w:rsidRPr="009965F2" w:rsidRDefault="00A87921" w:rsidP="00B664CA">
            <w:pPr>
              <w:shd w:val="clear" w:color="auto" w:fill="FFFFFF"/>
              <w:tabs>
                <w:tab w:val="clear" w:pos="1644"/>
                <w:tab w:val="left" w:pos="174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164" w:type="dxa"/>
            <w:vAlign w:val="bottom"/>
          </w:tcPr>
          <w:p w14:paraId="0CA1FE6A" w14:textId="77777777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7C6AD388" w14:textId="1C153ACB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  <w:r w:rsidRPr="009965F2">
              <w:rPr>
                <w:rFonts w:asciiTheme="majorBidi" w:hAnsiTheme="majorBidi" w:cs="Angsana New" w:hint="cs"/>
                <w:szCs w:val="22"/>
                <w:cs/>
              </w:rPr>
              <w:t>รายได้จากการจำหน่ายและบริการหลังการขาย</w:t>
            </w:r>
          </w:p>
        </w:tc>
        <w:tc>
          <w:tcPr>
            <w:tcW w:w="169" w:type="dxa"/>
            <w:vAlign w:val="bottom"/>
          </w:tcPr>
          <w:p w14:paraId="3B997F7E" w14:textId="566BB0CF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7" w:type="dxa"/>
            <w:gridSpan w:val="3"/>
            <w:vAlign w:val="bottom"/>
          </w:tcPr>
          <w:p w14:paraId="0ABCCAAF" w14:textId="77777777" w:rsidR="00A87921" w:rsidRPr="009965F2" w:rsidRDefault="00A87921" w:rsidP="004B53DE">
            <w:pPr>
              <w:shd w:val="clear" w:color="auto" w:fill="FFFFFF"/>
              <w:ind w:left="-60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ธุรกิจให้บริการเช่ารถยนต์และคนขับ</w:t>
            </w:r>
          </w:p>
        </w:tc>
        <w:tc>
          <w:tcPr>
            <w:tcW w:w="164" w:type="dxa"/>
            <w:vAlign w:val="bottom"/>
          </w:tcPr>
          <w:p w14:paraId="07B8611D" w14:textId="77777777" w:rsidR="00A87921" w:rsidRPr="009965F2" w:rsidRDefault="00A87921" w:rsidP="006104C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4" w:type="dxa"/>
            <w:gridSpan w:val="3"/>
            <w:vAlign w:val="bottom"/>
          </w:tcPr>
          <w:p w14:paraId="4772383A" w14:textId="77777777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3E3E6BC" w14:textId="77777777" w:rsidR="00A87921" w:rsidRPr="009965F2" w:rsidRDefault="00A87921" w:rsidP="004B53DE">
            <w:pPr>
              <w:shd w:val="clear" w:color="auto" w:fill="FFFFFF"/>
              <w:ind w:left="-57" w:right="-76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ธุรกิจอื่นๆ</w:t>
            </w:r>
          </w:p>
        </w:tc>
        <w:tc>
          <w:tcPr>
            <w:tcW w:w="164" w:type="dxa"/>
            <w:vAlign w:val="bottom"/>
          </w:tcPr>
          <w:p w14:paraId="59176FB8" w14:textId="77777777" w:rsidR="00A87921" w:rsidRPr="009965F2" w:rsidRDefault="00A87921" w:rsidP="006104C2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7325D33C" w14:textId="77777777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D25AC7F" w14:textId="77777777" w:rsidR="00A87921" w:rsidRPr="009965F2" w:rsidRDefault="00A87921" w:rsidP="004B53DE">
            <w:pPr>
              <w:shd w:val="clear" w:color="auto" w:fill="FFFFFF"/>
              <w:ind w:left="-49"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64" w:type="dxa"/>
            <w:vAlign w:val="bottom"/>
          </w:tcPr>
          <w:p w14:paraId="795735D0" w14:textId="77777777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3" w:type="dxa"/>
            <w:gridSpan w:val="3"/>
            <w:vAlign w:val="bottom"/>
          </w:tcPr>
          <w:p w14:paraId="21B856D0" w14:textId="77777777" w:rsidR="00A87921" w:rsidRPr="009965F2" w:rsidRDefault="00A87921" w:rsidP="004B53DE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7E732EB" w14:textId="77777777" w:rsidR="00A87921" w:rsidRPr="009965F2" w:rsidRDefault="00A87921" w:rsidP="004B53DE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</w:p>
        </w:tc>
      </w:tr>
      <w:tr w:rsidR="00A87921" w:rsidRPr="00394066" w14:paraId="4DE7D815" w14:textId="77777777" w:rsidTr="00CC3C20">
        <w:trPr>
          <w:trHeight w:val="310"/>
        </w:trPr>
        <w:tc>
          <w:tcPr>
            <w:tcW w:w="2127" w:type="dxa"/>
            <w:gridSpan w:val="2"/>
            <w:vAlign w:val="bottom"/>
          </w:tcPr>
          <w:p w14:paraId="7F8183CC" w14:textId="14F7778B" w:rsidR="00A87921" w:rsidRPr="00394066" w:rsidRDefault="00A87921" w:rsidP="006104C2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394066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9" w:type="dxa"/>
            <w:shd w:val="clear" w:color="auto" w:fill="auto"/>
            <w:vAlign w:val="bottom"/>
          </w:tcPr>
          <w:p w14:paraId="26AA1801" w14:textId="20E9F8C1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8" w:type="dxa"/>
            <w:vAlign w:val="bottom"/>
          </w:tcPr>
          <w:p w14:paraId="6667B19B" w14:textId="77777777" w:rsidR="00A87921" w:rsidRPr="00B664CA" w:rsidRDefault="00A87921" w:rsidP="006104C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33157FF2" w14:textId="444E7A84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5" w:type="dxa"/>
            <w:vAlign w:val="bottom"/>
          </w:tcPr>
          <w:p w14:paraId="5ADA2B53" w14:textId="77777777" w:rsidR="00A87921" w:rsidRPr="00B664CA" w:rsidRDefault="00A87921" w:rsidP="006104C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7EBCE2C5" w14:textId="66BDD75B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80" w:type="dxa"/>
            <w:vAlign w:val="bottom"/>
          </w:tcPr>
          <w:p w14:paraId="2F5494AE" w14:textId="77777777" w:rsidR="00A87921" w:rsidRPr="00B664CA" w:rsidRDefault="00A87921" w:rsidP="00B664CA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D8AD74" w14:textId="1ECB3B0C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4" w:type="dxa"/>
            <w:vAlign w:val="bottom"/>
          </w:tcPr>
          <w:p w14:paraId="4583179A" w14:textId="77777777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vAlign w:val="bottom"/>
          </w:tcPr>
          <w:p w14:paraId="512D4E54" w14:textId="557F217D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4" w:type="dxa"/>
            <w:vAlign w:val="bottom"/>
          </w:tcPr>
          <w:p w14:paraId="5222CF1F" w14:textId="77777777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63824F50" w14:textId="0E745E39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9" w:type="dxa"/>
            <w:vAlign w:val="bottom"/>
          </w:tcPr>
          <w:p w14:paraId="2AA6DE88" w14:textId="2941FC8C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5EB3DB19" w14:textId="6718E304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7" w:type="dxa"/>
            <w:vAlign w:val="bottom"/>
          </w:tcPr>
          <w:p w14:paraId="34E94A2A" w14:textId="77777777" w:rsidR="00A87921" w:rsidRPr="00B664CA" w:rsidRDefault="00A87921" w:rsidP="00B664CA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74CEFF4D" w14:textId="1DE608A5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4" w:type="dxa"/>
            <w:vAlign w:val="bottom"/>
          </w:tcPr>
          <w:p w14:paraId="44252934" w14:textId="77777777" w:rsidR="00A87921" w:rsidRPr="00B664CA" w:rsidRDefault="00A87921" w:rsidP="00B664CA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9" w:type="dxa"/>
            <w:vAlign w:val="bottom"/>
          </w:tcPr>
          <w:p w14:paraId="60AA9006" w14:textId="4C0E740B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4" w:type="dxa"/>
            <w:vAlign w:val="bottom"/>
          </w:tcPr>
          <w:p w14:paraId="0A6411BF" w14:textId="77777777" w:rsidR="00A87921" w:rsidRPr="00B664CA" w:rsidRDefault="00A87921" w:rsidP="00B664CA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1" w:type="dxa"/>
            <w:vAlign w:val="bottom"/>
          </w:tcPr>
          <w:p w14:paraId="3C097E84" w14:textId="03E3AA74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4" w:type="dxa"/>
            <w:vAlign w:val="bottom"/>
          </w:tcPr>
          <w:p w14:paraId="53475549" w14:textId="77777777" w:rsidR="00A87921" w:rsidRPr="00B664CA" w:rsidRDefault="00A87921" w:rsidP="00B664CA">
            <w:pPr>
              <w:shd w:val="clear" w:color="auto" w:fill="FFFFFF"/>
              <w:tabs>
                <w:tab w:val="left" w:pos="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29FA85C" w14:textId="6638C5A3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9" w:type="dxa"/>
            <w:vAlign w:val="bottom"/>
          </w:tcPr>
          <w:p w14:paraId="720ABF44" w14:textId="77777777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215878A2" w14:textId="273E61BA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4" w:type="dxa"/>
            <w:vAlign w:val="bottom"/>
          </w:tcPr>
          <w:p w14:paraId="5A18AC1A" w14:textId="77777777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7F8F45B2" w14:textId="3BF2E57F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4" w:type="dxa"/>
            <w:vAlign w:val="bottom"/>
          </w:tcPr>
          <w:p w14:paraId="3671BF37" w14:textId="77777777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44C17D11" w14:textId="705E5937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</w:tr>
      <w:tr w:rsidR="00A87921" w:rsidRPr="00394066" w14:paraId="54CD4F36" w14:textId="77777777" w:rsidTr="00CC3C20">
        <w:trPr>
          <w:trHeight w:val="68"/>
        </w:trPr>
        <w:tc>
          <w:tcPr>
            <w:tcW w:w="2127" w:type="dxa"/>
            <w:gridSpan w:val="2"/>
            <w:vAlign w:val="bottom"/>
          </w:tcPr>
          <w:p w14:paraId="52596E7A" w14:textId="77777777" w:rsidR="00A87921" w:rsidRPr="00394066" w:rsidRDefault="00A87921" w:rsidP="006104C2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2723" w:type="dxa"/>
            <w:gridSpan w:val="27"/>
          </w:tcPr>
          <w:p w14:paraId="4BF017C9" w14:textId="1929A2B5" w:rsidR="00A87921" w:rsidRPr="00B664CA" w:rsidRDefault="00A87921" w:rsidP="00A046DA">
            <w:pPr>
              <w:shd w:val="clear" w:color="auto" w:fill="FFFFFF"/>
              <w:tabs>
                <w:tab w:val="clear" w:pos="5613"/>
                <w:tab w:val="decimal" w:pos="821"/>
                <w:tab w:val="left" w:pos="5722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B664CA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C3C20" w:rsidRPr="00C90605" w14:paraId="6333D798" w14:textId="77777777" w:rsidTr="00C54104">
        <w:trPr>
          <w:trHeight w:val="310"/>
        </w:trPr>
        <w:tc>
          <w:tcPr>
            <w:tcW w:w="2856" w:type="dxa"/>
            <w:gridSpan w:val="3"/>
            <w:vAlign w:val="bottom"/>
          </w:tcPr>
          <w:p w14:paraId="6364B89C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  <w:r w:rsidRPr="00394066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168" w:type="dxa"/>
            <w:vAlign w:val="bottom"/>
          </w:tcPr>
          <w:p w14:paraId="2A0B2B64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098C5254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5" w:type="dxa"/>
            <w:vAlign w:val="bottom"/>
          </w:tcPr>
          <w:p w14:paraId="673F206D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7BCBF379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486F27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DD114C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66ED5A30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  <w:vAlign w:val="bottom"/>
          </w:tcPr>
          <w:p w14:paraId="3AA9CB83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1EF145E5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08CA183B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" w:type="dxa"/>
            <w:vAlign w:val="bottom"/>
          </w:tcPr>
          <w:p w14:paraId="5F85EC83" w14:textId="3DA5480E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2FCF3EC6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7" w:type="dxa"/>
            <w:vAlign w:val="bottom"/>
          </w:tcPr>
          <w:p w14:paraId="3CA7FBF6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1379D187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367F49F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9" w:type="dxa"/>
            <w:vAlign w:val="bottom"/>
          </w:tcPr>
          <w:p w14:paraId="062043AB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1ED0AAAD" w14:textId="77777777" w:rsidR="00CC3C20" w:rsidRPr="005D1AC0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1" w:type="dxa"/>
            <w:vAlign w:val="bottom"/>
          </w:tcPr>
          <w:p w14:paraId="46306120" w14:textId="77777777" w:rsidR="00CC3C20" w:rsidRPr="00394066" w:rsidRDefault="00CC3C20" w:rsidP="00CC3C20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90ADDE5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0EF68CB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" w:type="dxa"/>
            <w:vAlign w:val="bottom"/>
          </w:tcPr>
          <w:p w14:paraId="3B93FBFA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736838E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161C157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5E430FE1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DC50C72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1B7B45DC" w14:textId="1B7E1773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</w:tr>
      <w:tr w:rsidR="00CC3C20" w:rsidRPr="00394066" w14:paraId="6D0EBE9D" w14:textId="77777777" w:rsidTr="00D504FE">
        <w:tc>
          <w:tcPr>
            <w:tcW w:w="2127" w:type="dxa"/>
            <w:gridSpan w:val="2"/>
            <w:vAlign w:val="bottom"/>
          </w:tcPr>
          <w:p w14:paraId="577CED45" w14:textId="172001B3" w:rsidR="00CC3C20" w:rsidRPr="000D2357" w:rsidRDefault="00CC3C20" w:rsidP="00CC3C20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D2357">
              <w:rPr>
                <w:rFonts w:asciiTheme="majorBidi" w:hAnsiTheme="majorBidi" w:cs="Angsana New" w:hint="cs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29" w:type="dxa"/>
            <w:vAlign w:val="bottom"/>
          </w:tcPr>
          <w:p w14:paraId="6EA75332" w14:textId="6397B00A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9,714,322</w:t>
            </w:r>
          </w:p>
        </w:tc>
        <w:tc>
          <w:tcPr>
            <w:tcW w:w="168" w:type="dxa"/>
            <w:vAlign w:val="bottom"/>
          </w:tcPr>
          <w:p w14:paraId="242F8AEB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4EF1269F" w14:textId="00AAF1A6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8,4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65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,2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65" w:type="dxa"/>
            <w:vAlign w:val="bottom"/>
          </w:tcPr>
          <w:p w14:paraId="14638605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91922A4" w14:textId="408BB959" w:rsidR="00CC3C20" w:rsidRPr="00110989" w:rsidRDefault="00CC3C20" w:rsidP="00CC3C20">
            <w:pPr>
              <w:tabs>
                <w:tab w:val="clear" w:pos="680"/>
                <w:tab w:val="clear" w:pos="907"/>
                <w:tab w:val="decimal" w:pos="590"/>
                <w:tab w:val="left" w:pos="82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1,769,830</w:t>
            </w:r>
          </w:p>
        </w:tc>
        <w:tc>
          <w:tcPr>
            <w:tcW w:w="180" w:type="dxa"/>
            <w:vAlign w:val="bottom"/>
          </w:tcPr>
          <w:p w14:paraId="6452C997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0C81CB" w14:textId="101BB25A" w:rsidR="00CC3C20" w:rsidRPr="00110989" w:rsidRDefault="00CC3C20" w:rsidP="00CC3C20">
            <w:pPr>
              <w:tabs>
                <w:tab w:val="clear" w:pos="680"/>
                <w:tab w:val="clear" w:pos="907"/>
                <w:tab w:val="decimal" w:pos="590"/>
                <w:tab w:val="left" w:pos="674"/>
                <w:tab w:val="left" w:pos="817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1,5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832</w:t>
            </w:r>
          </w:p>
        </w:tc>
        <w:tc>
          <w:tcPr>
            <w:tcW w:w="164" w:type="dxa"/>
            <w:vAlign w:val="bottom"/>
          </w:tcPr>
          <w:p w14:paraId="15DC1DB8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386CCE92" w14:textId="6DCD04A9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11,484,152</w:t>
            </w:r>
          </w:p>
        </w:tc>
        <w:tc>
          <w:tcPr>
            <w:tcW w:w="164" w:type="dxa"/>
            <w:vAlign w:val="bottom"/>
          </w:tcPr>
          <w:p w14:paraId="413D8FC1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2850C5E5" w14:textId="10173C86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10,023,044</w:t>
            </w:r>
          </w:p>
        </w:tc>
        <w:tc>
          <w:tcPr>
            <w:tcW w:w="169" w:type="dxa"/>
            <w:vAlign w:val="bottom"/>
          </w:tcPr>
          <w:p w14:paraId="09E0362D" w14:textId="4C104C6D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798B251A" w14:textId="023C1449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715,961</w:t>
            </w:r>
          </w:p>
        </w:tc>
        <w:tc>
          <w:tcPr>
            <w:tcW w:w="167" w:type="dxa"/>
            <w:vAlign w:val="bottom"/>
          </w:tcPr>
          <w:p w14:paraId="6A1B3E98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323D39A4" w14:textId="3B5AAC41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601,924</w:t>
            </w:r>
          </w:p>
        </w:tc>
        <w:tc>
          <w:tcPr>
            <w:tcW w:w="164" w:type="dxa"/>
            <w:vAlign w:val="bottom"/>
          </w:tcPr>
          <w:p w14:paraId="71D91C0C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115DF89" w14:textId="3F8E1997" w:rsidR="00CC3C20" w:rsidRPr="00110989" w:rsidRDefault="00CC3C20" w:rsidP="00CC3C2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17,078</w:t>
            </w:r>
          </w:p>
        </w:tc>
        <w:tc>
          <w:tcPr>
            <w:tcW w:w="164" w:type="dxa"/>
            <w:vAlign w:val="bottom"/>
          </w:tcPr>
          <w:p w14:paraId="2F2D6941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7C2BBE52" w14:textId="7CAEDD44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20,031</w:t>
            </w:r>
          </w:p>
        </w:tc>
        <w:tc>
          <w:tcPr>
            <w:tcW w:w="164" w:type="dxa"/>
            <w:vAlign w:val="bottom"/>
          </w:tcPr>
          <w:p w14:paraId="35315C95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4553ECF" w14:textId="0BD7DDB3" w:rsidR="00CC3C20" w:rsidRPr="00110989" w:rsidRDefault="00CC3C20" w:rsidP="00CC3C20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55574784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39224ACE" w14:textId="2B160A5D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739C94E7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56E0DE33" w14:textId="73644722" w:rsidR="00CC3C20" w:rsidRPr="00110989" w:rsidRDefault="00CC3C20" w:rsidP="00CC3C20">
            <w:pPr>
              <w:tabs>
                <w:tab w:val="decimal" w:pos="759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12,217,191</w:t>
            </w:r>
          </w:p>
        </w:tc>
        <w:tc>
          <w:tcPr>
            <w:tcW w:w="164" w:type="dxa"/>
            <w:vAlign w:val="bottom"/>
          </w:tcPr>
          <w:p w14:paraId="0BB9293D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3" w:type="dxa"/>
            <w:vAlign w:val="bottom"/>
          </w:tcPr>
          <w:p w14:paraId="320E6393" w14:textId="7118809B" w:rsidR="00CC3C20" w:rsidRPr="00110989" w:rsidRDefault="00CC3C20" w:rsidP="00CC3C20">
            <w:pPr>
              <w:tabs>
                <w:tab w:val="decimal" w:pos="759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644,999</w:t>
            </w:r>
          </w:p>
        </w:tc>
      </w:tr>
      <w:tr w:rsidR="00CC3C20" w:rsidRPr="00394066" w14:paraId="38765C80" w14:textId="77777777" w:rsidTr="00235D9E">
        <w:tc>
          <w:tcPr>
            <w:tcW w:w="2127" w:type="dxa"/>
            <w:gridSpan w:val="2"/>
            <w:vAlign w:val="bottom"/>
          </w:tcPr>
          <w:p w14:paraId="2652A4F3" w14:textId="60405DE3" w:rsidR="00CC3C20" w:rsidRPr="000D2357" w:rsidRDefault="00CC3C20" w:rsidP="00CC3C20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D2357">
              <w:rPr>
                <w:rFonts w:asciiTheme="majorBidi" w:hAnsiTheme="majorBidi" w:cs="Angsana New" w:hint="cs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29" w:type="dxa"/>
            <w:vAlign w:val="bottom"/>
          </w:tcPr>
          <w:p w14:paraId="4B8EBF77" w14:textId="0F147357" w:rsidR="00CC3C20" w:rsidRPr="00A87921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12,872</w:t>
            </w:r>
          </w:p>
        </w:tc>
        <w:tc>
          <w:tcPr>
            <w:tcW w:w="168" w:type="dxa"/>
            <w:vAlign w:val="bottom"/>
          </w:tcPr>
          <w:p w14:paraId="3E54131E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3A6E4C67" w14:textId="6617B86C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6,812</w:t>
            </w:r>
          </w:p>
        </w:tc>
        <w:tc>
          <w:tcPr>
            <w:tcW w:w="165" w:type="dxa"/>
            <w:vAlign w:val="bottom"/>
          </w:tcPr>
          <w:p w14:paraId="3475D17A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6F208CB" w14:textId="234594E3" w:rsidR="00CC3C20" w:rsidRPr="00110989" w:rsidRDefault="00CC3C20" w:rsidP="00CC3C20">
            <w:pPr>
              <w:tabs>
                <w:tab w:val="clear" w:pos="680"/>
                <w:tab w:val="decimal" w:pos="590"/>
                <w:tab w:val="left" w:pos="82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 xml:space="preserve">     55,936</w:t>
            </w:r>
          </w:p>
        </w:tc>
        <w:tc>
          <w:tcPr>
            <w:tcW w:w="180" w:type="dxa"/>
            <w:vAlign w:val="bottom"/>
          </w:tcPr>
          <w:p w14:paraId="2E48148F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49905C" w14:textId="6BC81FB0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51,497</w:t>
            </w:r>
          </w:p>
        </w:tc>
        <w:tc>
          <w:tcPr>
            <w:tcW w:w="164" w:type="dxa"/>
            <w:vAlign w:val="bottom"/>
          </w:tcPr>
          <w:p w14:paraId="0733EE2B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6E44ABCE" w14:textId="74456933" w:rsidR="00CC3C20" w:rsidRPr="00110989" w:rsidRDefault="00CC3C20" w:rsidP="00CC3C2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 xml:space="preserve">       68,808</w:t>
            </w:r>
          </w:p>
        </w:tc>
        <w:tc>
          <w:tcPr>
            <w:tcW w:w="164" w:type="dxa"/>
            <w:vAlign w:val="bottom"/>
          </w:tcPr>
          <w:p w14:paraId="5B7FE2EA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3BAB5BE7" w14:textId="63B6975D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58,309</w:t>
            </w:r>
          </w:p>
        </w:tc>
        <w:tc>
          <w:tcPr>
            <w:tcW w:w="169" w:type="dxa"/>
            <w:vAlign w:val="bottom"/>
          </w:tcPr>
          <w:p w14:paraId="77C7882C" w14:textId="3DC4A2EE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3CC00249" w14:textId="594CA7D2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58,549</w:t>
            </w:r>
          </w:p>
        </w:tc>
        <w:tc>
          <w:tcPr>
            <w:tcW w:w="167" w:type="dxa"/>
            <w:vAlign w:val="bottom"/>
          </w:tcPr>
          <w:p w14:paraId="2D247F91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6C3E975E" w14:textId="4FA12F41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64" w:type="dxa"/>
            <w:vAlign w:val="bottom"/>
          </w:tcPr>
          <w:p w14:paraId="3841EC1B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540BA47E" w14:textId="38901670" w:rsidR="00CC3C20" w:rsidRPr="00110989" w:rsidRDefault="00CC3C20" w:rsidP="00CC3C2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161,159</w:t>
            </w:r>
          </w:p>
        </w:tc>
        <w:tc>
          <w:tcPr>
            <w:tcW w:w="164" w:type="dxa"/>
            <w:vAlign w:val="bottom"/>
          </w:tcPr>
          <w:p w14:paraId="5DB26A10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209BBE0F" w14:textId="51FB1626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72</w:t>
            </w:r>
          </w:p>
        </w:tc>
        <w:tc>
          <w:tcPr>
            <w:tcW w:w="164" w:type="dxa"/>
            <w:vAlign w:val="bottom"/>
          </w:tcPr>
          <w:p w14:paraId="11D6FB8D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AD87220" w14:textId="1AC3BB52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(288,516)</w:t>
            </w:r>
          </w:p>
        </w:tc>
        <w:tc>
          <w:tcPr>
            <w:tcW w:w="169" w:type="dxa"/>
            <w:vAlign w:val="bottom"/>
          </w:tcPr>
          <w:p w14:paraId="5C9F3753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04427A04" w14:textId="03E667A2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(233,139)</w:t>
            </w:r>
          </w:p>
        </w:tc>
        <w:tc>
          <w:tcPr>
            <w:tcW w:w="164" w:type="dxa"/>
            <w:vAlign w:val="bottom"/>
          </w:tcPr>
          <w:p w14:paraId="054F96B1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20FE8BC5" w14:textId="5E25B4F7" w:rsidR="00CC3C20" w:rsidRPr="00110989" w:rsidRDefault="00CC3C20" w:rsidP="00CC3C20">
            <w:pPr>
              <w:tabs>
                <w:tab w:val="clear" w:pos="227"/>
                <w:tab w:val="left" w:pos="298"/>
                <w:tab w:val="decimal" w:pos="523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6044CFF1" w14:textId="77777777" w:rsidR="00CC3C20" w:rsidRPr="00110989" w:rsidRDefault="00CC3C20" w:rsidP="00CC3C20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3" w:type="dxa"/>
            <w:vAlign w:val="bottom"/>
          </w:tcPr>
          <w:p w14:paraId="189C1FA3" w14:textId="679C42B1" w:rsidR="00CC3C20" w:rsidRPr="00110989" w:rsidRDefault="00CC3C20" w:rsidP="00CC3C20">
            <w:pPr>
              <w:tabs>
                <w:tab w:val="clear" w:pos="227"/>
                <w:tab w:val="clear" w:pos="454"/>
                <w:tab w:val="left" w:pos="474"/>
                <w:tab w:val="decimal" w:pos="759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C3C20" w:rsidRPr="00394066" w14:paraId="6BFE2C73" w14:textId="77777777" w:rsidTr="006C22E8">
        <w:trPr>
          <w:trHeight w:val="80"/>
        </w:trPr>
        <w:tc>
          <w:tcPr>
            <w:tcW w:w="2127" w:type="dxa"/>
            <w:gridSpan w:val="2"/>
            <w:vAlign w:val="bottom"/>
          </w:tcPr>
          <w:p w14:paraId="2FC75B64" w14:textId="77777777" w:rsidR="00CC3C20" w:rsidRPr="00F86F53" w:rsidRDefault="00CC3C20" w:rsidP="00CC3C2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86F5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  <w:r w:rsidRPr="00F86F5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</w:t>
            </w: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9CA59" w14:textId="469EE8A8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magenta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9,727,194</w:t>
            </w:r>
          </w:p>
        </w:tc>
        <w:tc>
          <w:tcPr>
            <w:tcW w:w="168" w:type="dxa"/>
            <w:vAlign w:val="bottom"/>
          </w:tcPr>
          <w:p w14:paraId="28A46298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725C7" w14:textId="15561ECE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8,4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72</w:t>
            </w: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024</w:t>
            </w:r>
          </w:p>
        </w:tc>
        <w:tc>
          <w:tcPr>
            <w:tcW w:w="165" w:type="dxa"/>
            <w:vAlign w:val="bottom"/>
          </w:tcPr>
          <w:p w14:paraId="212124DA" w14:textId="77777777" w:rsidR="00CC3C20" w:rsidRPr="00110989" w:rsidRDefault="00CC3C20" w:rsidP="00CC3C20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F85B5" w14:textId="392386CA" w:rsidR="00CC3C20" w:rsidRPr="00110989" w:rsidRDefault="00CC3C20" w:rsidP="00CC3C20">
            <w:pPr>
              <w:tabs>
                <w:tab w:val="clear" w:pos="680"/>
                <w:tab w:val="decimal" w:pos="640"/>
                <w:tab w:val="left" w:pos="82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magenta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1,825,766</w:t>
            </w:r>
          </w:p>
        </w:tc>
        <w:tc>
          <w:tcPr>
            <w:tcW w:w="180" w:type="dxa"/>
            <w:vAlign w:val="bottom"/>
          </w:tcPr>
          <w:p w14:paraId="10092150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FA226" w14:textId="39065719" w:rsidR="00CC3C20" w:rsidRPr="00110989" w:rsidRDefault="00CC3C20" w:rsidP="00CC3C20">
            <w:pPr>
              <w:tabs>
                <w:tab w:val="clear" w:pos="680"/>
                <w:tab w:val="decimal" w:pos="66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</w:t>
            </w: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1,60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9,329</w:t>
            </w:r>
          </w:p>
        </w:tc>
        <w:tc>
          <w:tcPr>
            <w:tcW w:w="164" w:type="dxa"/>
            <w:vAlign w:val="bottom"/>
          </w:tcPr>
          <w:p w14:paraId="0F0C6C77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9D0D8" w14:textId="145AA238" w:rsidR="00CC3C20" w:rsidRPr="00110989" w:rsidRDefault="00CC3C20" w:rsidP="00CC3C2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11,552,960</w:t>
            </w:r>
          </w:p>
        </w:tc>
        <w:tc>
          <w:tcPr>
            <w:tcW w:w="164" w:type="dxa"/>
            <w:vAlign w:val="bottom"/>
          </w:tcPr>
          <w:p w14:paraId="0FBDD07A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633D4" w14:textId="2C0B5553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</w:t>
            </w: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10,081,353</w:t>
            </w:r>
          </w:p>
        </w:tc>
        <w:tc>
          <w:tcPr>
            <w:tcW w:w="169" w:type="dxa"/>
            <w:vAlign w:val="bottom"/>
          </w:tcPr>
          <w:p w14:paraId="40A53BFC" w14:textId="37F185C9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B0366" w14:textId="75EBA598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774,510</w:t>
            </w:r>
          </w:p>
        </w:tc>
        <w:tc>
          <w:tcPr>
            <w:tcW w:w="167" w:type="dxa"/>
            <w:vAlign w:val="bottom"/>
          </w:tcPr>
          <w:p w14:paraId="41BE1328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1BABA" w14:textId="22801629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3,482</w:t>
            </w:r>
          </w:p>
        </w:tc>
        <w:tc>
          <w:tcPr>
            <w:tcW w:w="164" w:type="dxa"/>
            <w:vAlign w:val="bottom"/>
          </w:tcPr>
          <w:p w14:paraId="5B953933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04C3F" w14:textId="430AAE92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178,237</w:t>
            </w:r>
          </w:p>
        </w:tc>
        <w:tc>
          <w:tcPr>
            <w:tcW w:w="164" w:type="dxa"/>
            <w:vAlign w:val="bottom"/>
          </w:tcPr>
          <w:p w14:paraId="1A39C3E3" w14:textId="77777777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C9B61" w14:textId="328B888D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3,303</w:t>
            </w:r>
          </w:p>
        </w:tc>
        <w:tc>
          <w:tcPr>
            <w:tcW w:w="164" w:type="dxa"/>
            <w:vAlign w:val="bottom"/>
          </w:tcPr>
          <w:p w14:paraId="2581AFC2" w14:textId="77777777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05EF1" w14:textId="5853B0E9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(288,516)</w:t>
            </w:r>
          </w:p>
        </w:tc>
        <w:tc>
          <w:tcPr>
            <w:tcW w:w="169" w:type="dxa"/>
            <w:vAlign w:val="bottom"/>
          </w:tcPr>
          <w:p w14:paraId="6F874FF7" w14:textId="77777777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39FDB" w14:textId="6E3307F6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(233,139)</w:t>
            </w:r>
          </w:p>
        </w:tc>
        <w:tc>
          <w:tcPr>
            <w:tcW w:w="164" w:type="dxa"/>
            <w:vAlign w:val="bottom"/>
          </w:tcPr>
          <w:p w14:paraId="4CE86867" w14:textId="77777777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A1B13" w14:textId="17294495" w:rsidR="00CC3C20" w:rsidRPr="00110989" w:rsidRDefault="00CC3C20" w:rsidP="00CC3C20">
            <w:pPr>
              <w:tabs>
                <w:tab w:val="clear" w:pos="680"/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12,217,191</w:t>
            </w:r>
          </w:p>
        </w:tc>
        <w:tc>
          <w:tcPr>
            <w:tcW w:w="164" w:type="dxa"/>
            <w:vAlign w:val="bottom"/>
          </w:tcPr>
          <w:p w14:paraId="37ED71B5" w14:textId="77777777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0035F" w14:textId="4F25AFE1" w:rsidR="00CC3C20" w:rsidRPr="00CC3C20" w:rsidRDefault="00CC3C20" w:rsidP="00CC3C20">
            <w:pPr>
              <w:tabs>
                <w:tab w:val="decimal" w:pos="759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0,644,999</w:t>
            </w:r>
          </w:p>
        </w:tc>
      </w:tr>
      <w:tr w:rsidR="00CC3C20" w:rsidRPr="00394066" w14:paraId="0CF0F149" w14:textId="77777777" w:rsidTr="00CC3C20">
        <w:trPr>
          <w:trHeight w:val="60"/>
        </w:trPr>
        <w:tc>
          <w:tcPr>
            <w:tcW w:w="2127" w:type="dxa"/>
            <w:gridSpan w:val="2"/>
            <w:vAlign w:val="bottom"/>
          </w:tcPr>
          <w:p w14:paraId="569BB6A1" w14:textId="77777777" w:rsidR="00CC3C20" w:rsidRPr="001C713D" w:rsidRDefault="00CC3C20" w:rsidP="00CC3C20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highlight w:val="magenta"/>
                <w:cs/>
              </w:rPr>
            </w:pPr>
          </w:p>
        </w:tc>
        <w:tc>
          <w:tcPr>
            <w:tcW w:w="729" w:type="dxa"/>
            <w:vAlign w:val="bottom"/>
          </w:tcPr>
          <w:p w14:paraId="2EBA1389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8" w:type="dxa"/>
            <w:vAlign w:val="bottom"/>
          </w:tcPr>
          <w:p w14:paraId="338C2877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32" w:type="dxa"/>
            <w:vAlign w:val="bottom"/>
          </w:tcPr>
          <w:p w14:paraId="22F931D4" w14:textId="77777777" w:rsidR="00CC3C20" w:rsidRPr="001C713D" w:rsidRDefault="00CC3C20" w:rsidP="00CC3C20">
            <w:pPr>
              <w:shd w:val="clear" w:color="auto" w:fill="FFFFFF"/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5" w:type="dxa"/>
            <w:vAlign w:val="bottom"/>
          </w:tcPr>
          <w:p w14:paraId="4CF94843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915" w:type="dxa"/>
            <w:vAlign w:val="bottom"/>
          </w:tcPr>
          <w:p w14:paraId="12561FAA" w14:textId="77777777" w:rsidR="00CC3C20" w:rsidRPr="001C713D" w:rsidRDefault="00CC3C20" w:rsidP="00CC3C20">
            <w:pPr>
              <w:shd w:val="clear" w:color="auto" w:fill="FFFFFF"/>
              <w:tabs>
                <w:tab w:val="clear" w:pos="680"/>
                <w:tab w:val="decimal" w:pos="590"/>
                <w:tab w:val="decimal" w:pos="640"/>
                <w:tab w:val="left" w:pos="829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80" w:type="dxa"/>
            <w:vAlign w:val="bottom"/>
          </w:tcPr>
          <w:p w14:paraId="0D0970C3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900" w:type="dxa"/>
            <w:vAlign w:val="bottom"/>
          </w:tcPr>
          <w:p w14:paraId="3E379E90" w14:textId="77777777" w:rsidR="00CC3C20" w:rsidRPr="001C713D" w:rsidRDefault="00CC3C20" w:rsidP="00CC3C20">
            <w:pPr>
              <w:shd w:val="clear" w:color="auto" w:fill="FFFFFF"/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76CADD37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26" w:type="dxa"/>
            <w:vAlign w:val="bottom"/>
          </w:tcPr>
          <w:p w14:paraId="5F957E31" w14:textId="77777777" w:rsidR="00CC3C20" w:rsidRPr="001C713D" w:rsidRDefault="00CC3C20" w:rsidP="00CC3C20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0516F758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905" w:type="dxa"/>
            <w:vAlign w:val="bottom"/>
          </w:tcPr>
          <w:p w14:paraId="1E325AC1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9" w:type="dxa"/>
            <w:vAlign w:val="bottom"/>
          </w:tcPr>
          <w:p w14:paraId="07F36915" w14:textId="4E1F349D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4" w:type="dxa"/>
            <w:vAlign w:val="bottom"/>
          </w:tcPr>
          <w:p w14:paraId="2012F0FF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7" w:type="dxa"/>
            <w:vAlign w:val="bottom"/>
          </w:tcPr>
          <w:p w14:paraId="11B41A1E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6" w:type="dxa"/>
            <w:vAlign w:val="bottom"/>
          </w:tcPr>
          <w:p w14:paraId="455A9C35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402776A5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9" w:type="dxa"/>
            <w:vAlign w:val="bottom"/>
          </w:tcPr>
          <w:p w14:paraId="44FF662B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14FF4B60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91" w:type="dxa"/>
            <w:vAlign w:val="bottom"/>
          </w:tcPr>
          <w:p w14:paraId="20FB6DDB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68B22513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09" w:type="dxa"/>
            <w:vAlign w:val="bottom"/>
          </w:tcPr>
          <w:p w14:paraId="154544CA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9" w:type="dxa"/>
            <w:vAlign w:val="bottom"/>
          </w:tcPr>
          <w:p w14:paraId="1D6CA8AA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2" w:type="dxa"/>
            <w:vAlign w:val="bottom"/>
          </w:tcPr>
          <w:p w14:paraId="6C8F4CD5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508387BB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6" w:type="dxa"/>
            <w:vAlign w:val="bottom"/>
          </w:tcPr>
          <w:p w14:paraId="60FAF09E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15EDB584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23" w:type="dxa"/>
            <w:vAlign w:val="bottom"/>
          </w:tcPr>
          <w:p w14:paraId="5B5953CE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</w:tr>
      <w:tr w:rsidR="00CC3C20" w:rsidRPr="00394066" w14:paraId="0EEC9841" w14:textId="77777777" w:rsidTr="00C452B5">
        <w:trPr>
          <w:trHeight w:val="300"/>
        </w:trPr>
        <w:tc>
          <w:tcPr>
            <w:tcW w:w="2127" w:type="dxa"/>
            <w:gridSpan w:val="2"/>
            <w:vAlign w:val="bottom"/>
          </w:tcPr>
          <w:p w14:paraId="12654322" w14:textId="77777777" w:rsidR="00CC3C20" w:rsidRPr="00394066" w:rsidRDefault="00CC3C20" w:rsidP="00CC3C20">
            <w:pPr>
              <w:spacing w:line="200" w:lineRule="atLeast"/>
              <w:rPr>
                <w:rFonts w:asciiTheme="majorBidi" w:hAnsiTheme="majorBidi" w:cstheme="majorBidi"/>
                <w:szCs w:val="22"/>
                <w:cs/>
              </w:rPr>
            </w:pPr>
            <w:r w:rsidRPr="003837A1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729" w:type="dxa"/>
            <w:vAlign w:val="bottom"/>
          </w:tcPr>
          <w:p w14:paraId="51CD1903" w14:textId="77777777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444561A1" w14:textId="77777777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34BF39A7" w14:textId="77777777" w:rsidR="00CC3C20" w:rsidRPr="00B664CA" w:rsidRDefault="00CC3C20" w:rsidP="00CC3C20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27137F2E" w14:textId="77777777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202D470" w14:textId="77777777" w:rsidR="00CC3C20" w:rsidRPr="00B664CA" w:rsidRDefault="00CC3C20" w:rsidP="00CC3C20">
            <w:pPr>
              <w:shd w:val="clear" w:color="auto" w:fill="FFFFFF"/>
              <w:tabs>
                <w:tab w:val="clear" w:pos="680"/>
                <w:tab w:val="decimal" w:pos="590"/>
                <w:tab w:val="decimal" w:pos="640"/>
                <w:tab w:val="left" w:pos="829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19CA687" w14:textId="77777777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AD5AB7" w14:textId="77777777" w:rsidR="00CC3C20" w:rsidRPr="00B664CA" w:rsidRDefault="00CC3C20" w:rsidP="00CC3C20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27DF7DE" w14:textId="77777777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59AF43D" w14:textId="77777777" w:rsidR="00CC3C20" w:rsidRPr="00B664CA" w:rsidRDefault="00CC3C20" w:rsidP="00CC3C20">
            <w:pPr>
              <w:tabs>
                <w:tab w:val="clear" w:pos="680"/>
                <w:tab w:val="decimal" w:pos="696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49893E9" w14:textId="77777777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3396C8D3" w14:textId="77777777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38FFB6D" w14:textId="0CD0714A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25AD7F7B" w14:textId="77777777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0C006755" w14:textId="77777777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0688CC99" w14:textId="77777777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91DBD35" w14:textId="77777777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4F079DE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87FE46E" w14:textId="77777777" w:rsidR="00CC3C20" w:rsidRPr="00B664CA" w:rsidRDefault="00CC3C20" w:rsidP="00CC3C2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0D6B454D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74E5FAE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4B985B4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C4B2F06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2" w:type="dxa"/>
          </w:tcPr>
          <w:p w14:paraId="0B57AA7C" w14:textId="42123E0E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D341E74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138125F4" w14:textId="787881A3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C99C500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3" w:type="dxa"/>
            <w:vAlign w:val="bottom"/>
          </w:tcPr>
          <w:p w14:paraId="12277628" w14:textId="674B4A76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C3C20" w:rsidRPr="00394066" w14:paraId="0F637B10" w14:textId="77777777" w:rsidTr="005723CA">
        <w:trPr>
          <w:trHeight w:val="235"/>
        </w:trPr>
        <w:tc>
          <w:tcPr>
            <w:tcW w:w="2127" w:type="dxa"/>
            <w:gridSpan w:val="2"/>
            <w:vAlign w:val="bottom"/>
          </w:tcPr>
          <w:p w14:paraId="2599A02D" w14:textId="77777777" w:rsidR="00CC3C20" w:rsidRPr="00394066" w:rsidRDefault="00CC3C20" w:rsidP="00CC3C20">
            <w:pPr>
              <w:contextualSpacing/>
              <w:rPr>
                <w:rFonts w:asciiTheme="majorBidi" w:hAnsiTheme="majorBidi" w:cstheme="majorBidi"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szCs w:val="22"/>
                <w:cs/>
              </w:rPr>
              <w:t>ณ</w:t>
            </w:r>
            <w:r w:rsidRPr="007D66D7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Pr="007D66D7">
              <w:rPr>
                <w:rFonts w:asciiTheme="majorBidi" w:hAnsiTheme="majorBidi" w:cs="Angsana New" w:hint="cs"/>
                <w:szCs w:val="22"/>
                <w:cs/>
              </w:rPr>
              <w:t>เวลาใดเวลาหนึ่ง</w:t>
            </w:r>
          </w:p>
        </w:tc>
        <w:tc>
          <w:tcPr>
            <w:tcW w:w="729" w:type="dxa"/>
            <w:vAlign w:val="bottom"/>
          </w:tcPr>
          <w:p w14:paraId="11A2986C" w14:textId="4B133E22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00DC6">
              <w:rPr>
                <w:rFonts w:asciiTheme="majorBidi" w:hAnsiTheme="majorBidi" w:cstheme="majorBidi"/>
                <w:sz w:val="20"/>
                <w:szCs w:val="20"/>
              </w:rPr>
              <w:t>9,727,194</w:t>
            </w:r>
          </w:p>
        </w:tc>
        <w:tc>
          <w:tcPr>
            <w:tcW w:w="168" w:type="dxa"/>
            <w:vAlign w:val="bottom"/>
          </w:tcPr>
          <w:p w14:paraId="25BE11F2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07C338ED" w14:textId="0045965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6AEC">
              <w:rPr>
                <w:rFonts w:asciiTheme="majorBidi" w:hAnsiTheme="majorBidi" w:cs="Angsana New"/>
                <w:sz w:val="20"/>
                <w:szCs w:val="20"/>
                <w:cs/>
              </w:rPr>
              <w:t>8</w:t>
            </w:r>
            <w:r w:rsidRPr="00DA6AE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DA6AEC">
              <w:rPr>
                <w:rFonts w:asciiTheme="majorBidi" w:hAnsiTheme="majorBidi" w:cs="Angsana New"/>
                <w:sz w:val="20"/>
                <w:szCs w:val="20"/>
                <w:cs/>
              </w:rPr>
              <w:t>4</w:t>
            </w:r>
            <w:r>
              <w:rPr>
                <w:rFonts w:asciiTheme="majorBidi" w:hAnsiTheme="majorBidi" w:cs="Angsana New"/>
                <w:sz w:val="20"/>
                <w:szCs w:val="20"/>
              </w:rPr>
              <w:t>72,024</w:t>
            </w:r>
          </w:p>
        </w:tc>
        <w:tc>
          <w:tcPr>
            <w:tcW w:w="165" w:type="dxa"/>
            <w:vAlign w:val="bottom"/>
          </w:tcPr>
          <w:p w14:paraId="676B7E90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1E3496F" w14:textId="22059EB2" w:rsidR="00CC3C20" w:rsidRPr="00DA6AEC" w:rsidRDefault="00CC3C20" w:rsidP="00CC3C20">
            <w:pPr>
              <w:tabs>
                <w:tab w:val="clear" w:pos="680"/>
                <w:tab w:val="decimal" w:pos="640"/>
                <w:tab w:val="left" w:pos="82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00DC6">
              <w:rPr>
                <w:rFonts w:asciiTheme="majorBidi" w:hAnsiTheme="majorBidi" w:cstheme="majorBidi"/>
                <w:sz w:val="20"/>
                <w:szCs w:val="20"/>
              </w:rPr>
              <w:t>1,825,766</w:t>
            </w:r>
          </w:p>
        </w:tc>
        <w:tc>
          <w:tcPr>
            <w:tcW w:w="180" w:type="dxa"/>
            <w:vAlign w:val="bottom"/>
          </w:tcPr>
          <w:p w14:paraId="2784E91D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0EFC372" w14:textId="26EC9FB5" w:rsidR="00CC3C20" w:rsidRPr="00DA6AEC" w:rsidRDefault="00CC3C20" w:rsidP="00CC3C20">
            <w:pPr>
              <w:tabs>
                <w:tab w:val="clear" w:pos="680"/>
                <w:tab w:val="decimal" w:pos="67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   </w:t>
            </w:r>
            <w:r w:rsidRPr="00DA6AEC">
              <w:rPr>
                <w:rFonts w:asciiTheme="majorBidi" w:hAnsiTheme="majorBidi" w:cs="Angsana New"/>
                <w:sz w:val="20"/>
                <w:szCs w:val="20"/>
                <w:cs/>
              </w:rPr>
              <w:t>1</w:t>
            </w:r>
            <w:r w:rsidRPr="00DA6AE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6AEC">
              <w:rPr>
                <w:rFonts w:asciiTheme="majorBidi" w:hAnsiTheme="majorBidi" w:cs="Angsana New"/>
                <w:sz w:val="20"/>
                <w:szCs w:val="20"/>
                <w:cs/>
              </w:rPr>
              <w:t>60</w:t>
            </w:r>
            <w:r w:rsidR="007E2CF0">
              <w:rPr>
                <w:rFonts w:asciiTheme="majorBidi" w:hAnsiTheme="majorBidi" w:cs="Angsana New"/>
                <w:sz w:val="20"/>
                <w:szCs w:val="20"/>
              </w:rPr>
              <w:t>9</w:t>
            </w:r>
            <w:r w:rsidRPr="00DA6AE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="Angsana New"/>
                <w:sz w:val="20"/>
                <w:szCs w:val="20"/>
              </w:rPr>
              <w:t>329</w:t>
            </w:r>
          </w:p>
        </w:tc>
        <w:tc>
          <w:tcPr>
            <w:tcW w:w="164" w:type="dxa"/>
            <w:vAlign w:val="bottom"/>
          </w:tcPr>
          <w:p w14:paraId="7929B1F2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F9C8055" w14:textId="0907855E" w:rsidR="00CC3C20" w:rsidRPr="00DA6AEC" w:rsidRDefault="00CC3C20" w:rsidP="00CC3C20">
            <w:pPr>
              <w:tabs>
                <w:tab w:val="clear" w:pos="680"/>
                <w:tab w:val="decimal" w:pos="645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11,552,960</w:t>
            </w:r>
          </w:p>
        </w:tc>
        <w:tc>
          <w:tcPr>
            <w:tcW w:w="164" w:type="dxa"/>
            <w:vAlign w:val="bottom"/>
          </w:tcPr>
          <w:p w14:paraId="41F41A9D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1C8A5152" w14:textId="1DFD8FE6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A87921">
              <w:rPr>
                <w:rFonts w:asciiTheme="majorBidi" w:hAnsiTheme="majorBidi" w:cstheme="majorBidi"/>
                <w:sz w:val="20"/>
                <w:szCs w:val="20"/>
              </w:rPr>
              <w:t>10,081,353</w:t>
            </w:r>
          </w:p>
        </w:tc>
        <w:tc>
          <w:tcPr>
            <w:tcW w:w="169" w:type="dxa"/>
            <w:vAlign w:val="bottom"/>
          </w:tcPr>
          <w:p w14:paraId="44D5BDA8" w14:textId="3AA30F2F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56D9B7BD" w14:textId="26E7A113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164,719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167" w:type="dxa"/>
            <w:vAlign w:val="bottom"/>
          </w:tcPr>
          <w:p w14:paraId="796AA21A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0AD9B47D" w14:textId="579E2C6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6AEC">
              <w:rPr>
                <w:rFonts w:asciiTheme="majorBidi" w:hAnsiTheme="majorBidi" w:cs="Angsana New"/>
                <w:sz w:val="20"/>
                <w:szCs w:val="20"/>
                <w:cs/>
              </w:rPr>
              <w:t>132</w:t>
            </w:r>
            <w:r w:rsidRPr="00DA6AE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A6AEC">
              <w:rPr>
                <w:rFonts w:asciiTheme="majorBidi" w:hAnsiTheme="majorBidi" w:cs="Angsana New"/>
                <w:sz w:val="20"/>
                <w:szCs w:val="20"/>
                <w:cs/>
              </w:rPr>
              <w:t>210</w:t>
            </w:r>
          </w:p>
        </w:tc>
        <w:tc>
          <w:tcPr>
            <w:tcW w:w="164" w:type="dxa"/>
            <w:vAlign w:val="bottom"/>
          </w:tcPr>
          <w:p w14:paraId="5CEDC865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292DB23E" w14:textId="3E615D6F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6,161</w:t>
            </w:r>
          </w:p>
        </w:tc>
        <w:tc>
          <w:tcPr>
            <w:tcW w:w="164" w:type="dxa"/>
            <w:vAlign w:val="bottom"/>
          </w:tcPr>
          <w:p w14:paraId="591BCF69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1AF0D5A6" w14:textId="03CE555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   </w:t>
            </w:r>
            <w:r w:rsidRPr="003009CC">
              <w:rPr>
                <w:rFonts w:asciiTheme="majorBidi" w:hAnsiTheme="majorBidi" w:cs="Angsana New"/>
                <w:sz w:val="20"/>
                <w:szCs w:val="20"/>
              </w:rPr>
              <w:t>5,012</w:t>
            </w:r>
          </w:p>
        </w:tc>
        <w:tc>
          <w:tcPr>
            <w:tcW w:w="164" w:type="dxa"/>
            <w:vAlign w:val="bottom"/>
          </w:tcPr>
          <w:p w14:paraId="2441075D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EFAFACB" w14:textId="07F84FD4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(185,595)</w:t>
            </w:r>
          </w:p>
        </w:tc>
        <w:tc>
          <w:tcPr>
            <w:tcW w:w="169" w:type="dxa"/>
            <w:vAlign w:val="bottom"/>
          </w:tcPr>
          <w:p w14:paraId="1D73F5DF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5A88ACD9" w14:textId="409A79AB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60,277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4" w:type="dxa"/>
            <w:vAlign w:val="bottom"/>
          </w:tcPr>
          <w:p w14:paraId="485BE649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3D5A56F9" w14:textId="5BA8EA14" w:rsidR="00CC3C20" w:rsidRPr="00DA6AEC" w:rsidRDefault="00CC3C20" w:rsidP="00CC3C20">
            <w:pPr>
              <w:tabs>
                <w:tab w:val="decimal" w:pos="76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11,538,245</w:t>
            </w:r>
          </w:p>
        </w:tc>
        <w:tc>
          <w:tcPr>
            <w:tcW w:w="164" w:type="dxa"/>
            <w:vAlign w:val="bottom"/>
          </w:tcPr>
          <w:p w14:paraId="4DC77063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3" w:type="dxa"/>
            <w:vAlign w:val="bottom"/>
          </w:tcPr>
          <w:p w14:paraId="71CE38BC" w14:textId="1A587146" w:rsidR="00CC3C20" w:rsidRPr="00DA6AEC" w:rsidRDefault="00CC3C20" w:rsidP="00CC3C20">
            <w:pPr>
              <w:tabs>
                <w:tab w:val="decimal" w:pos="71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158,298</w:t>
            </w:r>
          </w:p>
        </w:tc>
      </w:tr>
      <w:tr w:rsidR="00CC3C20" w:rsidRPr="00394066" w14:paraId="0578D61F" w14:textId="77777777" w:rsidTr="000361EF">
        <w:trPr>
          <w:trHeight w:val="300"/>
        </w:trPr>
        <w:tc>
          <w:tcPr>
            <w:tcW w:w="2127" w:type="dxa"/>
            <w:gridSpan w:val="2"/>
            <w:vAlign w:val="bottom"/>
          </w:tcPr>
          <w:p w14:paraId="7674C48A" w14:textId="77777777" w:rsidR="00CC3C20" w:rsidRPr="00394066" w:rsidRDefault="00CC3C20" w:rsidP="00CC3C20">
            <w:pPr>
              <w:contextualSpacing/>
              <w:rPr>
                <w:rFonts w:asciiTheme="majorBidi" w:hAnsiTheme="majorBidi" w:cstheme="majorBidi"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szCs w:val="22"/>
                <w:cs/>
              </w:rPr>
              <w:t>ตลอดช่วงเวลาหนึ่ง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78A4D705" w14:textId="749C0360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8" w:type="dxa"/>
            <w:vAlign w:val="bottom"/>
          </w:tcPr>
          <w:p w14:paraId="66D9C271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14:paraId="4B054AFB" w14:textId="322EDF60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6AE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5" w:type="dxa"/>
            <w:vAlign w:val="bottom"/>
          </w:tcPr>
          <w:p w14:paraId="251A6889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01291216" w14:textId="0E003BAD" w:rsidR="00CC3C20" w:rsidRPr="00DA6AEC" w:rsidRDefault="00CC3C20" w:rsidP="00CC3C20">
            <w:pPr>
              <w:tabs>
                <w:tab w:val="clear" w:pos="680"/>
                <w:tab w:val="decimal" w:pos="590"/>
                <w:tab w:val="decimal" w:pos="640"/>
                <w:tab w:val="left" w:pos="82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magenta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1FA77FF4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E482B0" w14:textId="00AA9EBC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6AE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1476977C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249E1D61" w14:textId="75DD81D4" w:rsidR="00CC3C20" w:rsidRPr="00DA6AEC" w:rsidRDefault="00CC3C20" w:rsidP="00CC3C2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164" w:type="dxa"/>
            <w:vAlign w:val="bottom"/>
          </w:tcPr>
          <w:p w14:paraId="60D9E7F4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2BCEF39" w14:textId="3AAF65B4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DA6AE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1A04EC98" w14:textId="015E8911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9F53CD7" w14:textId="3B7F8A9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609,791</w:t>
            </w:r>
          </w:p>
        </w:tc>
        <w:tc>
          <w:tcPr>
            <w:tcW w:w="167" w:type="dxa"/>
            <w:vAlign w:val="bottom"/>
          </w:tcPr>
          <w:p w14:paraId="602BD1BB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0C19D3AB" w14:textId="2CBBBED8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6AEC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21,272</w:t>
            </w:r>
          </w:p>
        </w:tc>
        <w:tc>
          <w:tcPr>
            <w:tcW w:w="164" w:type="dxa"/>
            <w:vAlign w:val="bottom"/>
          </w:tcPr>
          <w:p w14:paraId="55DA0DB4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294C9047" w14:textId="538EF086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172,076</w:t>
            </w:r>
          </w:p>
        </w:tc>
        <w:tc>
          <w:tcPr>
            <w:tcW w:w="164" w:type="dxa"/>
            <w:vAlign w:val="bottom"/>
          </w:tcPr>
          <w:p w14:paraId="7947BE1E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50558C4B" w14:textId="43BAFEB1" w:rsidR="00CC3C20" w:rsidRPr="00DA6AEC" w:rsidRDefault="00CC3C20" w:rsidP="00CC3C20">
            <w:pPr>
              <w:tabs>
                <w:tab w:val="decimal" w:pos="56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6AEC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8,291</w:t>
            </w:r>
          </w:p>
        </w:tc>
        <w:tc>
          <w:tcPr>
            <w:tcW w:w="164" w:type="dxa"/>
            <w:vAlign w:val="bottom"/>
          </w:tcPr>
          <w:p w14:paraId="7CF3FBC6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70ED5AA" w14:textId="2EEBA68C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(102,921)</w:t>
            </w:r>
          </w:p>
        </w:tc>
        <w:tc>
          <w:tcPr>
            <w:tcW w:w="169" w:type="dxa"/>
            <w:vAlign w:val="bottom"/>
          </w:tcPr>
          <w:p w14:paraId="4F27A29D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E96424B" w14:textId="18E3DBEB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172,862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4" w:type="dxa"/>
            <w:vAlign w:val="bottom"/>
          </w:tcPr>
          <w:p w14:paraId="257A083F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559B19EC" w14:textId="35F92B65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678,946</w:t>
            </w:r>
          </w:p>
        </w:tc>
        <w:tc>
          <w:tcPr>
            <w:tcW w:w="164" w:type="dxa"/>
            <w:vAlign w:val="bottom"/>
          </w:tcPr>
          <w:p w14:paraId="3A3E660D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06DDC91B" w14:textId="6342FB05" w:rsidR="00CC3C20" w:rsidRPr="007825C4" w:rsidRDefault="00CC3C20" w:rsidP="00CC3C20">
            <w:pPr>
              <w:tabs>
                <w:tab w:val="decimal" w:pos="71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486,701</w:t>
            </w:r>
          </w:p>
        </w:tc>
      </w:tr>
      <w:tr w:rsidR="00CC3C20" w:rsidRPr="00394066" w14:paraId="336289ED" w14:textId="77777777" w:rsidTr="00EC7680">
        <w:trPr>
          <w:trHeight w:val="300"/>
        </w:trPr>
        <w:tc>
          <w:tcPr>
            <w:tcW w:w="2127" w:type="dxa"/>
            <w:gridSpan w:val="2"/>
            <w:vAlign w:val="bottom"/>
          </w:tcPr>
          <w:p w14:paraId="07BB176A" w14:textId="271C410B" w:rsidR="00CC3C20" w:rsidRPr="007D66D7" w:rsidRDefault="00CC3C20" w:rsidP="00CC3C20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F86F5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  <w:r w:rsidRPr="00F86F5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</w:t>
            </w: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E012B" w14:textId="6A070253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magenta"/>
              </w:rPr>
            </w:pPr>
            <w:r w:rsidRPr="00B00DC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9,727,194</w:t>
            </w:r>
          </w:p>
        </w:tc>
        <w:tc>
          <w:tcPr>
            <w:tcW w:w="168" w:type="dxa"/>
            <w:vAlign w:val="bottom"/>
          </w:tcPr>
          <w:p w14:paraId="0FFFA94A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E271D" w14:textId="2C945076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DA6AE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8</w:t>
            </w:r>
            <w:r w:rsidRPr="00DA6AEC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DA6AE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4</w:t>
            </w:r>
            <w:r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72</w:t>
            </w:r>
            <w:r w:rsidRPr="00DA6AEC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024</w:t>
            </w:r>
          </w:p>
        </w:tc>
        <w:tc>
          <w:tcPr>
            <w:tcW w:w="165" w:type="dxa"/>
            <w:vAlign w:val="bottom"/>
          </w:tcPr>
          <w:p w14:paraId="5FFF7C51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12822" w14:textId="0CE1D1DB" w:rsidR="00CC3C20" w:rsidRPr="00DA6AEC" w:rsidRDefault="00CC3C20" w:rsidP="00CC3C20">
            <w:pPr>
              <w:tabs>
                <w:tab w:val="clear" w:pos="680"/>
                <w:tab w:val="decimal" w:pos="590"/>
                <w:tab w:val="decimal" w:pos="640"/>
                <w:tab w:val="left" w:pos="829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B00DC6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1,825,766</w:t>
            </w:r>
          </w:p>
        </w:tc>
        <w:tc>
          <w:tcPr>
            <w:tcW w:w="180" w:type="dxa"/>
            <w:vAlign w:val="bottom"/>
          </w:tcPr>
          <w:p w14:paraId="2F7D9218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A7237" w14:textId="49076DAF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DA6AE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1</w:t>
            </w:r>
            <w:r w:rsidRPr="00DA6A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DA6AE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60</w:t>
            </w:r>
            <w:r w:rsidR="007E2CF0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</w:t>
            </w:r>
            <w:r w:rsidRPr="00DA6A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329</w:t>
            </w:r>
          </w:p>
        </w:tc>
        <w:tc>
          <w:tcPr>
            <w:tcW w:w="164" w:type="dxa"/>
            <w:vAlign w:val="bottom"/>
          </w:tcPr>
          <w:p w14:paraId="4BDC9D78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1D73D" w14:textId="1249FCCF" w:rsidR="00CC3C20" w:rsidRPr="00DA6AEC" w:rsidRDefault="00CC3C20" w:rsidP="00CC3C2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11,552,960</w:t>
            </w:r>
          </w:p>
        </w:tc>
        <w:tc>
          <w:tcPr>
            <w:tcW w:w="164" w:type="dxa"/>
            <w:vAlign w:val="bottom"/>
          </w:tcPr>
          <w:p w14:paraId="1AFB266A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B3DC5" w14:textId="6E516703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  <w:r w:rsidRPr="00DA6A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10,081,353</w:t>
            </w:r>
          </w:p>
        </w:tc>
        <w:tc>
          <w:tcPr>
            <w:tcW w:w="169" w:type="dxa"/>
            <w:vAlign w:val="bottom"/>
          </w:tcPr>
          <w:p w14:paraId="28AC384E" w14:textId="45323154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8CCE5" w14:textId="0916EEE1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774,510</w:t>
            </w:r>
          </w:p>
        </w:tc>
        <w:tc>
          <w:tcPr>
            <w:tcW w:w="167" w:type="dxa"/>
            <w:vAlign w:val="bottom"/>
          </w:tcPr>
          <w:p w14:paraId="70D94EBF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EE268" w14:textId="1268CE2C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DA6AE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65</w:t>
            </w:r>
            <w:r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3,482</w:t>
            </w:r>
          </w:p>
        </w:tc>
        <w:tc>
          <w:tcPr>
            <w:tcW w:w="164" w:type="dxa"/>
            <w:vAlign w:val="bottom"/>
          </w:tcPr>
          <w:p w14:paraId="5F3094B5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D74B" w14:textId="44EDEDD2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178,237</w:t>
            </w:r>
          </w:p>
        </w:tc>
        <w:tc>
          <w:tcPr>
            <w:tcW w:w="164" w:type="dxa"/>
            <w:vAlign w:val="bottom"/>
          </w:tcPr>
          <w:p w14:paraId="71E13587" w14:textId="77777777" w:rsidR="00CC3C20" w:rsidRPr="00DA6AEC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81B7" w14:textId="0FF80991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DA6AE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14</w:t>
            </w:r>
            <w:r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3</w:t>
            </w:r>
            <w:r w:rsidRPr="00DA6A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164" w:type="dxa"/>
            <w:vAlign w:val="bottom"/>
          </w:tcPr>
          <w:p w14:paraId="1EB0251F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CCF5B" w14:textId="4B44BB2B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(288,516)</w:t>
            </w:r>
          </w:p>
        </w:tc>
        <w:tc>
          <w:tcPr>
            <w:tcW w:w="169" w:type="dxa"/>
            <w:vAlign w:val="bottom"/>
          </w:tcPr>
          <w:p w14:paraId="42FBBFA2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8111" w14:textId="5C1ADB2A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(233,139)</w:t>
            </w:r>
          </w:p>
        </w:tc>
        <w:tc>
          <w:tcPr>
            <w:tcW w:w="164" w:type="dxa"/>
            <w:vAlign w:val="bottom"/>
          </w:tcPr>
          <w:p w14:paraId="6EAB537F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F25AC" w14:textId="3DACE590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12,217,191</w:t>
            </w:r>
          </w:p>
        </w:tc>
        <w:tc>
          <w:tcPr>
            <w:tcW w:w="164" w:type="dxa"/>
            <w:vAlign w:val="bottom"/>
          </w:tcPr>
          <w:p w14:paraId="03451F1D" w14:textId="77777777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75708" w14:textId="68EDCE86" w:rsidR="00CC3C20" w:rsidRPr="00DA6AEC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0,644,999</w:t>
            </w:r>
          </w:p>
        </w:tc>
      </w:tr>
      <w:tr w:rsidR="00CC3C20" w:rsidRPr="00394066" w14:paraId="5C53A883" w14:textId="77777777" w:rsidTr="00CC3C20">
        <w:trPr>
          <w:trHeight w:val="87"/>
        </w:trPr>
        <w:tc>
          <w:tcPr>
            <w:tcW w:w="2127" w:type="dxa"/>
            <w:gridSpan w:val="2"/>
            <w:vAlign w:val="bottom"/>
          </w:tcPr>
          <w:p w14:paraId="79B8036F" w14:textId="77777777" w:rsidR="00CC3C20" w:rsidRPr="001C713D" w:rsidRDefault="00CC3C20" w:rsidP="00CC3C20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highlight w:val="magenta"/>
                <w:cs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2368C3A5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8" w:type="dxa"/>
            <w:vAlign w:val="bottom"/>
          </w:tcPr>
          <w:p w14:paraId="05265069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  <w:vAlign w:val="bottom"/>
          </w:tcPr>
          <w:p w14:paraId="29E779DA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5" w:type="dxa"/>
            <w:vAlign w:val="bottom"/>
          </w:tcPr>
          <w:p w14:paraId="303A7265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  <w:vAlign w:val="bottom"/>
          </w:tcPr>
          <w:p w14:paraId="4D434A22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80" w:type="dxa"/>
            <w:vAlign w:val="bottom"/>
          </w:tcPr>
          <w:p w14:paraId="297FD218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7ABB118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00B5BF69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577CE2E1" w14:textId="77777777" w:rsidR="00CC3C20" w:rsidRPr="001C713D" w:rsidRDefault="00CC3C20" w:rsidP="00CC3C20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6D18B35E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vAlign w:val="bottom"/>
          </w:tcPr>
          <w:p w14:paraId="516D9EA8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9" w:type="dxa"/>
            <w:vAlign w:val="bottom"/>
          </w:tcPr>
          <w:p w14:paraId="6A9E58FE" w14:textId="2B9D6D0F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  <w:vAlign w:val="bottom"/>
          </w:tcPr>
          <w:p w14:paraId="57C8F3B8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7" w:type="dxa"/>
            <w:vAlign w:val="bottom"/>
          </w:tcPr>
          <w:p w14:paraId="533AC5D1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vAlign w:val="bottom"/>
          </w:tcPr>
          <w:p w14:paraId="10C3B2F4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3EB4EDD1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vAlign w:val="bottom"/>
          </w:tcPr>
          <w:p w14:paraId="3E144717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2AF800DE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vAlign w:val="bottom"/>
          </w:tcPr>
          <w:p w14:paraId="07461161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261569B7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1E856328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9" w:type="dxa"/>
            <w:vAlign w:val="bottom"/>
          </w:tcPr>
          <w:p w14:paraId="7E39A88E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2" w:type="dxa"/>
            <w:tcBorders>
              <w:top w:val="double" w:sz="4" w:space="0" w:color="auto"/>
            </w:tcBorders>
            <w:vAlign w:val="bottom"/>
          </w:tcPr>
          <w:p w14:paraId="0504442E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0FB83E1A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vAlign w:val="bottom"/>
          </w:tcPr>
          <w:p w14:paraId="2A33376D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09E20B1F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14:paraId="3FD1526B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</w:tr>
      <w:tr w:rsidR="00CC3C20" w:rsidRPr="00394066" w14:paraId="518BAC8B" w14:textId="77777777" w:rsidTr="00CC3C20">
        <w:trPr>
          <w:trHeight w:val="281"/>
        </w:trPr>
        <w:tc>
          <w:tcPr>
            <w:tcW w:w="2127" w:type="dxa"/>
            <w:gridSpan w:val="2"/>
            <w:vAlign w:val="bottom"/>
          </w:tcPr>
          <w:p w14:paraId="5A2CA4AF" w14:textId="64B08E26" w:rsidR="00CC3C20" w:rsidRPr="007D66D7" w:rsidRDefault="00CC3C20" w:rsidP="00CC3C20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E67D43">
              <w:rPr>
                <w:rFonts w:asciiTheme="majorBidi" w:hAnsiTheme="majorBidi" w:cs="Angsana New" w:hint="cs"/>
                <w:szCs w:val="22"/>
                <w:cs/>
              </w:rPr>
              <w:t>กำไร</w:t>
            </w:r>
            <w:r>
              <w:rPr>
                <w:rFonts w:asciiTheme="majorBidi" w:hAnsiTheme="majorBidi" w:cs="Angsana New" w:hint="cs"/>
                <w:szCs w:val="22"/>
                <w:cs/>
              </w:rPr>
              <w:t xml:space="preserve"> (ขาดทุน) </w:t>
            </w:r>
            <w:r w:rsidRPr="00E67D43">
              <w:rPr>
                <w:rFonts w:asciiTheme="majorBidi" w:hAnsiTheme="majorBidi" w:cs="Angsana New" w:hint="cs"/>
                <w:szCs w:val="22"/>
                <w:cs/>
              </w:rPr>
              <w:t>ก่อนภาษีเงินได้</w:t>
            </w:r>
          </w:p>
        </w:tc>
        <w:tc>
          <w:tcPr>
            <w:tcW w:w="729" w:type="dxa"/>
            <w:vAlign w:val="bottom"/>
          </w:tcPr>
          <w:p w14:paraId="7DB6A1B7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266E902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2105D190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77454100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6DB85FA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EAF8DBB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FDD0477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D0138A5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62E715F7" w14:textId="3F12FC31" w:rsidR="00CC3C20" w:rsidRPr="00110989" w:rsidRDefault="00CC3C20" w:rsidP="00CC3C2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A87921">
              <w:rPr>
                <w:rFonts w:asciiTheme="majorBidi" w:hAnsiTheme="majorBidi" w:cstheme="majorBidi"/>
                <w:sz w:val="20"/>
                <w:szCs w:val="20"/>
              </w:rPr>
              <w:t>202</w:t>
            </w:r>
            <w:r w:rsidRPr="00110989">
              <w:rPr>
                <w:rFonts w:asciiTheme="majorBidi" w:hAnsiTheme="majorBidi" w:cs="Angsana New"/>
                <w:sz w:val="20"/>
                <w:szCs w:val="20"/>
              </w:rPr>
              <w:t>,626</w:t>
            </w:r>
          </w:p>
        </w:tc>
        <w:tc>
          <w:tcPr>
            <w:tcW w:w="164" w:type="dxa"/>
            <w:vAlign w:val="bottom"/>
          </w:tcPr>
          <w:p w14:paraId="564280AB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5CBBCB9F" w14:textId="7198B1D8" w:rsidR="00CC3C20" w:rsidRPr="002C1DFB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</w:t>
            </w:r>
            <w:r w:rsidRPr="002C1DFB">
              <w:rPr>
                <w:rFonts w:asciiTheme="majorBidi" w:hAnsiTheme="majorBidi" w:cstheme="majorBidi"/>
                <w:sz w:val="20"/>
                <w:szCs w:val="20"/>
              </w:rPr>
              <w:t>145,095</w:t>
            </w:r>
          </w:p>
        </w:tc>
        <w:tc>
          <w:tcPr>
            <w:tcW w:w="169" w:type="dxa"/>
            <w:vAlign w:val="bottom"/>
          </w:tcPr>
          <w:p w14:paraId="001D4C73" w14:textId="756C746F" w:rsidR="00CC3C20" w:rsidRPr="002C1DFB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7F0A8A20" w14:textId="26D9C400" w:rsidR="00CC3C20" w:rsidRPr="00110989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Pr="00110989">
              <w:rPr>
                <w:rFonts w:asciiTheme="majorBidi" w:hAnsiTheme="majorBidi" w:cs="Angsana New"/>
                <w:sz w:val="20"/>
                <w:szCs w:val="20"/>
              </w:rPr>
              <w:t>54,176</w:t>
            </w:r>
          </w:p>
        </w:tc>
        <w:tc>
          <w:tcPr>
            <w:tcW w:w="167" w:type="dxa"/>
            <w:vAlign w:val="bottom"/>
          </w:tcPr>
          <w:p w14:paraId="5261F03A" w14:textId="77777777" w:rsidR="00CC3C20" w:rsidRPr="002C1DFB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1249BA03" w14:textId="2FF45C60" w:rsidR="00CC3C20" w:rsidRPr="002C1DFB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2C1DFB">
              <w:rPr>
                <w:rFonts w:asciiTheme="majorBidi" w:hAnsiTheme="majorBidi" w:cstheme="majorBidi"/>
                <w:sz w:val="20"/>
                <w:szCs w:val="20"/>
              </w:rPr>
              <w:t>54,365</w:t>
            </w:r>
          </w:p>
        </w:tc>
        <w:tc>
          <w:tcPr>
            <w:tcW w:w="164" w:type="dxa"/>
            <w:vAlign w:val="bottom"/>
          </w:tcPr>
          <w:p w14:paraId="3171CFDF" w14:textId="77777777" w:rsidR="00CC3C20" w:rsidRPr="002C1DFB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76405C20" w14:textId="5E208858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Pr="00110989">
              <w:rPr>
                <w:rFonts w:asciiTheme="majorBidi" w:hAnsiTheme="majorBidi" w:cs="Angsana New"/>
                <w:sz w:val="20"/>
                <w:szCs w:val="20"/>
              </w:rPr>
              <w:t>12,</w:t>
            </w:r>
            <w:r>
              <w:rPr>
                <w:rFonts w:asciiTheme="majorBidi" w:hAnsiTheme="majorBidi" w:cs="Angsana New"/>
                <w:sz w:val="20"/>
                <w:szCs w:val="20"/>
              </w:rPr>
              <w:t>945</w:t>
            </w:r>
          </w:p>
        </w:tc>
        <w:tc>
          <w:tcPr>
            <w:tcW w:w="164" w:type="dxa"/>
            <w:vAlign w:val="bottom"/>
          </w:tcPr>
          <w:p w14:paraId="1E1B27B8" w14:textId="77777777" w:rsidR="00CC3C20" w:rsidRPr="002C1DFB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12CF8D7F" w14:textId="1DACA294" w:rsidR="00CC3C20" w:rsidRPr="002C1DFB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C1DFB">
              <w:rPr>
                <w:rFonts w:asciiTheme="majorBidi" w:hAnsiTheme="majorBidi" w:cstheme="majorBidi"/>
                <w:sz w:val="20"/>
                <w:szCs w:val="20"/>
              </w:rPr>
              <w:t>176,880</w:t>
            </w:r>
          </w:p>
        </w:tc>
        <w:tc>
          <w:tcPr>
            <w:tcW w:w="164" w:type="dxa"/>
            <w:vAlign w:val="bottom"/>
          </w:tcPr>
          <w:p w14:paraId="3F73F7D6" w14:textId="77777777" w:rsidR="00CC3C20" w:rsidRPr="002C1DFB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EF79725" w14:textId="6E85AA16" w:rsidR="00CC3C20" w:rsidRPr="00110989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110989">
              <w:rPr>
                <w:rFonts w:asciiTheme="majorBidi" w:hAnsiTheme="majorBidi" w:cs="Angsana New"/>
                <w:sz w:val="20"/>
                <w:szCs w:val="20"/>
              </w:rPr>
              <w:t>(26,144)</w:t>
            </w:r>
          </w:p>
        </w:tc>
        <w:tc>
          <w:tcPr>
            <w:tcW w:w="169" w:type="dxa"/>
            <w:vAlign w:val="bottom"/>
          </w:tcPr>
          <w:p w14:paraId="5B6E4E71" w14:textId="77777777" w:rsidR="00CC3C20" w:rsidRPr="002C1DFB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31C42363" w14:textId="5FE306DB" w:rsidR="00CC3C20" w:rsidRPr="002C1DFB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2C1DFB">
              <w:rPr>
                <w:rFonts w:asciiTheme="majorBidi" w:hAnsiTheme="majorBidi" w:cstheme="majorBidi"/>
                <w:sz w:val="20"/>
                <w:szCs w:val="20"/>
              </w:rPr>
              <w:t>(188,434)</w:t>
            </w:r>
          </w:p>
        </w:tc>
        <w:tc>
          <w:tcPr>
            <w:tcW w:w="164" w:type="dxa"/>
            <w:vAlign w:val="bottom"/>
          </w:tcPr>
          <w:p w14:paraId="4C8E5ABD" w14:textId="77777777" w:rsidR="00CC3C20" w:rsidRPr="002C1DFB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0C3BF355" w14:textId="51D7E20C" w:rsidR="00CC3C20" w:rsidRPr="005D2E54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 </w:t>
            </w:r>
            <w:r w:rsidRPr="005D2E54">
              <w:rPr>
                <w:rFonts w:asciiTheme="majorBidi" w:hAnsiTheme="majorBidi" w:cs="Angsana New"/>
                <w:sz w:val="20"/>
                <w:szCs w:val="20"/>
              </w:rPr>
              <w:t>243,</w:t>
            </w:r>
            <w:r>
              <w:rPr>
                <w:rFonts w:asciiTheme="majorBidi" w:hAnsiTheme="majorBidi" w:cs="Angsana New"/>
                <w:sz w:val="20"/>
                <w:szCs w:val="20"/>
              </w:rPr>
              <w:t>603</w:t>
            </w:r>
          </w:p>
        </w:tc>
        <w:tc>
          <w:tcPr>
            <w:tcW w:w="164" w:type="dxa"/>
            <w:vAlign w:val="bottom"/>
          </w:tcPr>
          <w:p w14:paraId="72F2C237" w14:textId="77777777" w:rsidR="00CC3C20" w:rsidRPr="002C1DFB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vAlign w:val="bottom"/>
          </w:tcPr>
          <w:p w14:paraId="6611BCFA" w14:textId="2111BFFC" w:rsidR="00CC3C20" w:rsidRPr="002C1DFB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</w:t>
            </w:r>
            <w:r w:rsidRPr="002C1DFB">
              <w:rPr>
                <w:rFonts w:asciiTheme="majorBidi" w:hAnsiTheme="majorBidi" w:cstheme="majorBidi"/>
                <w:sz w:val="20"/>
                <w:szCs w:val="20"/>
              </w:rPr>
              <w:t>187,906</w:t>
            </w:r>
          </w:p>
        </w:tc>
      </w:tr>
      <w:tr w:rsidR="00CC3C20" w:rsidRPr="00394066" w14:paraId="0B6A59B4" w14:textId="77777777" w:rsidTr="00CC3C20">
        <w:trPr>
          <w:trHeight w:val="68"/>
        </w:trPr>
        <w:tc>
          <w:tcPr>
            <w:tcW w:w="2127" w:type="dxa"/>
            <w:gridSpan w:val="2"/>
            <w:vAlign w:val="bottom"/>
          </w:tcPr>
          <w:p w14:paraId="111802AA" w14:textId="77777777" w:rsidR="00CC3C20" w:rsidRPr="001C713D" w:rsidRDefault="00CC3C20" w:rsidP="00CC3C20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highlight w:val="magenta"/>
                <w:cs/>
              </w:rPr>
            </w:pPr>
          </w:p>
        </w:tc>
        <w:tc>
          <w:tcPr>
            <w:tcW w:w="729" w:type="dxa"/>
            <w:vAlign w:val="bottom"/>
          </w:tcPr>
          <w:p w14:paraId="612AE090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8" w:type="dxa"/>
            <w:vAlign w:val="bottom"/>
          </w:tcPr>
          <w:p w14:paraId="44F5E5FB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32" w:type="dxa"/>
            <w:vAlign w:val="bottom"/>
          </w:tcPr>
          <w:p w14:paraId="288496B7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5" w:type="dxa"/>
            <w:vAlign w:val="bottom"/>
          </w:tcPr>
          <w:p w14:paraId="0196BDBB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915" w:type="dxa"/>
            <w:vAlign w:val="bottom"/>
          </w:tcPr>
          <w:p w14:paraId="0EF95AD8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80" w:type="dxa"/>
            <w:vAlign w:val="bottom"/>
          </w:tcPr>
          <w:p w14:paraId="0F1ED4E2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900" w:type="dxa"/>
            <w:vAlign w:val="bottom"/>
          </w:tcPr>
          <w:p w14:paraId="2CD99ADC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3316C752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26" w:type="dxa"/>
            <w:vAlign w:val="bottom"/>
          </w:tcPr>
          <w:p w14:paraId="0BE96B5F" w14:textId="77777777" w:rsidR="00CC3C20" w:rsidRPr="001C713D" w:rsidRDefault="00CC3C20" w:rsidP="00CC3C20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14C8DDCA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905" w:type="dxa"/>
            <w:vAlign w:val="bottom"/>
          </w:tcPr>
          <w:p w14:paraId="5345184E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9" w:type="dxa"/>
            <w:vAlign w:val="bottom"/>
          </w:tcPr>
          <w:p w14:paraId="5B658BEC" w14:textId="2B7F71FF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4" w:type="dxa"/>
            <w:vAlign w:val="bottom"/>
          </w:tcPr>
          <w:p w14:paraId="61B5CEB3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7" w:type="dxa"/>
            <w:vAlign w:val="bottom"/>
          </w:tcPr>
          <w:p w14:paraId="16C78D6F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6" w:type="dxa"/>
            <w:vAlign w:val="bottom"/>
          </w:tcPr>
          <w:p w14:paraId="00899E17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3A8285C3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9" w:type="dxa"/>
            <w:vAlign w:val="bottom"/>
          </w:tcPr>
          <w:p w14:paraId="3C526687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4034226F" w14:textId="77777777" w:rsidR="00CC3C20" w:rsidRPr="001C713D" w:rsidRDefault="00CC3C20" w:rsidP="00CC3C2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91" w:type="dxa"/>
            <w:vAlign w:val="bottom"/>
          </w:tcPr>
          <w:p w14:paraId="2B19CA8D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177C4EFA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09" w:type="dxa"/>
            <w:vAlign w:val="bottom"/>
          </w:tcPr>
          <w:p w14:paraId="16EE98CD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9" w:type="dxa"/>
            <w:vAlign w:val="bottom"/>
          </w:tcPr>
          <w:p w14:paraId="5A68AAFE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2" w:type="dxa"/>
            <w:vAlign w:val="bottom"/>
          </w:tcPr>
          <w:p w14:paraId="7C74A6CA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222F8F64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6" w:type="dxa"/>
            <w:vAlign w:val="bottom"/>
          </w:tcPr>
          <w:p w14:paraId="159CBA7C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38AAE1A4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23" w:type="dxa"/>
            <w:vAlign w:val="bottom"/>
          </w:tcPr>
          <w:p w14:paraId="0E9F2C12" w14:textId="77777777" w:rsidR="00CC3C20" w:rsidRPr="001C713D" w:rsidRDefault="00CC3C20" w:rsidP="00CC3C2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</w:tr>
      <w:tr w:rsidR="00CC3C20" w:rsidRPr="00394066" w14:paraId="67569DC0" w14:textId="77777777" w:rsidTr="00CC3C20">
        <w:trPr>
          <w:trHeight w:val="271"/>
        </w:trPr>
        <w:tc>
          <w:tcPr>
            <w:tcW w:w="2127" w:type="dxa"/>
            <w:gridSpan w:val="2"/>
            <w:vAlign w:val="bottom"/>
          </w:tcPr>
          <w:p w14:paraId="5DBF42C9" w14:textId="49066872" w:rsidR="00CC3C20" w:rsidRPr="00E67D43" w:rsidRDefault="00CC3C20" w:rsidP="00CC3C20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>
              <w:rPr>
                <w:rFonts w:asciiTheme="majorBidi" w:hAnsiTheme="majorBidi" w:cs="Angsana New" w:hint="cs"/>
                <w:szCs w:val="22"/>
                <w:cs/>
              </w:rPr>
              <w:t>สินทรัพย์ส่วนงาน</w:t>
            </w:r>
          </w:p>
        </w:tc>
        <w:tc>
          <w:tcPr>
            <w:tcW w:w="729" w:type="dxa"/>
            <w:vAlign w:val="bottom"/>
          </w:tcPr>
          <w:p w14:paraId="0D71F70F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81FAC59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2223D17D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3286540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FC134F8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4219FD70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A1C8860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3A8D126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6E6C6576" w14:textId="5661B6D2" w:rsidR="00CC3C20" w:rsidRPr="00B664CA" w:rsidRDefault="00CC3C20" w:rsidP="00CC3C2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400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416</w:t>
            </w:r>
          </w:p>
        </w:tc>
        <w:tc>
          <w:tcPr>
            <w:tcW w:w="164" w:type="dxa"/>
            <w:vAlign w:val="bottom"/>
          </w:tcPr>
          <w:p w14:paraId="4F7D44B8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4E73935" w14:textId="2FB2E7FE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>
              <w:rPr>
                <w:rFonts w:asciiTheme="majorBidi" w:hAnsiTheme="majorBidi" w:cstheme="majorBidi" w:hint="cs"/>
                <w:sz w:val="20"/>
                <w:szCs w:val="20"/>
              </w:rPr>
              <w:t>8,665,884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1C410AA9" w14:textId="1CC24BEB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642A5BA" w14:textId="69D13E36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3,311,017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45DC8A1D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38AB678E" w14:textId="38F8B4BC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3,122,984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2B09771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6BAE9042" w14:textId="7505E82F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1,599,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414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2E11563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2FFE2F89" w14:textId="7FF332E4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</w:rPr>
              <w:t xml:space="preserve"> 368,514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57279EE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BC6D29" w14:textId="04741545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(1,555,201)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7EB4A597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7341A10A" w14:textId="1EA91201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(419,391)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7CC0155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85BE7BB" w14:textId="4C06D454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,75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646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8D5C035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B3B91D6" w14:textId="036DE238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left="-103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>
              <w:rPr>
                <w:rFonts w:asciiTheme="majorBidi" w:hAnsiTheme="majorBidi" w:cstheme="majorBidi" w:hint="cs"/>
                <w:sz w:val="20"/>
                <w:szCs w:val="20"/>
              </w:rPr>
              <w:t>11,737,991</w:t>
            </w:r>
          </w:p>
        </w:tc>
      </w:tr>
      <w:tr w:rsidR="00CC3C20" w:rsidRPr="00394066" w14:paraId="756B5A9B" w14:textId="77777777" w:rsidTr="00CC3C20">
        <w:trPr>
          <w:trHeight w:val="271"/>
        </w:trPr>
        <w:tc>
          <w:tcPr>
            <w:tcW w:w="2127" w:type="dxa"/>
            <w:gridSpan w:val="2"/>
            <w:vAlign w:val="bottom"/>
          </w:tcPr>
          <w:p w14:paraId="3B204F39" w14:textId="1B751113" w:rsidR="00CC3C20" w:rsidRPr="00E67D43" w:rsidRDefault="00CC3C20" w:rsidP="00CC3C20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>
              <w:rPr>
                <w:rFonts w:asciiTheme="majorBidi" w:hAnsiTheme="majorBidi" w:cs="Angsana New" w:hint="cs"/>
                <w:szCs w:val="22"/>
                <w:cs/>
              </w:rPr>
              <w:t>จำนวนที่ไม่ได้ปันส่วน</w:t>
            </w:r>
          </w:p>
        </w:tc>
        <w:tc>
          <w:tcPr>
            <w:tcW w:w="729" w:type="dxa"/>
            <w:vAlign w:val="bottom"/>
          </w:tcPr>
          <w:p w14:paraId="618C099C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54597F96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08807623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340CB9F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7D0615D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033F505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4B7830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E4EAC32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6B30CB75" w14:textId="77777777" w:rsidR="00CC3C20" w:rsidRPr="00B664CA" w:rsidRDefault="00CC3C20" w:rsidP="00CC3C2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9FA4AC7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D8368D6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4997081" w14:textId="158A80FF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D7DE272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11652A99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711FFABC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E2DF40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049B9C41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0C622C8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2C314333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8EBCE9F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629477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25E63F85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0D1FA431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1EA9B3C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1FF72" w14:textId="75D9EF7F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938,858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4C1B087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DE51C" w14:textId="298C21A3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left="-103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 xml:space="preserve">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 w:hint="cs"/>
                <w:sz w:val="20"/>
                <w:szCs w:val="20"/>
              </w:rPr>
              <w:t>590,203</w:t>
            </w:r>
          </w:p>
        </w:tc>
      </w:tr>
      <w:tr w:rsidR="00CC3C20" w:rsidRPr="00394066" w14:paraId="5F8542A9" w14:textId="10CE5138" w:rsidTr="00CC3C20">
        <w:trPr>
          <w:trHeight w:val="271"/>
        </w:trPr>
        <w:tc>
          <w:tcPr>
            <w:tcW w:w="3756" w:type="dxa"/>
            <w:gridSpan w:val="5"/>
            <w:vAlign w:val="bottom"/>
          </w:tcPr>
          <w:p w14:paraId="64402736" w14:textId="23029658" w:rsidR="00CC3C20" w:rsidRPr="008C374C" w:rsidRDefault="00CC3C20" w:rsidP="00CC3C20">
            <w:pPr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8C374C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 xml:space="preserve">สินทรัพย์รวม ณ วันที่ </w:t>
            </w:r>
            <w:r w:rsidR="002306B3" w:rsidRPr="002306B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 xml:space="preserve">มิถุนายน </w:t>
            </w:r>
            <w:r w:rsidR="002306B3" w:rsidRPr="002306B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/ 31</w:t>
            </w:r>
            <w:r w:rsidR="002306B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165" w:type="dxa"/>
            <w:vAlign w:val="bottom"/>
          </w:tcPr>
          <w:p w14:paraId="0C2D411A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F2726F0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5C0D8A45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7E650B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1F700A9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1BE10693" w14:textId="77777777" w:rsidR="00CC3C20" w:rsidRPr="00B664CA" w:rsidRDefault="00CC3C20" w:rsidP="00CC3C2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2C5EB34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1503E94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3F8C5525" w14:textId="3559CE68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5AB4649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16B409D5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13E9E368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EC5DB02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76FA77A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178E5A8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460F6547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7AD2963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199794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5D8CFB9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79A5C691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7BFAB20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4CD9B" w14:textId="44C5D173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5D2E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5D2E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,69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5D2E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C208B21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861FF8" w14:textId="72F02FFD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left="-103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12,328,194</w:t>
            </w:r>
          </w:p>
        </w:tc>
      </w:tr>
      <w:tr w:rsidR="00CC3C20" w:rsidRPr="00394066" w14:paraId="769EA796" w14:textId="77777777" w:rsidTr="00CC3C20">
        <w:trPr>
          <w:trHeight w:val="38"/>
        </w:trPr>
        <w:tc>
          <w:tcPr>
            <w:tcW w:w="2127" w:type="dxa"/>
            <w:gridSpan w:val="2"/>
            <w:vAlign w:val="bottom"/>
          </w:tcPr>
          <w:p w14:paraId="43076111" w14:textId="77777777" w:rsidR="00CC3C20" w:rsidRPr="001C713D" w:rsidRDefault="00CC3C20" w:rsidP="00CC3C20">
            <w:pPr>
              <w:contextualSpacing/>
              <w:rPr>
                <w:rFonts w:asciiTheme="majorBidi" w:hAnsiTheme="majorBidi" w:cs="Angsana New"/>
                <w:sz w:val="14"/>
                <w:szCs w:val="14"/>
                <w:cs/>
              </w:rPr>
            </w:pPr>
          </w:p>
        </w:tc>
        <w:tc>
          <w:tcPr>
            <w:tcW w:w="729" w:type="dxa"/>
            <w:vAlign w:val="bottom"/>
          </w:tcPr>
          <w:p w14:paraId="0D238E7D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68" w:type="dxa"/>
            <w:vAlign w:val="bottom"/>
          </w:tcPr>
          <w:p w14:paraId="281E0590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732" w:type="dxa"/>
            <w:vAlign w:val="bottom"/>
          </w:tcPr>
          <w:p w14:paraId="22C828FA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65" w:type="dxa"/>
            <w:vAlign w:val="bottom"/>
          </w:tcPr>
          <w:p w14:paraId="73D8B31E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915" w:type="dxa"/>
            <w:vAlign w:val="bottom"/>
          </w:tcPr>
          <w:p w14:paraId="5B5C7DDB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0655336C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0DA26930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2AAA1DB2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14:paraId="5B420589" w14:textId="29812E87" w:rsidR="00CC3C20" w:rsidRPr="001C713D" w:rsidRDefault="00CC3C20" w:rsidP="00CC3C2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0EDB4ABD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007B7FF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741A627" w14:textId="0E7D8298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C8FF9F1" w14:textId="5A9F3A01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0A7448E1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A1C874D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37F6B38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6A40F971" w14:textId="3BCDA0D1" w:rsidR="00CC3C20" w:rsidRPr="001C713D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9AE436F" w14:textId="77777777" w:rsidR="00CC3C20" w:rsidRPr="001C713D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0D5DDBEF" w14:textId="77777777" w:rsidR="00CC3C20" w:rsidRPr="001C713D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4CB14CC" w14:textId="77777777" w:rsidR="00CC3C20" w:rsidRPr="001C713D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E9C00E" w14:textId="1F05C7C5" w:rsidR="00CC3C20" w:rsidRPr="001C713D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B79D324" w14:textId="77777777" w:rsidR="00CC3C20" w:rsidRPr="001C713D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3BA60829" w14:textId="77777777" w:rsidR="00CC3C20" w:rsidRPr="001C713D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B93DEF0" w14:textId="77777777" w:rsidR="00CC3C20" w:rsidRPr="001C713D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DC996C" w14:textId="77777777" w:rsidR="00CC3C20" w:rsidRPr="001C713D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3F67E02" w14:textId="77777777" w:rsidR="00CC3C20" w:rsidRPr="001C713D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CC7EE" w14:textId="77777777" w:rsidR="00CC3C20" w:rsidRPr="001C713D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C3C20" w:rsidRPr="00394066" w14:paraId="293F832B" w14:textId="77777777" w:rsidTr="00CC3C20">
        <w:trPr>
          <w:trHeight w:val="271"/>
        </w:trPr>
        <w:tc>
          <w:tcPr>
            <w:tcW w:w="2127" w:type="dxa"/>
            <w:gridSpan w:val="2"/>
            <w:vAlign w:val="bottom"/>
          </w:tcPr>
          <w:p w14:paraId="23298CAC" w14:textId="063EB756" w:rsidR="00CC3C20" w:rsidRPr="00006D29" w:rsidRDefault="00CC3C20" w:rsidP="00CC3C20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06D29">
              <w:rPr>
                <w:rFonts w:asciiTheme="majorBidi" w:hAnsiTheme="majorBidi" w:cs="Angsana New" w:hint="cs"/>
                <w:szCs w:val="22"/>
                <w:cs/>
              </w:rPr>
              <w:t>หนี้สินส่วนงาน</w:t>
            </w:r>
          </w:p>
        </w:tc>
        <w:tc>
          <w:tcPr>
            <w:tcW w:w="729" w:type="dxa"/>
            <w:vAlign w:val="bottom"/>
          </w:tcPr>
          <w:p w14:paraId="0C065943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A9B0A59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58E8DC36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7854E253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B7B7AC4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7B21B1B4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AB3402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0F7270B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4A17D35" w14:textId="6A9631EF" w:rsidR="00CC3C20" w:rsidRPr="00B664CA" w:rsidRDefault="00CC3C20" w:rsidP="00CC3C2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7,4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E2CF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E2CF0">
              <w:rPr>
                <w:rFonts w:asciiTheme="majorBidi" w:hAnsiTheme="majorBidi" w:cstheme="majorBidi"/>
                <w:sz w:val="20"/>
                <w:szCs w:val="20"/>
              </w:rPr>
              <w:t>988</w:t>
            </w:r>
          </w:p>
        </w:tc>
        <w:tc>
          <w:tcPr>
            <w:tcW w:w="164" w:type="dxa"/>
            <w:vAlign w:val="bottom"/>
          </w:tcPr>
          <w:p w14:paraId="624D142C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B3109D2" w14:textId="7D7AB6C3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>
              <w:rPr>
                <w:rFonts w:asciiTheme="majorBidi" w:hAnsiTheme="majorBidi" w:cstheme="majorBidi" w:hint="cs"/>
                <w:sz w:val="20"/>
                <w:szCs w:val="20"/>
              </w:rPr>
              <w:t>7,891,662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A5D3268" w14:textId="432A5CA5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46397F9" w14:textId="34BD08A5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2,808,328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BC9FD48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4F06741E" w14:textId="383A4FD6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2,661,469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5A18F3F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62013063" w14:textId="0A2138A2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329,749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2AA3143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3630B560" w14:textId="2F407EF3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907,705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5AAFC25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97C9DF" w14:textId="3CBECED2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(1,547,</w:t>
            </w:r>
            <w:r w:rsidR="007E2CF0">
              <w:rPr>
                <w:rFonts w:asciiTheme="majorBidi" w:hAnsiTheme="majorBidi" w:cstheme="majorBidi"/>
                <w:sz w:val="20"/>
                <w:szCs w:val="20"/>
              </w:rPr>
              <w:t>076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9282CDA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754D93EA" w14:textId="57248375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(410,936)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30675A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7F9BE8A" w14:textId="64BA457C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5D2E54">
              <w:rPr>
                <w:rFonts w:asciiTheme="majorBidi" w:hAnsiTheme="majorBidi" w:cstheme="majorBidi"/>
                <w:sz w:val="20"/>
                <w:szCs w:val="20"/>
              </w:rPr>
              <w:t>9,0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Pr="005D2E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989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30F7B9E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4061AD0" w14:textId="39E8852E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left="-3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11,049,900</w:t>
            </w:r>
          </w:p>
        </w:tc>
      </w:tr>
      <w:tr w:rsidR="00CC3C20" w:rsidRPr="00394066" w14:paraId="1ED3555D" w14:textId="77777777" w:rsidTr="00CC3C20">
        <w:trPr>
          <w:trHeight w:val="271"/>
        </w:trPr>
        <w:tc>
          <w:tcPr>
            <w:tcW w:w="2127" w:type="dxa"/>
            <w:gridSpan w:val="2"/>
            <w:vAlign w:val="bottom"/>
          </w:tcPr>
          <w:p w14:paraId="6AF52F67" w14:textId="15E807FC" w:rsidR="00CC3C20" w:rsidRPr="00006D29" w:rsidRDefault="00CC3C20" w:rsidP="00CC3C20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>
              <w:rPr>
                <w:rFonts w:asciiTheme="majorBidi" w:hAnsiTheme="majorBidi" w:cs="Angsana New" w:hint="cs"/>
                <w:szCs w:val="22"/>
                <w:cs/>
              </w:rPr>
              <w:t>จำนวนที่ไม่ได้ปันส่วน</w:t>
            </w:r>
          </w:p>
        </w:tc>
        <w:tc>
          <w:tcPr>
            <w:tcW w:w="729" w:type="dxa"/>
            <w:vAlign w:val="bottom"/>
          </w:tcPr>
          <w:p w14:paraId="5B287E7F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3B89C68C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2F92BEBB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2BABC58E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77C6A635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AE3465A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0EB15B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AB6AE8C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D531D6E" w14:textId="77777777" w:rsidR="00CC3C20" w:rsidRPr="00B664CA" w:rsidRDefault="00CC3C20" w:rsidP="00CC3C2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89CE672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5429EB8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157E05AE" w14:textId="3352A9A3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1EACB24A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62407EB2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F496D3F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EF0EA06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1B4E9D62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1F86ABB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22234F44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FA4BA8C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955458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4D17262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021DFF35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3D4536B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10E70" w14:textId="07D1B698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EE38BA5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1122F" w14:textId="284A14F2" w:rsidR="00CC3C20" w:rsidRPr="00950C94" w:rsidRDefault="00CC3C20" w:rsidP="00CC3C20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</w:rPr>
              <w:t>-</w:t>
            </w:r>
          </w:p>
        </w:tc>
      </w:tr>
      <w:tr w:rsidR="00CC3C20" w:rsidRPr="00394066" w14:paraId="77B715DA" w14:textId="3D125C95" w:rsidTr="00CC3C20">
        <w:trPr>
          <w:trHeight w:val="271"/>
        </w:trPr>
        <w:tc>
          <w:tcPr>
            <w:tcW w:w="3756" w:type="dxa"/>
            <w:gridSpan w:val="5"/>
            <w:vAlign w:val="bottom"/>
          </w:tcPr>
          <w:p w14:paraId="7CB0EDF4" w14:textId="2C0D4BF1" w:rsidR="00CC3C20" w:rsidRPr="002306B3" w:rsidRDefault="00CC3C20" w:rsidP="00CC3C20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306B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หนี้สินรวม ณ วันที่ </w:t>
            </w:r>
            <w:r w:rsidRPr="002306B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30 </w:t>
            </w:r>
            <w:r w:rsidRPr="002306B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Pr="002306B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/ 31 </w:t>
            </w:r>
            <w:r w:rsidRPr="002306B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65" w:type="dxa"/>
            <w:vAlign w:val="bottom"/>
          </w:tcPr>
          <w:p w14:paraId="2AA5A7BF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02118D7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0C2AA67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0FF108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99EA1EA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65B6636D" w14:textId="77777777" w:rsidR="00CC3C20" w:rsidRPr="00B664CA" w:rsidRDefault="00CC3C20" w:rsidP="00CC3C2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1112923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7B05954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5234EE0" w14:textId="67CFBDC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695C316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A6A096A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0F83353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CD5CEE4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116EF592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8CF955D" w14:textId="77777777" w:rsidR="00CC3C20" w:rsidRPr="00B664CA" w:rsidRDefault="00CC3C20" w:rsidP="00CC3C2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EA1FAE1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72291BC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3DA6D8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7C36AC98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5888346F" w14:textId="77777777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C5071D8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C5E69" w14:textId="37DF64F6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  <w:r w:rsidRPr="005D2E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9,0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46</w:t>
            </w:r>
            <w:r w:rsidRPr="005D2E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989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22EAE33" w14:textId="77777777" w:rsidR="00CC3C20" w:rsidRPr="00B664CA" w:rsidRDefault="00CC3C20" w:rsidP="00CC3C2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DD9C04" w14:textId="2977883E" w:rsidR="00CC3C20" w:rsidRPr="00B664CA" w:rsidRDefault="00CC3C20" w:rsidP="00CC3C20">
            <w:pPr>
              <w:tabs>
                <w:tab w:val="decimal" w:pos="645"/>
              </w:tabs>
              <w:spacing w:line="200" w:lineRule="atLeast"/>
              <w:ind w:left="-3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,049,900</w:t>
            </w:r>
          </w:p>
        </w:tc>
      </w:tr>
    </w:tbl>
    <w:p w14:paraId="3FF80EF1" w14:textId="77777777" w:rsidR="00587B85" w:rsidRPr="003009CC" w:rsidRDefault="00587B85" w:rsidP="00610E2C">
      <w:pPr>
        <w:rPr>
          <w:rFonts w:asciiTheme="majorBidi" w:hAnsiTheme="majorBidi" w:cstheme="majorBidi"/>
          <w:sz w:val="30"/>
          <w:szCs w:val="30"/>
        </w:rPr>
        <w:sectPr w:rsidR="00587B85" w:rsidRPr="003009CC" w:rsidSect="00F91EFF">
          <w:headerReference w:type="default" r:id="rId12"/>
          <w:footerReference w:type="default" r:id="rId13"/>
          <w:pgSz w:w="16838" w:h="11906" w:orient="landscape" w:code="9"/>
          <w:pgMar w:top="691" w:right="1152" w:bottom="576" w:left="1152" w:header="691" w:footer="720" w:gutter="0"/>
          <w:cols w:space="720"/>
          <w:docGrid w:linePitch="360"/>
        </w:sectPr>
      </w:pPr>
    </w:p>
    <w:p w14:paraId="69AD4A6F" w14:textId="708FDED8" w:rsidR="00A23370" w:rsidRPr="001E131C" w:rsidRDefault="008B7A98" w:rsidP="001F58E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8B7A98">
        <w:rPr>
          <w:rFonts w:asciiTheme="majorBidi" w:hAnsiTheme="majorBidi" w:cstheme="majorBidi"/>
          <w:sz w:val="30"/>
          <w:szCs w:val="30"/>
          <w:u w:val="none"/>
        </w:rPr>
        <w:lastRenderedPageBreak/>
        <w:t>11</w:t>
      </w:r>
      <w:r w:rsidR="00ED29AA" w:rsidRPr="00FD706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4D36EE" w:rsidRPr="001E131C">
        <w:rPr>
          <w:rFonts w:asciiTheme="majorBidi" w:hAnsiTheme="majorBidi" w:cstheme="majorBidi"/>
          <w:sz w:val="30"/>
          <w:szCs w:val="30"/>
          <w:u w:val="none"/>
          <w:cs/>
        </w:rPr>
        <w:t>กำไรต่อหุ้น</w:t>
      </w:r>
    </w:p>
    <w:p w14:paraId="476A7B23" w14:textId="77777777" w:rsidR="001F58EB" w:rsidRPr="00173734" w:rsidRDefault="001F58EB" w:rsidP="001F5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7B00A6AC" w14:textId="5AB3A84C" w:rsidR="004D36EE" w:rsidRPr="001F58EB" w:rsidRDefault="00A23370" w:rsidP="001F5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6A42">
        <w:rPr>
          <w:rFonts w:asciiTheme="majorBidi" w:hAnsiTheme="majorBidi" w:cstheme="majorBidi" w:hint="cs"/>
          <w:sz w:val="30"/>
          <w:szCs w:val="30"/>
          <w:cs/>
          <w:lang w:val="th-TH"/>
        </w:rPr>
        <w:t>กำไรต่อหุ้นขั้นพื้นฐาน</w:t>
      </w:r>
      <w:r w:rsidR="005E34B1">
        <w:rPr>
          <w:rFonts w:asciiTheme="majorBidi" w:hAnsiTheme="majorBidi" w:cstheme="majorBidi" w:hint="cs"/>
          <w:sz w:val="30"/>
          <w:szCs w:val="30"/>
          <w:cs/>
          <w:lang w:val="th-TH"/>
        </w:rPr>
        <w:t>สำหรับงวดสามเดือนและ</w:t>
      </w:r>
      <w:r w:rsidR="003009CC" w:rsidRPr="001F58E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งวดหกเดือนสิ้นสุดวันที่ </w:t>
      </w:r>
      <w:r w:rsidR="003009CC" w:rsidRPr="001F58EB">
        <w:rPr>
          <w:rFonts w:asciiTheme="majorBidi" w:hAnsiTheme="majorBidi" w:cstheme="majorBidi"/>
          <w:sz w:val="30"/>
          <w:szCs w:val="30"/>
        </w:rPr>
        <w:t xml:space="preserve">30 </w:t>
      </w:r>
      <w:r w:rsidR="003009CC" w:rsidRPr="001F58E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009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Pr="00F36A42">
        <w:rPr>
          <w:rFonts w:asciiTheme="majorBidi" w:hAnsiTheme="majorBidi" w:cstheme="majorBidi"/>
          <w:sz w:val="30"/>
          <w:szCs w:val="30"/>
        </w:rPr>
        <w:t>56</w:t>
      </w:r>
      <w:r w:rsidR="001A1EDF" w:rsidRPr="00F36A42">
        <w:rPr>
          <w:rFonts w:asciiTheme="majorBidi" w:hAnsiTheme="majorBidi" w:cstheme="majorBidi"/>
          <w:sz w:val="30"/>
          <w:szCs w:val="30"/>
        </w:rPr>
        <w:t>6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Pr="00F36A42">
        <w:rPr>
          <w:rFonts w:asciiTheme="majorBidi" w:hAnsiTheme="majorBidi" w:cstheme="majorBidi"/>
          <w:sz w:val="30"/>
          <w:szCs w:val="30"/>
        </w:rPr>
        <w:t>56</w:t>
      </w:r>
      <w:r w:rsidR="001A1EDF" w:rsidRPr="00F36A42">
        <w:rPr>
          <w:rFonts w:asciiTheme="majorBidi" w:hAnsiTheme="majorBidi" w:cstheme="majorBidi"/>
          <w:sz w:val="30"/>
          <w:szCs w:val="30"/>
        </w:rPr>
        <w:t>5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</w:t>
      </w:r>
      <w:r w:rsidR="009F44B3" w:rsidRPr="00F36A42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บริษัทที่ออกจำหน่ายแล้วระหว่างงวด</w:t>
      </w:r>
      <w:r w:rsidR="001A1EDF"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 xml:space="preserve">โดยได้ปรับผลกระทบจำนวนหุ้นสามัญที่เกิดการจากเปลี่ยนแปลงมูลค่าหุ้นสามัญของบริษัทที่ตราไว้จากเดิมหุ้นละ </w:t>
      </w:r>
      <w:r w:rsidR="008B7A98" w:rsidRPr="008B7A98">
        <w:rPr>
          <w:rFonts w:asciiTheme="majorBidi" w:hAnsiTheme="majorBidi" w:cstheme="majorBidi"/>
          <w:sz w:val="30"/>
          <w:szCs w:val="30"/>
        </w:rPr>
        <w:t>100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 xml:space="preserve">บาทเป็นหุ้นละ </w:t>
      </w:r>
      <w:r w:rsidR="008B7A98" w:rsidRPr="008B7A98">
        <w:rPr>
          <w:rFonts w:asciiTheme="majorBidi" w:hAnsiTheme="majorBidi" w:cstheme="majorBidi"/>
          <w:sz w:val="30"/>
          <w:szCs w:val="30"/>
        </w:rPr>
        <w:t>0</w:t>
      </w:r>
      <w:r w:rsidRPr="00F36A42">
        <w:rPr>
          <w:rFonts w:asciiTheme="majorBidi" w:hAnsiTheme="majorBidi" w:cstheme="majorBidi"/>
          <w:sz w:val="30"/>
          <w:szCs w:val="30"/>
        </w:rPr>
        <w:t xml:space="preserve">.5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บาท โดยกำไรต่อหุ้นขั้นพื้นฐานของงวดได้ถูกคำนวณใหม่โดยถือเสมือนว่าการเปลี่ยนแปลงมูลค่าหุ้นได้เกิดขึ้นตั้งแต่วันเริ่มของงวดแรกที่เสนอรายงาน โดยแสดงการคำนวณดังนี้</w:t>
      </w:r>
    </w:p>
    <w:p w14:paraId="3411681C" w14:textId="252CD636" w:rsidR="00E10054" w:rsidRPr="00173734" w:rsidRDefault="00E10054" w:rsidP="00A2337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3"/>
        <w:gridCol w:w="180"/>
        <w:gridCol w:w="1250"/>
        <w:gridCol w:w="220"/>
        <w:gridCol w:w="1257"/>
        <w:gridCol w:w="180"/>
        <w:gridCol w:w="1260"/>
      </w:tblGrid>
      <w:tr w:rsidR="004C53B1" w:rsidRPr="00424DDB" w14:paraId="73466D94" w14:textId="77777777" w:rsidTr="005E34B1">
        <w:trPr>
          <w:cantSplit/>
        </w:trPr>
        <w:tc>
          <w:tcPr>
            <w:tcW w:w="3870" w:type="dxa"/>
          </w:tcPr>
          <w:p w14:paraId="0B1474A2" w14:textId="77777777" w:rsidR="004C53B1" w:rsidRPr="00D76771" w:rsidRDefault="004C53B1" w:rsidP="007769A3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2ACB2226" w14:textId="77777777" w:rsidR="004C53B1" w:rsidRPr="00D76771" w:rsidRDefault="004C53B1" w:rsidP="007769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" w:type="dxa"/>
          </w:tcPr>
          <w:p w14:paraId="4DE9E797" w14:textId="77777777" w:rsidR="004C53B1" w:rsidRPr="00D76771" w:rsidRDefault="004C53B1" w:rsidP="007769A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21667941" w14:textId="77777777" w:rsidR="004C53B1" w:rsidRPr="00D76771" w:rsidRDefault="004C53B1" w:rsidP="007769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3B1" w:rsidRPr="00424DDB" w14:paraId="5D4B15BA" w14:textId="77777777" w:rsidTr="005E34B1">
        <w:trPr>
          <w:cantSplit/>
        </w:trPr>
        <w:tc>
          <w:tcPr>
            <w:tcW w:w="3870" w:type="dxa"/>
          </w:tcPr>
          <w:p w14:paraId="6FE6C518" w14:textId="1758C4C5" w:rsidR="004C53B1" w:rsidRPr="00D76771" w:rsidRDefault="005E34B1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="00D62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3" w:type="dxa"/>
            <w:vAlign w:val="center"/>
          </w:tcPr>
          <w:p w14:paraId="03240D27" w14:textId="13F3E159" w:rsidR="004C53B1" w:rsidRPr="00D76771" w:rsidRDefault="008B7A98" w:rsidP="007769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3B1" w:rsidRPr="00D76771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  <w:vAlign w:val="center"/>
          </w:tcPr>
          <w:p w14:paraId="19194625" w14:textId="77777777" w:rsidR="004C53B1" w:rsidRPr="00D76771" w:rsidRDefault="004C53B1" w:rsidP="007769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</w:tcPr>
          <w:p w14:paraId="79A4BD07" w14:textId="68059F91" w:rsidR="004C53B1" w:rsidRPr="00D76771" w:rsidRDefault="008B7A98" w:rsidP="007769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3B1" w:rsidRPr="00D76771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20" w:type="dxa"/>
          </w:tcPr>
          <w:p w14:paraId="3FF4A03E" w14:textId="77777777" w:rsidR="004C53B1" w:rsidRPr="00D76771" w:rsidRDefault="004C53B1" w:rsidP="007769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center"/>
          </w:tcPr>
          <w:p w14:paraId="26B4372D" w14:textId="0FD0ADF6" w:rsidR="004C53B1" w:rsidRPr="00D76771" w:rsidRDefault="008B7A98" w:rsidP="007769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3B1" w:rsidRPr="00D76771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  <w:vAlign w:val="center"/>
          </w:tcPr>
          <w:p w14:paraId="6AB58C37" w14:textId="77777777" w:rsidR="004C53B1" w:rsidRPr="00D76771" w:rsidRDefault="004C53B1" w:rsidP="007769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1D11623" w14:textId="645EBDCE" w:rsidR="004C53B1" w:rsidRPr="00D76771" w:rsidRDefault="008B7A98" w:rsidP="007769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3B1" w:rsidRPr="00D76771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4C53B1" w:rsidRPr="00424DDB" w14:paraId="6D062A24" w14:textId="77777777" w:rsidTr="005E34B1">
        <w:trPr>
          <w:cantSplit/>
        </w:trPr>
        <w:tc>
          <w:tcPr>
            <w:tcW w:w="3870" w:type="dxa"/>
          </w:tcPr>
          <w:p w14:paraId="248D78AF" w14:textId="77777777" w:rsidR="004C53B1" w:rsidRPr="00D76771" w:rsidRDefault="004C53B1" w:rsidP="007769A3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0" w:type="dxa"/>
            <w:gridSpan w:val="7"/>
          </w:tcPr>
          <w:p w14:paraId="625B8B91" w14:textId="77777777" w:rsidR="004C53B1" w:rsidRPr="00D76771" w:rsidRDefault="004C53B1" w:rsidP="007769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6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565100" w:rsidRPr="00424DDB" w14:paraId="0CE6E80A" w14:textId="77777777" w:rsidTr="005E34B1">
        <w:trPr>
          <w:cantSplit/>
          <w:trHeight w:val="164"/>
        </w:trPr>
        <w:tc>
          <w:tcPr>
            <w:tcW w:w="3870" w:type="dxa"/>
          </w:tcPr>
          <w:p w14:paraId="208B9992" w14:textId="5A85C336" w:rsidR="00565100" w:rsidRPr="00D76771" w:rsidRDefault="00565100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9014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9014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9014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268F3E7F" w14:textId="77777777" w:rsidR="00565100" w:rsidRPr="00D76771" w:rsidRDefault="00565100" w:rsidP="0090140C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605D5A69" w14:textId="1AA474C8" w:rsidR="00565100" w:rsidRPr="00D76771" w:rsidRDefault="00B00DC6" w:rsidP="0056510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  <w:r w:rsidR="005D2E54"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78626AE6" w14:textId="77777777" w:rsidR="00565100" w:rsidRPr="00D76771" w:rsidRDefault="00565100" w:rsidP="00565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72ABE3F3" w14:textId="4B204BA0" w:rsidR="00565100" w:rsidRPr="00D76771" w:rsidRDefault="005E34B1" w:rsidP="0056510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107,362</w:t>
            </w:r>
          </w:p>
        </w:tc>
        <w:tc>
          <w:tcPr>
            <w:tcW w:w="220" w:type="dxa"/>
          </w:tcPr>
          <w:p w14:paraId="4754DEC8" w14:textId="77777777" w:rsidR="00565100" w:rsidRPr="00D76771" w:rsidRDefault="00565100" w:rsidP="00565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1DF38217" w14:textId="299D3CF8" w:rsidR="00565100" w:rsidRPr="00D76771" w:rsidRDefault="005D2E54" w:rsidP="0056510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00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00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180" w:type="dxa"/>
            <w:vAlign w:val="bottom"/>
          </w:tcPr>
          <w:p w14:paraId="21D26142" w14:textId="77777777" w:rsidR="00565100" w:rsidRPr="00D76771" w:rsidRDefault="00565100" w:rsidP="00565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EE9DD99" w14:textId="439FE953" w:rsidR="00565100" w:rsidRPr="00D76771" w:rsidRDefault="005E34B1" w:rsidP="0056510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(5,261)</w:t>
            </w:r>
          </w:p>
        </w:tc>
      </w:tr>
      <w:tr w:rsidR="00565100" w:rsidRPr="00173734" w14:paraId="3E8DF52A" w14:textId="77777777" w:rsidTr="005E34B1">
        <w:trPr>
          <w:cantSplit/>
          <w:trHeight w:val="164"/>
        </w:trPr>
        <w:tc>
          <w:tcPr>
            <w:tcW w:w="3870" w:type="dxa"/>
          </w:tcPr>
          <w:p w14:paraId="1160769E" w14:textId="77777777" w:rsidR="00565100" w:rsidRPr="00CA3CAC" w:rsidRDefault="00565100" w:rsidP="00565100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3CB33A9B" w14:textId="77777777" w:rsidR="00565100" w:rsidRPr="00CA3CAC" w:rsidRDefault="00565100" w:rsidP="0056510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DC106B" w14:textId="77777777" w:rsidR="00565100" w:rsidRPr="00CA3CAC" w:rsidRDefault="00565100" w:rsidP="0056510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0F6EB6FC" w14:textId="77777777" w:rsidR="00565100" w:rsidRPr="00CA3CAC" w:rsidRDefault="00565100" w:rsidP="0056510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256E9A6B" w14:textId="77777777" w:rsidR="00565100" w:rsidRPr="00CA3CAC" w:rsidRDefault="00565100" w:rsidP="0056510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1F26CF8B" w14:textId="77777777" w:rsidR="00565100" w:rsidRPr="00CA3CAC" w:rsidRDefault="00565100" w:rsidP="0056510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F4C4B7" w14:textId="77777777" w:rsidR="00565100" w:rsidRPr="00CA3CAC" w:rsidRDefault="00565100" w:rsidP="0056510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2B6350" w14:textId="77777777" w:rsidR="00565100" w:rsidRPr="00CA3CAC" w:rsidRDefault="00565100" w:rsidP="0056510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100" w:rsidRPr="00424DDB" w14:paraId="6773B849" w14:textId="77777777" w:rsidTr="005E34B1">
        <w:trPr>
          <w:cantSplit/>
          <w:trHeight w:val="164"/>
        </w:trPr>
        <w:tc>
          <w:tcPr>
            <w:tcW w:w="3870" w:type="dxa"/>
          </w:tcPr>
          <w:p w14:paraId="670324E5" w14:textId="77777777" w:rsidR="00565100" w:rsidRPr="00D76771" w:rsidRDefault="00565100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67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3" w:type="dxa"/>
            <w:vAlign w:val="bottom"/>
          </w:tcPr>
          <w:p w14:paraId="7EAB60D2" w14:textId="77777777" w:rsidR="00565100" w:rsidRPr="00D76771" w:rsidRDefault="00565100" w:rsidP="0056510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FAE4D41" w14:textId="77777777" w:rsidR="00565100" w:rsidRPr="00D76771" w:rsidRDefault="00565100" w:rsidP="00565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CD67EEC" w14:textId="77777777" w:rsidR="00565100" w:rsidRPr="00D76771" w:rsidRDefault="00565100" w:rsidP="0056510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3BCFE213" w14:textId="77777777" w:rsidR="00565100" w:rsidRPr="00D76771" w:rsidRDefault="00565100" w:rsidP="00565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120D18A" w14:textId="77777777" w:rsidR="00565100" w:rsidRPr="00D76771" w:rsidRDefault="00565100" w:rsidP="0056510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135E6B" w14:textId="77777777" w:rsidR="00565100" w:rsidRPr="00D76771" w:rsidRDefault="00565100" w:rsidP="00565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1A0D0F" w14:textId="77777777" w:rsidR="00565100" w:rsidRPr="00D76771" w:rsidRDefault="00565100" w:rsidP="0056510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65100" w:rsidRPr="00424DDB" w14:paraId="2203C5A6" w14:textId="77777777" w:rsidTr="005E34B1">
        <w:trPr>
          <w:cantSplit/>
          <w:trHeight w:val="164"/>
        </w:trPr>
        <w:tc>
          <w:tcPr>
            <w:tcW w:w="3870" w:type="dxa"/>
          </w:tcPr>
          <w:p w14:paraId="2C732DFB" w14:textId="35B23204" w:rsidR="00565100" w:rsidRPr="00CA3CAC" w:rsidRDefault="00565100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CA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หุ้นสามัญที่ออก ณ วันที่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6C2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3" w:type="dxa"/>
            <w:vAlign w:val="bottom"/>
          </w:tcPr>
          <w:p w14:paraId="59B7B6EC" w14:textId="5DD95F96" w:rsidR="00565100" w:rsidRPr="00CA3CAC" w:rsidRDefault="00944BBA" w:rsidP="0056510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840,000</w:t>
            </w:r>
          </w:p>
        </w:tc>
        <w:tc>
          <w:tcPr>
            <w:tcW w:w="180" w:type="dxa"/>
          </w:tcPr>
          <w:p w14:paraId="77F1532C" w14:textId="77777777" w:rsidR="00565100" w:rsidRPr="00CA3CAC" w:rsidRDefault="00565100" w:rsidP="005651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0010BE38" w14:textId="776D4BB4" w:rsidR="00565100" w:rsidRPr="00CA3CAC" w:rsidRDefault="00ED6C27" w:rsidP="0056510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D767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D767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0" w:type="dxa"/>
          </w:tcPr>
          <w:p w14:paraId="1D5E07F1" w14:textId="77777777" w:rsidR="00565100" w:rsidRPr="00CA3CAC" w:rsidRDefault="00565100" w:rsidP="005651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B6378BA" w14:textId="5FD5123A" w:rsidR="00565100" w:rsidRPr="00CA3CAC" w:rsidRDefault="00944BBA" w:rsidP="0056510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840,000</w:t>
            </w:r>
          </w:p>
        </w:tc>
        <w:tc>
          <w:tcPr>
            <w:tcW w:w="180" w:type="dxa"/>
            <w:vAlign w:val="bottom"/>
          </w:tcPr>
          <w:p w14:paraId="721B4651" w14:textId="77777777" w:rsidR="00565100" w:rsidRPr="00CA3CAC" w:rsidRDefault="00565100" w:rsidP="005651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658DF6" w14:textId="69ED3441" w:rsidR="00565100" w:rsidRPr="00CA3CAC" w:rsidRDefault="00ED6C27" w:rsidP="00A8792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D767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D767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944BBA" w:rsidRPr="00424DDB" w14:paraId="791F47B1" w14:textId="77777777" w:rsidTr="005E34B1">
        <w:trPr>
          <w:cantSplit/>
          <w:trHeight w:val="164"/>
        </w:trPr>
        <w:tc>
          <w:tcPr>
            <w:tcW w:w="3870" w:type="dxa"/>
          </w:tcPr>
          <w:p w14:paraId="2DC00C9D" w14:textId="28A60087" w:rsidR="00944BBA" w:rsidRPr="0090140C" w:rsidRDefault="0090140C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</w:t>
            </w:r>
            <w:r w:rsidR="00CC544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  <w:p w14:paraId="2FD14066" w14:textId="3801DC40" w:rsidR="0090140C" w:rsidRPr="0090140C" w:rsidRDefault="0090140C" w:rsidP="0090140C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0140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ในวันที่ </w:t>
            </w:r>
            <w:r w:rsidRPr="0090140C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0140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3" w:type="dxa"/>
            <w:vAlign w:val="bottom"/>
          </w:tcPr>
          <w:p w14:paraId="09A05C74" w14:textId="6004A8D4" w:rsidR="00944BBA" w:rsidRDefault="00944BBA" w:rsidP="0056510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4B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215,</w:t>
            </w:r>
            <w:r w:rsidR="000A07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944B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</w:tcPr>
          <w:p w14:paraId="680787FC" w14:textId="77777777" w:rsidR="00944BBA" w:rsidRPr="00CA3CAC" w:rsidRDefault="00944BBA" w:rsidP="005651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03F8B115" w14:textId="1B2A4EA4" w:rsidR="00944BBA" w:rsidRDefault="00F26664" w:rsidP="0090140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944B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76AE20A2" w14:textId="77777777" w:rsidR="00944BBA" w:rsidRPr="00CA3CAC" w:rsidRDefault="00944BBA" w:rsidP="005651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126D4ED" w14:textId="0AFAB314" w:rsidR="00944BBA" w:rsidRDefault="00944BBA" w:rsidP="0056510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215,</w:t>
            </w:r>
            <w:r w:rsidR="000A0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944B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19C33522" w14:textId="77777777" w:rsidR="00944BBA" w:rsidRPr="00CA3CAC" w:rsidRDefault="00944BBA" w:rsidP="005651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DA1332" w14:textId="6B4287F1" w:rsidR="00944BBA" w:rsidRDefault="00944BBA" w:rsidP="0090140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E10E6" w:rsidRPr="00424DDB" w14:paraId="4377F3B6" w14:textId="77777777" w:rsidTr="005E34B1">
        <w:trPr>
          <w:cantSplit/>
          <w:trHeight w:val="164"/>
        </w:trPr>
        <w:tc>
          <w:tcPr>
            <w:tcW w:w="3870" w:type="dxa"/>
          </w:tcPr>
          <w:p w14:paraId="377D1B54" w14:textId="32CD9F1F" w:rsidR="001E10E6" w:rsidRPr="00D76771" w:rsidRDefault="001E10E6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565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651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E2B5A" w14:textId="4724DE9B" w:rsidR="001E10E6" w:rsidRPr="00953746" w:rsidRDefault="005D2E54" w:rsidP="001E10E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944B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055</w:t>
            </w: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A07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44B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80" w:type="dxa"/>
          </w:tcPr>
          <w:p w14:paraId="4A21F143" w14:textId="77777777" w:rsidR="001E10E6" w:rsidRPr="00953746" w:rsidRDefault="001E10E6" w:rsidP="001E1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181D1" w14:textId="4F5B4D28" w:rsidR="001E10E6" w:rsidRPr="00402874" w:rsidRDefault="00ED6C27" w:rsidP="001E10E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28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840,000</w:t>
            </w:r>
          </w:p>
        </w:tc>
        <w:tc>
          <w:tcPr>
            <w:tcW w:w="220" w:type="dxa"/>
          </w:tcPr>
          <w:p w14:paraId="6D4DE6AC" w14:textId="77777777" w:rsidR="001E10E6" w:rsidRPr="00953746" w:rsidRDefault="001E10E6" w:rsidP="001E1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733B7" w14:textId="6CA1A094" w:rsidR="001E10E6" w:rsidRPr="00953746" w:rsidRDefault="005D2E54" w:rsidP="001E10E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944B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055</w:t>
            </w: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E69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44B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23A7EE97" w14:textId="77777777" w:rsidR="001E10E6" w:rsidRPr="00953746" w:rsidRDefault="001E10E6" w:rsidP="001E1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8DB09" w14:textId="04A20798" w:rsidR="001E10E6" w:rsidRPr="00953746" w:rsidRDefault="005E34B1" w:rsidP="00A8792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840,000</w:t>
            </w:r>
          </w:p>
        </w:tc>
      </w:tr>
      <w:tr w:rsidR="001E10E6" w:rsidRPr="00C53018" w14:paraId="465A63CF" w14:textId="77777777" w:rsidTr="005E34B1">
        <w:trPr>
          <w:cantSplit/>
          <w:trHeight w:val="164"/>
        </w:trPr>
        <w:tc>
          <w:tcPr>
            <w:tcW w:w="3870" w:type="dxa"/>
          </w:tcPr>
          <w:p w14:paraId="6BCD684D" w14:textId="77777777" w:rsidR="001E10E6" w:rsidRPr="00D76771" w:rsidRDefault="001E10E6" w:rsidP="001E10E6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42275459" w14:textId="77777777" w:rsidR="001E10E6" w:rsidRPr="00D76771" w:rsidRDefault="001E10E6" w:rsidP="001E10E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9DBB644" w14:textId="77777777" w:rsidR="001E10E6" w:rsidRPr="00D76771" w:rsidRDefault="001E10E6" w:rsidP="001E1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7CEC4A08" w14:textId="77777777" w:rsidR="001E10E6" w:rsidRPr="00D76771" w:rsidRDefault="001E10E6" w:rsidP="001E10E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</w:tcPr>
          <w:p w14:paraId="0FE11483" w14:textId="77777777" w:rsidR="001E10E6" w:rsidRPr="00D76771" w:rsidRDefault="001E10E6" w:rsidP="001E1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8DCA5F4" w14:textId="77777777" w:rsidR="001E10E6" w:rsidRPr="00D76771" w:rsidRDefault="001E10E6" w:rsidP="001E10E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D75C9A" w14:textId="77777777" w:rsidR="001E10E6" w:rsidRPr="00D76771" w:rsidRDefault="001E10E6" w:rsidP="001E10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8086D6B" w14:textId="77777777" w:rsidR="001E10E6" w:rsidRPr="00D76771" w:rsidRDefault="001E10E6" w:rsidP="001E10E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E10E6" w:rsidRPr="00424DDB" w14:paraId="3231E0C2" w14:textId="77777777" w:rsidTr="005E34B1">
        <w:trPr>
          <w:cantSplit/>
          <w:trHeight w:val="164"/>
        </w:trPr>
        <w:tc>
          <w:tcPr>
            <w:tcW w:w="3870" w:type="dxa"/>
          </w:tcPr>
          <w:p w14:paraId="14B3D00C" w14:textId="440D6AB9" w:rsidR="001E10E6" w:rsidRPr="00D76771" w:rsidRDefault="001E10E6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9014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9014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9014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767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514119A6" w14:textId="3AD9B626" w:rsidR="001E10E6" w:rsidRPr="00D76771" w:rsidRDefault="005D2E54" w:rsidP="001E10E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944B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80" w:type="dxa"/>
            <w:vAlign w:val="bottom"/>
          </w:tcPr>
          <w:p w14:paraId="4981E579" w14:textId="77777777" w:rsidR="001E10E6" w:rsidRPr="00D76771" w:rsidRDefault="001E10E6" w:rsidP="001E10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174D2994" w14:textId="415175CF" w:rsidR="001E10E6" w:rsidRPr="00D76771" w:rsidRDefault="005D2E54" w:rsidP="001E10E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0.128   </w:t>
            </w:r>
          </w:p>
        </w:tc>
        <w:tc>
          <w:tcPr>
            <w:tcW w:w="220" w:type="dxa"/>
          </w:tcPr>
          <w:p w14:paraId="0640C559" w14:textId="77777777" w:rsidR="001E10E6" w:rsidRPr="00D76771" w:rsidRDefault="001E10E6" w:rsidP="001E10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7DDF8BBE" w14:textId="338AC07E" w:rsidR="001E10E6" w:rsidRPr="00D76771" w:rsidRDefault="005D2E54" w:rsidP="001E10E6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0.011</w:t>
            </w:r>
          </w:p>
        </w:tc>
        <w:tc>
          <w:tcPr>
            <w:tcW w:w="180" w:type="dxa"/>
            <w:vAlign w:val="bottom"/>
          </w:tcPr>
          <w:p w14:paraId="040102DF" w14:textId="77777777" w:rsidR="001E10E6" w:rsidRPr="00D76771" w:rsidRDefault="001E10E6" w:rsidP="001E10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5D7C874" w14:textId="49972B8A" w:rsidR="001E10E6" w:rsidRPr="00D76771" w:rsidRDefault="005D2E54" w:rsidP="001E10E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(0.006)</w:t>
            </w:r>
          </w:p>
        </w:tc>
      </w:tr>
    </w:tbl>
    <w:p w14:paraId="231B8F24" w14:textId="3C304C02" w:rsidR="001C0A58" w:rsidRDefault="001C0A58" w:rsidP="00F66F45">
      <w:pPr>
        <w:rPr>
          <w:rFonts w:ascii="Angsana New" w:hAnsi="Angsana New" w:cs="Angsana New"/>
          <w:sz w:val="30"/>
          <w:szCs w:val="30"/>
        </w:rPr>
      </w:pPr>
    </w:p>
    <w:p w14:paraId="23E0B142" w14:textId="7DFD0438" w:rsidR="0090140C" w:rsidRDefault="0090140C" w:rsidP="00F66F45">
      <w:pPr>
        <w:rPr>
          <w:rFonts w:ascii="Angsana New" w:hAnsi="Angsana New" w:cs="Angsana New"/>
          <w:sz w:val="30"/>
          <w:szCs w:val="30"/>
        </w:rPr>
      </w:pPr>
    </w:p>
    <w:p w14:paraId="6E97D0FA" w14:textId="5138F1BE" w:rsidR="0090140C" w:rsidRDefault="0090140C" w:rsidP="00F66F45">
      <w:pPr>
        <w:rPr>
          <w:rFonts w:ascii="Angsana New" w:hAnsi="Angsana New" w:cs="Angsana New"/>
          <w:sz w:val="30"/>
          <w:szCs w:val="30"/>
        </w:rPr>
      </w:pPr>
    </w:p>
    <w:p w14:paraId="109EE7A9" w14:textId="3B29E582" w:rsidR="0090140C" w:rsidRDefault="0090140C" w:rsidP="00F66F45">
      <w:pPr>
        <w:rPr>
          <w:rFonts w:ascii="Angsana New" w:hAnsi="Angsana New" w:cs="Angsana New"/>
          <w:sz w:val="30"/>
          <w:szCs w:val="30"/>
        </w:rPr>
      </w:pPr>
    </w:p>
    <w:p w14:paraId="51567F06" w14:textId="7E53D800" w:rsidR="0090140C" w:rsidRDefault="0090140C" w:rsidP="00F66F45">
      <w:pPr>
        <w:rPr>
          <w:rFonts w:ascii="Angsana New" w:hAnsi="Angsana New" w:cs="Angsana New"/>
          <w:sz w:val="30"/>
          <w:szCs w:val="30"/>
        </w:rPr>
      </w:pPr>
    </w:p>
    <w:p w14:paraId="71927B7F" w14:textId="1B98AEF3" w:rsidR="0090140C" w:rsidRDefault="0090140C" w:rsidP="00F66F45">
      <w:pPr>
        <w:rPr>
          <w:rFonts w:ascii="Angsana New" w:hAnsi="Angsana New" w:cs="Angsana New"/>
          <w:sz w:val="30"/>
          <w:szCs w:val="30"/>
        </w:rPr>
      </w:pPr>
    </w:p>
    <w:p w14:paraId="4B7C64D6" w14:textId="7E35474C" w:rsidR="0090140C" w:rsidRDefault="0090140C" w:rsidP="00F66F45">
      <w:pPr>
        <w:rPr>
          <w:rFonts w:ascii="Angsana New" w:hAnsi="Angsana New" w:cs="Angsana New"/>
          <w:sz w:val="30"/>
          <w:szCs w:val="30"/>
        </w:rPr>
      </w:pPr>
    </w:p>
    <w:p w14:paraId="5CFD1B7B" w14:textId="751414AC" w:rsidR="0090140C" w:rsidRDefault="0090140C" w:rsidP="00F66F45">
      <w:pPr>
        <w:rPr>
          <w:rFonts w:ascii="Angsana New" w:hAnsi="Angsana New" w:cs="Angsana New"/>
          <w:sz w:val="30"/>
          <w:szCs w:val="30"/>
        </w:rPr>
      </w:pPr>
    </w:p>
    <w:p w14:paraId="1E6A0645" w14:textId="647F3B3D" w:rsidR="0090140C" w:rsidRDefault="0090140C" w:rsidP="00F66F45">
      <w:pPr>
        <w:rPr>
          <w:rFonts w:ascii="Angsana New" w:hAnsi="Angsana New" w:cs="Angsana New"/>
          <w:sz w:val="30"/>
          <w:szCs w:val="30"/>
        </w:rPr>
      </w:pPr>
    </w:p>
    <w:p w14:paraId="00107984" w14:textId="77777777" w:rsidR="0090140C" w:rsidRDefault="0090140C" w:rsidP="00F66F45">
      <w:pPr>
        <w:rPr>
          <w:rFonts w:ascii="Angsana New" w:hAnsi="Angsana New" w:cs="Angsana New"/>
          <w:sz w:val="30"/>
          <w:szCs w:val="30"/>
        </w:rPr>
      </w:pP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2"/>
        <w:gridCol w:w="1261"/>
        <w:gridCol w:w="180"/>
        <w:gridCol w:w="1250"/>
        <w:gridCol w:w="220"/>
        <w:gridCol w:w="1257"/>
        <w:gridCol w:w="178"/>
        <w:gridCol w:w="1262"/>
      </w:tblGrid>
      <w:tr w:rsidR="005E34B1" w14:paraId="2CD7DD3B" w14:textId="77777777" w:rsidTr="0090140C">
        <w:trPr>
          <w:cantSplit/>
        </w:trPr>
        <w:tc>
          <w:tcPr>
            <w:tcW w:w="3872" w:type="dxa"/>
          </w:tcPr>
          <w:p w14:paraId="6492EB3E" w14:textId="77777777" w:rsidR="005E34B1" w:rsidRDefault="005E34B1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1" w:type="dxa"/>
            <w:gridSpan w:val="3"/>
            <w:hideMark/>
          </w:tcPr>
          <w:p w14:paraId="73578C93" w14:textId="77777777" w:rsidR="005E34B1" w:rsidRDefault="005E34B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0" w:type="dxa"/>
          </w:tcPr>
          <w:p w14:paraId="00B8E88E" w14:textId="77777777" w:rsidR="005E34B1" w:rsidRDefault="005E34B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hideMark/>
          </w:tcPr>
          <w:p w14:paraId="50BE3A85" w14:textId="77777777" w:rsidR="005E34B1" w:rsidRDefault="005E34B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34B1" w14:paraId="78D31FA8" w14:textId="77777777" w:rsidTr="0090140C">
        <w:trPr>
          <w:cantSplit/>
        </w:trPr>
        <w:tc>
          <w:tcPr>
            <w:tcW w:w="3872" w:type="dxa"/>
            <w:hideMark/>
          </w:tcPr>
          <w:p w14:paraId="704EE85D" w14:textId="77777777" w:rsidR="005E34B1" w:rsidRDefault="005E34B1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1" w:type="dxa"/>
            <w:vAlign w:val="center"/>
            <w:hideMark/>
          </w:tcPr>
          <w:p w14:paraId="1E352003" w14:textId="0FCB0BF4" w:rsidR="005E34B1" w:rsidRDefault="005E34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center"/>
          </w:tcPr>
          <w:p w14:paraId="7719E00A" w14:textId="77777777" w:rsidR="005E34B1" w:rsidRDefault="005E34B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  <w:hideMark/>
          </w:tcPr>
          <w:p w14:paraId="36B4CE61" w14:textId="501AD63D" w:rsidR="005E34B1" w:rsidRDefault="005E34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0" w:type="dxa"/>
          </w:tcPr>
          <w:p w14:paraId="515E24B2" w14:textId="77777777" w:rsidR="005E34B1" w:rsidRDefault="005E34B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center"/>
            <w:hideMark/>
          </w:tcPr>
          <w:p w14:paraId="23B2A91E" w14:textId="1837F65C" w:rsidR="005E34B1" w:rsidRDefault="005E34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center"/>
          </w:tcPr>
          <w:p w14:paraId="180E9F52" w14:textId="77777777" w:rsidR="005E34B1" w:rsidRDefault="005E34B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center"/>
            <w:hideMark/>
          </w:tcPr>
          <w:p w14:paraId="0402C1D8" w14:textId="42AD253E" w:rsidR="005E34B1" w:rsidRDefault="005E34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E34B1" w14:paraId="17A60CB5" w14:textId="77777777" w:rsidTr="0090140C">
        <w:trPr>
          <w:cantSplit/>
          <w:trHeight w:val="164"/>
        </w:trPr>
        <w:tc>
          <w:tcPr>
            <w:tcW w:w="3872" w:type="dxa"/>
          </w:tcPr>
          <w:p w14:paraId="567265F8" w14:textId="77777777" w:rsidR="005E34B1" w:rsidRDefault="005E34B1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8" w:type="dxa"/>
            <w:gridSpan w:val="7"/>
            <w:hideMark/>
          </w:tcPr>
          <w:p w14:paraId="7DBEB155" w14:textId="77777777" w:rsidR="005E34B1" w:rsidRDefault="005E34B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5E34B1" w14:paraId="4998E0C5" w14:textId="77777777" w:rsidTr="0090140C">
        <w:trPr>
          <w:cantSplit/>
          <w:trHeight w:val="164"/>
        </w:trPr>
        <w:tc>
          <w:tcPr>
            <w:tcW w:w="3872" w:type="dxa"/>
            <w:hideMark/>
          </w:tcPr>
          <w:p w14:paraId="584234EC" w14:textId="11A34A18" w:rsidR="005E34B1" w:rsidRDefault="005E34B1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7EF53246" w14:textId="77777777" w:rsidR="005E34B1" w:rsidRDefault="005E34B1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96A0E4" w14:textId="14FD641A" w:rsidR="005E34B1" w:rsidRDefault="005D2E54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44B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44B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180" w:type="dxa"/>
            <w:vAlign w:val="bottom"/>
          </w:tcPr>
          <w:p w14:paraId="70A70F3C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006AC7" w14:textId="15954320" w:rsidR="005E34B1" w:rsidRDefault="00986BF4" w:rsidP="00A95D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3E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171,6</w:t>
            </w:r>
            <w:r w:rsidRPr="00403E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Pr="00403E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20" w:type="dxa"/>
          </w:tcPr>
          <w:p w14:paraId="2F0D4968" w14:textId="77777777" w:rsidR="005E34B1" w:rsidRDefault="005E34B1" w:rsidP="00A95D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C5F0F3" w14:textId="6E982ECB" w:rsidR="005E34B1" w:rsidRDefault="005D2E54" w:rsidP="0090140C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13,6</w:t>
            </w:r>
            <w:r w:rsidR="002E69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78" w:type="dxa"/>
            <w:vAlign w:val="bottom"/>
          </w:tcPr>
          <w:p w14:paraId="63B96FC5" w14:textId="77777777" w:rsidR="005E34B1" w:rsidRDefault="005E34B1" w:rsidP="00A95D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C01BC12" w14:textId="57FC3989" w:rsidR="005E34B1" w:rsidRDefault="005C46C5" w:rsidP="0090140C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176,759</w:t>
            </w:r>
          </w:p>
        </w:tc>
      </w:tr>
      <w:tr w:rsidR="005E34B1" w14:paraId="42E6A9B1" w14:textId="77777777" w:rsidTr="0090140C">
        <w:trPr>
          <w:cantSplit/>
          <w:trHeight w:val="164"/>
        </w:trPr>
        <w:tc>
          <w:tcPr>
            <w:tcW w:w="3872" w:type="dxa"/>
          </w:tcPr>
          <w:p w14:paraId="08F3C46E" w14:textId="77777777" w:rsidR="005E34B1" w:rsidRDefault="005E34B1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C361CB" w14:textId="77777777" w:rsidR="005E34B1" w:rsidRDefault="005E34B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48B5435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2A3637" w14:textId="77777777" w:rsidR="005E34B1" w:rsidRDefault="005E34B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1E6EC854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080B2B" w14:textId="77777777" w:rsidR="005E34B1" w:rsidRDefault="005E34B1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EA1437F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A70E91" w14:textId="77777777" w:rsidR="005E34B1" w:rsidRDefault="005E34B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34B1" w14:paraId="3AC501AE" w14:textId="77777777" w:rsidTr="0090140C">
        <w:trPr>
          <w:cantSplit/>
          <w:trHeight w:val="164"/>
        </w:trPr>
        <w:tc>
          <w:tcPr>
            <w:tcW w:w="3872" w:type="dxa"/>
            <w:hideMark/>
          </w:tcPr>
          <w:p w14:paraId="2608BD0D" w14:textId="77777777" w:rsidR="005E34B1" w:rsidRDefault="005E34B1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1" w:type="dxa"/>
            <w:vAlign w:val="bottom"/>
          </w:tcPr>
          <w:p w14:paraId="384955B8" w14:textId="77777777" w:rsidR="005E34B1" w:rsidRDefault="005E34B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06A3DF2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36D75F68" w14:textId="77777777" w:rsidR="005E34B1" w:rsidRDefault="005E34B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7F73E13C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B94AD71" w14:textId="77777777" w:rsidR="005E34B1" w:rsidRDefault="005E34B1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1CE783B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8E74167" w14:textId="77777777" w:rsidR="005E34B1" w:rsidRDefault="005E34B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E34B1" w14:paraId="558E48FA" w14:textId="77777777" w:rsidTr="0090140C">
        <w:trPr>
          <w:cantSplit/>
          <w:trHeight w:val="164"/>
        </w:trPr>
        <w:tc>
          <w:tcPr>
            <w:tcW w:w="3872" w:type="dxa"/>
            <w:hideMark/>
          </w:tcPr>
          <w:p w14:paraId="32DE5451" w14:textId="77777777" w:rsidR="005E34B1" w:rsidRDefault="005E34B1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หุ้นสามัญที่ออก ณ 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1" w:type="dxa"/>
            <w:vAlign w:val="bottom"/>
            <w:hideMark/>
          </w:tcPr>
          <w:p w14:paraId="165574AE" w14:textId="346E9266" w:rsidR="005E34B1" w:rsidRDefault="005D2E54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2E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840,000</w:t>
            </w:r>
          </w:p>
        </w:tc>
        <w:tc>
          <w:tcPr>
            <w:tcW w:w="180" w:type="dxa"/>
          </w:tcPr>
          <w:p w14:paraId="6769F51A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  <w:hideMark/>
          </w:tcPr>
          <w:p w14:paraId="66ECC1A2" w14:textId="5E26C440" w:rsidR="005E34B1" w:rsidRDefault="00561CE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95D43">
              <w:rPr>
                <w:rFonts w:asciiTheme="majorBidi" w:hAnsiTheme="majorBidi" w:cstheme="majorBidi" w:hint="cs"/>
                <w:sz w:val="30"/>
                <w:szCs w:val="30"/>
              </w:rPr>
              <w:t>40,000</w:t>
            </w:r>
          </w:p>
        </w:tc>
        <w:tc>
          <w:tcPr>
            <w:tcW w:w="220" w:type="dxa"/>
          </w:tcPr>
          <w:p w14:paraId="23CD3FDE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1417DD3A" w14:textId="40699AA4" w:rsidR="005E34B1" w:rsidRDefault="005D2E54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E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840,000</w:t>
            </w:r>
          </w:p>
        </w:tc>
        <w:tc>
          <w:tcPr>
            <w:tcW w:w="178" w:type="dxa"/>
            <w:vAlign w:val="bottom"/>
          </w:tcPr>
          <w:p w14:paraId="728EA8AC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65E9CDEF" w14:textId="0F68E64A" w:rsidR="005E34B1" w:rsidRDefault="00561CED" w:rsidP="0090140C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95D43">
              <w:rPr>
                <w:rFonts w:asciiTheme="majorBidi" w:hAnsiTheme="majorBidi" w:cstheme="majorBidi" w:hint="cs"/>
                <w:sz w:val="30"/>
                <w:szCs w:val="30"/>
              </w:rPr>
              <w:t>40,000</w:t>
            </w:r>
          </w:p>
        </w:tc>
      </w:tr>
      <w:tr w:rsidR="00A36025" w14:paraId="3D1A332E" w14:textId="77777777" w:rsidTr="0090140C">
        <w:trPr>
          <w:cantSplit/>
          <w:trHeight w:val="164"/>
        </w:trPr>
        <w:tc>
          <w:tcPr>
            <w:tcW w:w="3872" w:type="dxa"/>
            <w:hideMark/>
          </w:tcPr>
          <w:p w14:paraId="3A471EE9" w14:textId="77777777" w:rsidR="00C2453A" w:rsidRDefault="00A36025" w:rsidP="00C2453A">
            <w:pPr>
              <w:tabs>
                <w:tab w:val="clear" w:pos="227"/>
                <w:tab w:val="left" w:pos="96"/>
              </w:tabs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</w:t>
            </w:r>
            <w:r w:rsidR="00CC544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  <w:r w:rsidR="00C2453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4E928206" w14:textId="4EE768A9" w:rsidR="00A36025" w:rsidRDefault="00C2453A" w:rsidP="00C2453A">
            <w:pPr>
              <w:tabs>
                <w:tab w:val="clear" w:pos="227"/>
                <w:tab w:val="left" w:pos="96"/>
              </w:tabs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0140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  <w:r w:rsidR="00A36025"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ในวันที่ </w:t>
            </w:r>
            <w:r w:rsidR="00A3602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6025" w:rsidRPr="0090140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A36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A36025"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36025" w:rsidRPr="009014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06D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1" w:type="dxa"/>
            <w:vAlign w:val="bottom"/>
            <w:hideMark/>
          </w:tcPr>
          <w:p w14:paraId="65930CE6" w14:textId="4974F979" w:rsidR="00A36025" w:rsidRDefault="00A36025" w:rsidP="00A3602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156" w:right="1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62C2E6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  <w:hideMark/>
          </w:tcPr>
          <w:p w14:paraId="48DBC83F" w14:textId="484A2FFA" w:rsidR="00A36025" w:rsidRDefault="00A36025" w:rsidP="00A360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100,552</w:t>
            </w:r>
          </w:p>
        </w:tc>
        <w:tc>
          <w:tcPr>
            <w:tcW w:w="220" w:type="dxa"/>
          </w:tcPr>
          <w:p w14:paraId="329DF8CC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715E70C4" w14:textId="724F0245" w:rsidR="00A36025" w:rsidRDefault="00A36025" w:rsidP="00A3602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156" w:right="1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F18F40E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0B57A9CF" w14:textId="34596361" w:rsidR="00A36025" w:rsidRPr="00A36025" w:rsidRDefault="00A36025" w:rsidP="00A3602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100,552</w:t>
            </w:r>
          </w:p>
        </w:tc>
      </w:tr>
      <w:tr w:rsidR="00A36025" w14:paraId="16EBA7A1" w14:textId="77777777" w:rsidTr="0090140C">
        <w:trPr>
          <w:cantSplit/>
          <w:trHeight w:val="164"/>
        </w:trPr>
        <w:tc>
          <w:tcPr>
            <w:tcW w:w="3872" w:type="dxa"/>
          </w:tcPr>
          <w:p w14:paraId="1660E130" w14:textId="1FE4678B" w:rsidR="00A36025" w:rsidRPr="0090140C" w:rsidRDefault="00A36025" w:rsidP="00A36025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</w:t>
            </w:r>
            <w:r w:rsidR="00CC544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  <w:p w14:paraId="688BEDE6" w14:textId="1DABAB82" w:rsidR="00A36025" w:rsidRDefault="00A36025" w:rsidP="00A36025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0140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ในวันที่ </w:t>
            </w:r>
            <w:r w:rsidRPr="0090140C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0140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1" w:type="dxa"/>
            <w:vAlign w:val="bottom"/>
          </w:tcPr>
          <w:p w14:paraId="5B328E82" w14:textId="0F63CA35" w:rsidR="00A36025" w:rsidRDefault="00A36025" w:rsidP="00A3602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C54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08,287</w:t>
            </w:r>
          </w:p>
        </w:tc>
        <w:tc>
          <w:tcPr>
            <w:tcW w:w="180" w:type="dxa"/>
          </w:tcPr>
          <w:p w14:paraId="3D91F807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3E5067A" w14:textId="39897417" w:rsidR="00A36025" w:rsidRDefault="00A36025" w:rsidP="00A360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2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14:paraId="2436394F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F414E03" w14:textId="5A86A4B9" w:rsidR="00A36025" w:rsidRDefault="00A36025" w:rsidP="00A3602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E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010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08,287</w:t>
            </w:r>
          </w:p>
        </w:tc>
        <w:tc>
          <w:tcPr>
            <w:tcW w:w="178" w:type="dxa"/>
            <w:vAlign w:val="bottom"/>
          </w:tcPr>
          <w:p w14:paraId="175A996A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9BC4690" w14:textId="5001478A" w:rsidR="00A36025" w:rsidRDefault="00A36025" w:rsidP="00A3602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6025" w14:paraId="4616C697" w14:textId="77777777" w:rsidTr="0090140C">
        <w:trPr>
          <w:cantSplit/>
          <w:trHeight w:val="164"/>
        </w:trPr>
        <w:tc>
          <w:tcPr>
            <w:tcW w:w="3872" w:type="dxa"/>
            <w:hideMark/>
          </w:tcPr>
          <w:p w14:paraId="312A4267" w14:textId="77777777" w:rsidR="00A36025" w:rsidRDefault="00A36025" w:rsidP="00A36025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D424954" w14:textId="054A22B5" w:rsidR="00A36025" w:rsidRDefault="009437FD" w:rsidP="00A3602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948,287</w:t>
            </w:r>
          </w:p>
        </w:tc>
        <w:tc>
          <w:tcPr>
            <w:tcW w:w="180" w:type="dxa"/>
          </w:tcPr>
          <w:p w14:paraId="3303E22D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0896D7" w14:textId="18AEFE7D" w:rsidR="00A36025" w:rsidRDefault="00A36025" w:rsidP="00A3602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740,552</w:t>
            </w:r>
          </w:p>
        </w:tc>
        <w:tc>
          <w:tcPr>
            <w:tcW w:w="220" w:type="dxa"/>
          </w:tcPr>
          <w:p w14:paraId="5F8F7C50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A0EA79" w14:textId="2EBD4D38" w:rsidR="00A36025" w:rsidRDefault="009437FD" w:rsidP="00A3602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948,287</w:t>
            </w:r>
          </w:p>
        </w:tc>
        <w:tc>
          <w:tcPr>
            <w:tcW w:w="178" w:type="dxa"/>
            <w:vAlign w:val="bottom"/>
          </w:tcPr>
          <w:p w14:paraId="1E4FDC88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CC0633" w14:textId="3BD1DF63" w:rsidR="00A36025" w:rsidRDefault="00A36025" w:rsidP="00A3602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740,552</w:t>
            </w:r>
          </w:p>
        </w:tc>
      </w:tr>
      <w:tr w:rsidR="00A36025" w14:paraId="18F3A2B7" w14:textId="77777777" w:rsidTr="0090140C">
        <w:trPr>
          <w:cantSplit/>
          <w:trHeight w:val="164"/>
        </w:trPr>
        <w:tc>
          <w:tcPr>
            <w:tcW w:w="3872" w:type="dxa"/>
          </w:tcPr>
          <w:p w14:paraId="72CD76A1" w14:textId="77777777" w:rsidR="00A36025" w:rsidRDefault="00A36025" w:rsidP="00A36025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4CEE48" w14:textId="77777777" w:rsidR="00A36025" w:rsidRDefault="00A36025" w:rsidP="00A3602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55E1A4B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239CCB" w14:textId="77777777" w:rsidR="00A36025" w:rsidRDefault="00A36025" w:rsidP="00A3602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6F42E0A6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B13664" w14:textId="77777777" w:rsidR="00A36025" w:rsidRDefault="00A36025" w:rsidP="00A3602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0807E5B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7C55C8" w14:textId="77777777" w:rsidR="00A36025" w:rsidRDefault="00A36025" w:rsidP="00A3602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6025" w14:paraId="4C127733" w14:textId="77777777" w:rsidTr="0090140C">
        <w:trPr>
          <w:cantSplit/>
          <w:trHeight w:val="164"/>
        </w:trPr>
        <w:tc>
          <w:tcPr>
            <w:tcW w:w="3872" w:type="dxa"/>
            <w:hideMark/>
          </w:tcPr>
          <w:p w14:paraId="55B5FDC7" w14:textId="192D6E48" w:rsidR="00A36025" w:rsidRDefault="00A36025" w:rsidP="00A36025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D59715" w14:textId="7F364F3C" w:rsidR="00A36025" w:rsidRDefault="00A36025" w:rsidP="00A3602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010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3A11C7A9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257FBA" w14:textId="4E7A134D" w:rsidR="00A36025" w:rsidRDefault="00A36025" w:rsidP="00A3602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0.232</w:t>
            </w:r>
          </w:p>
        </w:tc>
        <w:tc>
          <w:tcPr>
            <w:tcW w:w="220" w:type="dxa"/>
          </w:tcPr>
          <w:p w14:paraId="54A1DA89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0499D0C" w14:textId="47E94B89" w:rsidR="00A36025" w:rsidRDefault="00A36025" w:rsidP="00A36025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0.014</w:t>
            </w:r>
          </w:p>
        </w:tc>
        <w:tc>
          <w:tcPr>
            <w:tcW w:w="178" w:type="dxa"/>
            <w:vAlign w:val="bottom"/>
          </w:tcPr>
          <w:p w14:paraId="031AC90D" w14:textId="77777777" w:rsidR="00A36025" w:rsidRDefault="00A36025" w:rsidP="00A360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59FBC95" w14:textId="1AAABE6B" w:rsidR="00A36025" w:rsidRDefault="00A36025" w:rsidP="00A3602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0.239</w:t>
            </w:r>
          </w:p>
        </w:tc>
      </w:tr>
    </w:tbl>
    <w:p w14:paraId="7C55B4D0" w14:textId="44AE0008" w:rsidR="00F66F45" w:rsidRDefault="00F66F45" w:rsidP="00F66F45">
      <w:pPr>
        <w:rPr>
          <w:rFonts w:asciiTheme="majorBidi" w:hAnsiTheme="majorBidi" w:cstheme="majorBidi"/>
          <w:sz w:val="30"/>
          <w:szCs w:val="30"/>
        </w:rPr>
      </w:pPr>
    </w:p>
    <w:p w14:paraId="234CDEE3" w14:textId="34211C17" w:rsidR="00804175" w:rsidRPr="003718C1" w:rsidRDefault="00180602" w:rsidP="00102F4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u w:val="none"/>
        </w:rPr>
        <w:t>12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ab/>
      </w:r>
      <w:r w:rsidR="00804175" w:rsidRPr="00526E2D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570F710C" w14:textId="4273D434" w:rsidR="001B7B66" w:rsidRDefault="001B7B66" w:rsidP="003718C1">
      <w:pPr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89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3"/>
        <w:gridCol w:w="1710"/>
        <w:gridCol w:w="278"/>
        <w:gridCol w:w="1699"/>
      </w:tblGrid>
      <w:tr w:rsidR="002F22B4" w:rsidRPr="00424DDB" w14:paraId="7A5897F6" w14:textId="77777777" w:rsidTr="007769A3">
        <w:tc>
          <w:tcPr>
            <w:tcW w:w="2947" w:type="pct"/>
            <w:vAlign w:val="bottom"/>
          </w:tcPr>
          <w:p w14:paraId="46350556" w14:textId="5E474AEA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C1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E1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1E10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B7A98" w:rsidRPr="008B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9C1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52" w:type="pct"/>
          </w:tcPr>
          <w:p w14:paraId="7B1A896F" w14:textId="77777777" w:rsidR="002F22B4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175552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4E30F724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4785FD70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F22B4" w:rsidRPr="00424DDB" w14:paraId="5EAA6EE5" w14:textId="77777777" w:rsidTr="007769A3">
        <w:tc>
          <w:tcPr>
            <w:tcW w:w="2947" w:type="pct"/>
          </w:tcPr>
          <w:p w14:paraId="33CAB63F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3" w:type="pct"/>
            <w:gridSpan w:val="3"/>
          </w:tcPr>
          <w:p w14:paraId="02BE6EB9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22B4" w:rsidRPr="00424DDB" w14:paraId="31249D17" w14:textId="77777777" w:rsidTr="007769A3">
        <w:tc>
          <w:tcPr>
            <w:tcW w:w="2947" w:type="pct"/>
          </w:tcPr>
          <w:p w14:paraId="4B6D302B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2" w:type="pct"/>
          </w:tcPr>
          <w:p w14:paraId="36DDBE75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73E06A5D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035D6627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2B4" w:rsidRPr="00424DDB" w14:paraId="12996475" w14:textId="77777777" w:rsidTr="003413F7">
        <w:tc>
          <w:tcPr>
            <w:tcW w:w="2947" w:type="pct"/>
          </w:tcPr>
          <w:p w14:paraId="64AB5AAA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สัญญาที่ยังไม่ได้รับรู้สำหรับ</w:t>
            </w:r>
            <w:r w:rsidRPr="00424D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1CC20766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A28D26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290DD461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2B4" w:rsidRPr="00424DDB" w14:paraId="7AAFECCB" w14:textId="77777777" w:rsidTr="003413F7">
        <w:tc>
          <w:tcPr>
            <w:tcW w:w="2947" w:type="pct"/>
          </w:tcPr>
          <w:p w14:paraId="21AFA077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69ABC567" w14:textId="0B574298" w:rsidR="002F22B4" w:rsidRPr="00424DDB" w:rsidRDefault="005D2E5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E54">
              <w:rPr>
                <w:rFonts w:asciiTheme="majorBidi" w:hAnsiTheme="majorBidi" w:cstheme="majorBidi"/>
                <w:sz w:val="30"/>
                <w:szCs w:val="30"/>
              </w:rPr>
              <w:t>39,433</w:t>
            </w:r>
          </w:p>
        </w:tc>
        <w:tc>
          <w:tcPr>
            <w:tcW w:w="155" w:type="pct"/>
          </w:tcPr>
          <w:p w14:paraId="7DC0E7E4" w14:textId="77777777" w:rsidR="002F22B4" w:rsidRPr="00424DDB" w:rsidRDefault="002F22B4" w:rsidP="007769A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6C8D101C" w14:textId="33FA4549" w:rsidR="002F22B4" w:rsidRPr="00424DDB" w:rsidRDefault="005D2E54" w:rsidP="00A36025">
            <w:pPr>
              <w:pStyle w:val="acctfourfigures"/>
              <w:tabs>
                <w:tab w:val="clear" w:pos="765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13F7" w:rsidRPr="00424DDB" w14:paraId="3230D748" w14:textId="77777777" w:rsidTr="003413F7">
        <w:tc>
          <w:tcPr>
            <w:tcW w:w="2947" w:type="pct"/>
          </w:tcPr>
          <w:p w14:paraId="7D72189E" w14:textId="5CF5F25C" w:rsidR="003413F7" w:rsidRPr="00424DDB" w:rsidRDefault="003413F7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1D275259" w14:textId="715874AF" w:rsidR="003413F7" w:rsidRPr="00424DDB" w:rsidRDefault="005D2E5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E54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55" w:type="pct"/>
          </w:tcPr>
          <w:p w14:paraId="088ED802" w14:textId="77777777" w:rsidR="003413F7" w:rsidRPr="00424DDB" w:rsidRDefault="003413F7" w:rsidP="007769A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6B0176A0" w14:textId="2340CBA0" w:rsidR="003413F7" w:rsidRPr="00424DDB" w:rsidRDefault="005D2E54" w:rsidP="00A36025">
            <w:pPr>
              <w:pStyle w:val="acctfourfigures"/>
              <w:tabs>
                <w:tab w:val="clear" w:pos="765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13F7" w:rsidRPr="00424DDB" w14:paraId="21EB8BC7" w14:textId="77777777" w:rsidTr="003413F7">
        <w:tc>
          <w:tcPr>
            <w:tcW w:w="2947" w:type="pct"/>
          </w:tcPr>
          <w:p w14:paraId="2193199A" w14:textId="1DE236A8" w:rsidR="003413F7" w:rsidRPr="00424DDB" w:rsidRDefault="003413F7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9E903" w14:textId="1B47B6E4" w:rsidR="003413F7" w:rsidRPr="00424DDB" w:rsidRDefault="005D2E5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E54">
              <w:rPr>
                <w:rFonts w:asciiTheme="majorBidi" w:hAnsiTheme="majorBidi" w:cstheme="majorBidi"/>
                <w:sz w:val="30"/>
                <w:szCs w:val="30"/>
              </w:rPr>
              <w:t>6,541</w:t>
            </w:r>
          </w:p>
        </w:tc>
        <w:tc>
          <w:tcPr>
            <w:tcW w:w="155" w:type="pct"/>
          </w:tcPr>
          <w:p w14:paraId="657CD72D" w14:textId="77777777" w:rsidR="003413F7" w:rsidRPr="00424DDB" w:rsidRDefault="003413F7" w:rsidP="007769A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</w:tcPr>
          <w:p w14:paraId="0157D74E" w14:textId="5AA36705" w:rsidR="003413F7" w:rsidRPr="001C0A58" w:rsidRDefault="005D2E54" w:rsidP="005D2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E54">
              <w:rPr>
                <w:rFonts w:asciiTheme="majorBidi" w:hAnsiTheme="majorBidi" w:cstheme="majorBidi"/>
                <w:sz w:val="30"/>
                <w:szCs w:val="30"/>
              </w:rPr>
              <w:t>2,616</w:t>
            </w:r>
          </w:p>
        </w:tc>
      </w:tr>
      <w:tr w:rsidR="002F22B4" w:rsidRPr="00424DDB" w14:paraId="482E8A79" w14:textId="77777777" w:rsidTr="007769A3">
        <w:tc>
          <w:tcPr>
            <w:tcW w:w="2947" w:type="pct"/>
          </w:tcPr>
          <w:p w14:paraId="4A1C13DE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3309AF" w14:textId="69780B92" w:rsidR="002F22B4" w:rsidRPr="00424DDB" w:rsidRDefault="005D2E5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46,4</w:t>
            </w:r>
            <w:r w:rsidR="00944B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55" w:type="pct"/>
          </w:tcPr>
          <w:p w14:paraId="6B0756D6" w14:textId="77777777" w:rsidR="002F22B4" w:rsidRPr="00424DDB" w:rsidRDefault="002F22B4" w:rsidP="007769A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</w:tcPr>
          <w:p w14:paraId="139B4EE6" w14:textId="34FA98CC" w:rsidR="002F22B4" w:rsidRPr="00424DDB" w:rsidRDefault="001956C8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2,616</w:t>
            </w:r>
          </w:p>
        </w:tc>
      </w:tr>
      <w:tr w:rsidR="002F22B4" w:rsidRPr="0042231F" w14:paraId="34F037B3" w14:textId="77777777" w:rsidTr="007769A3">
        <w:tc>
          <w:tcPr>
            <w:tcW w:w="2947" w:type="pct"/>
          </w:tcPr>
          <w:p w14:paraId="3C831149" w14:textId="77777777" w:rsidR="002F22B4" w:rsidRPr="0042231F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2" w:type="pct"/>
          </w:tcPr>
          <w:p w14:paraId="0B3AE262" w14:textId="77777777" w:rsidR="002F22B4" w:rsidRPr="0042231F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" w:type="pct"/>
          </w:tcPr>
          <w:p w14:paraId="6D0B7A4D" w14:textId="77777777" w:rsidR="002F22B4" w:rsidRPr="0042231F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6C5FDEB8" w14:textId="77777777" w:rsidR="002F22B4" w:rsidRPr="0042231F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6025" w:rsidRPr="0042231F" w14:paraId="14B5D156" w14:textId="77777777" w:rsidTr="007769A3">
        <w:tc>
          <w:tcPr>
            <w:tcW w:w="2947" w:type="pct"/>
          </w:tcPr>
          <w:p w14:paraId="1B02C6D4" w14:textId="77777777" w:rsidR="00A36025" w:rsidRPr="0042231F" w:rsidRDefault="00A36025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2" w:type="pct"/>
          </w:tcPr>
          <w:p w14:paraId="54926870" w14:textId="77777777" w:rsidR="00A36025" w:rsidRPr="0042231F" w:rsidRDefault="00A36025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" w:type="pct"/>
          </w:tcPr>
          <w:p w14:paraId="0FBD7E16" w14:textId="77777777" w:rsidR="00A36025" w:rsidRPr="0042231F" w:rsidRDefault="00A36025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739ACCF5" w14:textId="77777777" w:rsidR="00A36025" w:rsidRPr="0042231F" w:rsidRDefault="00A36025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6025" w:rsidRPr="0042231F" w14:paraId="344066BC" w14:textId="77777777" w:rsidTr="007769A3">
        <w:tc>
          <w:tcPr>
            <w:tcW w:w="2947" w:type="pct"/>
          </w:tcPr>
          <w:p w14:paraId="30A19128" w14:textId="77777777" w:rsidR="00A36025" w:rsidRPr="0042231F" w:rsidRDefault="00A36025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2" w:type="pct"/>
          </w:tcPr>
          <w:p w14:paraId="414A7C9B" w14:textId="77777777" w:rsidR="00A36025" w:rsidRPr="0042231F" w:rsidRDefault="00A36025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" w:type="pct"/>
          </w:tcPr>
          <w:p w14:paraId="619B0E50" w14:textId="77777777" w:rsidR="00A36025" w:rsidRPr="0042231F" w:rsidRDefault="00A36025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14810242" w14:textId="77777777" w:rsidR="00A36025" w:rsidRPr="0042231F" w:rsidRDefault="00A36025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6025" w:rsidRPr="0042231F" w14:paraId="2856A705" w14:textId="77777777" w:rsidTr="007769A3">
        <w:tc>
          <w:tcPr>
            <w:tcW w:w="2947" w:type="pct"/>
          </w:tcPr>
          <w:p w14:paraId="63A09AF5" w14:textId="77777777" w:rsidR="00A36025" w:rsidRPr="0042231F" w:rsidRDefault="00A36025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2" w:type="pct"/>
          </w:tcPr>
          <w:p w14:paraId="23658DA2" w14:textId="77777777" w:rsidR="00A36025" w:rsidRPr="0042231F" w:rsidRDefault="00A36025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" w:type="pct"/>
          </w:tcPr>
          <w:p w14:paraId="09F75785" w14:textId="77777777" w:rsidR="00A36025" w:rsidRPr="0042231F" w:rsidRDefault="00A36025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70E550B8" w14:textId="77777777" w:rsidR="00A36025" w:rsidRPr="0042231F" w:rsidRDefault="00A36025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6F88" w:rsidRPr="00424DDB" w14:paraId="7EA92841" w14:textId="77777777" w:rsidTr="007769A3">
        <w:tc>
          <w:tcPr>
            <w:tcW w:w="2947" w:type="pct"/>
          </w:tcPr>
          <w:p w14:paraId="7988287A" w14:textId="77777777" w:rsidR="00215777" w:rsidRDefault="00215777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1C51443" w14:textId="494F1291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C1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B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9C1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52" w:type="pct"/>
          </w:tcPr>
          <w:p w14:paraId="73FF0FD0" w14:textId="77777777" w:rsidR="002F6F88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0A70C02" w14:textId="1B0E8D16" w:rsidR="002F6F88" w:rsidRPr="002F6F88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43846F02" w14:textId="77777777" w:rsidR="002F6F88" w:rsidRPr="002F6F88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pct"/>
          </w:tcPr>
          <w:p w14:paraId="4AA3881A" w14:textId="18473579" w:rsidR="002F6F88" w:rsidRPr="002F6F88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11FFF" w:rsidRPr="00424DDB" w14:paraId="0B3DB82C" w14:textId="77777777" w:rsidTr="00111FFF">
        <w:tc>
          <w:tcPr>
            <w:tcW w:w="2947" w:type="pct"/>
          </w:tcPr>
          <w:p w14:paraId="7E95956E" w14:textId="36EFE23B" w:rsidR="00111FFF" w:rsidRPr="00424DDB" w:rsidRDefault="00111FFF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pct"/>
            <w:gridSpan w:val="3"/>
          </w:tcPr>
          <w:p w14:paraId="52E3E10E" w14:textId="603CD657" w:rsidR="00111FFF" w:rsidRPr="00424DDB" w:rsidRDefault="00111FFF" w:rsidP="00111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1FFF" w:rsidRPr="00424DDB" w14:paraId="6B52C0FB" w14:textId="77777777" w:rsidTr="007769A3">
        <w:tc>
          <w:tcPr>
            <w:tcW w:w="2947" w:type="pct"/>
          </w:tcPr>
          <w:p w14:paraId="3A7237B5" w14:textId="2BC6CDE6" w:rsidR="00111FFF" w:rsidRPr="00424DDB" w:rsidRDefault="00111FFF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52" w:type="pct"/>
          </w:tcPr>
          <w:p w14:paraId="4ACFFFD5" w14:textId="77777777" w:rsidR="00111FFF" w:rsidRPr="00424DDB" w:rsidRDefault="00111FFF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2896697E" w14:textId="77777777" w:rsidR="00111FFF" w:rsidRPr="00424DDB" w:rsidRDefault="00111FFF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2D59DBD2" w14:textId="77777777" w:rsidR="00111FFF" w:rsidRPr="00424DDB" w:rsidRDefault="00111FFF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6F88" w:rsidRPr="00424DDB" w14:paraId="6EB65EDD" w14:textId="77777777" w:rsidTr="007769A3">
        <w:tc>
          <w:tcPr>
            <w:tcW w:w="2947" w:type="pct"/>
          </w:tcPr>
          <w:p w14:paraId="59CF1A8B" w14:textId="77777777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2" w:type="pct"/>
          </w:tcPr>
          <w:p w14:paraId="793A26ED" w14:textId="1CA081E2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56C8">
              <w:rPr>
                <w:rFonts w:asciiTheme="majorBidi" w:hAnsiTheme="majorBidi" w:cstheme="majorBidi"/>
                <w:sz w:val="30"/>
                <w:szCs w:val="30"/>
              </w:rPr>
              <w:t>4,716</w:t>
            </w:r>
          </w:p>
        </w:tc>
        <w:tc>
          <w:tcPr>
            <w:tcW w:w="155" w:type="pct"/>
          </w:tcPr>
          <w:p w14:paraId="46F44989" w14:textId="77777777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24B5D4ED" w14:textId="3FE8F202" w:rsidR="002F6F88" w:rsidRPr="001C0A58" w:rsidRDefault="002F6F88" w:rsidP="002F6F88">
            <w:pPr>
              <w:pStyle w:val="acctfourfigures"/>
              <w:tabs>
                <w:tab w:val="clear" w:pos="765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6F88" w:rsidRPr="00424DDB" w14:paraId="382C903C" w14:textId="77777777" w:rsidTr="007769A3">
        <w:tc>
          <w:tcPr>
            <w:tcW w:w="2947" w:type="pct"/>
          </w:tcPr>
          <w:p w14:paraId="65622B29" w14:textId="77777777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52" w:type="pct"/>
          </w:tcPr>
          <w:p w14:paraId="021EACE0" w14:textId="4F610E3B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56C8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55" w:type="pct"/>
          </w:tcPr>
          <w:p w14:paraId="6DDAACD8" w14:textId="77777777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7925BF65" w14:textId="1811E870" w:rsidR="002F6F88" w:rsidRPr="00424DDB" w:rsidRDefault="002F6F88" w:rsidP="002F6F88">
            <w:pPr>
              <w:pStyle w:val="acctfourfigures"/>
              <w:tabs>
                <w:tab w:val="clear" w:pos="765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6F88" w:rsidRPr="00424DDB" w14:paraId="454EFE77" w14:textId="77777777" w:rsidTr="007769A3">
        <w:tc>
          <w:tcPr>
            <w:tcW w:w="2947" w:type="pct"/>
          </w:tcPr>
          <w:p w14:paraId="20A62218" w14:textId="77777777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2076B376" w14:textId="7246ADD4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301,679</w:t>
            </w:r>
          </w:p>
        </w:tc>
        <w:tc>
          <w:tcPr>
            <w:tcW w:w="155" w:type="pct"/>
          </w:tcPr>
          <w:p w14:paraId="04CF66F3" w14:textId="77777777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</w:tcPr>
          <w:p w14:paraId="23AD2AC8" w14:textId="7CB47EF9" w:rsidR="002F6F88" w:rsidRPr="001C0A58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56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956C8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2F6F88" w:rsidRPr="00424DDB" w14:paraId="25F2D462" w14:textId="77777777" w:rsidTr="007769A3">
        <w:tc>
          <w:tcPr>
            <w:tcW w:w="2947" w:type="pct"/>
          </w:tcPr>
          <w:p w14:paraId="028503D6" w14:textId="77777777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0CBBC" w14:textId="57407945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956C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="002719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  <w:r w:rsidRPr="001956C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55" w:type="pct"/>
            <w:vAlign w:val="bottom"/>
          </w:tcPr>
          <w:p w14:paraId="07C4BE79" w14:textId="77777777" w:rsidR="002F6F88" w:rsidRPr="00424DDB" w:rsidRDefault="002F6F88" w:rsidP="002F6F8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</w:tcPr>
          <w:p w14:paraId="21CBE3E7" w14:textId="1F49B752" w:rsidR="002F6F88" w:rsidRPr="00424DDB" w:rsidRDefault="002F6F88" w:rsidP="002F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95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3CB296A5" w14:textId="77777777" w:rsidR="00173734" w:rsidRDefault="00173734" w:rsidP="00BB71F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0373AD" w14:textId="310FC76D" w:rsidR="00D0378A" w:rsidRPr="00A36025" w:rsidRDefault="008B7A98" w:rsidP="00A3602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8B7A98">
        <w:rPr>
          <w:rFonts w:asciiTheme="majorBidi" w:hAnsiTheme="majorBidi" w:cstheme="majorBidi"/>
          <w:sz w:val="30"/>
          <w:szCs w:val="30"/>
          <w:u w:val="none"/>
        </w:rPr>
        <w:t>1</w:t>
      </w:r>
      <w:r w:rsidR="00A36025">
        <w:rPr>
          <w:rFonts w:asciiTheme="majorBidi" w:hAnsiTheme="majorBidi" w:cstheme="majorBidi"/>
          <w:sz w:val="30"/>
          <w:szCs w:val="30"/>
          <w:u w:val="none"/>
        </w:rPr>
        <w:t>3</w:t>
      </w:r>
      <w:r w:rsidR="008431DC" w:rsidRPr="00D4490E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8431DC" w:rsidRPr="000D7629">
        <w:rPr>
          <w:rFonts w:asciiTheme="majorBidi" w:hAnsiTheme="majorBidi" w:cstheme="majorBidi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46BF6741" w14:textId="7EF66C2E" w:rsidR="00F82AE6" w:rsidRPr="00F87BE5" w:rsidRDefault="00F82AE6" w:rsidP="0037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p w14:paraId="5A328A56" w14:textId="0F12CD4F" w:rsidR="00376A3B" w:rsidRPr="00376A3B" w:rsidRDefault="0087174D" w:rsidP="00871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7174D">
        <w:rPr>
          <w:rFonts w:asciiTheme="majorBidi" w:hAnsiTheme="majorBidi" w:cs="Angsana New" w:hint="cs"/>
          <w:sz w:val="30"/>
          <w:szCs w:val="30"/>
          <w:cs/>
        </w:rPr>
        <w:t>ในวันที่</w:t>
      </w:r>
      <w:r>
        <w:rPr>
          <w:rFonts w:asciiTheme="majorBidi" w:hAnsiTheme="majorBidi" w:cs="Angsana New"/>
          <w:sz w:val="30"/>
          <w:szCs w:val="30"/>
        </w:rPr>
        <w:t xml:space="preserve"> 4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>
        <w:rPr>
          <w:rFonts w:asciiTheme="majorBidi" w:hAnsiTheme="majorBidi" w:cs="Angsana New"/>
          <w:sz w:val="30"/>
          <w:szCs w:val="30"/>
        </w:rPr>
        <w:t xml:space="preserve"> 2566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มาสเตอร์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มอเตอร์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เซอร์วิสเซส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                              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ได้จดทะเบียนเพิ่มทุน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เป็นหุ้นสามัญจำนวน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800,000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มูลค่าหุ้นละ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บริษัทได้ซื้อหุ้นดังกล่าวทั้งหมด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                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และได้จ่ายชำระค่าหุ้นเต็มจำนวนแล้วเป็นจำนวนเงิน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20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ทำให้ส่วนได้เสียในบริษัท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มาสเตอร์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มอเตอร์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เซอร์วิสเซส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ในงบการเงินรวม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เพิ่มขึ้นจากร้อยละ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95.67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7174D">
        <w:rPr>
          <w:rFonts w:asciiTheme="majorBidi" w:hAnsiTheme="majorBidi" w:cs="Angsana New" w:hint="cs"/>
          <w:sz w:val="30"/>
          <w:szCs w:val="30"/>
          <w:cs/>
        </w:rPr>
        <w:t>เป็นร้อยละ</w:t>
      </w:r>
      <w:r w:rsidRPr="0087174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96.01</w:t>
      </w:r>
    </w:p>
    <w:sectPr w:rsidR="00376A3B" w:rsidRPr="00376A3B" w:rsidSect="005670FC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F845E" w14:textId="77777777" w:rsidR="006E2B90" w:rsidRDefault="006E2B90">
      <w:r>
        <w:separator/>
      </w:r>
    </w:p>
  </w:endnote>
  <w:endnote w:type="continuationSeparator" w:id="0">
    <w:p w14:paraId="399335B0" w14:textId="77777777" w:rsidR="006E2B90" w:rsidRDefault="006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64" w14:textId="1949C76D" w:rsidR="00667982" w:rsidRDefault="00667982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B0099A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F73EB" w14:textId="5E08BAB5" w:rsidR="00E21939" w:rsidRPr="00020AE2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="00B0099A">
      <w:rPr>
        <w:rFonts w:ascii="Angsana New" w:hAnsi="Angsana New" w:cs="Angsana New"/>
        <w:noProof/>
        <w:sz w:val="30"/>
        <w:szCs w:val="30"/>
      </w:rPr>
      <w:t>9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461F3576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B0099A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4B42E6E8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91EFF">
      <w:rPr>
        <w:rFonts w:ascii="Angsana New" w:hAnsi="Angsana New"/>
        <w:noProof/>
        <w:sz w:val="30"/>
        <w:szCs w:val="30"/>
        <w:lang w:val="fr-FR"/>
      </w:rPr>
      <w:t>Q1 2023 Mar-FSA-Millennium Group Corp. Pcl. -03t v3.4.docx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C11FA" w:rsidRPr="009C11F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2EBC2" w14:textId="77777777" w:rsidR="006E2B90" w:rsidRDefault="006E2B90">
      <w:r>
        <w:separator/>
      </w:r>
    </w:p>
  </w:footnote>
  <w:footnote w:type="continuationSeparator" w:id="0">
    <w:p w14:paraId="3F84860F" w14:textId="77777777" w:rsidR="006E2B90" w:rsidRDefault="006E2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6DE32" w14:textId="46BC930C" w:rsidR="00EA73E8" w:rsidRPr="00FA7747" w:rsidRDefault="00EA73E8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DE5546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3DF7087E" w14:textId="77777777" w:rsidR="00EA73E8" w:rsidRPr="00FA7747" w:rsidRDefault="00EA73E8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90DAC01" w14:textId="33C71469" w:rsidR="00EA73E8" w:rsidRPr="00451B1B" w:rsidRDefault="00EA73E8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="002D5893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38068C">
      <w:rPr>
        <w:rFonts w:ascii="Angsana New" w:hAnsi="Angsana New" w:cs="Angsana New"/>
        <w:b/>
        <w:bCs/>
        <w:sz w:val="32"/>
        <w:szCs w:val="32"/>
      </w:rPr>
      <w:t>3</w:t>
    </w:r>
    <w:r w:rsidR="002D5893">
      <w:rPr>
        <w:rFonts w:ascii="Angsana New" w:hAnsi="Angsana New" w:cs="Angsana New"/>
        <w:b/>
        <w:bCs/>
        <w:sz w:val="32"/>
        <w:szCs w:val="32"/>
      </w:rPr>
      <w:t>0</w:t>
    </w:r>
    <w:r w:rsidR="002D5893"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</w:t>
    </w:r>
    <w:r w:rsidR="00B2079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9C11FA" w:rsidRPr="009C11FA">
      <w:rPr>
        <w:rFonts w:ascii="Angsana New" w:hAnsi="Angsana New" w:cs="Angsana New"/>
        <w:b/>
        <w:bCs/>
        <w:sz w:val="32"/>
        <w:szCs w:val="32"/>
      </w:rPr>
      <w:t>256</w:t>
    </w:r>
    <w:r w:rsidR="00B20795">
      <w:rPr>
        <w:rFonts w:ascii="Angsana New" w:hAnsi="Angsana New" w:cs="Angsana New"/>
        <w:b/>
        <w:bCs/>
        <w:sz w:val="32"/>
        <w:szCs w:val="32"/>
      </w:rPr>
      <w:t>6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/>
        <w:bCs/>
        <w:sz w:val="32"/>
        <w:szCs w:val="32"/>
      </w:rPr>
      <w:t>(</w:t>
    </w:r>
    <w:r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/>
        <w:bCs/>
        <w:sz w:val="32"/>
        <w:szCs w:val="32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6A0A7" w14:textId="16719D1D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6DFE20E9" w14:textId="77777777" w:rsidR="00E21939" w:rsidRPr="00FA7747" w:rsidRDefault="00E2193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9418501" w14:textId="17918615" w:rsidR="00E21939" w:rsidRDefault="008F5ED7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</w:t>
    </w:r>
    <w:r w:rsidR="00CE4223" w:rsidRPr="00940DC7">
      <w:rPr>
        <w:rFonts w:ascii="Angsana New" w:hAnsi="Angsana New" w:cs="Angsana New"/>
        <w:bCs/>
        <w:sz w:val="32"/>
        <w:szCs w:val="32"/>
        <w:cs/>
      </w:rPr>
      <w:t>งวด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 w:rsidR="00CE4223">
      <w:rPr>
        <w:rFonts w:ascii="Angsana New" w:hAnsi="Angsana New" w:cs="Angsana New" w:hint="cs"/>
        <w:b w:val="0"/>
        <w:bCs/>
        <w:sz w:val="32"/>
        <w:szCs w:val="32"/>
        <w:cs/>
      </w:rPr>
      <w:t>และหกเดือน</w:t>
    </w:r>
    <w:r w:rsidR="00CE4223"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CE4223">
      <w:rPr>
        <w:rFonts w:ascii="Angsana New" w:hAnsi="Angsana New" w:cs="Angsana New"/>
        <w:bCs/>
        <w:sz w:val="32"/>
        <w:szCs w:val="32"/>
      </w:rPr>
      <w:t>3</w:t>
    </w:r>
    <w:r w:rsidR="00CE4223" w:rsidRPr="00C01008">
      <w:rPr>
        <w:rFonts w:ascii="Angsana New" w:hAnsi="Angsana New" w:cs="Angsana New"/>
        <w:sz w:val="32"/>
        <w:szCs w:val="32"/>
      </w:rPr>
      <w:t>0</w:t>
    </w:r>
    <w:r w:rsidR="00CE4223">
      <w:rPr>
        <w:rFonts w:ascii="Angsana New" w:hAnsi="Angsana New" w:cs="Angsana New" w:hint="cs"/>
        <w:b w:val="0"/>
        <w:bCs/>
        <w:sz w:val="32"/>
        <w:szCs w:val="32"/>
        <w:cs/>
      </w:rPr>
      <w:t xml:space="preserve"> มิถุนายน</w:t>
    </w:r>
    <w:r w:rsidR="00CE4223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CE4223" w:rsidRPr="009C11FA">
      <w:rPr>
        <w:rFonts w:ascii="Angsana New" w:hAnsi="Angsana New" w:cs="Angsana New"/>
        <w:bCs/>
        <w:sz w:val="32"/>
        <w:szCs w:val="32"/>
      </w:rPr>
      <w:t>256</w:t>
    </w:r>
    <w:r w:rsidR="00CE4223">
      <w:rPr>
        <w:rFonts w:ascii="Angsana New" w:hAnsi="Angsana New" w:cs="Angsana New"/>
        <w:bCs/>
        <w:sz w:val="32"/>
        <w:szCs w:val="32"/>
      </w:rPr>
      <w:t>6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Cs/>
        <w:sz w:val="32"/>
        <w:szCs w:val="32"/>
      </w:rPr>
      <w:t>(</w:t>
    </w:r>
    <w:r w:rsidRPr="00940DC7"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Cs/>
        <w:sz w:val="32"/>
        <w:szCs w:val="32"/>
      </w:rPr>
      <w:t>)</w:t>
    </w:r>
  </w:p>
  <w:p w14:paraId="719842AA" w14:textId="77777777" w:rsidR="00E21939" w:rsidRPr="00CE4223" w:rsidRDefault="00E2193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E23D12C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C4CA" w14:textId="6946F2D0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1D456DD3" w14:textId="77777777" w:rsidR="00E21939" w:rsidRPr="00FA7747" w:rsidRDefault="00E21939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B92F579" w14:textId="66288BF0" w:rsidR="00E21939" w:rsidRDefault="008F5ED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</w:t>
    </w:r>
    <w:r w:rsidR="00CE4223" w:rsidRPr="00940DC7">
      <w:rPr>
        <w:rFonts w:ascii="Angsana New" w:hAnsi="Angsana New" w:cs="Angsana New"/>
        <w:bCs/>
        <w:sz w:val="32"/>
        <w:szCs w:val="32"/>
        <w:cs/>
      </w:rPr>
      <w:t>งวด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 w:rsidR="00CE4223">
      <w:rPr>
        <w:rFonts w:ascii="Angsana New" w:hAnsi="Angsana New" w:cs="Angsana New" w:hint="cs"/>
        <w:b w:val="0"/>
        <w:bCs/>
        <w:sz w:val="32"/>
        <w:szCs w:val="32"/>
        <w:cs/>
      </w:rPr>
      <w:t>และหกเดือน</w:t>
    </w:r>
    <w:r w:rsidR="00CE4223"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CE4223">
      <w:rPr>
        <w:rFonts w:ascii="Angsana New" w:hAnsi="Angsana New" w:cs="Angsana New"/>
        <w:bCs/>
        <w:sz w:val="32"/>
        <w:szCs w:val="32"/>
      </w:rPr>
      <w:t>3</w:t>
    </w:r>
    <w:r w:rsidR="00CE4223" w:rsidRPr="00C01008">
      <w:rPr>
        <w:rFonts w:ascii="Angsana New" w:hAnsi="Angsana New" w:cs="Angsana New"/>
        <w:sz w:val="32"/>
        <w:szCs w:val="32"/>
      </w:rPr>
      <w:t>0</w:t>
    </w:r>
    <w:r w:rsidR="00CE4223">
      <w:rPr>
        <w:rFonts w:ascii="Angsana New" w:hAnsi="Angsana New" w:cs="Angsana New" w:hint="cs"/>
        <w:b w:val="0"/>
        <w:bCs/>
        <w:sz w:val="32"/>
        <w:szCs w:val="32"/>
        <w:cs/>
      </w:rPr>
      <w:t xml:space="preserve"> มิถุนายน</w:t>
    </w:r>
    <w:r w:rsidR="00CE4223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CE4223" w:rsidRPr="009C11FA">
      <w:rPr>
        <w:rFonts w:ascii="Angsana New" w:hAnsi="Angsana New" w:cs="Angsana New"/>
        <w:bCs/>
        <w:sz w:val="32"/>
        <w:szCs w:val="32"/>
      </w:rPr>
      <w:t>256</w:t>
    </w:r>
    <w:r w:rsidR="00CE4223">
      <w:rPr>
        <w:rFonts w:ascii="Angsana New" w:hAnsi="Angsana New" w:cs="Angsana New"/>
        <w:bCs/>
        <w:sz w:val="32"/>
        <w:szCs w:val="32"/>
      </w:rPr>
      <w:t>6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Cs/>
        <w:sz w:val="32"/>
        <w:szCs w:val="32"/>
      </w:rPr>
      <w:t>(</w:t>
    </w:r>
    <w:r w:rsidRPr="00940DC7"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Cs/>
        <w:sz w:val="32"/>
        <w:szCs w:val="32"/>
      </w:rPr>
      <w:t>)</w:t>
    </w:r>
  </w:p>
  <w:p w14:paraId="1FDFD0D1" w14:textId="77777777" w:rsidR="00E21939" w:rsidRPr="00410770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298000A"/>
    <w:multiLevelType w:val="hybridMultilevel"/>
    <w:tmpl w:val="11DC8CEC"/>
    <w:lvl w:ilvl="0" w:tplc="0756B8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B5C330B"/>
    <w:multiLevelType w:val="hybridMultilevel"/>
    <w:tmpl w:val="BEC6488C"/>
    <w:lvl w:ilvl="0" w:tplc="2460017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30321D2D"/>
    <w:multiLevelType w:val="hybridMultilevel"/>
    <w:tmpl w:val="7A7417F4"/>
    <w:lvl w:ilvl="0" w:tplc="7B1080A4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B1B1E"/>
    <w:multiLevelType w:val="hybridMultilevel"/>
    <w:tmpl w:val="08260DA0"/>
    <w:lvl w:ilvl="0" w:tplc="F0E642CC">
      <w:start w:val="6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42863DD9"/>
    <w:multiLevelType w:val="multilevel"/>
    <w:tmpl w:val="EDA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4C69E8"/>
    <w:multiLevelType w:val="hybridMultilevel"/>
    <w:tmpl w:val="7782555C"/>
    <w:lvl w:ilvl="0" w:tplc="6678626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273F9"/>
    <w:multiLevelType w:val="hybridMultilevel"/>
    <w:tmpl w:val="82241D30"/>
    <w:lvl w:ilvl="0" w:tplc="9C06348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01E"/>
    <w:multiLevelType w:val="multilevel"/>
    <w:tmpl w:val="C234C96C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en-GB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51114EB2"/>
    <w:multiLevelType w:val="hybridMultilevel"/>
    <w:tmpl w:val="8F505304"/>
    <w:lvl w:ilvl="0" w:tplc="F946AD80">
      <w:start w:val="1"/>
      <w:numFmt w:val="thaiLetters"/>
      <w:lvlText w:val="%1)"/>
      <w:lvlJc w:val="left"/>
      <w:pPr>
        <w:ind w:left="878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B4256D"/>
    <w:multiLevelType w:val="hybridMultilevel"/>
    <w:tmpl w:val="24924822"/>
    <w:lvl w:ilvl="0" w:tplc="81D66DB8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319FA"/>
    <w:multiLevelType w:val="hybridMultilevel"/>
    <w:tmpl w:val="AC443AB2"/>
    <w:lvl w:ilvl="0" w:tplc="BB2028F6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03618974">
    <w:abstractNumId w:val="0"/>
  </w:num>
  <w:num w:numId="2" w16cid:durableId="170072937">
    <w:abstractNumId w:val="17"/>
  </w:num>
  <w:num w:numId="3" w16cid:durableId="2053841000">
    <w:abstractNumId w:val="10"/>
  </w:num>
  <w:num w:numId="4" w16cid:durableId="42290708">
    <w:abstractNumId w:val="14"/>
  </w:num>
  <w:num w:numId="5" w16cid:durableId="497430656">
    <w:abstractNumId w:val="18"/>
  </w:num>
  <w:num w:numId="6" w16cid:durableId="559445001">
    <w:abstractNumId w:val="16"/>
  </w:num>
  <w:num w:numId="7" w16cid:durableId="200900415">
    <w:abstractNumId w:val="12"/>
  </w:num>
  <w:num w:numId="8" w16cid:durableId="274681282">
    <w:abstractNumId w:val="2"/>
  </w:num>
  <w:num w:numId="9" w16cid:durableId="1737508895">
    <w:abstractNumId w:val="3"/>
  </w:num>
  <w:num w:numId="10" w16cid:durableId="483742830">
    <w:abstractNumId w:val="7"/>
  </w:num>
  <w:num w:numId="11" w16cid:durableId="1045526132">
    <w:abstractNumId w:val="15"/>
  </w:num>
  <w:num w:numId="12" w16cid:durableId="940406654">
    <w:abstractNumId w:val="8"/>
  </w:num>
  <w:num w:numId="13" w16cid:durableId="1307513829">
    <w:abstractNumId w:val="13"/>
  </w:num>
  <w:num w:numId="14" w16cid:durableId="638997510">
    <w:abstractNumId w:val="1"/>
  </w:num>
  <w:num w:numId="15" w16cid:durableId="2100826813">
    <w:abstractNumId w:val="6"/>
  </w:num>
  <w:num w:numId="16" w16cid:durableId="159208082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8481762">
    <w:abstractNumId w:val="0"/>
  </w:num>
  <w:num w:numId="18" w16cid:durableId="818038946">
    <w:abstractNumId w:val="0"/>
  </w:num>
  <w:num w:numId="19" w16cid:durableId="43454583">
    <w:abstractNumId w:val="0"/>
  </w:num>
  <w:num w:numId="20" w16cid:durableId="1327512261">
    <w:abstractNumId w:val="0"/>
  </w:num>
  <w:num w:numId="21" w16cid:durableId="1259099084">
    <w:abstractNumId w:val="0"/>
  </w:num>
  <w:num w:numId="22" w16cid:durableId="846795748">
    <w:abstractNumId w:val="0"/>
  </w:num>
  <w:num w:numId="23" w16cid:durableId="1404179495">
    <w:abstractNumId w:val="0"/>
  </w:num>
  <w:num w:numId="24" w16cid:durableId="1710447044">
    <w:abstractNumId w:val="0"/>
  </w:num>
  <w:num w:numId="25" w16cid:durableId="1544172524">
    <w:abstractNumId w:val="0"/>
  </w:num>
  <w:num w:numId="26" w16cid:durableId="885337086">
    <w:abstractNumId w:val="0"/>
  </w:num>
  <w:num w:numId="27" w16cid:durableId="14697983">
    <w:abstractNumId w:val="4"/>
  </w:num>
  <w:num w:numId="28" w16cid:durableId="1447580861">
    <w:abstractNumId w:val="11"/>
  </w:num>
  <w:num w:numId="29" w16cid:durableId="880635010">
    <w:abstractNumId w:val="5"/>
  </w:num>
  <w:num w:numId="30" w16cid:durableId="304627953">
    <w:abstractNumId w:val="0"/>
  </w:num>
  <w:num w:numId="31" w16cid:durableId="170401576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619"/>
    <w:rsid w:val="0000101C"/>
    <w:rsid w:val="00001534"/>
    <w:rsid w:val="0000187C"/>
    <w:rsid w:val="00001894"/>
    <w:rsid w:val="00001A35"/>
    <w:rsid w:val="00001BEF"/>
    <w:rsid w:val="00001CD6"/>
    <w:rsid w:val="00001EA5"/>
    <w:rsid w:val="000023B1"/>
    <w:rsid w:val="00002A19"/>
    <w:rsid w:val="00002D6B"/>
    <w:rsid w:val="00003243"/>
    <w:rsid w:val="000039AE"/>
    <w:rsid w:val="00003B83"/>
    <w:rsid w:val="00003E04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6D8"/>
    <w:rsid w:val="00007B57"/>
    <w:rsid w:val="00010374"/>
    <w:rsid w:val="0001093A"/>
    <w:rsid w:val="00010B3F"/>
    <w:rsid w:val="00010DB4"/>
    <w:rsid w:val="00010EAC"/>
    <w:rsid w:val="000112EE"/>
    <w:rsid w:val="0001192B"/>
    <w:rsid w:val="00012075"/>
    <w:rsid w:val="00012B38"/>
    <w:rsid w:val="00012E83"/>
    <w:rsid w:val="000133B0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303"/>
    <w:rsid w:val="00015325"/>
    <w:rsid w:val="00015C52"/>
    <w:rsid w:val="00016616"/>
    <w:rsid w:val="00016879"/>
    <w:rsid w:val="00016F96"/>
    <w:rsid w:val="000179F5"/>
    <w:rsid w:val="00017DD4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4953"/>
    <w:rsid w:val="00024F30"/>
    <w:rsid w:val="000260E3"/>
    <w:rsid w:val="00026132"/>
    <w:rsid w:val="0002666D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1E29"/>
    <w:rsid w:val="0003275A"/>
    <w:rsid w:val="00032ABF"/>
    <w:rsid w:val="00033141"/>
    <w:rsid w:val="000332F7"/>
    <w:rsid w:val="0003340E"/>
    <w:rsid w:val="00033483"/>
    <w:rsid w:val="00033EFB"/>
    <w:rsid w:val="00034561"/>
    <w:rsid w:val="00034563"/>
    <w:rsid w:val="00034D27"/>
    <w:rsid w:val="000351D6"/>
    <w:rsid w:val="00035878"/>
    <w:rsid w:val="00035A15"/>
    <w:rsid w:val="00036C24"/>
    <w:rsid w:val="00036E95"/>
    <w:rsid w:val="00037979"/>
    <w:rsid w:val="00037BA7"/>
    <w:rsid w:val="00037D2E"/>
    <w:rsid w:val="000401DD"/>
    <w:rsid w:val="000404E2"/>
    <w:rsid w:val="00040791"/>
    <w:rsid w:val="00040952"/>
    <w:rsid w:val="00040E69"/>
    <w:rsid w:val="000414B3"/>
    <w:rsid w:val="00041597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5687"/>
    <w:rsid w:val="00045E6A"/>
    <w:rsid w:val="000463AC"/>
    <w:rsid w:val="000477EB"/>
    <w:rsid w:val="000504AC"/>
    <w:rsid w:val="000507FD"/>
    <w:rsid w:val="00050907"/>
    <w:rsid w:val="0005091A"/>
    <w:rsid w:val="00050935"/>
    <w:rsid w:val="0005093E"/>
    <w:rsid w:val="00050DDE"/>
    <w:rsid w:val="00051417"/>
    <w:rsid w:val="00051C68"/>
    <w:rsid w:val="00051E25"/>
    <w:rsid w:val="00052251"/>
    <w:rsid w:val="0005259A"/>
    <w:rsid w:val="000529F4"/>
    <w:rsid w:val="00052DE8"/>
    <w:rsid w:val="000531F8"/>
    <w:rsid w:val="00054433"/>
    <w:rsid w:val="0005542F"/>
    <w:rsid w:val="00055589"/>
    <w:rsid w:val="00055624"/>
    <w:rsid w:val="000558C4"/>
    <w:rsid w:val="00055A9E"/>
    <w:rsid w:val="00055C2F"/>
    <w:rsid w:val="00055E3D"/>
    <w:rsid w:val="00055F43"/>
    <w:rsid w:val="00056D92"/>
    <w:rsid w:val="000571FA"/>
    <w:rsid w:val="00057942"/>
    <w:rsid w:val="00057C0F"/>
    <w:rsid w:val="00060551"/>
    <w:rsid w:val="00060875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3C80"/>
    <w:rsid w:val="000643EC"/>
    <w:rsid w:val="00065008"/>
    <w:rsid w:val="0006537A"/>
    <w:rsid w:val="00065604"/>
    <w:rsid w:val="0006585C"/>
    <w:rsid w:val="00065C76"/>
    <w:rsid w:val="00065E8B"/>
    <w:rsid w:val="0006605A"/>
    <w:rsid w:val="00066A79"/>
    <w:rsid w:val="000672F9"/>
    <w:rsid w:val="000674C2"/>
    <w:rsid w:val="000675C1"/>
    <w:rsid w:val="00067E20"/>
    <w:rsid w:val="00070559"/>
    <w:rsid w:val="0007075C"/>
    <w:rsid w:val="0007137C"/>
    <w:rsid w:val="00071E82"/>
    <w:rsid w:val="00072552"/>
    <w:rsid w:val="000728D7"/>
    <w:rsid w:val="0007330D"/>
    <w:rsid w:val="00073367"/>
    <w:rsid w:val="00073956"/>
    <w:rsid w:val="00074891"/>
    <w:rsid w:val="00074DAA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8005E"/>
    <w:rsid w:val="00081299"/>
    <w:rsid w:val="0008157C"/>
    <w:rsid w:val="00081FF3"/>
    <w:rsid w:val="00082371"/>
    <w:rsid w:val="00082630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4FA7"/>
    <w:rsid w:val="00085378"/>
    <w:rsid w:val="00085EAB"/>
    <w:rsid w:val="00086220"/>
    <w:rsid w:val="00086754"/>
    <w:rsid w:val="000868BE"/>
    <w:rsid w:val="00086B28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767"/>
    <w:rsid w:val="00092224"/>
    <w:rsid w:val="00092277"/>
    <w:rsid w:val="00092A94"/>
    <w:rsid w:val="00092B09"/>
    <w:rsid w:val="00092F3B"/>
    <w:rsid w:val="0009353D"/>
    <w:rsid w:val="00093B30"/>
    <w:rsid w:val="00093D38"/>
    <w:rsid w:val="00093F3F"/>
    <w:rsid w:val="00094082"/>
    <w:rsid w:val="000941FC"/>
    <w:rsid w:val="0009444D"/>
    <w:rsid w:val="0009470A"/>
    <w:rsid w:val="0009485C"/>
    <w:rsid w:val="00094BAF"/>
    <w:rsid w:val="00094D1B"/>
    <w:rsid w:val="00094FB4"/>
    <w:rsid w:val="00095034"/>
    <w:rsid w:val="000956E5"/>
    <w:rsid w:val="00095A5F"/>
    <w:rsid w:val="00095C93"/>
    <w:rsid w:val="00095E09"/>
    <w:rsid w:val="000961D5"/>
    <w:rsid w:val="00096240"/>
    <w:rsid w:val="0009679C"/>
    <w:rsid w:val="000967D6"/>
    <w:rsid w:val="00096D10"/>
    <w:rsid w:val="0009741A"/>
    <w:rsid w:val="00097659"/>
    <w:rsid w:val="00097D38"/>
    <w:rsid w:val="000A00A9"/>
    <w:rsid w:val="000A0559"/>
    <w:rsid w:val="000A0675"/>
    <w:rsid w:val="000A0749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37E2"/>
    <w:rsid w:val="000A42BF"/>
    <w:rsid w:val="000A4482"/>
    <w:rsid w:val="000A4553"/>
    <w:rsid w:val="000A4D19"/>
    <w:rsid w:val="000A5D7B"/>
    <w:rsid w:val="000A6429"/>
    <w:rsid w:val="000A6842"/>
    <w:rsid w:val="000A6A14"/>
    <w:rsid w:val="000A6B33"/>
    <w:rsid w:val="000A6D5A"/>
    <w:rsid w:val="000A6E60"/>
    <w:rsid w:val="000A74A7"/>
    <w:rsid w:val="000A75EC"/>
    <w:rsid w:val="000A767A"/>
    <w:rsid w:val="000A78E1"/>
    <w:rsid w:val="000B00A5"/>
    <w:rsid w:val="000B0D32"/>
    <w:rsid w:val="000B0FEB"/>
    <w:rsid w:val="000B103B"/>
    <w:rsid w:val="000B1385"/>
    <w:rsid w:val="000B142E"/>
    <w:rsid w:val="000B14A1"/>
    <w:rsid w:val="000B162A"/>
    <w:rsid w:val="000B1B0F"/>
    <w:rsid w:val="000B1C16"/>
    <w:rsid w:val="000B1CB1"/>
    <w:rsid w:val="000B2816"/>
    <w:rsid w:val="000B287F"/>
    <w:rsid w:val="000B33FE"/>
    <w:rsid w:val="000B3A8A"/>
    <w:rsid w:val="000B5201"/>
    <w:rsid w:val="000B57F9"/>
    <w:rsid w:val="000B5A36"/>
    <w:rsid w:val="000B6A34"/>
    <w:rsid w:val="000B6CDD"/>
    <w:rsid w:val="000B7292"/>
    <w:rsid w:val="000B7375"/>
    <w:rsid w:val="000B7961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82A"/>
    <w:rsid w:val="000C661E"/>
    <w:rsid w:val="000C6620"/>
    <w:rsid w:val="000C698D"/>
    <w:rsid w:val="000C6B3B"/>
    <w:rsid w:val="000D041B"/>
    <w:rsid w:val="000D0AE2"/>
    <w:rsid w:val="000D0CDC"/>
    <w:rsid w:val="000D0E3C"/>
    <w:rsid w:val="000D0FED"/>
    <w:rsid w:val="000D165D"/>
    <w:rsid w:val="000D16F5"/>
    <w:rsid w:val="000D1947"/>
    <w:rsid w:val="000D1F12"/>
    <w:rsid w:val="000D2357"/>
    <w:rsid w:val="000D2500"/>
    <w:rsid w:val="000D2B01"/>
    <w:rsid w:val="000D2E24"/>
    <w:rsid w:val="000D30D7"/>
    <w:rsid w:val="000D320E"/>
    <w:rsid w:val="000D361A"/>
    <w:rsid w:val="000D3629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69E"/>
    <w:rsid w:val="000E1133"/>
    <w:rsid w:val="000E14C0"/>
    <w:rsid w:val="000E16D7"/>
    <w:rsid w:val="000E1743"/>
    <w:rsid w:val="000E28E6"/>
    <w:rsid w:val="000E2F85"/>
    <w:rsid w:val="000E3098"/>
    <w:rsid w:val="000E3775"/>
    <w:rsid w:val="000E383A"/>
    <w:rsid w:val="000E3890"/>
    <w:rsid w:val="000E42B7"/>
    <w:rsid w:val="000E479B"/>
    <w:rsid w:val="000E48D8"/>
    <w:rsid w:val="000E4BD7"/>
    <w:rsid w:val="000E56AF"/>
    <w:rsid w:val="000E5B65"/>
    <w:rsid w:val="000E5F52"/>
    <w:rsid w:val="000E6788"/>
    <w:rsid w:val="000E6843"/>
    <w:rsid w:val="000E6DB2"/>
    <w:rsid w:val="000E6E9C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A6F"/>
    <w:rsid w:val="000F2C64"/>
    <w:rsid w:val="000F3119"/>
    <w:rsid w:val="000F3259"/>
    <w:rsid w:val="000F32EA"/>
    <w:rsid w:val="000F48C5"/>
    <w:rsid w:val="000F549F"/>
    <w:rsid w:val="000F58A1"/>
    <w:rsid w:val="000F5D8C"/>
    <w:rsid w:val="000F5DC4"/>
    <w:rsid w:val="000F61AB"/>
    <w:rsid w:val="000F6F02"/>
    <w:rsid w:val="000F7CF3"/>
    <w:rsid w:val="00100047"/>
    <w:rsid w:val="00100142"/>
    <w:rsid w:val="001004C8"/>
    <w:rsid w:val="00100A6A"/>
    <w:rsid w:val="00100FAF"/>
    <w:rsid w:val="00101781"/>
    <w:rsid w:val="00101E1D"/>
    <w:rsid w:val="001020C1"/>
    <w:rsid w:val="001028C1"/>
    <w:rsid w:val="00102F41"/>
    <w:rsid w:val="00103304"/>
    <w:rsid w:val="00103357"/>
    <w:rsid w:val="0010370D"/>
    <w:rsid w:val="00103F04"/>
    <w:rsid w:val="001042BB"/>
    <w:rsid w:val="0010448D"/>
    <w:rsid w:val="00104960"/>
    <w:rsid w:val="00104BD3"/>
    <w:rsid w:val="001051A3"/>
    <w:rsid w:val="00105447"/>
    <w:rsid w:val="001055E1"/>
    <w:rsid w:val="001057C1"/>
    <w:rsid w:val="00105973"/>
    <w:rsid w:val="00105AC3"/>
    <w:rsid w:val="00105E29"/>
    <w:rsid w:val="00105EFE"/>
    <w:rsid w:val="00106242"/>
    <w:rsid w:val="001065C4"/>
    <w:rsid w:val="00106992"/>
    <w:rsid w:val="00106CE0"/>
    <w:rsid w:val="00106D74"/>
    <w:rsid w:val="0010723D"/>
    <w:rsid w:val="00107EB0"/>
    <w:rsid w:val="0011021A"/>
    <w:rsid w:val="0011065A"/>
    <w:rsid w:val="00110989"/>
    <w:rsid w:val="00110C30"/>
    <w:rsid w:val="001111E1"/>
    <w:rsid w:val="0011127A"/>
    <w:rsid w:val="00111498"/>
    <w:rsid w:val="00111FFF"/>
    <w:rsid w:val="00112640"/>
    <w:rsid w:val="00112677"/>
    <w:rsid w:val="001131C8"/>
    <w:rsid w:val="001134FB"/>
    <w:rsid w:val="00113787"/>
    <w:rsid w:val="0011382C"/>
    <w:rsid w:val="0011382D"/>
    <w:rsid w:val="00113FF0"/>
    <w:rsid w:val="001141DF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61B"/>
    <w:rsid w:val="001201B0"/>
    <w:rsid w:val="001202FD"/>
    <w:rsid w:val="00120B3D"/>
    <w:rsid w:val="00120C4E"/>
    <w:rsid w:val="00120E82"/>
    <w:rsid w:val="00121427"/>
    <w:rsid w:val="00121600"/>
    <w:rsid w:val="00121944"/>
    <w:rsid w:val="00121CC2"/>
    <w:rsid w:val="00121E9B"/>
    <w:rsid w:val="00122024"/>
    <w:rsid w:val="0012242A"/>
    <w:rsid w:val="00123587"/>
    <w:rsid w:val="001238A0"/>
    <w:rsid w:val="001239BC"/>
    <w:rsid w:val="00123DBE"/>
    <w:rsid w:val="00123F96"/>
    <w:rsid w:val="001249CA"/>
    <w:rsid w:val="00125754"/>
    <w:rsid w:val="00125F65"/>
    <w:rsid w:val="001277B2"/>
    <w:rsid w:val="0013058A"/>
    <w:rsid w:val="00131070"/>
    <w:rsid w:val="001311D3"/>
    <w:rsid w:val="001311DD"/>
    <w:rsid w:val="00131892"/>
    <w:rsid w:val="00131B88"/>
    <w:rsid w:val="00131E84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9CE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407"/>
    <w:rsid w:val="00141481"/>
    <w:rsid w:val="001416CF"/>
    <w:rsid w:val="0014179D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522"/>
    <w:rsid w:val="00144899"/>
    <w:rsid w:val="00144D9E"/>
    <w:rsid w:val="0014517B"/>
    <w:rsid w:val="001457A1"/>
    <w:rsid w:val="0014738E"/>
    <w:rsid w:val="001476E8"/>
    <w:rsid w:val="00150273"/>
    <w:rsid w:val="0015076F"/>
    <w:rsid w:val="00150B8B"/>
    <w:rsid w:val="001511C0"/>
    <w:rsid w:val="00151CA8"/>
    <w:rsid w:val="00151DFA"/>
    <w:rsid w:val="00151EF5"/>
    <w:rsid w:val="00152657"/>
    <w:rsid w:val="00152C5E"/>
    <w:rsid w:val="00152DD3"/>
    <w:rsid w:val="00152E00"/>
    <w:rsid w:val="00153123"/>
    <w:rsid w:val="001539D5"/>
    <w:rsid w:val="00153E26"/>
    <w:rsid w:val="00153E7A"/>
    <w:rsid w:val="00153EA9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57FED"/>
    <w:rsid w:val="0016031D"/>
    <w:rsid w:val="00160722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745"/>
    <w:rsid w:val="00163FB1"/>
    <w:rsid w:val="001648B1"/>
    <w:rsid w:val="00164BF3"/>
    <w:rsid w:val="00164FA7"/>
    <w:rsid w:val="001657B2"/>
    <w:rsid w:val="00165A2C"/>
    <w:rsid w:val="00165AA5"/>
    <w:rsid w:val="00166027"/>
    <w:rsid w:val="0016759C"/>
    <w:rsid w:val="00167728"/>
    <w:rsid w:val="00167EB5"/>
    <w:rsid w:val="00167ED8"/>
    <w:rsid w:val="0017045E"/>
    <w:rsid w:val="00170693"/>
    <w:rsid w:val="001707ED"/>
    <w:rsid w:val="00170EB5"/>
    <w:rsid w:val="001711B1"/>
    <w:rsid w:val="00171361"/>
    <w:rsid w:val="001717D4"/>
    <w:rsid w:val="001719AF"/>
    <w:rsid w:val="00171A79"/>
    <w:rsid w:val="00173059"/>
    <w:rsid w:val="0017348A"/>
    <w:rsid w:val="00173734"/>
    <w:rsid w:val="00174060"/>
    <w:rsid w:val="00174161"/>
    <w:rsid w:val="001741A3"/>
    <w:rsid w:val="00174BF5"/>
    <w:rsid w:val="001751A8"/>
    <w:rsid w:val="001757CF"/>
    <w:rsid w:val="00175A22"/>
    <w:rsid w:val="00175AF6"/>
    <w:rsid w:val="00175D15"/>
    <w:rsid w:val="00175E89"/>
    <w:rsid w:val="00175F1A"/>
    <w:rsid w:val="001762B7"/>
    <w:rsid w:val="00176381"/>
    <w:rsid w:val="001763C4"/>
    <w:rsid w:val="00176764"/>
    <w:rsid w:val="001773DA"/>
    <w:rsid w:val="0017765D"/>
    <w:rsid w:val="00180602"/>
    <w:rsid w:val="0018075B"/>
    <w:rsid w:val="00181277"/>
    <w:rsid w:val="00182698"/>
    <w:rsid w:val="00182BD0"/>
    <w:rsid w:val="00182D71"/>
    <w:rsid w:val="001833DA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52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2DF"/>
    <w:rsid w:val="00192F3E"/>
    <w:rsid w:val="00193725"/>
    <w:rsid w:val="00193781"/>
    <w:rsid w:val="001938EE"/>
    <w:rsid w:val="00193939"/>
    <w:rsid w:val="00193BFA"/>
    <w:rsid w:val="00193C37"/>
    <w:rsid w:val="001947E9"/>
    <w:rsid w:val="001949BC"/>
    <w:rsid w:val="00194D35"/>
    <w:rsid w:val="00194D7B"/>
    <w:rsid w:val="00194DD2"/>
    <w:rsid w:val="00195072"/>
    <w:rsid w:val="00195204"/>
    <w:rsid w:val="00195304"/>
    <w:rsid w:val="00195459"/>
    <w:rsid w:val="001956C8"/>
    <w:rsid w:val="00195B1F"/>
    <w:rsid w:val="00195CA0"/>
    <w:rsid w:val="00195DC1"/>
    <w:rsid w:val="00196228"/>
    <w:rsid w:val="00196CBF"/>
    <w:rsid w:val="001971BD"/>
    <w:rsid w:val="001972D7"/>
    <w:rsid w:val="0019739F"/>
    <w:rsid w:val="00197591"/>
    <w:rsid w:val="00197AB3"/>
    <w:rsid w:val="00197EE5"/>
    <w:rsid w:val="001A0295"/>
    <w:rsid w:val="001A0835"/>
    <w:rsid w:val="001A0B75"/>
    <w:rsid w:val="001A1C31"/>
    <w:rsid w:val="001A1EDF"/>
    <w:rsid w:val="001A28B2"/>
    <w:rsid w:val="001A2ACE"/>
    <w:rsid w:val="001A304A"/>
    <w:rsid w:val="001A3186"/>
    <w:rsid w:val="001A3199"/>
    <w:rsid w:val="001A3B7C"/>
    <w:rsid w:val="001A442F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538"/>
    <w:rsid w:val="001B087C"/>
    <w:rsid w:val="001B1480"/>
    <w:rsid w:val="001B15BE"/>
    <w:rsid w:val="001B1BE6"/>
    <w:rsid w:val="001B1EC7"/>
    <w:rsid w:val="001B1EF5"/>
    <w:rsid w:val="001B1EFC"/>
    <w:rsid w:val="001B21E9"/>
    <w:rsid w:val="001B2201"/>
    <w:rsid w:val="001B24DE"/>
    <w:rsid w:val="001B2937"/>
    <w:rsid w:val="001B37F6"/>
    <w:rsid w:val="001B404F"/>
    <w:rsid w:val="001B4104"/>
    <w:rsid w:val="001B4305"/>
    <w:rsid w:val="001B431E"/>
    <w:rsid w:val="001B49E6"/>
    <w:rsid w:val="001B4F5D"/>
    <w:rsid w:val="001B5F0C"/>
    <w:rsid w:val="001B5FAE"/>
    <w:rsid w:val="001B61BF"/>
    <w:rsid w:val="001B61EB"/>
    <w:rsid w:val="001B662B"/>
    <w:rsid w:val="001B6DC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A58"/>
    <w:rsid w:val="001C0CE9"/>
    <w:rsid w:val="001C1415"/>
    <w:rsid w:val="001C1C5B"/>
    <w:rsid w:val="001C1EC6"/>
    <w:rsid w:val="001C246C"/>
    <w:rsid w:val="001C24AA"/>
    <w:rsid w:val="001C28A3"/>
    <w:rsid w:val="001C2D50"/>
    <w:rsid w:val="001C2DA6"/>
    <w:rsid w:val="001C3357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5F32"/>
    <w:rsid w:val="001C69D8"/>
    <w:rsid w:val="001C6B2D"/>
    <w:rsid w:val="001C713D"/>
    <w:rsid w:val="001C74C6"/>
    <w:rsid w:val="001D0EFA"/>
    <w:rsid w:val="001D13A9"/>
    <w:rsid w:val="001D1889"/>
    <w:rsid w:val="001D2044"/>
    <w:rsid w:val="001D2FEC"/>
    <w:rsid w:val="001D3109"/>
    <w:rsid w:val="001D38AB"/>
    <w:rsid w:val="001D3BB3"/>
    <w:rsid w:val="001D47FA"/>
    <w:rsid w:val="001D51FF"/>
    <w:rsid w:val="001D522E"/>
    <w:rsid w:val="001D5D99"/>
    <w:rsid w:val="001D65E4"/>
    <w:rsid w:val="001D6A54"/>
    <w:rsid w:val="001D6E27"/>
    <w:rsid w:val="001D73E2"/>
    <w:rsid w:val="001D7CAC"/>
    <w:rsid w:val="001D7D1A"/>
    <w:rsid w:val="001E04AD"/>
    <w:rsid w:val="001E06E2"/>
    <w:rsid w:val="001E0976"/>
    <w:rsid w:val="001E0CE4"/>
    <w:rsid w:val="001E0CF8"/>
    <w:rsid w:val="001E10E6"/>
    <w:rsid w:val="001E131C"/>
    <w:rsid w:val="001E152F"/>
    <w:rsid w:val="001E1925"/>
    <w:rsid w:val="001E1C32"/>
    <w:rsid w:val="001E2612"/>
    <w:rsid w:val="001E266D"/>
    <w:rsid w:val="001E35E8"/>
    <w:rsid w:val="001E3890"/>
    <w:rsid w:val="001E39C3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768"/>
    <w:rsid w:val="001E67D0"/>
    <w:rsid w:val="001E6B21"/>
    <w:rsid w:val="001E7747"/>
    <w:rsid w:val="001E7A88"/>
    <w:rsid w:val="001E7E8A"/>
    <w:rsid w:val="001E7EF8"/>
    <w:rsid w:val="001F0B07"/>
    <w:rsid w:val="001F100C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3A76"/>
    <w:rsid w:val="001F410F"/>
    <w:rsid w:val="001F42C3"/>
    <w:rsid w:val="001F4BAB"/>
    <w:rsid w:val="001F568E"/>
    <w:rsid w:val="001F58EB"/>
    <w:rsid w:val="001F5C19"/>
    <w:rsid w:val="001F5C3D"/>
    <w:rsid w:val="001F5CF2"/>
    <w:rsid w:val="001F5FAC"/>
    <w:rsid w:val="001F624B"/>
    <w:rsid w:val="001F6556"/>
    <w:rsid w:val="001F67FF"/>
    <w:rsid w:val="001F680F"/>
    <w:rsid w:val="001F6DAD"/>
    <w:rsid w:val="001F7CA1"/>
    <w:rsid w:val="00200787"/>
    <w:rsid w:val="00200861"/>
    <w:rsid w:val="00200A34"/>
    <w:rsid w:val="00200CB6"/>
    <w:rsid w:val="002011EF"/>
    <w:rsid w:val="00201484"/>
    <w:rsid w:val="002014D4"/>
    <w:rsid w:val="0020157D"/>
    <w:rsid w:val="00201CF8"/>
    <w:rsid w:val="00202B12"/>
    <w:rsid w:val="00202C13"/>
    <w:rsid w:val="00202E9D"/>
    <w:rsid w:val="002037FE"/>
    <w:rsid w:val="00203B9F"/>
    <w:rsid w:val="00203E66"/>
    <w:rsid w:val="00204641"/>
    <w:rsid w:val="00204E6B"/>
    <w:rsid w:val="00204E7A"/>
    <w:rsid w:val="00204EA3"/>
    <w:rsid w:val="00205C5D"/>
    <w:rsid w:val="002061D3"/>
    <w:rsid w:val="0020690E"/>
    <w:rsid w:val="00206A7A"/>
    <w:rsid w:val="00206DEC"/>
    <w:rsid w:val="00207168"/>
    <w:rsid w:val="00207211"/>
    <w:rsid w:val="00207462"/>
    <w:rsid w:val="00207AE5"/>
    <w:rsid w:val="00210A68"/>
    <w:rsid w:val="0021110A"/>
    <w:rsid w:val="00211165"/>
    <w:rsid w:val="00211AC7"/>
    <w:rsid w:val="00211C3D"/>
    <w:rsid w:val="00212214"/>
    <w:rsid w:val="00212331"/>
    <w:rsid w:val="00212722"/>
    <w:rsid w:val="00212867"/>
    <w:rsid w:val="0021287D"/>
    <w:rsid w:val="0021327E"/>
    <w:rsid w:val="002134EA"/>
    <w:rsid w:val="00213B00"/>
    <w:rsid w:val="00214177"/>
    <w:rsid w:val="002141F0"/>
    <w:rsid w:val="0021470E"/>
    <w:rsid w:val="00214C30"/>
    <w:rsid w:val="00214D38"/>
    <w:rsid w:val="00215113"/>
    <w:rsid w:val="00215396"/>
    <w:rsid w:val="00215777"/>
    <w:rsid w:val="002158A9"/>
    <w:rsid w:val="00215A71"/>
    <w:rsid w:val="00216313"/>
    <w:rsid w:val="002175E4"/>
    <w:rsid w:val="0021790A"/>
    <w:rsid w:val="00217ABA"/>
    <w:rsid w:val="00217EB0"/>
    <w:rsid w:val="00217F39"/>
    <w:rsid w:val="002201F7"/>
    <w:rsid w:val="00220F81"/>
    <w:rsid w:val="00220FDE"/>
    <w:rsid w:val="0022159F"/>
    <w:rsid w:val="00221BD1"/>
    <w:rsid w:val="00221EB8"/>
    <w:rsid w:val="00221F0A"/>
    <w:rsid w:val="00222360"/>
    <w:rsid w:val="0022237C"/>
    <w:rsid w:val="00222558"/>
    <w:rsid w:val="00222634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5C0"/>
    <w:rsid w:val="002306B3"/>
    <w:rsid w:val="00230AB4"/>
    <w:rsid w:val="00230DF1"/>
    <w:rsid w:val="00230E0B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B12"/>
    <w:rsid w:val="00234DEB"/>
    <w:rsid w:val="0023559E"/>
    <w:rsid w:val="00236096"/>
    <w:rsid w:val="00236854"/>
    <w:rsid w:val="00236BED"/>
    <w:rsid w:val="00236EFF"/>
    <w:rsid w:val="00236F74"/>
    <w:rsid w:val="00237317"/>
    <w:rsid w:val="00237DA6"/>
    <w:rsid w:val="00237EF0"/>
    <w:rsid w:val="002403EE"/>
    <w:rsid w:val="00240A2D"/>
    <w:rsid w:val="00240B99"/>
    <w:rsid w:val="00240E83"/>
    <w:rsid w:val="0024228B"/>
    <w:rsid w:val="00242375"/>
    <w:rsid w:val="002423E1"/>
    <w:rsid w:val="002425D6"/>
    <w:rsid w:val="00242AF0"/>
    <w:rsid w:val="0024351C"/>
    <w:rsid w:val="00243648"/>
    <w:rsid w:val="00244059"/>
    <w:rsid w:val="00246F52"/>
    <w:rsid w:val="00247304"/>
    <w:rsid w:val="002473E8"/>
    <w:rsid w:val="00247697"/>
    <w:rsid w:val="0024783F"/>
    <w:rsid w:val="002479B2"/>
    <w:rsid w:val="00247B95"/>
    <w:rsid w:val="00247EBB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CA5"/>
    <w:rsid w:val="00254FB7"/>
    <w:rsid w:val="00254FD9"/>
    <w:rsid w:val="00255332"/>
    <w:rsid w:val="002553BC"/>
    <w:rsid w:val="00255C1A"/>
    <w:rsid w:val="00255C3F"/>
    <w:rsid w:val="00256059"/>
    <w:rsid w:val="002571B5"/>
    <w:rsid w:val="002573B5"/>
    <w:rsid w:val="0025774B"/>
    <w:rsid w:val="002603B1"/>
    <w:rsid w:val="0026092F"/>
    <w:rsid w:val="00260F18"/>
    <w:rsid w:val="00260FF2"/>
    <w:rsid w:val="002615AD"/>
    <w:rsid w:val="0026194B"/>
    <w:rsid w:val="00261A3C"/>
    <w:rsid w:val="00262A28"/>
    <w:rsid w:val="002630D0"/>
    <w:rsid w:val="00263417"/>
    <w:rsid w:val="00263DC6"/>
    <w:rsid w:val="00264142"/>
    <w:rsid w:val="00264686"/>
    <w:rsid w:val="002646D4"/>
    <w:rsid w:val="0026480D"/>
    <w:rsid w:val="00264B17"/>
    <w:rsid w:val="00264DE8"/>
    <w:rsid w:val="002653C1"/>
    <w:rsid w:val="00265D48"/>
    <w:rsid w:val="00265F36"/>
    <w:rsid w:val="00265F65"/>
    <w:rsid w:val="002662D6"/>
    <w:rsid w:val="002665C2"/>
    <w:rsid w:val="00266610"/>
    <w:rsid w:val="00267229"/>
    <w:rsid w:val="00267877"/>
    <w:rsid w:val="00270460"/>
    <w:rsid w:val="00270615"/>
    <w:rsid w:val="00270CFD"/>
    <w:rsid w:val="00270F60"/>
    <w:rsid w:val="00271106"/>
    <w:rsid w:val="00271216"/>
    <w:rsid w:val="002717C9"/>
    <w:rsid w:val="0027192C"/>
    <w:rsid w:val="00271DBE"/>
    <w:rsid w:val="002727E9"/>
    <w:rsid w:val="002729C6"/>
    <w:rsid w:val="00272D23"/>
    <w:rsid w:val="00272F22"/>
    <w:rsid w:val="00272FC2"/>
    <w:rsid w:val="002734AC"/>
    <w:rsid w:val="0027358C"/>
    <w:rsid w:val="0027366A"/>
    <w:rsid w:val="0027389A"/>
    <w:rsid w:val="00273D9A"/>
    <w:rsid w:val="0027408D"/>
    <w:rsid w:val="00274253"/>
    <w:rsid w:val="002746B6"/>
    <w:rsid w:val="00274B49"/>
    <w:rsid w:val="00274DF7"/>
    <w:rsid w:val="0027532D"/>
    <w:rsid w:val="002759A8"/>
    <w:rsid w:val="00275B27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77AEC"/>
    <w:rsid w:val="00280135"/>
    <w:rsid w:val="0028029D"/>
    <w:rsid w:val="002802B7"/>
    <w:rsid w:val="002803F6"/>
    <w:rsid w:val="00280926"/>
    <w:rsid w:val="00280982"/>
    <w:rsid w:val="00280B2C"/>
    <w:rsid w:val="00280F23"/>
    <w:rsid w:val="00280FFC"/>
    <w:rsid w:val="002812DE"/>
    <w:rsid w:val="0028234C"/>
    <w:rsid w:val="00282600"/>
    <w:rsid w:val="0028327B"/>
    <w:rsid w:val="00284319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7D4"/>
    <w:rsid w:val="002917DD"/>
    <w:rsid w:val="00291FC2"/>
    <w:rsid w:val="002921E2"/>
    <w:rsid w:val="002925F7"/>
    <w:rsid w:val="00292EE9"/>
    <w:rsid w:val="00293041"/>
    <w:rsid w:val="002932B6"/>
    <w:rsid w:val="00293648"/>
    <w:rsid w:val="00293828"/>
    <w:rsid w:val="00293BE2"/>
    <w:rsid w:val="0029489D"/>
    <w:rsid w:val="00294959"/>
    <w:rsid w:val="00294C8E"/>
    <w:rsid w:val="002961F2"/>
    <w:rsid w:val="0029672F"/>
    <w:rsid w:val="002968DE"/>
    <w:rsid w:val="00296A92"/>
    <w:rsid w:val="00297137"/>
    <w:rsid w:val="002975B1"/>
    <w:rsid w:val="002979E4"/>
    <w:rsid w:val="00297CAD"/>
    <w:rsid w:val="002A01C2"/>
    <w:rsid w:val="002A03F0"/>
    <w:rsid w:val="002A092F"/>
    <w:rsid w:val="002A09C2"/>
    <w:rsid w:val="002A11D5"/>
    <w:rsid w:val="002A1651"/>
    <w:rsid w:val="002A1928"/>
    <w:rsid w:val="002A1E07"/>
    <w:rsid w:val="002A26F0"/>
    <w:rsid w:val="002A2C2C"/>
    <w:rsid w:val="002A2D02"/>
    <w:rsid w:val="002A2D24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634C"/>
    <w:rsid w:val="002A64CC"/>
    <w:rsid w:val="002A6930"/>
    <w:rsid w:val="002A75D9"/>
    <w:rsid w:val="002A7BA5"/>
    <w:rsid w:val="002A7D0F"/>
    <w:rsid w:val="002A7E5D"/>
    <w:rsid w:val="002B02F7"/>
    <w:rsid w:val="002B18F8"/>
    <w:rsid w:val="002B21CF"/>
    <w:rsid w:val="002B25DE"/>
    <w:rsid w:val="002B2633"/>
    <w:rsid w:val="002B27C3"/>
    <w:rsid w:val="002B2E0A"/>
    <w:rsid w:val="002B35E0"/>
    <w:rsid w:val="002B367C"/>
    <w:rsid w:val="002B3CF6"/>
    <w:rsid w:val="002B3EC7"/>
    <w:rsid w:val="002B41AE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6CA1"/>
    <w:rsid w:val="002B7001"/>
    <w:rsid w:val="002B750B"/>
    <w:rsid w:val="002B75DA"/>
    <w:rsid w:val="002B7B20"/>
    <w:rsid w:val="002C03D9"/>
    <w:rsid w:val="002C074D"/>
    <w:rsid w:val="002C08A2"/>
    <w:rsid w:val="002C0EED"/>
    <w:rsid w:val="002C1953"/>
    <w:rsid w:val="002C1DFB"/>
    <w:rsid w:val="002C26CC"/>
    <w:rsid w:val="002C3463"/>
    <w:rsid w:val="002C4AF6"/>
    <w:rsid w:val="002C5A4D"/>
    <w:rsid w:val="002C5D29"/>
    <w:rsid w:val="002C5EFD"/>
    <w:rsid w:val="002C6071"/>
    <w:rsid w:val="002C6BB0"/>
    <w:rsid w:val="002C750B"/>
    <w:rsid w:val="002C7739"/>
    <w:rsid w:val="002D0165"/>
    <w:rsid w:val="002D03EF"/>
    <w:rsid w:val="002D07E9"/>
    <w:rsid w:val="002D08FC"/>
    <w:rsid w:val="002D0E8D"/>
    <w:rsid w:val="002D160B"/>
    <w:rsid w:val="002D16AB"/>
    <w:rsid w:val="002D257E"/>
    <w:rsid w:val="002D2781"/>
    <w:rsid w:val="002D304C"/>
    <w:rsid w:val="002D30A1"/>
    <w:rsid w:val="002D3165"/>
    <w:rsid w:val="002D369B"/>
    <w:rsid w:val="002D45A1"/>
    <w:rsid w:val="002D50A8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D42"/>
    <w:rsid w:val="002D7384"/>
    <w:rsid w:val="002D7748"/>
    <w:rsid w:val="002D7FA1"/>
    <w:rsid w:val="002E00A6"/>
    <w:rsid w:val="002E02AF"/>
    <w:rsid w:val="002E07B3"/>
    <w:rsid w:val="002E0E2C"/>
    <w:rsid w:val="002E10A1"/>
    <w:rsid w:val="002E12D0"/>
    <w:rsid w:val="002E1574"/>
    <w:rsid w:val="002E15C5"/>
    <w:rsid w:val="002E1986"/>
    <w:rsid w:val="002E2584"/>
    <w:rsid w:val="002E2783"/>
    <w:rsid w:val="002E2AD3"/>
    <w:rsid w:val="002E3495"/>
    <w:rsid w:val="002E3FC1"/>
    <w:rsid w:val="002E427A"/>
    <w:rsid w:val="002E4C88"/>
    <w:rsid w:val="002E4D02"/>
    <w:rsid w:val="002E50A6"/>
    <w:rsid w:val="002E5D6C"/>
    <w:rsid w:val="002E60AD"/>
    <w:rsid w:val="002E6263"/>
    <w:rsid w:val="002E654A"/>
    <w:rsid w:val="002E6591"/>
    <w:rsid w:val="002E69FC"/>
    <w:rsid w:val="002E6F3B"/>
    <w:rsid w:val="002E6F62"/>
    <w:rsid w:val="002E729E"/>
    <w:rsid w:val="002F03D8"/>
    <w:rsid w:val="002F05F2"/>
    <w:rsid w:val="002F0F2C"/>
    <w:rsid w:val="002F13F1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55"/>
    <w:rsid w:val="002F33BD"/>
    <w:rsid w:val="002F33C4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5EAA"/>
    <w:rsid w:val="002F6148"/>
    <w:rsid w:val="002F675E"/>
    <w:rsid w:val="002F6A3A"/>
    <w:rsid w:val="002F6F5B"/>
    <w:rsid w:val="002F6F88"/>
    <w:rsid w:val="002F7136"/>
    <w:rsid w:val="002F77C7"/>
    <w:rsid w:val="002F7F90"/>
    <w:rsid w:val="003009CC"/>
    <w:rsid w:val="003014F6"/>
    <w:rsid w:val="00301C87"/>
    <w:rsid w:val="003021AC"/>
    <w:rsid w:val="00302AD3"/>
    <w:rsid w:val="00302E85"/>
    <w:rsid w:val="00302EE6"/>
    <w:rsid w:val="003034E8"/>
    <w:rsid w:val="00304776"/>
    <w:rsid w:val="0030490B"/>
    <w:rsid w:val="00304D2A"/>
    <w:rsid w:val="0030577F"/>
    <w:rsid w:val="003057FC"/>
    <w:rsid w:val="00305A03"/>
    <w:rsid w:val="00305B63"/>
    <w:rsid w:val="00305CC3"/>
    <w:rsid w:val="003060A8"/>
    <w:rsid w:val="003066B4"/>
    <w:rsid w:val="00307258"/>
    <w:rsid w:val="00307C65"/>
    <w:rsid w:val="00310BAA"/>
    <w:rsid w:val="003113E2"/>
    <w:rsid w:val="003117EA"/>
    <w:rsid w:val="003123DB"/>
    <w:rsid w:val="00312D54"/>
    <w:rsid w:val="00313335"/>
    <w:rsid w:val="0031345E"/>
    <w:rsid w:val="00313761"/>
    <w:rsid w:val="0031380A"/>
    <w:rsid w:val="0031399E"/>
    <w:rsid w:val="00314088"/>
    <w:rsid w:val="00314B8A"/>
    <w:rsid w:val="00314B95"/>
    <w:rsid w:val="00314C6F"/>
    <w:rsid w:val="00314E60"/>
    <w:rsid w:val="00315358"/>
    <w:rsid w:val="00315B8D"/>
    <w:rsid w:val="00315F0F"/>
    <w:rsid w:val="003166A7"/>
    <w:rsid w:val="00316FC4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924"/>
    <w:rsid w:val="00321962"/>
    <w:rsid w:val="003230B5"/>
    <w:rsid w:val="003230CE"/>
    <w:rsid w:val="0032323B"/>
    <w:rsid w:val="0032326B"/>
    <w:rsid w:val="00323925"/>
    <w:rsid w:val="00324055"/>
    <w:rsid w:val="003246A7"/>
    <w:rsid w:val="00324C69"/>
    <w:rsid w:val="0032529C"/>
    <w:rsid w:val="0032578C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2A7"/>
    <w:rsid w:val="00327557"/>
    <w:rsid w:val="00327892"/>
    <w:rsid w:val="00331012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56A5"/>
    <w:rsid w:val="00335D5D"/>
    <w:rsid w:val="00335DB3"/>
    <w:rsid w:val="00337103"/>
    <w:rsid w:val="0033781D"/>
    <w:rsid w:val="00337D09"/>
    <w:rsid w:val="00340488"/>
    <w:rsid w:val="00340601"/>
    <w:rsid w:val="00340AD1"/>
    <w:rsid w:val="00340B1E"/>
    <w:rsid w:val="003413F7"/>
    <w:rsid w:val="003414C0"/>
    <w:rsid w:val="0034156A"/>
    <w:rsid w:val="00341FF0"/>
    <w:rsid w:val="0034224C"/>
    <w:rsid w:val="00342477"/>
    <w:rsid w:val="0034250B"/>
    <w:rsid w:val="0034269F"/>
    <w:rsid w:val="00342D7A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504C"/>
    <w:rsid w:val="00345374"/>
    <w:rsid w:val="0034576D"/>
    <w:rsid w:val="00345CFB"/>
    <w:rsid w:val="00345D2B"/>
    <w:rsid w:val="00345FDC"/>
    <w:rsid w:val="003463C0"/>
    <w:rsid w:val="003470F8"/>
    <w:rsid w:val="003475AD"/>
    <w:rsid w:val="003501A3"/>
    <w:rsid w:val="00350981"/>
    <w:rsid w:val="00350AE1"/>
    <w:rsid w:val="00350F74"/>
    <w:rsid w:val="00351089"/>
    <w:rsid w:val="0035123D"/>
    <w:rsid w:val="0035155E"/>
    <w:rsid w:val="0035173D"/>
    <w:rsid w:val="00351862"/>
    <w:rsid w:val="00351DF6"/>
    <w:rsid w:val="00352448"/>
    <w:rsid w:val="00352500"/>
    <w:rsid w:val="0035281F"/>
    <w:rsid w:val="00352F2E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55E9F"/>
    <w:rsid w:val="0036065F"/>
    <w:rsid w:val="00360768"/>
    <w:rsid w:val="00361B11"/>
    <w:rsid w:val="00361BA2"/>
    <w:rsid w:val="003627C3"/>
    <w:rsid w:val="00362A1B"/>
    <w:rsid w:val="00362A74"/>
    <w:rsid w:val="00362E50"/>
    <w:rsid w:val="0036312F"/>
    <w:rsid w:val="00363C35"/>
    <w:rsid w:val="00363FAF"/>
    <w:rsid w:val="003642E0"/>
    <w:rsid w:val="003651FC"/>
    <w:rsid w:val="00365305"/>
    <w:rsid w:val="003657EC"/>
    <w:rsid w:val="00365949"/>
    <w:rsid w:val="00365B1C"/>
    <w:rsid w:val="00365C86"/>
    <w:rsid w:val="00365F41"/>
    <w:rsid w:val="0036711F"/>
    <w:rsid w:val="003679C8"/>
    <w:rsid w:val="00367CED"/>
    <w:rsid w:val="00367E33"/>
    <w:rsid w:val="00367E9C"/>
    <w:rsid w:val="00367F8F"/>
    <w:rsid w:val="003702BE"/>
    <w:rsid w:val="00370CD5"/>
    <w:rsid w:val="00371424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416E"/>
    <w:rsid w:val="003743F7"/>
    <w:rsid w:val="003744FD"/>
    <w:rsid w:val="00374C40"/>
    <w:rsid w:val="00374D97"/>
    <w:rsid w:val="0037559B"/>
    <w:rsid w:val="00375684"/>
    <w:rsid w:val="003760D4"/>
    <w:rsid w:val="003765F3"/>
    <w:rsid w:val="00376738"/>
    <w:rsid w:val="00376A3B"/>
    <w:rsid w:val="00377239"/>
    <w:rsid w:val="00377303"/>
    <w:rsid w:val="00377CE9"/>
    <w:rsid w:val="00377DBF"/>
    <w:rsid w:val="00377DDD"/>
    <w:rsid w:val="00377DF9"/>
    <w:rsid w:val="0038051B"/>
    <w:rsid w:val="0038062D"/>
    <w:rsid w:val="0038068C"/>
    <w:rsid w:val="003809D4"/>
    <w:rsid w:val="00380BA2"/>
    <w:rsid w:val="003814BD"/>
    <w:rsid w:val="00382906"/>
    <w:rsid w:val="00382DCB"/>
    <w:rsid w:val="00382DFD"/>
    <w:rsid w:val="003830F0"/>
    <w:rsid w:val="003834B5"/>
    <w:rsid w:val="003837A1"/>
    <w:rsid w:val="00383858"/>
    <w:rsid w:val="00383A98"/>
    <w:rsid w:val="00384667"/>
    <w:rsid w:val="00385552"/>
    <w:rsid w:val="00385CFC"/>
    <w:rsid w:val="0038629F"/>
    <w:rsid w:val="003862BD"/>
    <w:rsid w:val="00386484"/>
    <w:rsid w:val="00386702"/>
    <w:rsid w:val="00386C1A"/>
    <w:rsid w:val="003907A4"/>
    <w:rsid w:val="00390943"/>
    <w:rsid w:val="0039097C"/>
    <w:rsid w:val="003912D9"/>
    <w:rsid w:val="003913A6"/>
    <w:rsid w:val="00391515"/>
    <w:rsid w:val="003916D7"/>
    <w:rsid w:val="003918D5"/>
    <w:rsid w:val="00391AC0"/>
    <w:rsid w:val="00391B41"/>
    <w:rsid w:val="00391C09"/>
    <w:rsid w:val="00391FAC"/>
    <w:rsid w:val="0039208C"/>
    <w:rsid w:val="00392BAB"/>
    <w:rsid w:val="00392E0A"/>
    <w:rsid w:val="00393D05"/>
    <w:rsid w:val="00393F88"/>
    <w:rsid w:val="00394066"/>
    <w:rsid w:val="0039413E"/>
    <w:rsid w:val="00394663"/>
    <w:rsid w:val="003946D0"/>
    <w:rsid w:val="00394B33"/>
    <w:rsid w:val="00394EC8"/>
    <w:rsid w:val="0039524B"/>
    <w:rsid w:val="0039527B"/>
    <w:rsid w:val="003955B1"/>
    <w:rsid w:val="00395D09"/>
    <w:rsid w:val="0039623A"/>
    <w:rsid w:val="00396930"/>
    <w:rsid w:val="003969E7"/>
    <w:rsid w:val="00396DDB"/>
    <w:rsid w:val="00397A0E"/>
    <w:rsid w:val="00397B11"/>
    <w:rsid w:val="00397B82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9E9"/>
    <w:rsid w:val="003A20B0"/>
    <w:rsid w:val="003A22F9"/>
    <w:rsid w:val="003A238F"/>
    <w:rsid w:val="003A24E7"/>
    <w:rsid w:val="003A2785"/>
    <w:rsid w:val="003A2800"/>
    <w:rsid w:val="003A2F93"/>
    <w:rsid w:val="003A3354"/>
    <w:rsid w:val="003A3575"/>
    <w:rsid w:val="003A3924"/>
    <w:rsid w:val="003A3B2C"/>
    <w:rsid w:val="003A3D7E"/>
    <w:rsid w:val="003A40E3"/>
    <w:rsid w:val="003A412D"/>
    <w:rsid w:val="003A42B4"/>
    <w:rsid w:val="003A42B9"/>
    <w:rsid w:val="003A4497"/>
    <w:rsid w:val="003A4876"/>
    <w:rsid w:val="003A4DAF"/>
    <w:rsid w:val="003A50D0"/>
    <w:rsid w:val="003A5102"/>
    <w:rsid w:val="003A52E8"/>
    <w:rsid w:val="003A5C25"/>
    <w:rsid w:val="003A699A"/>
    <w:rsid w:val="003A6A03"/>
    <w:rsid w:val="003A6F0C"/>
    <w:rsid w:val="003A7FB8"/>
    <w:rsid w:val="003B025C"/>
    <w:rsid w:val="003B0761"/>
    <w:rsid w:val="003B0A78"/>
    <w:rsid w:val="003B0BE2"/>
    <w:rsid w:val="003B0CA7"/>
    <w:rsid w:val="003B1220"/>
    <w:rsid w:val="003B1480"/>
    <w:rsid w:val="003B1C77"/>
    <w:rsid w:val="003B1E77"/>
    <w:rsid w:val="003B1E7C"/>
    <w:rsid w:val="003B1F86"/>
    <w:rsid w:val="003B2510"/>
    <w:rsid w:val="003B279C"/>
    <w:rsid w:val="003B2AAF"/>
    <w:rsid w:val="003B32BE"/>
    <w:rsid w:val="003B392D"/>
    <w:rsid w:val="003B42C6"/>
    <w:rsid w:val="003B4591"/>
    <w:rsid w:val="003B507A"/>
    <w:rsid w:val="003B50D2"/>
    <w:rsid w:val="003B54A9"/>
    <w:rsid w:val="003B56ED"/>
    <w:rsid w:val="003B5D64"/>
    <w:rsid w:val="003B5E74"/>
    <w:rsid w:val="003B647E"/>
    <w:rsid w:val="003B6605"/>
    <w:rsid w:val="003B66EF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5B9"/>
    <w:rsid w:val="003C1E85"/>
    <w:rsid w:val="003C2133"/>
    <w:rsid w:val="003C29AF"/>
    <w:rsid w:val="003C30A8"/>
    <w:rsid w:val="003C30BF"/>
    <w:rsid w:val="003C30FC"/>
    <w:rsid w:val="003C32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B18"/>
    <w:rsid w:val="003C5D14"/>
    <w:rsid w:val="003C62CC"/>
    <w:rsid w:val="003C63ED"/>
    <w:rsid w:val="003C6405"/>
    <w:rsid w:val="003C65D8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0E6A"/>
    <w:rsid w:val="003D0FB5"/>
    <w:rsid w:val="003D1062"/>
    <w:rsid w:val="003D1AF0"/>
    <w:rsid w:val="003D1C00"/>
    <w:rsid w:val="003D1F56"/>
    <w:rsid w:val="003D214A"/>
    <w:rsid w:val="003D2A86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4775"/>
    <w:rsid w:val="003D4F3C"/>
    <w:rsid w:val="003D5362"/>
    <w:rsid w:val="003D54E4"/>
    <w:rsid w:val="003D5A90"/>
    <w:rsid w:val="003D609A"/>
    <w:rsid w:val="003D6BA4"/>
    <w:rsid w:val="003D71D7"/>
    <w:rsid w:val="003D7277"/>
    <w:rsid w:val="003D7310"/>
    <w:rsid w:val="003D7744"/>
    <w:rsid w:val="003D78FA"/>
    <w:rsid w:val="003E04A7"/>
    <w:rsid w:val="003E0BCC"/>
    <w:rsid w:val="003E0FB3"/>
    <w:rsid w:val="003E1097"/>
    <w:rsid w:val="003E10D2"/>
    <w:rsid w:val="003E23E4"/>
    <w:rsid w:val="003E265E"/>
    <w:rsid w:val="003E2695"/>
    <w:rsid w:val="003E2897"/>
    <w:rsid w:val="003E3873"/>
    <w:rsid w:val="003E3AEA"/>
    <w:rsid w:val="003E40F6"/>
    <w:rsid w:val="003E45EC"/>
    <w:rsid w:val="003E4DC0"/>
    <w:rsid w:val="003E4E83"/>
    <w:rsid w:val="003E63A3"/>
    <w:rsid w:val="003E67E7"/>
    <w:rsid w:val="003E6A5C"/>
    <w:rsid w:val="003E6D58"/>
    <w:rsid w:val="003E7613"/>
    <w:rsid w:val="003E79FA"/>
    <w:rsid w:val="003F041E"/>
    <w:rsid w:val="003F06E0"/>
    <w:rsid w:val="003F148A"/>
    <w:rsid w:val="003F226E"/>
    <w:rsid w:val="003F2371"/>
    <w:rsid w:val="003F2661"/>
    <w:rsid w:val="003F2DC4"/>
    <w:rsid w:val="003F3011"/>
    <w:rsid w:val="003F31F5"/>
    <w:rsid w:val="003F3325"/>
    <w:rsid w:val="003F34F7"/>
    <w:rsid w:val="003F3D32"/>
    <w:rsid w:val="003F3D92"/>
    <w:rsid w:val="003F3FAC"/>
    <w:rsid w:val="003F4131"/>
    <w:rsid w:val="003F421B"/>
    <w:rsid w:val="003F4893"/>
    <w:rsid w:val="003F4A01"/>
    <w:rsid w:val="003F4C5C"/>
    <w:rsid w:val="003F4CA6"/>
    <w:rsid w:val="003F4D30"/>
    <w:rsid w:val="003F4DBD"/>
    <w:rsid w:val="003F50EE"/>
    <w:rsid w:val="003F51A4"/>
    <w:rsid w:val="003F6F38"/>
    <w:rsid w:val="003F759B"/>
    <w:rsid w:val="003F7692"/>
    <w:rsid w:val="003F7BC9"/>
    <w:rsid w:val="003F7D32"/>
    <w:rsid w:val="003F7FE7"/>
    <w:rsid w:val="00400027"/>
    <w:rsid w:val="004003D7"/>
    <w:rsid w:val="004006EF"/>
    <w:rsid w:val="00400A4B"/>
    <w:rsid w:val="004011B4"/>
    <w:rsid w:val="004011BF"/>
    <w:rsid w:val="00401310"/>
    <w:rsid w:val="00401335"/>
    <w:rsid w:val="00401596"/>
    <w:rsid w:val="0040164F"/>
    <w:rsid w:val="00401CC6"/>
    <w:rsid w:val="00401CE5"/>
    <w:rsid w:val="004021F7"/>
    <w:rsid w:val="00402200"/>
    <w:rsid w:val="00402259"/>
    <w:rsid w:val="004022D1"/>
    <w:rsid w:val="00402874"/>
    <w:rsid w:val="0040297E"/>
    <w:rsid w:val="0040306B"/>
    <w:rsid w:val="00403A67"/>
    <w:rsid w:val="00403D66"/>
    <w:rsid w:val="00403EB3"/>
    <w:rsid w:val="00405062"/>
    <w:rsid w:val="00405116"/>
    <w:rsid w:val="004051D7"/>
    <w:rsid w:val="0040570A"/>
    <w:rsid w:val="00406487"/>
    <w:rsid w:val="004065C3"/>
    <w:rsid w:val="00406E82"/>
    <w:rsid w:val="0040701A"/>
    <w:rsid w:val="004070F1"/>
    <w:rsid w:val="004102CF"/>
    <w:rsid w:val="00410770"/>
    <w:rsid w:val="00410E02"/>
    <w:rsid w:val="0041106F"/>
    <w:rsid w:val="004113A0"/>
    <w:rsid w:val="00411758"/>
    <w:rsid w:val="00411970"/>
    <w:rsid w:val="004119BC"/>
    <w:rsid w:val="00411B15"/>
    <w:rsid w:val="00412126"/>
    <w:rsid w:val="004123F4"/>
    <w:rsid w:val="00413666"/>
    <w:rsid w:val="00413749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BA7"/>
    <w:rsid w:val="00415E3E"/>
    <w:rsid w:val="00415E7F"/>
    <w:rsid w:val="00416BD0"/>
    <w:rsid w:val="004172D5"/>
    <w:rsid w:val="00417524"/>
    <w:rsid w:val="00420121"/>
    <w:rsid w:val="00420763"/>
    <w:rsid w:val="00420884"/>
    <w:rsid w:val="00420AD4"/>
    <w:rsid w:val="00420EDC"/>
    <w:rsid w:val="004210F2"/>
    <w:rsid w:val="0042231F"/>
    <w:rsid w:val="004223A0"/>
    <w:rsid w:val="0042290E"/>
    <w:rsid w:val="00422AAB"/>
    <w:rsid w:val="0042328A"/>
    <w:rsid w:val="00423EDC"/>
    <w:rsid w:val="00424056"/>
    <w:rsid w:val="004240A9"/>
    <w:rsid w:val="00424279"/>
    <w:rsid w:val="0042468B"/>
    <w:rsid w:val="00424869"/>
    <w:rsid w:val="0042491D"/>
    <w:rsid w:val="00424DDB"/>
    <w:rsid w:val="00424DFB"/>
    <w:rsid w:val="0042502E"/>
    <w:rsid w:val="0042534C"/>
    <w:rsid w:val="0042693F"/>
    <w:rsid w:val="00426AB1"/>
    <w:rsid w:val="00427443"/>
    <w:rsid w:val="004274B7"/>
    <w:rsid w:val="0042765C"/>
    <w:rsid w:val="004276A5"/>
    <w:rsid w:val="00427724"/>
    <w:rsid w:val="00427D4A"/>
    <w:rsid w:val="00427EB9"/>
    <w:rsid w:val="00430E22"/>
    <w:rsid w:val="00431245"/>
    <w:rsid w:val="004312D0"/>
    <w:rsid w:val="00431917"/>
    <w:rsid w:val="004319EC"/>
    <w:rsid w:val="00431EC7"/>
    <w:rsid w:val="0043299D"/>
    <w:rsid w:val="00432A04"/>
    <w:rsid w:val="00432B27"/>
    <w:rsid w:val="0043315F"/>
    <w:rsid w:val="004332E8"/>
    <w:rsid w:val="0043372A"/>
    <w:rsid w:val="00433BD3"/>
    <w:rsid w:val="004342D5"/>
    <w:rsid w:val="0043431F"/>
    <w:rsid w:val="00434C6C"/>
    <w:rsid w:val="004351E4"/>
    <w:rsid w:val="00435DC0"/>
    <w:rsid w:val="00435EFD"/>
    <w:rsid w:val="00436424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CD9"/>
    <w:rsid w:val="00442EF0"/>
    <w:rsid w:val="0044312A"/>
    <w:rsid w:val="004434FD"/>
    <w:rsid w:val="00443D7F"/>
    <w:rsid w:val="00444592"/>
    <w:rsid w:val="00444AA2"/>
    <w:rsid w:val="00445196"/>
    <w:rsid w:val="0044554D"/>
    <w:rsid w:val="00445A9C"/>
    <w:rsid w:val="00445C45"/>
    <w:rsid w:val="00445DFC"/>
    <w:rsid w:val="00445ED0"/>
    <w:rsid w:val="00446A0B"/>
    <w:rsid w:val="00447BB8"/>
    <w:rsid w:val="004501C2"/>
    <w:rsid w:val="004507A7"/>
    <w:rsid w:val="00450D66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F18"/>
    <w:rsid w:val="00454289"/>
    <w:rsid w:val="00454C94"/>
    <w:rsid w:val="00454CCC"/>
    <w:rsid w:val="004550BD"/>
    <w:rsid w:val="0045575A"/>
    <w:rsid w:val="00455DF9"/>
    <w:rsid w:val="004561B5"/>
    <w:rsid w:val="004562AF"/>
    <w:rsid w:val="00456D39"/>
    <w:rsid w:val="00456EA8"/>
    <w:rsid w:val="00457DE7"/>
    <w:rsid w:val="00457FBA"/>
    <w:rsid w:val="00460191"/>
    <w:rsid w:val="00460260"/>
    <w:rsid w:val="00460722"/>
    <w:rsid w:val="00460F8E"/>
    <w:rsid w:val="00461E18"/>
    <w:rsid w:val="00461F95"/>
    <w:rsid w:val="00462725"/>
    <w:rsid w:val="00462970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E04"/>
    <w:rsid w:val="00467CF1"/>
    <w:rsid w:val="00467D5D"/>
    <w:rsid w:val="00470444"/>
    <w:rsid w:val="004707F1"/>
    <w:rsid w:val="00470875"/>
    <w:rsid w:val="00470AC8"/>
    <w:rsid w:val="00470D74"/>
    <w:rsid w:val="00470E45"/>
    <w:rsid w:val="004712A2"/>
    <w:rsid w:val="0047164F"/>
    <w:rsid w:val="00471900"/>
    <w:rsid w:val="00471CDA"/>
    <w:rsid w:val="00471DC9"/>
    <w:rsid w:val="00471F0B"/>
    <w:rsid w:val="0047202B"/>
    <w:rsid w:val="00472BB2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437"/>
    <w:rsid w:val="004769AF"/>
    <w:rsid w:val="00477DC8"/>
    <w:rsid w:val="00480080"/>
    <w:rsid w:val="00480378"/>
    <w:rsid w:val="00481066"/>
    <w:rsid w:val="00481826"/>
    <w:rsid w:val="00481832"/>
    <w:rsid w:val="0048199F"/>
    <w:rsid w:val="00481D07"/>
    <w:rsid w:val="00482C3C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F7F"/>
    <w:rsid w:val="00486184"/>
    <w:rsid w:val="00486725"/>
    <w:rsid w:val="00486847"/>
    <w:rsid w:val="00486B44"/>
    <w:rsid w:val="004871E3"/>
    <w:rsid w:val="004879D2"/>
    <w:rsid w:val="00487A07"/>
    <w:rsid w:val="00487F3F"/>
    <w:rsid w:val="00487F9A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E97"/>
    <w:rsid w:val="004923F9"/>
    <w:rsid w:val="00492594"/>
    <w:rsid w:val="00492823"/>
    <w:rsid w:val="00492AF9"/>
    <w:rsid w:val="00492D44"/>
    <w:rsid w:val="00493061"/>
    <w:rsid w:val="004931CF"/>
    <w:rsid w:val="004931DB"/>
    <w:rsid w:val="00493E7A"/>
    <w:rsid w:val="00493EEC"/>
    <w:rsid w:val="00493FE9"/>
    <w:rsid w:val="00494348"/>
    <w:rsid w:val="00494C76"/>
    <w:rsid w:val="004954BE"/>
    <w:rsid w:val="0049688E"/>
    <w:rsid w:val="00497162"/>
    <w:rsid w:val="004973AE"/>
    <w:rsid w:val="004975A6"/>
    <w:rsid w:val="00497A3E"/>
    <w:rsid w:val="00497E7B"/>
    <w:rsid w:val="004A03B5"/>
    <w:rsid w:val="004A05AD"/>
    <w:rsid w:val="004A0B58"/>
    <w:rsid w:val="004A0FA8"/>
    <w:rsid w:val="004A13BA"/>
    <w:rsid w:val="004A140B"/>
    <w:rsid w:val="004A18D8"/>
    <w:rsid w:val="004A1913"/>
    <w:rsid w:val="004A195A"/>
    <w:rsid w:val="004A1AA1"/>
    <w:rsid w:val="004A2133"/>
    <w:rsid w:val="004A2683"/>
    <w:rsid w:val="004A276A"/>
    <w:rsid w:val="004A28FB"/>
    <w:rsid w:val="004A339F"/>
    <w:rsid w:val="004A3B48"/>
    <w:rsid w:val="004A4CC7"/>
    <w:rsid w:val="004A4F9A"/>
    <w:rsid w:val="004A510A"/>
    <w:rsid w:val="004A5300"/>
    <w:rsid w:val="004A54A5"/>
    <w:rsid w:val="004A562C"/>
    <w:rsid w:val="004A5676"/>
    <w:rsid w:val="004A57EE"/>
    <w:rsid w:val="004A5F17"/>
    <w:rsid w:val="004A5F59"/>
    <w:rsid w:val="004A6A7D"/>
    <w:rsid w:val="004A6C0A"/>
    <w:rsid w:val="004A721A"/>
    <w:rsid w:val="004A7810"/>
    <w:rsid w:val="004A79A3"/>
    <w:rsid w:val="004A7B84"/>
    <w:rsid w:val="004A7CE5"/>
    <w:rsid w:val="004A7D06"/>
    <w:rsid w:val="004A7FDB"/>
    <w:rsid w:val="004B0383"/>
    <w:rsid w:val="004B1130"/>
    <w:rsid w:val="004B1689"/>
    <w:rsid w:val="004B226C"/>
    <w:rsid w:val="004B234C"/>
    <w:rsid w:val="004B239E"/>
    <w:rsid w:val="004B359E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CD"/>
    <w:rsid w:val="004B6BB8"/>
    <w:rsid w:val="004B6DD6"/>
    <w:rsid w:val="004C01E9"/>
    <w:rsid w:val="004C0236"/>
    <w:rsid w:val="004C067E"/>
    <w:rsid w:val="004C06AF"/>
    <w:rsid w:val="004C08CA"/>
    <w:rsid w:val="004C0B2A"/>
    <w:rsid w:val="004C0E97"/>
    <w:rsid w:val="004C0F10"/>
    <w:rsid w:val="004C1586"/>
    <w:rsid w:val="004C218D"/>
    <w:rsid w:val="004C2BB0"/>
    <w:rsid w:val="004C331E"/>
    <w:rsid w:val="004C3AC2"/>
    <w:rsid w:val="004C3C77"/>
    <w:rsid w:val="004C3E0C"/>
    <w:rsid w:val="004C3F6B"/>
    <w:rsid w:val="004C3F86"/>
    <w:rsid w:val="004C44DC"/>
    <w:rsid w:val="004C455E"/>
    <w:rsid w:val="004C4B6E"/>
    <w:rsid w:val="004C4F4D"/>
    <w:rsid w:val="004C5026"/>
    <w:rsid w:val="004C509D"/>
    <w:rsid w:val="004C521B"/>
    <w:rsid w:val="004C53B1"/>
    <w:rsid w:val="004C5747"/>
    <w:rsid w:val="004C5B60"/>
    <w:rsid w:val="004C6184"/>
    <w:rsid w:val="004C63DD"/>
    <w:rsid w:val="004C6642"/>
    <w:rsid w:val="004C6BDE"/>
    <w:rsid w:val="004C769C"/>
    <w:rsid w:val="004C79DB"/>
    <w:rsid w:val="004D01C2"/>
    <w:rsid w:val="004D051D"/>
    <w:rsid w:val="004D0D33"/>
    <w:rsid w:val="004D0D96"/>
    <w:rsid w:val="004D116E"/>
    <w:rsid w:val="004D142F"/>
    <w:rsid w:val="004D14A5"/>
    <w:rsid w:val="004D1B22"/>
    <w:rsid w:val="004D1D52"/>
    <w:rsid w:val="004D1E33"/>
    <w:rsid w:val="004D28AB"/>
    <w:rsid w:val="004D2F54"/>
    <w:rsid w:val="004D31B6"/>
    <w:rsid w:val="004D36EE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CBC"/>
    <w:rsid w:val="004E1726"/>
    <w:rsid w:val="004E267B"/>
    <w:rsid w:val="004E27A4"/>
    <w:rsid w:val="004E29DC"/>
    <w:rsid w:val="004E2B41"/>
    <w:rsid w:val="004E2FA7"/>
    <w:rsid w:val="004E353C"/>
    <w:rsid w:val="004E35CD"/>
    <w:rsid w:val="004E390B"/>
    <w:rsid w:val="004E3A1B"/>
    <w:rsid w:val="004E3DFD"/>
    <w:rsid w:val="004E41E4"/>
    <w:rsid w:val="004E478A"/>
    <w:rsid w:val="004E4A39"/>
    <w:rsid w:val="004E5C13"/>
    <w:rsid w:val="004E61EA"/>
    <w:rsid w:val="004E6848"/>
    <w:rsid w:val="004E69B8"/>
    <w:rsid w:val="004E70DA"/>
    <w:rsid w:val="004E7A4C"/>
    <w:rsid w:val="004E7C71"/>
    <w:rsid w:val="004F04EA"/>
    <w:rsid w:val="004F06A0"/>
    <w:rsid w:val="004F06CE"/>
    <w:rsid w:val="004F0BE4"/>
    <w:rsid w:val="004F11F7"/>
    <w:rsid w:val="004F1810"/>
    <w:rsid w:val="004F1D7C"/>
    <w:rsid w:val="004F27EE"/>
    <w:rsid w:val="004F2D30"/>
    <w:rsid w:val="004F2FA3"/>
    <w:rsid w:val="004F3823"/>
    <w:rsid w:val="004F399F"/>
    <w:rsid w:val="004F3AFB"/>
    <w:rsid w:val="004F3FA9"/>
    <w:rsid w:val="004F4BDF"/>
    <w:rsid w:val="004F4F70"/>
    <w:rsid w:val="004F5258"/>
    <w:rsid w:val="004F53F4"/>
    <w:rsid w:val="004F557C"/>
    <w:rsid w:val="004F5648"/>
    <w:rsid w:val="004F5AD1"/>
    <w:rsid w:val="004F6048"/>
    <w:rsid w:val="004F62DB"/>
    <w:rsid w:val="004F63BB"/>
    <w:rsid w:val="004F658F"/>
    <w:rsid w:val="004F6E27"/>
    <w:rsid w:val="004F701F"/>
    <w:rsid w:val="004F7037"/>
    <w:rsid w:val="004F7260"/>
    <w:rsid w:val="004F7310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C87"/>
    <w:rsid w:val="00502B90"/>
    <w:rsid w:val="00502BA9"/>
    <w:rsid w:val="00502CEB"/>
    <w:rsid w:val="0050363B"/>
    <w:rsid w:val="00503A39"/>
    <w:rsid w:val="00503F43"/>
    <w:rsid w:val="00504918"/>
    <w:rsid w:val="00504DC5"/>
    <w:rsid w:val="00505041"/>
    <w:rsid w:val="005053B2"/>
    <w:rsid w:val="005053F1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4D7"/>
    <w:rsid w:val="005127AB"/>
    <w:rsid w:val="00512B03"/>
    <w:rsid w:val="00512BB5"/>
    <w:rsid w:val="00512FED"/>
    <w:rsid w:val="00513618"/>
    <w:rsid w:val="00513669"/>
    <w:rsid w:val="005137DC"/>
    <w:rsid w:val="00513E37"/>
    <w:rsid w:val="00514088"/>
    <w:rsid w:val="0051428D"/>
    <w:rsid w:val="005148FB"/>
    <w:rsid w:val="00514E2A"/>
    <w:rsid w:val="005151A3"/>
    <w:rsid w:val="00515D06"/>
    <w:rsid w:val="00516DAB"/>
    <w:rsid w:val="00516DD1"/>
    <w:rsid w:val="005170FF"/>
    <w:rsid w:val="005171A5"/>
    <w:rsid w:val="00517632"/>
    <w:rsid w:val="005176DB"/>
    <w:rsid w:val="00517A12"/>
    <w:rsid w:val="005200AE"/>
    <w:rsid w:val="00521054"/>
    <w:rsid w:val="005215C3"/>
    <w:rsid w:val="0052166B"/>
    <w:rsid w:val="00521933"/>
    <w:rsid w:val="00521E1E"/>
    <w:rsid w:val="005224AB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26E2D"/>
    <w:rsid w:val="00527A78"/>
    <w:rsid w:val="00530A22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CB5"/>
    <w:rsid w:val="00535BE6"/>
    <w:rsid w:val="00535F63"/>
    <w:rsid w:val="0053675E"/>
    <w:rsid w:val="00536DE0"/>
    <w:rsid w:val="00536DF8"/>
    <w:rsid w:val="0053738A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2DFA"/>
    <w:rsid w:val="00542E43"/>
    <w:rsid w:val="00542FB7"/>
    <w:rsid w:val="005432F4"/>
    <w:rsid w:val="005434C7"/>
    <w:rsid w:val="00544316"/>
    <w:rsid w:val="00544944"/>
    <w:rsid w:val="00544B13"/>
    <w:rsid w:val="00544C99"/>
    <w:rsid w:val="00544FFF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50B8A"/>
    <w:rsid w:val="005510F6"/>
    <w:rsid w:val="0055139B"/>
    <w:rsid w:val="005519A5"/>
    <w:rsid w:val="00552066"/>
    <w:rsid w:val="005528DF"/>
    <w:rsid w:val="00552ABB"/>
    <w:rsid w:val="00552C6E"/>
    <w:rsid w:val="00553054"/>
    <w:rsid w:val="005536C9"/>
    <w:rsid w:val="005537EF"/>
    <w:rsid w:val="00553C38"/>
    <w:rsid w:val="00553D3B"/>
    <w:rsid w:val="005540A1"/>
    <w:rsid w:val="00554328"/>
    <w:rsid w:val="00555140"/>
    <w:rsid w:val="0055565A"/>
    <w:rsid w:val="00555EDF"/>
    <w:rsid w:val="00555F77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35D"/>
    <w:rsid w:val="005606B7"/>
    <w:rsid w:val="00560D49"/>
    <w:rsid w:val="00561060"/>
    <w:rsid w:val="0056123F"/>
    <w:rsid w:val="00561948"/>
    <w:rsid w:val="00561CED"/>
    <w:rsid w:val="00561F6D"/>
    <w:rsid w:val="00562729"/>
    <w:rsid w:val="00562944"/>
    <w:rsid w:val="00563605"/>
    <w:rsid w:val="00563832"/>
    <w:rsid w:val="005638F4"/>
    <w:rsid w:val="0056502B"/>
    <w:rsid w:val="00565100"/>
    <w:rsid w:val="005654C0"/>
    <w:rsid w:val="0056643C"/>
    <w:rsid w:val="00566750"/>
    <w:rsid w:val="005670FC"/>
    <w:rsid w:val="00567BDE"/>
    <w:rsid w:val="00567CC7"/>
    <w:rsid w:val="00567DE4"/>
    <w:rsid w:val="00570159"/>
    <w:rsid w:val="00570491"/>
    <w:rsid w:val="00570880"/>
    <w:rsid w:val="00570CF5"/>
    <w:rsid w:val="00570DF9"/>
    <w:rsid w:val="0057161B"/>
    <w:rsid w:val="0057213F"/>
    <w:rsid w:val="00572A06"/>
    <w:rsid w:val="0057319A"/>
    <w:rsid w:val="005734D5"/>
    <w:rsid w:val="00573F6D"/>
    <w:rsid w:val="00574093"/>
    <w:rsid w:val="0057423A"/>
    <w:rsid w:val="00574611"/>
    <w:rsid w:val="00574A0F"/>
    <w:rsid w:val="00575241"/>
    <w:rsid w:val="00575291"/>
    <w:rsid w:val="005754D7"/>
    <w:rsid w:val="005754FE"/>
    <w:rsid w:val="00575C5B"/>
    <w:rsid w:val="00575EE3"/>
    <w:rsid w:val="0057609D"/>
    <w:rsid w:val="00576E93"/>
    <w:rsid w:val="0057705D"/>
    <w:rsid w:val="00577112"/>
    <w:rsid w:val="00577291"/>
    <w:rsid w:val="00577326"/>
    <w:rsid w:val="00577B93"/>
    <w:rsid w:val="00577BA1"/>
    <w:rsid w:val="00577CEB"/>
    <w:rsid w:val="0058029F"/>
    <w:rsid w:val="005804B6"/>
    <w:rsid w:val="00580C31"/>
    <w:rsid w:val="00580D6D"/>
    <w:rsid w:val="00580E68"/>
    <w:rsid w:val="00580F9E"/>
    <w:rsid w:val="00581152"/>
    <w:rsid w:val="0058129A"/>
    <w:rsid w:val="00581302"/>
    <w:rsid w:val="00581A14"/>
    <w:rsid w:val="00581AAF"/>
    <w:rsid w:val="00582EDF"/>
    <w:rsid w:val="005832F1"/>
    <w:rsid w:val="0058337B"/>
    <w:rsid w:val="0058357B"/>
    <w:rsid w:val="00583831"/>
    <w:rsid w:val="00583CF9"/>
    <w:rsid w:val="00583D0C"/>
    <w:rsid w:val="00583DB2"/>
    <w:rsid w:val="00583F77"/>
    <w:rsid w:val="0058427B"/>
    <w:rsid w:val="00584703"/>
    <w:rsid w:val="00584EC8"/>
    <w:rsid w:val="005861B9"/>
    <w:rsid w:val="005867B8"/>
    <w:rsid w:val="00586ABA"/>
    <w:rsid w:val="0058753F"/>
    <w:rsid w:val="00587810"/>
    <w:rsid w:val="00587B85"/>
    <w:rsid w:val="00587E6F"/>
    <w:rsid w:val="00590B9A"/>
    <w:rsid w:val="00590C55"/>
    <w:rsid w:val="0059177E"/>
    <w:rsid w:val="0059192C"/>
    <w:rsid w:val="00591A8D"/>
    <w:rsid w:val="0059292F"/>
    <w:rsid w:val="00592E4C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D33"/>
    <w:rsid w:val="0059566E"/>
    <w:rsid w:val="00595B45"/>
    <w:rsid w:val="00596934"/>
    <w:rsid w:val="005969EC"/>
    <w:rsid w:val="00597128"/>
    <w:rsid w:val="005972A6"/>
    <w:rsid w:val="00597359"/>
    <w:rsid w:val="005976F0"/>
    <w:rsid w:val="00597F53"/>
    <w:rsid w:val="005A0990"/>
    <w:rsid w:val="005A1437"/>
    <w:rsid w:val="005A1EF9"/>
    <w:rsid w:val="005A22E6"/>
    <w:rsid w:val="005A2674"/>
    <w:rsid w:val="005A2C97"/>
    <w:rsid w:val="005A325E"/>
    <w:rsid w:val="005A356F"/>
    <w:rsid w:val="005A37CC"/>
    <w:rsid w:val="005A3C42"/>
    <w:rsid w:val="005A3F43"/>
    <w:rsid w:val="005A468A"/>
    <w:rsid w:val="005A4781"/>
    <w:rsid w:val="005A4B77"/>
    <w:rsid w:val="005A5053"/>
    <w:rsid w:val="005A5079"/>
    <w:rsid w:val="005A56E9"/>
    <w:rsid w:val="005A58B4"/>
    <w:rsid w:val="005A5C95"/>
    <w:rsid w:val="005A69DD"/>
    <w:rsid w:val="005A735D"/>
    <w:rsid w:val="005A7402"/>
    <w:rsid w:val="005A7474"/>
    <w:rsid w:val="005A74EB"/>
    <w:rsid w:val="005A7AF9"/>
    <w:rsid w:val="005B012A"/>
    <w:rsid w:val="005B0391"/>
    <w:rsid w:val="005B0669"/>
    <w:rsid w:val="005B0924"/>
    <w:rsid w:val="005B0AC1"/>
    <w:rsid w:val="005B0F57"/>
    <w:rsid w:val="005B0F95"/>
    <w:rsid w:val="005B125A"/>
    <w:rsid w:val="005B1578"/>
    <w:rsid w:val="005B16DD"/>
    <w:rsid w:val="005B17A9"/>
    <w:rsid w:val="005B1CB7"/>
    <w:rsid w:val="005B216D"/>
    <w:rsid w:val="005B2313"/>
    <w:rsid w:val="005B294D"/>
    <w:rsid w:val="005B33F5"/>
    <w:rsid w:val="005B353C"/>
    <w:rsid w:val="005B3561"/>
    <w:rsid w:val="005B35AB"/>
    <w:rsid w:val="005B3852"/>
    <w:rsid w:val="005B40EA"/>
    <w:rsid w:val="005B4286"/>
    <w:rsid w:val="005B459C"/>
    <w:rsid w:val="005B45C5"/>
    <w:rsid w:val="005B4701"/>
    <w:rsid w:val="005B4A00"/>
    <w:rsid w:val="005B4C39"/>
    <w:rsid w:val="005B4F6A"/>
    <w:rsid w:val="005B518D"/>
    <w:rsid w:val="005B537B"/>
    <w:rsid w:val="005B5840"/>
    <w:rsid w:val="005B5CDA"/>
    <w:rsid w:val="005B60DC"/>
    <w:rsid w:val="005B6585"/>
    <w:rsid w:val="005B677E"/>
    <w:rsid w:val="005B6812"/>
    <w:rsid w:val="005B6B41"/>
    <w:rsid w:val="005B6EF5"/>
    <w:rsid w:val="005B6F5D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38A"/>
    <w:rsid w:val="005C2894"/>
    <w:rsid w:val="005C28BF"/>
    <w:rsid w:val="005C2AA0"/>
    <w:rsid w:val="005C2AAD"/>
    <w:rsid w:val="005C323D"/>
    <w:rsid w:val="005C3298"/>
    <w:rsid w:val="005C3439"/>
    <w:rsid w:val="005C35FE"/>
    <w:rsid w:val="005C37A1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4F3"/>
    <w:rsid w:val="005C6AAB"/>
    <w:rsid w:val="005C6B86"/>
    <w:rsid w:val="005C6DD4"/>
    <w:rsid w:val="005C76C7"/>
    <w:rsid w:val="005C77EF"/>
    <w:rsid w:val="005D0EF8"/>
    <w:rsid w:val="005D0F71"/>
    <w:rsid w:val="005D0FAD"/>
    <w:rsid w:val="005D1409"/>
    <w:rsid w:val="005D1A55"/>
    <w:rsid w:val="005D1AC0"/>
    <w:rsid w:val="005D1C55"/>
    <w:rsid w:val="005D2931"/>
    <w:rsid w:val="005D2D3E"/>
    <w:rsid w:val="005D2E2B"/>
    <w:rsid w:val="005D2E54"/>
    <w:rsid w:val="005D372C"/>
    <w:rsid w:val="005D438D"/>
    <w:rsid w:val="005D4981"/>
    <w:rsid w:val="005D4A87"/>
    <w:rsid w:val="005D4ED9"/>
    <w:rsid w:val="005D5937"/>
    <w:rsid w:val="005D5FD6"/>
    <w:rsid w:val="005D606D"/>
    <w:rsid w:val="005D67A5"/>
    <w:rsid w:val="005D6A03"/>
    <w:rsid w:val="005D76C2"/>
    <w:rsid w:val="005D7C25"/>
    <w:rsid w:val="005E0544"/>
    <w:rsid w:val="005E0720"/>
    <w:rsid w:val="005E07A3"/>
    <w:rsid w:val="005E122B"/>
    <w:rsid w:val="005E17BB"/>
    <w:rsid w:val="005E1DE1"/>
    <w:rsid w:val="005E247B"/>
    <w:rsid w:val="005E34B1"/>
    <w:rsid w:val="005E3A82"/>
    <w:rsid w:val="005E3D79"/>
    <w:rsid w:val="005E4BF0"/>
    <w:rsid w:val="005E4E3F"/>
    <w:rsid w:val="005E5A71"/>
    <w:rsid w:val="005E5B33"/>
    <w:rsid w:val="005E6078"/>
    <w:rsid w:val="005E646F"/>
    <w:rsid w:val="005E64EF"/>
    <w:rsid w:val="005E6D79"/>
    <w:rsid w:val="005E6FD9"/>
    <w:rsid w:val="005E7266"/>
    <w:rsid w:val="005E72FF"/>
    <w:rsid w:val="005E7466"/>
    <w:rsid w:val="005E7734"/>
    <w:rsid w:val="005E7A01"/>
    <w:rsid w:val="005E7B4F"/>
    <w:rsid w:val="005F00A9"/>
    <w:rsid w:val="005F0A15"/>
    <w:rsid w:val="005F1348"/>
    <w:rsid w:val="005F14E1"/>
    <w:rsid w:val="005F17FF"/>
    <w:rsid w:val="005F1A71"/>
    <w:rsid w:val="005F2A04"/>
    <w:rsid w:val="005F2A33"/>
    <w:rsid w:val="005F3150"/>
    <w:rsid w:val="005F38BA"/>
    <w:rsid w:val="005F39FF"/>
    <w:rsid w:val="005F3E86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5F7E5B"/>
    <w:rsid w:val="00600698"/>
    <w:rsid w:val="00600F88"/>
    <w:rsid w:val="00601329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60EE"/>
    <w:rsid w:val="00606337"/>
    <w:rsid w:val="0060635C"/>
    <w:rsid w:val="00606970"/>
    <w:rsid w:val="00607535"/>
    <w:rsid w:val="00607D42"/>
    <w:rsid w:val="00610485"/>
    <w:rsid w:val="0061071E"/>
    <w:rsid w:val="00610728"/>
    <w:rsid w:val="00610873"/>
    <w:rsid w:val="00610948"/>
    <w:rsid w:val="00610E2C"/>
    <w:rsid w:val="00611129"/>
    <w:rsid w:val="00611251"/>
    <w:rsid w:val="006113B6"/>
    <w:rsid w:val="00611945"/>
    <w:rsid w:val="0061229C"/>
    <w:rsid w:val="00612512"/>
    <w:rsid w:val="00612561"/>
    <w:rsid w:val="00612ADB"/>
    <w:rsid w:val="006133C3"/>
    <w:rsid w:val="006135A4"/>
    <w:rsid w:val="006141B5"/>
    <w:rsid w:val="00614896"/>
    <w:rsid w:val="006149EF"/>
    <w:rsid w:val="00615541"/>
    <w:rsid w:val="006156CC"/>
    <w:rsid w:val="00615D6B"/>
    <w:rsid w:val="00615F52"/>
    <w:rsid w:val="00616581"/>
    <w:rsid w:val="006177CD"/>
    <w:rsid w:val="0061786B"/>
    <w:rsid w:val="006179C5"/>
    <w:rsid w:val="00620341"/>
    <w:rsid w:val="006207A6"/>
    <w:rsid w:val="00620955"/>
    <w:rsid w:val="006209E0"/>
    <w:rsid w:val="006210E5"/>
    <w:rsid w:val="0062147F"/>
    <w:rsid w:val="00621B19"/>
    <w:rsid w:val="00621EA0"/>
    <w:rsid w:val="006226A1"/>
    <w:rsid w:val="00623781"/>
    <w:rsid w:val="006238E5"/>
    <w:rsid w:val="006250B8"/>
    <w:rsid w:val="0062544A"/>
    <w:rsid w:val="006256F0"/>
    <w:rsid w:val="00625A0F"/>
    <w:rsid w:val="006260C7"/>
    <w:rsid w:val="006266E9"/>
    <w:rsid w:val="00626FBA"/>
    <w:rsid w:val="0062761F"/>
    <w:rsid w:val="00627C7B"/>
    <w:rsid w:val="00627E26"/>
    <w:rsid w:val="00630CCC"/>
    <w:rsid w:val="00631000"/>
    <w:rsid w:val="0063134C"/>
    <w:rsid w:val="00631B03"/>
    <w:rsid w:val="00631FB3"/>
    <w:rsid w:val="006323E4"/>
    <w:rsid w:val="00632956"/>
    <w:rsid w:val="00632AC6"/>
    <w:rsid w:val="00632B03"/>
    <w:rsid w:val="00633DDC"/>
    <w:rsid w:val="00634010"/>
    <w:rsid w:val="006347E7"/>
    <w:rsid w:val="00634C65"/>
    <w:rsid w:val="00634F15"/>
    <w:rsid w:val="0063501E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41188"/>
    <w:rsid w:val="0064163C"/>
    <w:rsid w:val="00641B33"/>
    <w:rsid w:val="00641C9C"/>
    <w:rsid w:val="0064210E"/>
    <w:rsid w:val="00642367"/>
    <w:rsid w:val="0064251F"/>
    <w:rsid w:val="006426F2"/>
    <w:rsid w:val="00642B70"/>
    <w:rsid w:val="00642BEB"/>
    <w:rsid w:val="00642FF1"/>
    <w:rsid w:val="00643728"/>
    <w:rsid w:val="00643D35"/>
    <w:rsid w:val="00643F0D"/>
    <w:rsid w:val="006440B2"/>
    <w:rsid w:val="0064451F"/>
    <w:rsid w:val="00644753"/>
    <w:rsid w:val="00644E3A"/>
    <w:rsid w:val="00644E7D"/>
    <w:rsid w:val="00645069"/>
    <w:rsid w:val="00645AAF"/>
    <w:rsid w:val="00646933"/>
    <w:rsid w:val="006469D5"/>
    <w:rsid w:val="0064740E"/>
    <w:rsid w:val="006504F0"/>
    <w:rsid w:val="00650855"/>
    <w:rsid w:val="006509AF"/>
    <w:rsid w:val="00651289"/>
    <w:rsid w:val="00651313"/>
    <w:rsid w:val="006513C5"/>
    <w:rsid w:val="006519E5"/>
    <w:rsid w:val="00651E4F"/>
    <w:rsid w:val="0065205B"/>
    <w:rsid w:val="0065296E"/>
    <w:rsid w:val="006529A5"/>
    <w:rsid w:val="0065301E"/>
    <w:rsid w:val="00653284"/>
    <w:rsid w:val="00653395"/>
    <w:rsid w:val="006534A3"/>
    <w:rsid w:val="00654A8B"/>
    <w:rsid w:val="00654B78"/>
    <w:rsid w:val="006550F8"/>
    <w:rsid w:val="00655503"/>
    <w:rsid w:val="006557A3"/>
    <w:rsid w:val="006564E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542"/>
    <w:rsid w:val="00661B07"/>
    <w:rsid w:val="00661CFD"/>
    <w:rsid w:val="0066229C"/>
    <w:rsid w:val="006626AF"/>
    <w:rsid w:val="006628A7"/>
    <w:rsid w:val="00662B04"/>
    <w:rsid w:val="00662BB5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9E5"/>
    <w:rsid w:val="00666A03"/>
    <w:rsid w:val="00666C58"/>
    <w:rsid w:val="0066727C"/>
    <w:rsid w:val="0066747C"/>
    <w:rsid w:val="00667662"/>
    <w:rsid w:val="00667982"/>
    <w:rsid w:val="00667A3E"/>
    <w:rsid w:val="00670232"/>
    <w:rsid w:val="0067024C"/>
    <w:rsid w:val="0067030A"/>
    <w:rsid w:val="00670818"/>
    <w:rsid w:val="00670838"/>
    <w:rsid w:val="00670FD4"/>
    <w:rsid w:val="0067166A"/>
    <w:rsid w:val="006719FD"/>
    <w:rsid w:val="00671D9D"/>
    <w:rsid w:val="006723E0"/>
    <w:rsid w:val="00672897"/>
    <w:rsid w:val="00672BA8"/>
    <w:rsid w:val="00672EB3"/>
    <w:rsid w:val="006730E9"/>
    <w:rsid w:val="006737C8"/>
    <w:rsid w:val="00673B17"/>
    <w:rsid w:val="00673E28"/>
    <w:rsid w:val="00674334"/>
    <w:rsid w:val="00674633"/>
    <w:rsid w:val="00674C4F"/>
    <w:rsid w:val="00674CFB"/>
    <w:rsid w:val="00674E6D"/>
    <w:rsid w:val="00675193"/>
    <w:rsid w:val="0067536C"/>
    <w:rsid w:val="0067542F"/>
    <w:rsid w:val="00675C8F"/>
    <w:rsid w:val="0067606B"/>
    <w:rsid w:val="0067660B"/>
    <w:rsid w:val="0067669C"/>
    <w:rsid w:val="006766F8"/>
    <w:rsid w:val="0067672C"/>
    <w:rsid w:val="00677114"/>
    <w:rsid w:val="006776B0"/>
    <w:rsid w:val="00677861"/>
    <w:rsid w:val="00677C9B"/>
    <w:rsid w:val="00677F93"/>
    <w:rsid w:val="0068049D"/>
    <w:rsid w:val="00680712"/>
    <w:rsid w:val="006807C8"/>
    <w:rsid w:val="00680F6D"/>
    <w:rsid w:val="006811A7"/>
    <w:rsid w:val="00681C3A"/>
    <w:rsid w:val="00682A48"/>
    <w:rsid w:val="00682B0F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21D"/>
    <w:rsid w:val="00685444"/>
    <w:rsid w:val="00685AAD"/>
    <w:rsid w:val="00685AF1"/>
    <w:rsid w:val="00685B00"/>
    <w:rsid w:val="00685B8F"/>
    <w:rsid w:val="00686529"/>
    <w:rsid w:val="00686F52"/>
    <w:rsid w:val="006870A1"/>
    <w:rsid w:val="00687AB4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757"/>
    <w:rsid w:val="00691C50"/>
    <w:rsid w:val="006921D8"/>
    <w:rsid w:val="006928DC"/>
    <w:rsid w:val="00693147"/>
    <w:rsid w:val="0069378A"/>
    <w:rsid w:val="00693A19"/>
    <w:rsid w:val="00693D03"/>
    <w:rsid w:val="006941D4"/>
    <w:rsid w:val="00694B55"/>
    <w:rsid w:val="00694B77"/>
    <w:rsid w:val="006951A9"/>
    <w:rsid w:val="00695369"/>
    <w:rsid w:val="0069563B"/>
    <w:rsid w:val="0069566C"/>
    <w:rsid w:val="00695900"/>
    <w:rsid w:val="00696615"/>
    <w:rsid w:val="00696A00"/>
    <w:rsid w:val="0069701E"/>
    <w:rsid w:val="00697BA3"/>
    <w:rsid w:val="006A0094"/>
    <w:rsid w:val="006A0271"/>
    <w:rsid w:val="006A0451"/>
    <w:rsid w:val="006A1047"/>
    <w:rsid w:val="006A1116"/>
    <w:rsid w:val="006A12D1"/>
    <w:rsid w:val="006A14CC"/>
    <w:rsid w:val="006A16DB"/>
    <w:rsid w:val="006A18EC"/>
    <w:rsid w:val="006A1900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E23"/>
    <w:rsid w:val="006A2E42"/>
    <w:rsid w:val="006A2F1D"/>
    <w:rsid w:val="006A2F21"/>
    <w:rsid w:val="006A3427"/>
    <w:rsid w:val="006A3698"/>
    <w:rsid w:val="006A3ED8"/>
    <w:rsid w:val="006A4519"/>
    <w:rsid w:val="006A4703"/>
    <w:rsid w:val="006A478B"/>
    <w:rsid w:val="006A48F3"/>
    <w:rsid w:val="006A4967"/>
    <w:rsid w:val="006A505D"/>
    <w:rsid w:val="006A51C3"/>
    <w:rsid w:val="006A56EC"/>
    <w:rsid w:val="006A5B86"/>
    <w:rsid w:val="006A5DD2"/>
    <w:rsid w:val="006A643D"/>
    <w:rsid w:val="006A6460"/>
    <w:rsid w:val="006A65E1"/>
    <w:rsid w:val="006A6D47"/>
    <w:rsid w:val="006A6D48"/>
    <w:rsid w:val="006A708F"/>
    <w:rsid w:val="006B105C"/>
    <w:rsid w:val="006B1417"/>
    <w:rsid w:val="006B1916"/>
    <w:rsid w:val="006B1C94"/>
    <w:rsid w:val="006B1F4E"/>
    <w:rsid w:val="006B2356"/>
    <w:rsid w:val="006B24FC"/>
    <w:rsid w:val="006B273A"/>
    <w:rsid w:val="006B2785"/>
    <w:rsid w:val="006B29A2"/>
    <w:rsid w:val="006B2BF8"/>
    <w:rsid w:val="006B2F26"/>
    <w:rsid w:val="006B3016"/>
    <w:rsid w:val="006B3754"/>
    <w:rsid w:val="006B3B4D"/>
    <w:rsid w:val="006B3D42"/>
    <w:rsid w:val="006B3E7C"/>
    <w:rsid w:val="006B4130"/>
    <w:rsid w:val="006B48B8"/>
    <w:rsid w:val="006B4A32"/>
    <w:rsid w:val="006B52D2"/>
    <w:rsid w:val="006B5D4C"/>
    <w:rsid w:val="006B6396"/>
    <w:rsid w:val="006B640E"/>
    <w:rsid w:val="006B68F4"/>
    <w:rsid w:val="006B6ACF"/>
    <w:rsid w:val="006B6C53"/>
    <w:rsid w:val="006B746B"/>
    <w:rsid w:val="006B763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7B4"/>
    <w:rsid w:val="006C389D"/>
    <w:rsid w:val="006C3C42"/>
    <w:rsid w:val="006C3F9D"/>
    <w:rsid w:val="006C41D3"/>
    <w:rsid w:val="006C4F56"/>
    <w:rsid w:val="006C68AC"/>
    <w:rsid w:val="006C6BB4"/>
    <w:rsid w:val="006D03D2"/>
    <w:rsid w:val="006D0C4B"/>
    <w:rsid w:val="006D0D44"/>
    <w:rsid w:val="006D1512"/>
    <w:rsid w:val="006D17AE"/>
    <w:rsid w:val="006D25B9"/>
    <w:rsid w:val="006D25EE"/>
    <w:rsid w:val="006D28A1"/>
    <w:rsid w:val="006D2BEB"/>
    <w:rsid w:val="006D2F1D"/>
    <w:rsid w:val="006D302D"/>
    <w:rsid w:val="006D32CA"/>
    <w:rsid w:val="006D32E8"/>
    <w:rsid w:val="006D33A7"/>
    <w:rsid w:val="006D376F"/>
    <w:rsid w:val="006D3AA0"/>
    <w:rsid w:val="006D3EFC"/>
    <w:rsid w:val="006D4582"/>
    <w:rsid w:val="006D4C39"/>
    <w:rsid w:val="006D4D90"/>
    <w:rsid w:val="006D55E7"/>
    <w:rsid w:val="006D5691"/>
    <w:rsid w:val="006D5AC5"/>
    <w:rsid w:val="006D6015"/>
    <w:rsid w:val="006D63D4"/>
    <w:rsid w:val="006D6694"/>
    <w:rsid w:val="006D68E2"/>
    <w:rsid w:val="006D6AEB"/>
    <w:rsid w:val="006D6BEC"/>
    <w:rsid w:val="006D6E09"/>
    <w:rsid w:val="006D6F1A"/>
    <w:rsid w:val="006D7640"/>
    <w:rsid w:val="006D7959"/>
    <w:rsid w:val="006D7D8A"/>
    <w:rsid w:val="006D7D8D"/>
    <w:rsid w:val="006D7E58"/>
    <w:rsid w:val="006D7E97"/>
    <w:rsid w:val="006E01E8"/>
    <w:rsid w:val="006E063F"/>
    <w:rsid w:val="006E0758"/>
    <w:rsid w:val="006E1138"/>
    <w:rsid w:val="006E1AC1"/>
    <w:rsid w:val="006E288C"/>
    <w:rsid w:val="006E29E6"/>
    <w:rsid w:val="006E2B4C"/>
    <w:rsid w:val="006E2B90"/>
    <w:rsid w:val="006E3658"/>
    <w:rsid w:val="006E3AE1"/>
    <w:rsid w:val="006E3C77"/>
    <w:rsid w:val="006E3DF2"/>
    <w:rsid w:val="006E41EA"/>
    <w:rsid w:val="006E42B0"/>
    <w:rsid w:val="006E42E5"/>
    <w:rsid w:val="006E47ED"/>
    <w:rsid w:val="006E49BF"/>
    <w:rsid w:val="006E4AA6"/>
    <w:rsid w:val="006E4D3B"/>
    <w:rsid w:val="006E4E4B"/>
    <w:rsid w:val="006E5898"/>
    <w:rsid w:val="006E5B3B"/>
    <w:rsid w:val="006E5C1C"/>
    <w:rsid w:val="006E651D"/>
    <w:rsid w:val="006E66A2"/>
    <w:rsid w:val="006E67C2"/>
    <w:rsid w:val="006E6BE6"/>
    <w:rsid w:val="006E74EA"/>
    <w:rsid w:val="006E7916"/>
    <w:rsid w:val="006E7928"/>
    <w:rsid w:val="006E7BEE"/>
    <w:rsid w:val="006F03F0"/>
    <w:rsid w:val="006F05E2"/>
    <w:rsid w:val="006F08E1"/>
    <w:rsid w:val="006F13C0"/>
    <w:rsid w:val="006F14C8"/>
    <w:rsid w:val="006F1B26"/>
    <w:rsid w:val="006F1BB5"/>
    <w:rsid w:val="006F2E17"/>
    <w:rsid w:val="006F30BF"/>
    <w:rsid w:val="006F347C"/>
    <w:rsid w:val="006F35B6"/>
    <w:rsid w:val="006F3FF6"/>
    <w:rsid w:val="006F438E"/>
    <w:rsid w:val="006F52FA"/>
    <w:rsid w:val="006F5506"/>
    <w:rsid w:val="006F5D80"/>
    <w:rsid w:val="006F6266"/>
    <w:rsid w:val="006F65BC"/>
    <w:rsid w:val="006F66B2"/>
    <w:rsid w:val="006F6773"/>
    <w:rsid w:val="006F6EEE"/>
    <w:rsid w:val="006F707F"/>
    <w:rsid w:val="006F765A"/>
    <w:rsid w:val="006F792B"/>
    <w:rsid w:val="006F7F1E"/>
    <w:rsid w:val="007007D0"/>
    <w:rsid w:val="0070116C"/>
    <w:rsid w:val="007015CB"/>
    <w:rsid w:val="00701C00"/>
    <w:rsid w:val="00701C8E"/>
    <w:rsid w:val="0070239C"/>
    <w:rsid w:val="00702A9F"/>
    <w:rsid w:val="00702BDA"/>
    <w:rsid w:val="00702E91"/>
    <w:rsid w:val="00703290"/>
    <w:rsid w:val="007035E3"/>
    <w:rsid w:val="0070380A"/>
    <w:rsid w:val="00703EE1"/>
    <w:rsid w:val="007043E8"/>
    <w:rsid w:val="00704653"/>
    <w:rsid w:val="00704C79"/>
    <w:rsid w:val="00705117"/>
    <w:rsid w:val="00705172"/>
    <w:rsid w:val="0070527A"/>
    <w:rsid w:val="0070567E"/>
    <w:rsid w:val="00705BD2"/>
    <w:rsid w:val="00705CF9"/>
    <w:rsid w:val="00705EFC"/>
    <w:rsid w:val="0070616D"/>
    <w:rsid w:val="00706682"/>
    <w:rsid w:val="00706E8A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CA0"/>
    <w:rsid w:val="00712751"/>
    <w:rsid w:val="007127A4"/>
    <w:rsid w:val="00712AEB"/>
    <w:rsid w:val="00712F07"/>
    <w:rsid w:val="00712FB6"/>
    <w:rsid w:val="007132DF"/>
    <w:rsid w:val="007133F3"/>
    <w:rsid w:val="00713609"/>
    <w:rsid w:val="00713678"/>
    <w:rsid w:val="00713766"/>
    <w:rsid w:val="007139BC"/>
    <w:rsid w:val="00713C50"/>
    <w:rsid w:val="00713D63"/>
    <w:rsid w:val="00714304"/>
    <w:rsid w:val="00714CB7"/>
    <w:rsid w:val="00714EAF"/>
    <w:rsid w:val="0071520C"/>
    <w:rsid w:val="00715475"/>
    <w:rsid w:val="007155E3"/>
    <w:rsid w:val="00715B96"/>
    <w:rsid w:val="00715D3C"/>
    <w:rsid w:val="00715D75"/>
    <w:rsid w:val="0071645D"/>
    <w:rsid w:val="007168E7"/>
    <w:rsid w:val="007169A9"/>
    <w:rsid w:val="00716A80"/>
    <w:rsid w:val="00716C88"/>
    <w:rsid w:val="00716CCF"/>
    <w:rsid w:val="00717098"/>
    <w:rsid w:val="00717609"/>
    <w:rsid w:val="007178A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267"/>
    <w:rsid w:val="0072665A"/>
    <w:rsid w:val="00726A5E"/>
    <w:rsid w:val="00726D07"/>
    <w:rsid w:val="007272AD"/>
    <w:rsid w:val="00727BC3"/>
    <w:rsid w:val="00727C3E"/>
    <w:rsid w:val="00727E6B"/>
    <w:rsid w:val="00730101"/>
    <w:rsid w:val="007301FD"/>
    <w:rsid w:val="00730432"/>
    <w:rsid w:val="00730B4D"/>
    <w:rsid w:val="00730C99"/>
    <w:rsid w:val="00731227"/>
    <w:rsid w:val="007318F5"/>
    <w:rsid w:val="00731DBF"/>
    <w:rsid w:val="00732268"/>
    <w:rsid w:val="00732708"/>
    <w:rsid w:val="00733200"/>
    <w:rsid w:val="0073350B"/>
    <w:rsid w:val="007335EE"/>
    <w:rsid w:val="00733C2E"/>
    <w:rsid w:val="0073453D"/>
    <w:rsid w:val="007347CC"/>
    <w:rsid w:val="007347F0"/>
    <w:rsid w:val="00734B0F"/>
    <w:rsid w:val="00735005"/>
    <w:rsid w:val="0073511A"/>
    <w:rsid w:val="0073569C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87"/>
    <w:rsid w:val="00740A08"/>
    <w:rsid w:val="00740D12"/>
    <w:rsid w:val="00740FE7"/>
    <w:rsid w:val="007410E6"/>
    <w:rsid w:val="0074136C"/>
    <w:rsid w:val="00741486"/>
    <w:rsid w:val="0074171D"/>
    <w:rsid w:val="007421D5"/>
    <w:rsid w:val="0074235F"/>
    <w:rsid w:val="007423C7"/>
    <w:rsid w:val="00742AD9"/>
    <w:rsid w:val="00742C89"/>
    <w:rsid w:val="007436C9"/>
    <w:rsid w:val="007436D2"/>
    <w:rsid w:val="00743EE7"/>
    <w:rsid w:val="0074414F"/>
    <w:rsid w:val="007443A0"/>
    <w:rsid w:val="00744503"/>
    <w:rsid w:val="00744F2E"/>
    <w:rsid w:val="007454EA"/>
    <w:rsid w:val="00745640"/>
    <w:rsid w:val="00745C8E"/>
    <w:rsid w:val="00745F63"/>
    <w:rsid w:val="007464D0"/>
    <w:rsid w:val="0074652E"/>
    <w:rsid w:val="007467DF"/>
    <w:rsid w:val="00746CA5"/>
    <w:rsid w:val="00746D72"/>
    <w:rsid w:val="00747053"/>
    <w:rsid w:val="00747354"/>
    <w:rsid w:val="007477A3"/>
    <w:rsid w:val="0074786B"/>
    <w:rsid w:val="007501BE"/>
    <w:rsid w:val="007501EC"/>
    <w:rsid w:val="00750278"/>
    <w:rsid w:val="00750776"/>
    <w:rsid w:val="007508BE"/>
    <w:rsid w:val="00750EC8"/>
    <w:rsid w:val="00750EFF"/>
    <w:rsid w:val="00750F37"/>
    <w:rsid w:val="00751963"/>
    <w:rsid w:val="0075210C"/>
    <w:rsid w:val="007523BB"/>
    <w:rsid w:val="00752741"/>
    <w:rsid w:val="00752892"/>
    <w:rsid w:val="00752A43"/>
    <w:rsid w:val="00752E1C"/>
    <w:rsid w:val="00753237"/>
    <w:rsid w:val="00753773"/>
    <w:rsid w:val="0075394F"/>
    <w:rsid w:val="00754709"/>
    <w:rsid w:val="00754E32"/>
    <w:rsid w:val="00754F4C"/>
    <w:rsid w:val="00754FD8"/>
    <w:rsid w:val="00755249"/>
    <w:rsid w:val="00755579"/>
    <w:rsid w:val="00755EEB"/>
    <w:rsid w:val="00756129"/>
    <w:rsid w:val="00756413"/>
    <w:rsid w:val="007564C5"/>
    <w:rsid w:val="00756FCA"/>
    <w:rsid w:val="00757032"/>
    <w:rsid w:val="0075760D"/>
    <w:rsid w:val="00757AC1"/>
    <w:rsid w:val="007601A2"/>
    <w:rsid w:val="00760D05"/>
    <w:rsid w:val="0076114C"/>
    <w:rsid w:val="0076160F"/>
    <w:rsid w:val="00761B52"/>
    <w:rsid w:val="00761FCA"/>
    <w:rsid w:val="00762034"/>
    <w:rsid w:val="00762D0F"/>
    <w:rsid w:val="007644B1"/>
    <w:rsid w:val="00765145"/>
    <w:rsid w:val="0076595B"/>
    <w:rsid w:val="00766131"/>
    <w:rsid w:val="00766D1A"/>
    <w:rsid w:val="00766EFE"/>
    <w:rsid w:val="007670AC"/>
    <w:rsid w:val="00767289"/>
    <w:rsid w:val="00767427"/>
    <w:rsid w:val="0076769E"/>
    <w:rsid w:val="00767AED"/>
    <w:rsid w:val="00770158"/>
    <w:rsid w:val="007704E8"/>
    <w:rsid w:val="0077070C"/>
    <w:rsid w:val="00770E7F"/>
    <w:rsid w:val="007711FC"/>
    <w:rsid w:val="007715FD"/>
    <w:rsid w:val="0077184B"/>
    <w:rsid w:val="00772ADA"/>
    <w:rsid w:val="00772F4F"/>
    <w:rsid w:val="0077322D"/>
    <w:rsid w:val="0077432E"/>
    <w:rsid w:val="00774752"/>
    <w:rsid w:val="007748C5"/>
    <w:rsid w:val="00774E89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1013"/>
    <w:rsid w:val="007814B0"/>
    <w:rsid w:val="0078164B"/>
    <w:rsid w:val="007823EA"/>
    <w:rsid w:val="00782549"/>
    <w:rsid w:val="007825C4"/>
    <w:rsid w:val="00782D38"/>
    <w:rsid w:val="00782DA7"/>
    <w:rsid w:val="00782EDE"/>
    <w:rsid w:val="00782F39"/>
    <w:rsid w:val="00782FAC"/>
    <w:rsid w:val="00783009"/>
    <w:rsid w:val="00783725"/>
    <w:rsid w:val="00783963"/>
    <w:rsid w:val="007840E5"/>
    <w:rsid w:val="0078419C"/>
    <w:rsid w:val="00784597"/>
    <w:rsid w:val="007848C2"/>
    <w:rsid w:val="00784D15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C45"/>
    <w:rsid w:val="00793293"/>
    <w:rsid w:val="0079392E"/>
    <w:rsid w:val="00793A49"/>
    <w:rsid w:val="0079406C"/>
    <w:rsid w:val="00794714"/>
    <w:rsid w:val="00794745"/>
    <w:rsid w:val="00794B95"/>
    <w:rsid w:val="00794D58"/>
    <w:rsid w:val="00795A84"/>
    <w:rsid w:val="007A01BD"/>
    <w:rsid w:val="007A03BA"/>
    <w:rsid w:val="007A03FF"/>
    <w:rsid w:val="007A046F"/>
    <w:rsid w:val="007A072A"/>
    <w:rsid w:val="007A0D44"/>
    <w:rsid w:val="007A1294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5F1"/>
    <w:rsid w:val="007A68AA"/>
    <w:rsid w:val="007A7602"/>
    <w:rsid w:val="007A78F0"/>
    <w:rsid w:val="007A7B7F"/>
    <w:rsid w:val="007B02A2"/>
    <w:rsid w:val="007B045A"/>
    <w:rsid w:val="007B0D41"/>
    <w:rsid w:val="007B0F7B"/>
    <w:rsid w:val="007B1801"/>
    <w:rsid w:val="007B189E"/>
    <w:rsid w:val="007B1952"/>
    <w:rsid w:val="007B19A8"/>
    <w:rsid w:val="007B20EE"/>
    <w:rsid w:val="007B26E4"/>
    <w:rsid w:val="007B27E4"/>
    <w:rsid w:val="007B2BF0"/>
    <w:rsid w:val="007B2FB7"/>
    <w:rsid w:val="007B301B"/>
    <w:rsid w:val="007B352A"/>
    <w:rsid w:val="007B4161"/>
    <w:rsid w:val="007B48C8"/>
    <w:rsid w:val="007B4939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6AB"/>
    <w:rsid w:val="007C031C"/>
    <w:rsid w:val="007C0CD7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56E"/>
    <w:rsid w:val="007C65D6"/>
    <w:rsid w:val="007C6EFD"/>
    <w:rsid w:val="007C76DC"/>
    <w:rsid w:val="007C793A"/>
    <w:rsid w:val="007C7D99"/>
    <w:rsid w:val="007D0001"/>
    <w:rsid w:val="007D0109"/>
    <w:rsid w:val="007D01AE"/>
    <w:rsid w:val="007D07A3"/>
    <w:rsid w:val="007D07F0"/>
    <w:rsid w:val="007D0A2F"/>
    <w:rsid w:val="007D0DCF"/>
    <w:rsid w:val="007D0DF8"/>
    <w:rsid w:val="007D13C5"/>
    <w:rsid w:val="007D145E"/>
    <w:rsid w:val="007D1565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F30"/>
    <w:rsid w:val="007D40B6"/>
    <w:rsid w:val="007D4155"/>
    <w:rsid w:val="007D4313"/>
    <w:rsid w:val="007D44C3"/>
    <w:rsid w:val="007D46AB"/>
    <w:rsid w:val="007D50C5"/>
    <w:rsid w:val="007D5368"/>
    <w:rsid w:val="007D55C1"/>
    <w:rsid w:val="007D580A"/>
    <w:rsid w:val="007D5E2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32E8"/>
    <w:rsid w:val="007E3444"/>
    <w:rsid w:val="007E35F5"/>
    <w:rsid w:val="007E3C8C"/>
    <w:rsid w:val="007E411D"/>
    <w:rsid w:val="007E4A65"/>
    <w:rsid w:val="007E5029"/>
    <w:rsid w:val="007E5500"/>
    <w:rsid w:val="007E5962"/>
    <w:rsid w:val="007E63AD"/>
    <w:rsid w:val="007E6CC7"/>
    <w:rsid w:val="007E6F26"/>
    <w:rsid w:val="007E6FA2"/>
    <w:rsid w:val="007E7559"/>
    <w:rsid w:val="007E7E60"/>
    <w:rsid w:val="007F010C"/>
    <w:rsid w:val="007F1003"/>
    <w:rsid w:val="007F121A"/>
    <w:rsid w:val="007F1943"/>
    <w:rsid w:val="007F1BEB"/>
    <w:rsid w:val="007F1C60"/>
    <w:rsid w:val="007F2B55"/>
    <w:rsid w:val="007F3029"/>
    <w:rsid w:val="007F33AD"/>
    <w:rsid w:val="007F36E8"/>
    <w:rsid w:val="007F48F0"/>
    <w:rsid w:val="007F4949"/>
    <w:rsid w:val="007F4ACF"/>
    <w:rsid w:val="007F4D4E"/>
    <w:rsid w:val="007F56A4"/>
    <w:rsid w:val="007F5AB8"/>
    <w:rsid w:val="007F5D86"/>
    <w:rsid w:val="007F608C"/>
    <w:rsid w:val="007F67FE"/>
    <w:rsid w:val="007F71DC"/>
    <w:rsid w:val="007F741B"/>
    <w:rsid w:val="007F7652"/>
    <w:rsid w:val="007F7F3D"/>
    <w:rsid w:val="00800048"/>
    <w:rsid w:val="00800DF3"/>
    <w:rsid w:val="00801840"/>
    <w:rsid w:val="0080226D"/>
    <w:rsid w:val="0080231E"/>
    <w:rsid w:val="00802769"/>
    <w:rsid w:val="00802BA3"/>
    <w:rsid w:val="00802E05"/>
    <w:rsid w:val="0080342D"/>
    <w:rsid w:val="00803609"/>
    <w:rsid w:val="00803A47"/>
    <w:rsid w:val="00804175"/>
    <w:rsid w:val="00804E07"/>
    <w:rsid w:val="00805160"/>
    <w:rsid w:val="008052CB"/>
    <w:rsid w:val="00805D1D"/>
    <w:rsid w:val="00805EE9"/>
    <w:rsid w:val="00806129"/>
    <w:rsid w:val="00806A1C"/>
    <w:rsid w:val="0080707E"/>
    <w:rsid w:val="008072E6"/>
    <w:rsid w:val="00807B5A"/>
    <w:rsid w:val="00807E0C"/>
    <w:rsid w:val="00810596"/>
    <w:rsid w:val="00810F7C"/>
    <w:rsid w:val="0081192F"/>
    <w:rsid w:val="00811D11"/>
    <w:rsid w:val="008121E7"/>
    <w:rsid w:val="00812437"/>
    <w:rsid w:val="0081249E"/>
    <w:rsid w:val="0081281F"/>
    <w:rsid w:val="008130B2"/>
    <w:rsid w:val="00814209"/>
    <w:rsid w:val="008147F2"/>
    <w:rsid w:val="00814806"/>
    <w:rsid w:val="00814B6B"/>
    <w:rsid w:val="00814D89"/>
    <w:rsid w:val="00815005"/>
    <w:rsid w:val="00815BE1"/>
    <w:rsid w:val="00816692"/>
    <w:rsid w:val="00816947"/>
    <w:rsid w:val="00816D69"/>
    <w:rsid w:val="008173D6"/>
    <w:rsid w:val="00817BEF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76D"/>
    <w:rsid w:val="00822D4D"/>
    <w:rsid w:val="00823141"/>
    <w:rsid w:val="008232D0"/>
    <w:rsid w:val="008242EB"/>
    <w:rsid w:val="008242F4"/>
    <w:rsid w:val="008245E4"/>
    <w:rsid w:val="00824B74"/>
    <w:rsid w:val="00824F69"/>
    <w:rsid w:val="0082543B"/>
    <w:rsid w:val="00825544"/>
    <w:rsid w:val="0082585C"/>
    <w:rsid w:val="00825DAB"/>
    <w:rsid w:val="00826001"/>
    <w:rsid w:val="008261E4"/>
    <w:rsid w:val="00826633"/>
    <w:rsid w:val="00826D36"/>
    <w:rsid w:val="00827324"/>
    <w:rsid w:val="00827347"/>
    <w:rsid w:val="008273A6"/>
    <w:rsid w:val="00827594"/>
    <w:rsid w:val="008275C2"/>
    <w:rsid w:val="00827BC9"/>
    <w:rsid w:val="00827F04"/>
    <w:rsid w:val="00827F45"/>
    <w:rsid w:val="00831279"/>
    <w:rsid w:val="008314B6"/>
    <w:rsid w:val="00831836"/>
    <w:rsid w:val="008319DE"/>
    <w:rsid w:val="00831B32"/>
    <w:rsid w:val="0083210C"/>
    <w:rsid w:val="008326BB"/>
    <w:rsid w:val="008330D4"/>
    <w:rsid w:val="00833705"/>
    <w:rsid w:val="0083414C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37C42"/>
    <w:rsid w:val="00840390"/>
    <w:rsid w:val="00840532"/>
    <w:rsid w:val="00840649"/>
    <w:rsid w:val="00840704"/>
    <w:rsid w:val="0084071C"/>
    <w:rsid w:val="008407D1"/>
    <w:rsid w:val="008409E1"/>
    <w:rsid w:val="00840DDD"/>
    <w:rsid w:val="00840ED9"/>
    <w:rsid w:val="008410C6"/>
    <w:rsid w:val="008415F4"/>
    <w:rsid w:val="00841636"/>
    <w:rsid w:val="008423DF"/>
    <w:rsid w:val="00842534"/>
    <w:rsid w:val="00842852"/>
    <w:rsid w:val="00843043"/>
    <w:rsid w:val="008431DC"/>
    <w:rsid w:val="008433BF"/>
    <w:rsid w:val="008436DD"/>
    <w:rsid w:val="00843A81"/>
    <w:rsid w:val="00843ADB"/>
    <w:rsid w:val="00844579"/>
    <w:rsid w:val="00844F6D"/>
    <w:rsid w:val="008455C5"/>
    <w:rsid w:val="008456F6"/>
    <w:rsid w:val="00846243"/>
    <w:rsid w:val="00846506"/>
    <w:rsid w:val="00846948"/>
    <w:rsid w:val="0084749C"/>
    <w:rsid w:val="00847836"/>
    <w:rsid w:val="00847EA7"/>
    <w:rsid w:val="008501C9"/>
    <w:rsid w:val="008504CC"/>
    <w:rsid w:val="00850982"/>
    <w:rsid w:val="00850D3B"/>
    <w:rsid w:val="00851069"/>
    <w:rsid w:val="0085182B"/>
    <w:rsid w:val="008518DF"/>
    <w:rsid w:val="00851AAD"/>
    <w:rsid w:val="008520C6"/>
    <w:rsid w:val="008524F0"/>
    <w:rsid w:val="008525A4"/>
    <w:rsid w:val="008534B3"/>
    <w:rsid w:val="0085380B"/>
    <w:rsid w:val="00853D16"/>
    <w:rsid w:val="0085409E"/>
    <w:rsid w:val="0085428A"/>
    <w:rsid w:val="008543F9"/>
    <w:rsid w:val="008544D2"/>
    <w:rsid w:val="00854568"/>
    <w:rsid w:val="008547C2"/>
    <w:rsid w:val="0085504B"/>
    <w:rsid w:val="00855534"/>
    <w:rsid w:val="008555A7"/>
    <w:rsid w:val="00855926"/>
    <w:rsid w:val="008559AE"/>
    <w:rsid w:val="0085643B"/>
    <w:rsid w:val="0085647D"/>
    <w:rsid w:val="0085663D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EBC"/>
    <w:rsid w:val="00866EFA"/>
    <w:rsid w:val="00867178"/>
    <w:rsid w:val="008674C7"/>
    <w:rsid w:val="0087038A"/>
    <w:rsid w:val="008707D8"/>
    <w:rsid w:val="0087099E"/>
    <w:rsid w:val="00870DA6"/>
    <w:rsid w:val="00871046"/>
    <w:rsid w:val="0087113A"/>
    <w:rsid w:val="00871184"/>
    <w:rsid w:val="008714D3"/>
    <w:rsid w:val="0087174D"/>
    <w:rsid w:val="008719F2"/>
    <w:rsid w:val="00871B66"/>
    <w:rsid w:val="00871F4D"/>
    <w:rsid w:val="00872293"/>
    <w:rsid w:val="00872953"/>
    <w:rsid w:val="00872BE2"/>
    <w:rsid w:val="00872EF7"/>
    <w:rsid w:val="00873329"/>
    <w:rsid w:val="00873370"/>
    <w:rsid w:val="0087349A"/>
    <w:rsid w:val="00873832"/>
    <w:rsid w:val="0087410E"/>
    <w:rsid w:val="008745D0"/>
    <w:rsid w:val="00874715"/>
    <w:rsid w:val="00874729"/>
    <w:rsid w:val="00874CB4"/>
    <w:rsid w:val="00874EE6"/>
    <w:rsid w:val="008753BF"/>
    <w:rsid w:val="00875B21"/>
    <w:rsid w:val="00876500"/>
    <w:rsid w:val="0087672C"/>
    <w:rsid w:val="00876AD1"/>
    <w:rsid w:val="008801E0"/>
    <w:rsid w:val="008809BC"/>
    <w:rsid w:val="00880C41"/>
    <w:rsid w:val="00880E50"/>
    <w:rsid w:val="008811D0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967"/>
    <w:rsid w:val="00887A9B"/>
    <w:rsid w:val="00887B46"/>
    <w:rsid w:val="00887C1A"/>
    <w:rsid w:val="00887EB1"/>
    <w:rsid w:val="008902C8"/>
    <w:rsid w:val="008909BC"/>
    <w:rsid w:val="00890B48"/>
    <w:rsid w:val="008913DC"/>
    <w:rsid w:val="00892596"/>
    <w:rsid w:val="008925E3"/>
    <w:rsid w:val="00892D9A"/>
    <w:rsid w:val="008930F4"/>
    <w:rsid w:val="0089329B"/>
    <w:rsid w:val="008937C8"/>
    <w:rsid w:val="00893C36"/>
    <w:rsid w:val="00893D9D"/>
    <w:rsid w:val="00893F61"/>
    <w:rsid w:val="008942F2"/>
    <w:rsid w:val="00894462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7262"/>
    <w:rsid w:val="00897401"/>
    <w:rsid w:val="00897795"/>
    <w:rsid w:val="008978FB"/>
    <w:rsid w:val="008A0797"/>
    <w:rsid w:val="008A0843"/>
    <w:rsid w:val="008A0A0A"/>
    <w:rsid w:val="008A0B91"/>
    <w:rsid w:val="008A14A2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BFB"/>
    <w:rsid w:val="008A3F84"/>
    <w:rsid w:val="008A4604"/>
    <w:rsid w:val="008A4B60"/>
    <w:rsid w:val="008A529D"/>
    <w:rsid w:val="008A54D4"/>
    <w:rsid w:val="008A55BE"/>
    <w:rsid w:val="008A5E8B"/>
    <w:rsid w:val="008A65CB"/>
    <w:rsid w:val="008A663B"/>
    <w:rsid w:val="008A798C"/>
    <w:rsid w:val="008A7AE4"/>
    <w:rsid w:val="008A7D7A"/>
    <w:rsid w:val="008A7ECD"/>
    <w:rsid w:val="008B0430"/>
    <w:rsid w:val="008B04FB"/>
    <w:rsid w:val="008B09A3"/>
    <w:rsid w:val="008B0D29"/>
    <w:rsid w:val="008B10F1"/>
    <w:rsid w:val="008B1D94"/>
    <w:rsid w:val="008B1DF8"/>
    <w:rsid w:val="008B24BC"/>
    <w:rsid w:val="008B2636"/>
    <w:rsid w:val="008B2905"/>
    <w:rsid w:val="008B2EE3"/>
    <w:rsid w:val="008B3A33"/>
    <w:rsid w:val="008B3C3B"/>
    <w:rsid w:val="008B3F6D"/>
    <w:rsid w:val="008B46BC"/>
    <w:rsid w:val="008B4E0C"/>
    <w:rsid w:val="008B5319"/>
    <w:rsid w:val="008B5468"/>
    <w:rsid w:val="008B6D30"/>
    <w:rsid w:val="008B6D33"/>
    <w:rsid w:val="008B6D6D"/>
    <w:rsid w:val="008B6DD8"/>
    <w:rsid w:val="008B6FBF"/>
    <w:rsid w:val="008B7970"/>
    <w:rsid w:val="008B79B1"/>
    <w:rsid w:val="008B7A98"/>
    <w:rsid w:val="008C0371"/>
    <w:rsid w:val="008C05F5"/>
    <w:rsid w:val="008C1A65"/>
    <w:rsid w:val="008C1AE2"/>
    <w:rsid w:val="008C1D9F"/>
    <w:rsid w:val="008C2C97"/>
    <w:rsid w:val="008C2EA1"/>
    <w:rsid w:val="008C3634"/>
    <w:rsid w:val="008C374C"/>
    <w:rsid w:val="008C39D1"/>
    <w:rsid w:val="008C41AB"/>
    <w:rsid w:val="008C4A02"/>
    <w:rsid w:val="008C4BD5"/>
    <w:rsid w:val="008C4BEF"/>
    <w:rsid w:val="008C5930"/>
    <w:rsid w:val="008C5E39"/>
    <w:rsid w:val="008C5F8C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AA2"/>
    <w:rsid w:val="008D2E11"/>
    <w:rsid w:val="008D2EFB"/>
    <w:rsid w:val="008D3706"/>
    <w:rsid w:val="008D3B4A"/>
    <w:rsid w:val="008D41DA"/>
    <w:rsid w:val="008D4409"/>
    <w:rsid w:val="008D472F"/>
    <w:rsid w:val="008D4E0F"/>
    <w:rsid w:val="008D576F"/>
    <w:rsid w:val="008D592C"/>
    <w:rsid w:val="008D5A8E"/>
    <w:rsid w:val="008D5AB9"/>
    <w:rsid w:val="008D5C2F"/>
    <w:rsid w:val="008D6387"/>
    <w:rsid w:val="008D6623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34C"/>
    <w:rsid w:val="008E158B"/>
    <w:rsid w:val="008E19FB"/>
    <w:rsid w:val="008E1E2D"/>
    <w:rsid w:val="008E2151"/>
    <w:rsid w:val="008E2361"/>
    <w:rsid w:val="008E3C1A"/>
    <w:rsid w:val="008E418E"/>
    <w:rsid w:val="008E43F9"/>
    <w:rsid w:val="008E443A"/>
    <w:rsid w:val="008E49FF"/>
    <w:rsid w:val="008E4A62"/>
    <w:rsid w:val="008E518E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02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EA8"/>
    <w:rsid w:val="008F3F48"/>
    <w:rsid w:val="008F515A"/>
    <w:rsid w:val="008F5ED7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9003EB"/>
    <w:rsid w:val="00900837"/>
    <w:rsid w:val="009009EF"/>
    <w:rsid w:val="009010CE"/>
    <w:rsid w:val="009010EC"/>
    <w:rsid w:val="0090140C"/>
    <w:rsid w:val="0090253B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405"/>
    <w:rsid w:val="009067CE"/>
    <w:rsid w:val="0090785B"/>
    <w:rsid w:val="00907884"/>
    <w:rsid w:val="009079E5"/>
    <w:rsid w:val="00907CA9"/>
    <w:rsid w:val="00907E44"/>
    <w:rsid w:val="00907F02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524"/>
    <w:rsid w:val="0091257F"/>
    <w:rsid w:val="009133F9"/>
    <w:rsid w:val="00913498"/>
    <w:rsid w:val="009136F1"/>
    <w:rsid w:val="00913A92"/>
    <w:rsid w:val="00914275"/>
    <w:rsid w:val="00914F63"/>
    <w:rsid w:val="00915626"/>
    <w:rsid w:val="0091586E"/>
    <w:rsid w:val="00915BFB"/>
    <w:rsid w:val="009160E0"/>
    <w:rsid w:val="00916274"/>
    <w:rsid w:val="00916B48"/>
    <w:rsid w:val="00916F3D"/>
    <w:rsid w:val="009175E2"/>
    <w:rsid w:val="00917866"/>
    <w:rsid w:val="00917C5F"/>
    <w:rsid w:val="009207BF"/>
    <w:rsid w:val="00920C2F"/>
    <w:rsid w:val="00920F70"/>
    <w:rsid w:val="009217CE"/>
    <w:rsid w:val="00921967"/>
    <w:rsid w:val="00921C74"/>
    <w:rsid w:val="00922457"/>
    <w:rsid w:val="00922551"/>
    <w:rsid w:val="009229CD"/>
    <w:rsid w:val="00922DB5"/>
    <w:rsid w:val="0092338A"/>
    <w:rsid w:val="009238AC"/>
    <w:rsid w:val="00923D07"/>
    <w:rsid w:val="0092434F"/>
    <w:rsid w:val="00924365"/>
    <w:rsid w:val="00924A5F"/>
    <w:rsid w:val="00924B6C"/>
    <w:rsid w:val="00924F31"/>
    <w:rsid w:val="0092526C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59F"/>
    <w:rsid w:val="009277E1"/>
    <w:rsid w:val="0093012B"/>
    <w:rsid w:val="0093039C"/>
    <w:rsid w:val="00930538"/>
    <w:rsid w:val="00930746"/>
    <w:rsid w:val="00930EB7"/>
    <w:rsid w:val="00931A12"/>
    <w:rsid w:val="00931E5B"/>
    <w:rsid w:val="00931FAE"/>
    <w:rsid w:val="00932050"/>
    <w:rsid w:val="00932438"/>
    <w:rsid w:val="00933281"/>
    <w:rsid w:val="009333A9"/>
    <w:rsid w:val="00933441"/>
    <w:rsid w:val="009334D2"/>
    <w:rsid w:val="00933AA4"/>
    <w:rsid w:val="00933CF9"/>
    <w:rsid w:val="009347B1"/>
    <w:rsid w:val="00934DC3"/>
    <w:rsid w:val="00935029"/>
    <w:rsid w:val="009350C9"/>
    <w:rsid w:val="009353C3"/>
    <w:rsid w:val="00935D1B"/>
    <w:rsid w:val="00935F61"/>
    <w:rsid w:val="00935FF1"/>
    <w:rsid w:val="00936066"/>
    <w:rsid w:val="00936992"/>
    <w:rsid w:val="00936A6F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B37"/>
    <w:rsid w:val="00940B4C"/>
    <w:rsid w:val="00940DC7"/>
    <w:rsid w:val="0094165C"/>
    <w:rsid w:val="00941F1B"/>
    <w:rsid w:val="00942716"/>
    <w:rsid w:val="00942C2B"/>
    <w:rsid w:val="00943257"/>
    <w:rsid w:val="009436EF"/>
    <w:rsid w:val="009437FD"/>
    <w:rsid w:val="00943CCF"/>
    <w:rsid w:val="00943E4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501F4"/>
    <w:rsid w:val="00950215"/>
    <w:rsid w:val="00950C94"/>
    <w:rsid w:val="009510FA"/>
    <w:rsid w:val="00951236"/>
    <w:rsid w:val="00951BB4"/>
    <w:rsid w:val="00951CE8"/>
    <w:rsid w:val="00952848"/>
    <w:rsid w:val="00952E9F"/>
    <w:rsid w:val="0095302A"/>
    <w:rsid w:val="009533D1"/>
    <w:rsid w:val="009535D8"/>
    <w:rsid w:val="00953746"/>
    <w:rsid w:val="00953A9A"/>
    <w:rsid w:val="00953F4F"/>
    <w:rsid w:val="00954423"/>
    <w:rsid w:val="00954970"/>
    <w:rsid w:val="00954990"/>
    <w:rsid w:val="00954A91"/>
    <w:rsid w:val="00954BC3"/>
    <w:rsid w:val="00954FA2"/>
    <w:rsid w:val="009553B2"/>
    <w:rsid w:val="00955617"/>
    <w:rsid w:val="00955969"/>
    <w:rsid w:val="00955B1F"/>
    <w:rsid w:val="00955F09"/>
    <w:rsid w:val="00956606"/>
    <w:rsid w:val="009569F3"/>
    <w:rsid w:val="00956E67"/>
    <w:rsid w:val="00957136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CB4"/>
    <w:rsid w:val="00962F7B"/>
    <w:rsid w:val="00963523"/>
    <w:rsid w:val="00963808"/>
    <w:rsid w:val="00963A77"/>
    <w:rsid w:val="00965220"/>
    <w:rsid w:val="00965279"/>
    <w:rsid w:val="009654B8"/>
    <w:rsid w:val="00965548"/>
    <w:rsid w:val="009659D7"/>
    <w:rsid w:val="00965D89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886"/>
    <w:rsid w:val="009704F5"/>
    <w:rsid w:val="009709E9"/>
    <w:rsid w:val="00970BB9"/>
    <w:rsid w:val="00970C8C"/>
    <w:rsid w:val="00970EFB"/>
    <w:rsid w:val="00971175"/>
    <w:rsid w:val="00971A94"/>
    <w:rsid w:val="00971CF8"/>
    <w:rsid w:val="00971F3E"/>
    <w:rsid w:val="00971FC1"/>
    <w:rsid w:val="009720A2"/>
    <w:rsid w:val="0097260E"/>
    <w:rsid w:val="00972751"/>
    <w:rsid w:val="00972B5A"/>
    <w:rsid w:val="00973A74"/>
    <w:rsid w:val="00974001"/>
    <w:rsid w:val="00974514"/>
    <w:rsid w:val="009747D0"/>
    <w:rsid w:val="00974B5C"/>
    <w:rsid w:val="0097506E"/>
    <w:rsid w:val="009755D9"/>
    <w:rsid w:val="00975FF7"/>
    <w:rsid w:val="009763C3"/>
    <w:rsid w:val="0097710D"/>
    <w:rsid w:val="009775E5"/>
    <w:rsid w:val="0097766D"/>
    <w:rsid w:val="009778DF"/>
    <w:rsid w:val="00977F07"/>
    <w:rsid w:val="00977F3E"/>
    <w:rsid w:val="009801AA"/>
    <w:rsid w:val="00981477"/>
    <w:rsid w:val="009816A8"/>
    <w:rsid w:val="0098192E"/>
    <w:rsid w:val="00981B9E"/>
    <w:rsid w:val="00981E78"/>
    <w:rsid w:val="0098232A"/>
    <w:rsid w:val="00982385"/>
    <w:rsid w:val="00982FBE"/>
    <w:rsid w:val="0098475B"/>
    <w:rsid w:val="00984BFA"/>
    <w:rsid w:val="00984D68"/>
    <w:rsid w:val="00985FAB"/>
    <w:rsid w:val="00986140"/>
    <w:rsid w:val="00986632"/>
    <w:rsid w:val="009869D7"/>
    <w:rsid w:val="00986BF4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BFF"/>
    <w:rsid w:val="00990DC0"/>
    <w:rsid w:val="00990F85"/>
    <w:rsid w:val="009918B9"/>
    <w:rsid w:val="00991E4E"/>
    <w:rsid w:val="00991E7B"/>
    <w:rsid w:val="0099306C"/>
    <w:rsid w:val="00993122"/>
    <w:rsid w:val="009936BC"/>
    <w:rsid w:val="009936F4"/>
    <w:rsid w:val="00994554"/>
    <w:rsid w:val="009947DA"/>
    <w:rsid w:val="00994D4A"/>
    <w:rsid w:val="00995A84"/>
    <w:rsid w:val="00995C97"/>
    <w:rsid w:val="00996307"/>
    <w:rsid w:val="00996BF6"/>
    <w:rsid w:val="00997089"/>
    <w:rsid w:val="00997418"/>
    <w:rsid w:val="009977DA"/>
    <w:rsid w:val="009A0152"/>
    <w:rsid w:val="009A043A"/>
    <w:rsid w:val="009A0E1E"/>
    <w:rsid w:val="009A15C0"/>
    <w:rsid w:val="009A1A9E"/>
    <w:rsid w:val="009A1C69"/>
    <w:rsid w:val="009A2260"/>
    <w:rsid w:val="009A267F"/>
    <w:rsid w:val="009A2B14"/>
    <w:rsid w:val="009A2DD5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351"/>
    <w:rsid w:val="009B0D80"/>
    <w:rsid w:val="009B108B"/>
    <w:rsid w:val="009B122B"/>
    <w:rsid w:val="009B13BD"/>
    <w:rsid w:val="009B196F"/>
    <w:rsid w:val="009B1B7A"/>
    <w:rsid w:val="009B1F56"/>
    <w:rsid w:val="009B1FCD"/>
    <w:rsid w:val="009B202B"/>
    <w:rsid w:val="009B20BA"/>
    <w:rsid w:val="009B34D6"/>
    <w:rsid w:val="009B4212"/>
    <w:rsid w:val="009B4213"/>
    <w:rsid w:val="009B4B10"/>
    <w:rsid w:val="009B4CFE"/>
    <w:rsid w:val="009B4FAC"/>
    <w:rsid w:val="009B50AA"/>
    <w:rsid w:val="009B6341"/>
    <w:rsid w:val="009B65F6"/>
    <w:rsid w:val="009B6A95"/>
    <w:rsid w:val="009B6B82"/>
    <w:rsid w:val="009B6DB6"/>
    <w:rsid w:val="009B6E11"/>
    <w:rsid w:val="009B70B2"/>
    <w:rsid w:val="009B7681"/>
    <w:rsid w:val="009B79E8"/>
    <w:rsid w:val="009B7B3C"/>
    <w:rsid w:val="009C0A04"/>
    <w:rsid w:val="009C0B69"/>
    <w:rsid w:val="009C0E8F"/>
    <w:rsid w:val="009C11FA"/>
    <w:rsid w:val="009C170F"/>
    <w:rsid w:val="009C1C22"/>
    <w:rsid w:val="009C25B5"/>
    <w:rsid w:val="009C2BFE"/>
    <w:rsid w:val="009C3100"/>
    <w:rsid w:val="009C3239"/>
    <w:rsid w:val="009C37E9"/>
    <w:rsid w:val="009C3844"/>
    <w:rsid w:val="009C384C"/>
    <w:rsid w:val="009C3859"/>
    <w:rsid w:val="009C3FB5"/>
    <w:rsid w:val="009C49AB"/>
    <w:rsid w:val="009C5069"/>
    <w:rsid w:val="009C59AA"/>
    <w:rsid w:val="009C5BB2"/>
    <w:rsid w:val="009C5F2D"/>
    <w:rsid w:val="009C642E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05"/>
    <w:rsid w:val="009D07F9"/>
    <w:rsid w:val="009D0FB6"/>
    <w:rsid w:val="009D1594"/>
    <w:rsid w:val="009D16A3"/>
    <w:rsid w:val="009D170B"/>
    <w:rsid w:val="009D182E"/>
    <w:rsid w:val="009D1C63"/>
    <w:rsid w:val="009D1C9E"/>
    <w:rsid w:val="009D2335"/>
    <w:rsid w:val="009D29D7"/>
    <w:rsid w:val="009D2A49"/>
    <w:rsid w:val="009D2E49"/>
    <w:rsid w:val="009D3602"/>
    <w:rsid w:val="009D3820"/>
    <w:rsid w:val="009D44F7"/>
    <w:rsid w:val="009D4932"/>
    <w:rsid w:val="009D59F9"/>
    <w:rsid w:val="009D60E5"/>
    <w:rsid w:val="009D635A"/>
    <w:rsid w:val="009D63E2"/>
    <w:rsid w:val="009D68C8"/>
    <w:rsid w:val="009D6EA2"/>
    <w:rsid w:val="009D6ECB"/>
    <w:rsid w:val="009D7190"/>
    <w:rsid w:val="009D72B1"/>
    <w:rsid w:val="009D72D0"/>
    <w:rsid w:val="009D7C53"/>
    <w:rsid w:val="009E0434"/>
    <w:rsid w:val="009E0CB6"/>
    <w:rsid w:val="009E0E04"/>
    <w:rsid w:val="009E17EB"/>
    <w:rsid w:val="009E1EB3"/>
    <w:rsid w:val="009E2067"/>
    <w:rsid w:val="009E20CA"/>
    <w:rsid w:val="009E271D"/>
    <w:rsid w:val="009E2CC1"/>
    <w:rsid w:val="009E3146"/>
    <w:rsid w:val="009E404B"/>
    <w:rsid w:val="009E406A"/>
    <w:rsid w:val="009E407E"/>
    <w:rsid w:val="009E488C"/>
    <w:rsid w:val="009E4F0F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762"/>
    <w:rsid w:val="009F03A8"/>
    <w:rsid w:val="009F0516"/>
    <w:rsid w:val="009F184D"/>
    <w:rsid w:val="009F1971"/>
    <w:rsid w:val="009F1AF4"/>
    <w:rsid w:val="009F1CD1"/>
    <w:rsid w:val="009F1DB5"/>
    <w:rsid w:val="009F1FA5"/>
    <w:rsid w:val="009F22DD"/>
    <w:rsid w:val="009F25BD"/>
    <w:rsid w:val="009F2AF6"/>
    <w:rsid w:val="009F343B"/>
    <w:rsid w:val="009F39A8"/>
    <w:rsid w:val="009F3A05"/>
    <w:rsid w:val="009F3A06"/>
    <w:rsid w:val="009F43D7"/>
    <w:rsid w:val="009F44B3"/>
    <w:rsid w:val="009F4B99"/>
    <w:rsid w:val="009F4D02"/>
    <w:rsid w:val="009F4D4F"/>
    <w:rsid w:val="009F4F50"/>
    <w:rsid w:val="009F51D5"/>
    <w:rsid w:val="009F51E8"/>
    <w:rsid w:val="009F6763"/>
    <w:rsid w:val="009F6863"/>
    <w:rsid w:val="009F6A28"/>
    <w:rsid w:val="009F6AC3"/>
    <w:rsid w:val="009F6F22"/>
    <w:rsid w:val="009F72DC"/>
    <w:rsid w:val="009F77AF"/>
    <w:rsid w:val="009F7B63"/>
    <w:rsid w:val="00A001BB"/>
    <w:rsid w:val="00A00A0F"/>
    <w:rsid w:val="00A00EDE"/>
    <w:rsid w:val="00A011C1"/>
    <w:rsid w:val="00A0170E"/>
    <w:rsid w:val="00A019FB"/>
    <w:rsid w:val="00A01A84"/>
    <w:rsid w:val="00A01B75"/>
    <w:rsid w:val="00A01EC9"/>
    <w:rsid w:val="00A027BD"/>
    <w:rsid w:val="00A0288E"/>
    <w:rsid w:val="00A031E2"/>
    <w:rsid w:val="00A0399D"/>
    <w:rsid w:val="00A03ADA"/>
    <w:rsid w:val="00A03DEA"/>
    <w:rsid w:val="00A03EC6"/>
    <w:rsid w:val="00A04233"/>
    <w:rsid w:val="00A046DA"/>
    <w:rsid w:val="00A04954"/>
    <w:rsid w:val="00A04BAD"/>
    <w:rsid w:val="00A04BDE"/>
    <w:rsid w:val="00A04F74"/>
    <w:rsid w:val="00A051FD"/>
    <w:rsid w:val="00A05905"/>
    <w:rsid w:val="00A059B7"/>
    <w:rsid w:val="00A060A4"/>
    <w:rsid w:val="00A06857"/>
    <w:rsid w:val="00A06920"/>
    <w:rsid w:val="00A06A8A"/>
    <w:rsid w:val="00A06BE3"/>
    <w:rsid w:val="00A0707C"/>
    <w:rsid w:val="00A07099"/>
    <w:rsid w:val="00A075F8"/>
    <w:rsid w:val="00A07804"/>
    <w:rsid w:val="00A07AC3"/>
    <w:rsid w:val="00A07AE2"/>
    <w:rsid w:val="00A07BE6"/>
    <w:rsid w:val="00A07CAB"/>
    <w:rsid w:val="00A07E5D"/>
    <w:rsid w:val="00A1016F"/>
    <w:rsid w:val="00A10388"/>
    <w:rsid w:val="00A10B51"/>
    <w:rsid w:val="00A10C7D"/>
    <w:rsid w:val="00A11265"/>
    <w:rsid w:val="00A115E6"/>
    <w:rsid w:val="00A11A6D"/>
    <w:rsid w:val="00A1204D"/>
    <w:rsid w:val="00A121B9"/>
    <w:rsid w:val="00A1249D"/>
    <w:rsid w:val="00A1274E"/>
    <w:rsid w:val="00A12961"/>
    <w:rsid w:val="00A12B5B"/>
    <w:rsid w:val="00A131BD"/>
    <w:rsid w:val="00A133F5"/>
    <w:rsid w:val="00A13ECA"/>
    <w:rsid w:val="00A13F8F"/>
    <w:rsid w:val="00A14452"/>
    <w:rsid w:val="00A152FB"/>
    <w:rsid w:val="00A1544E"/>
    <w:rsid w:val="00A15691"/>
    <w:rsid w:val="00A15A80"/>
    <w:rsid w:val="00A15B41"/>
    <w:rsid w:val="00A15CAB"/>
    <w:rsid w:val="00A15D78"/>
    <w:rsid w:val="00A15FBE"/>
    <w:rsid w:val="00A161E9"/>
    <w:rsid w:val="00A16777"/>
    <w:rsid w:val="00A16A49"/>
    <w:rsid w:val="00A16F37"/>
    <w:rsid w:val="00A17618"/>
    <w:rsid w:val="00A17ED2"/>
    <w:rsid w:val="00A17EEF"/>
    <w:rsid w:val="00A200FC"/>
    <w:rsid w:val="00A20116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F3"/>
    <w:rsid w:val="00A23F58"/>
    <w:rsid w:val="00A23FD6"/>
    <w:rsid w:val="00A24897"/>
    <w:rsid w:val="00A24A76"/>
    <w:rsid w:val="00A24C4E"/>
    <w:rsid w:val="00A24C81"/>
    <w:rsid w:val="00A256BB"/>
    <w:rsid w:val="00A258F6"/>
    <w:rsid w:val="00A25A1B"/>
    <w:rsid w:val="00A2678B"/>
    <w:rsid w:val="00A268B2"/>
    <w:rsid w:val="00A26975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157"/>
    <w:rsid w:val="00A3345F"/>
    <w:rsid w:val="00A337DA"/>
    <w:rsid w:val="00A33898"/>
    <w:rsid w:val="00A33987"/>
    <w:rsid w:val="00A33E19"/>
    <w:rsid w:val="00A34143"/>
    <w:rsid w:val="00A35141"/>
    <w:rsid w:val="00A35BEB"/>
    <w:rsid w:val="00A35E16"/>
    <w:rsid w:val="00A36025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C7F"/>
    <w:rsid w:val="00A408D6"/>
    <w:rsid w:val="00A41074"/>
    <w:rsid w:val="00A419D7"/>
    <w:rsid w:val="00A41F91"/>
    <w:rsid w:val="00A4230F"/>
    <w:rsid w:val="00A42AB4"/>
    <w:rsid w:val="00A42E6D"/>
    <w:rsid w:val="00A43ADA"/>
    <w:rsid w:val="00A43F7E"/>
    <w:rsid w:val="00A44257"/>
    <w:rsid w:val="00A44536"/>
    <w:rsid w:val="00A4479A"/>
    <w:rsid w:val="00A44AA2"/>
    <w:rsid w:val="00A44E04"/>
    <w:rsid w:val="00A461F7"/>
    <w:rsid w:val="00A4649A"/>
    <w:rsid w:val="00A46657"/>
    <w:rsid w:val="00A46A81"/>
    <w:rsid w:val="00A46F83"/>
    <w:rsid w:val="00A47199"/>
    <w:rsid w:val="00A471F1"/>
    <w:rsid w:val="00A479C9"/>
    <w:rsid w:val="00A47DB0"/>
    <w:rsid w:val="00A50766"/>
    <w:rsid w:val="00A50FBD"/>
    <w:rsid w:val="00A516A2"/>
    <w:rsid w:val="00A5202B"/>
    <w:rsid w:val="00A52513"/>
    <w:rsid w:val="00A52791"/>
    <w:rsid w:val="00A528C8"/>
    <w:rsid w:val="00A52AB3"/>
    <w:rsid w:val="00A52FA3"/>
    <w:rsid w:val="00A5411E"/>
    <w:rsid w:val="00A542F2"/>
    <w:rsid w:val="00A545FC"/>
    <w:rsid w:val="00A54914"/>
    <w:rsid w:val="00A5536E"/>
    <w:rsid w:val="00A5568D"/>
    <w:rsid w:val="00A55778"/>
    <w:rsid w:val="00A557C1"/>
    <w:rsid w:val="00A56448"/>
    <w:rsid w:val="00A575B9"/>
    <w:rsid w:val="00A576F2"/>
    <w:rsid w:val="00A60C15"/>
    <w:rsid w:val="00A61497"/>
    <w:rsid w:val="00A61529"/>
    <w:rsid w:val="00A6152D"/>
    <w:rsid w:val="00A6192F"/>
    <w:rsid w:val="00A61CEB"/>
    <w:rsid w:val="00A61DEF"/>
    <w:rsid w:val="00A61F42"/>
    <w:rsid w:val="00A628F6"/>
    <w:rsid w:val="00A62F94"/>
    <w:rsid w:val="00A638B9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484"/>
    <w:rsid w:val="00A66C0D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43A"/>
    <w:rsid w:val="00A7256E"/>
    <w:rsid w:val="00A72782"/>
    <w:rsid w:val="00A72CA4"/>
    <w:rsid w:val="00A72D19"/>
    <w:rsid w:val="00A72FBA"/>
    <w:rsid w:val="00A73DA4"/>
    <w:rsid w:val="00A743EE"/>
    <w:rsid w:val="00A7445B"/>
    <w:rsid w:val="00A74461"/>
    <w:rsid w:val="00A74AA9"/>
    <w:rsid w:val="00A7579D"/>
    <w:rsid w:val="00A75847"/>
    <w:rsid w:val="00A75A45"/>
    <w:rsid w:val="00A75A4F"/>
    <w:rsid w:val="00A75CAC"/>
    <w:rsid w:val="00A764D0"/>
    <w:rsid w:val="00A76FEC"/>
    <w:rsid w:val="00A77374"/>
    <w:rsid w:val="00A77B4C"/>
    <w:rsid w:val="00A77B4E"/>
    <w:rsid w:val="00A77E88"/>
    <w:rsid w:val="00A8097C"/>
    <w:rsid w:val="00A80A1E"/>
    <w:rsid w:val="00A80B9E"/>
    <w:rsid w:val="00A80D71"/>
    <w:rsid w:val="00A80F3D"/>
    <w:rsid w:val="00A8129C"/>
    <w:rsid w:val="00A813DD"/>
    <w:rsid w:val="00A81559"/>
    <w:rsid w:val="00A81995"/>
    <w:rsid w:val="00A819DD"/>
    <w:rsid w:val="00A81C1B"/>
    <w:rsid w:val="00A81C89"/>
    <w:rsid w:val="00A82685"/>
    <w:rsid w:val="00A83478"/>
    <w:rsid w:val="00A836C8"/>
    <w:rsid w:val="00A83979"/>
    <w:rsid w:val="00A8412C"/>
    <w:rsid w:val="00A8429A"/>
    <w:rsid w:val="00A843F5"/>
    <w:rsid w:val="00A8494E"/>
    <w:rsid w:val="00A84E67"/>
    <w:rsid w:val="00A851C3"/>
    <w:rsid w:val="00A8529A"/>
    <w:rsid w:val="00A854E8"/>
    <w:rsid w:val="00A85500"/>
    <w:rsid w:val="00A862D1"/>
    <w:rsid w:val="00A86B46"/>
    <w:rsid w:val="00A86C1B"/>
    <w:rsid w:val="00A86D37"/>
    <w:rsid w:val="00A86E27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954"/>
    <w:rsid w:val="00A91D6F"/>
    <w:rsid w:val="00A92EA7"/>
    <w:rsid w:val="00A92ED9"/>
    <w:rsid w:val="00A93858"/>
    <w:rsid w:val="00A93B63"/>
    <w:rsid w:val="00A94329"/>
    <w:rsid w:val="00A94B5B"/>
    <w:rsid w:val="00A94E00"/>
    <w:rsid w:val="00A954BA"/>
    <w:rsid w:val="00A956C5"/>
    <w:rsid w:val="00A95D43"/>
    <w:rsid w:val="00A95DE7"/>
    <w:rsid w:val="00A960B4"/>
    <w:rsid w:val="00A96859"/>
    <w:rsid w:val="00A96B79"/>
    <w:rsid w:val="00A96E9E"/>
    <w:rsid w:val="00A97083"/>
    <w:rsid w:val="00A97590"/>
    <w:rsid w:val="00A977CB"/>
    <w:rsid w:val="00A979FE"/>
    <w:rsid w:val="00A97CAC"/>
    <w:rsid w:val="00AA019F"/>
    <w:rsid w:val="00AA03E0"/>
    <w:rsid w:val="00AA0DF7"/>
    <w:rsid w:val="00AA1A60"/>
    <w:rsid w:val="00AA1C99"/>
    <w:rsid w:val="00AA1D8A"/>
    <w:rsid w:val="00AA218A"/>
    <w:rsid w:val="00AA284E"/>
    <w:rsid w:val="00AA2ABA"/>
    <w:rsid w:val="00AA326A"/>
    <w:rsid w:val="00AA36EF"/>
    <w:rsid w:val="00AA4199"/>
    <w:rsid w:val="00AA43EE"/>
    <w:rsid w:val="00AA47E3"/>
    <w:rsid w:val="00AA4AFC"/>
    <w:rsid w:val="00AA4FE4"/>
    <w:rsid w:val="00AA55C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66B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2B1"/>
    <w:rsid w:val="00AB6398"/>
    <w:rsid w:val="00AB75EF"/>
    <w:rsid w:val="00AB77F7"/>
    <w:rsid w:val="00AB7A85"/>
    <w:rsid w:val="00AB7AC3"/>
    <w:rsid w:val="00AB7C24"/>
    <w:rsid w:val="00AC09E6"/>
    <w:rsid w:val="00AC16D0"/>
    <w:rsid w:val="00AC18E6"/>
    <w:rsid w:val="00AC1B19"/>
    <w:rsid w:val="00AC2050"/>
    <w:rsid w:val="00AC223F"/>
    <w:rsid w:val="00AC2428"/>
    <w:rsid w:val="00AC2A3E"/>
    <w:rsid w:val="00AC2CD9"/>
    <w:rsid w:val="00AC2CFA"/>
    <w:rsid w:val="00AC2F09"/>
    <w:rsid w:val="00AC375F"/>
    <w:rsid w:val="00AC394D"/>
    <w:rsid w:val="00AC3C4A"/>
    <w:rsid w:val="00AC41A3"/>
    <w:rsid w:val="00AC41A5"/>
    <w:rsid w:val="00AC439C"/>
    <w:rsid w:val="00AC4402"/>
    <w:rsid w:val="00AC4482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6867"/>
    <w:rsid w:val="00AC698C"/>
    <w:rsid w:val="00AC6D94"/>
    <w:rsid w:val="00AC70FD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A42"/>
    <w:rsid w:val="00AD2B10"/>
    <w:rsid w:val="00AD2CF6"/>
    <w:rsid w:val="00AD3001"/>
    <w:rsid w:val="00AD31F9"/>
    <w:rsid w:val="00AD3338"/>
    <w:rsid w:val="00AD38CB"/>
    <w:rsid w:val="00AD3924"/>
    <w:rsid w:val="00AD3C52"/>
    <w:rsid w:val="00AD47A7"/>
    <w:rsid w:val="00AD4913"/>
    <w:rsid w:val="00AD4D8E"/>
    <w:rsid w:val="00AD5123"/>
    <w:rsid w:val="00AD573E"/>
    <w:rsid w:val="00AD5972"/>
    <w:rsid w:val="00AD59F9"/>
    <w:rsid w:val="00AD5C01"/>
    <w:rsid w:val="00AD5F7D"/>
    <w:rsid w:val="00AD6136"/>
    <w:rsid w:val="00AD6797"/>
    <w:rsid w:val="00AD6B35"/>
    <w:rsid w:val="00AD6DFA"/>
    <w:rsid w:val="00AD6F74"/>
    <w:rsid w:val="00AD713D"/>
    <w:rsid w:val="00AE0428"/>
    <w:rsid w:val="00AE0866"/>
    <w:rsid w:val="00AE0C50"/>
    <w:rsid w:val="00AE0C81"/>
    <w:rsid w:val="00AE12E3"/>
    <w:rsid w:val="00AE1860"/>
    <w:rsid w:val="00AE2314"/>
    <w:rsid w:val="00AE2B3E"/>
    <w:rsid w:val="00AE2BF9"/>
    <w:rsid w:val="00AE32F7"/>
    <w:rsid w:val="00AE34F5"/>
    <w:rsid w:val="00AE385C"/>
    <w:rsid w:val="00AE3D2A"/>
    <w:rsid w:val="00AE3FD0"/>
    <w:rsid w:val="00AE4658"/>
    <w:rsid w:val="00AE49DE"/>
    <w:rsid w:val="00AE4BFC"/>
    <w:rsid w:val="00AE4C9D"/>
    <w:rsid w:val="00AE4F6D"/>
    <w:rsid w:val="00AE4FFB"/>
    <w:rsid w:val="00AE58AA"/>
    <w:rsid w:val="00AE5C21"/>
    <w:rsid w:val="00AE5D55"/>
    <w:rsid w:val="00AE5F80"/>
    <w:rsid w:val="00AE64E0"/>
    <w:rsid w:val="00AE6E86"/>
    <w:rsid w:val="00AE6ECD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D5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9ED"/>
    <w:rsid w:val="00AF5CC0"/>
    <w:rsid w:val="00AF5D6F"/>
    <w:rsid w:val="00AF682C"/>
    <w:rsid w:val="00AF6BD0"/>
    <w:rsid w:val="00AF6BD9"/>
    <w:rsid w:val="00AF7056"/>
    <w:rsid w:val="00AF766F"/>
    <w:rsid w:val="00AF77C9"/>
    <w:rsid w:val="00AF7853"/>
    <w:rsid w:val="00AF7D14"/>
    <w:rsid w:val="00B001DF"/>
    <w:rsid w:val="00B00667"/>
    <w:rsid w:val="00B0099A"/>
    <w:rsid w:val="00B00A3E"/>
    <w:rsid w:val="00B00C33"/>
    <w:rsid w:val="00B00DC6"/>
    <w:rsid w:val="00B00E8F"/>
    <w:rsid w:val="00B0101B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77"/>
    <w:rsid w:val="00B03A05"/>
    <w:rsid w:val="00B048DB"/>
    <w:rsid w:val="00B04DC2"/>
    <w:rsid w:val="00B04F36"/>
    <w:rsid w:val="00B050EB"/>
    <w:rsid w:val="00B0511F"/>
    <w:rsid w:val="00B05208"/>
    <w:rsid w:val="00B05316"/>
    <w:rsid w:val="00B05467"/>
    <w:rsid w:val="00B06733"/>
    <w:rsid w:val="00B067CF"/>
    <w:rsid w:val="00B072D2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8E8"/>
    <w:rsid w:val="00B12C6E"/>
    <w:rsid w:val="00B13B2B"/>
    <w:rsid w:val="00B13C2E"/>
    <w:rsid w:val="00B13C3F"/>
    <w:rsid w:val="00B13D58"/>
    <w:rsid w:val="00B13EE0"/>
    <w:rsid w:val="00B14168"/>
    <w:rsid w:val="00B144BD"/>
    <w:rsid w:val="00B14717"/>
    <w:rsid w:val="00B14FD9"/>
    <w:rsid w:val="00B152F2"/>
    <w:rsid w:val="00B1576D"/>
    <w:rsid w:val="00B1591A"/>
    <w:rsid w:val="00B159AA"/>
    <w:rsid w:val="00B15B2F"/>
    <w:rsid w:val="00B15DA8"/>
    <w:rsid w:val="00B15E62"/>
    <w:rsid w:val="00B15F66"/>
    <w:rsid w:val="00B162E9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CD7"/>
    <w:rsid w:val="00B17D53"/>
    <w:rsid w:val="00B20424"/>
    <w:rsid w:val="00B20795"/>
    <w:rsid w:val="00B20D54"/>
    <w:rsid w:val="00B213E6"/>
    <w:rsid w:val="00B21CD3"/>
    <w:rsid w:val="00B222A9"/>
    <w:rsid w:val="00B22555"/>
    <w:rsid w:val="00B22CFD"/>
    <w:rsid w:val="00B234D1"/>
    <w:rsid w:val="00B234ED"/>
    <w:rsid w:val="00B238EF"/>
    <w:rsid w:val="00B23A08"/>
    <w:rsid w:val="00B23C31"/>
    <w:rsid w:val="00B24054"/>
    <w:rsid w:val="00B2424F"/>
    <w:rsid w:val="00B24D16"/>
    <w:rsid w:val="00B24EF6"/>
    <w:rsid w:val="00B25468"/>
    <w:rsid w:val="00B259A4"/>
    <w:rsid w:val="00B26927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069"/>
    <w:rsid w:val="00B32473"/>
    <w:rsid w:val="00B326DA"/>
    <w:rsid w:val="00B32B83"/>
    <w:rsid w:val="00B32C1A"/>
    <w:rsid w:val="00B330B0"/>
    <w:rsid w:val="00B33834"/>
    <w:rsid w:val="00B33D34"/>
    <w:rsid w:val="00B34AD5"/>
    <w:rsid w:val="00B34B59"/>
    <w:rsid w:val="00B3506D"/>
    <w:rsid w:val="00B36387"/>
    <w:rsid w:val="00B36414"/>
    <w:rsid w:val="00B36AD2"/>
    <w:rsid w:val="00B36BF8"/>
    <w:rsid w:val="00B40667"/>
    <w:rsid w:val="00B408A9"/>
    <w:rsid w:val="00B41660"/>
    <w:rsid w:val="00B41CBD"/>
    <w:rsid w:val="00B42252"/>
    <w:rsid w:val="00B422F9"/>
    <w:rsid w:val="00B428C2"/>
    <w:rsid w:val="00B429DF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A87"/>
    <w:rsid w:val="00B44A8E"/>
    <w:rsid w:val="00B44FBF"/>
    <w:rsid w:val="00B451A3"/>
    <w:rsid w:val="00B45295"/>
    <w:rsid w:val="00B4532C"/>
    <w:rsid w:val="00B45D7B"/>
    <w:rsid w:val="00B45D84"/>
    <w:rsid w:val="00B45EFF"/>
    <w:rsid w:val="00B4633E"/>
    <w:rsid w:val="00B471D7"/>
    <w:rsid w:val="00B475D8"/>
    <w:rsid w:val="00B478CB"/>
    <w:rsid w:val="00B47F31"/>
    <w:rsid w:val="00B50225"/>
    <w:rsid w:val="00B505C1"/>
    <w:rsid w:val="00B50693"/>
    <w:rsid w:val="00B50718"/>
    <w:rsid w:val="00B50D2D"/>
    <w:rsid w:val="00B515CB"/>
    <w:rsid w:val="00B51F86"/>
    <w:rsid w:val="00B5223B"/>
    <w:rsid w:val="00B525C2"/>
    <w:rsid w:val="00B528DF"/>
    <w:rsid w:val="00B52C1C"/>
    <w:rsid w:val="00B53311"/>
    <w:rsid w:val="00B5382C"/>
    <w:rsid w:val="00B5383B"/>
    <w:rsid w:val="00B538CC"/>
    <w:rsid w:val="00B53DE5"/>
    <w:rsid w:val="00B5470F"/>
    <w:rsid w:val="00B5492A"/>
    <w:rsid w:val="00B54A53"/>
    <w:rsid w:val="00B54B3C"/>
    <w:rsid w:val="00B54BEE"/>
    <w:rsid w:val="00B5556B"/>
    <w:rsid w:val="00B55936"/>
    <w:rsid w:val="00B55B6E"/>
    <w:rsid w:val="00B55CA6"/>
    <w:rsid w:val="00B55ED7"/>
    <w:rsid w:val="00B56000"/>
    <w:rsid w:val="00B56192"/>
    <w:rsid w:val="00B56B1E"/>
    <w:rsid w:val="00B56D68"/>
    <w:rsid w:val="00B574CE"/>
    <w:rsid w:val="00B5770D"/>
    <w:rsid w:val="00B579FC"/>
    <w:rsid w:val="00B57C26"/>
    <w:rsid w:val="00B57D8A"/>
    <w:rsid w:val="00B60946"/>
    <w:rsid w:val="00B60BF1"/>
    <w:rsid w:val="00B6126D"/>
    <w:rsid w:val="00B62027"/>
    <w:rsid w:val="00B6312C"/>
    <w:rsid w:val="00B634AD"/>
    <w:rsid w:val="00B635D5"/>
    <w:rsid w:val="00B63674"/>
    <w:rsid w:val="00B6367A"/>
    <w:rsid w:val="00B64E16"/>
    <w:rsid w:val="00B64E60"/>
    <w:rsid w:val="00B65B2E"/>
    <w:rsid w:val="00B664CA"/>
    <w:rsid w:val="00B668FB"/>
    <w:rsid w:val="00B66C42"/>
    <w:rsid w:val="00B66E10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557"/>
    <w:rsid w:val="00B759C8"/>
    <w:rsid w:val="00B767DF"/>
    <w:rsid w:val="00B76C91"/>
    <w:rsid w:val="00B76CD9"/>
    <w:rsid w:val="00B77901"/>
    <w:rsid w:val="00B77939"/>
    <w:rsid w:val="00B77D9B"/>
    <w:rsid w:val="00B8058C"/>
    <w:rsid w:val="00B8071F"/>
    <w:rsid w:val="00B81546"/>
    <w:rsid w:val="00B81A03"/>
    <w:rsid w:val="00B81A8D"/>
    <w:rsid w:val="00B81C5A"/>
    <w:rsid w:val="00B8219B"/>
    <w:rsid w:val="00B82206"/>
    <w:rsid w:val="00B8226D"/>
    <w:rsid w:val="00B822AD"/>
    <w:rsid w:val="00B8274E"/>
    <w:rsid w:val="00B82A2C"/>
    <w:rsid w:val="00B8338D"/>
    <w:rsid w:val="00B8359F"/>
    <w:rsid w:val="00B83B48"/>
    <w:rsid w:val="00B83ED1"/>
    <w:rsid w:val="00B83FFC"/>
    <w:rsid w:val="00B840CC"/>
    <w:rsid w:val="00B845E6"/>
    <w:rsid w:val="00B84898"/>
    <w:rsid w:val="00B84BCC"/>
    <w:rsid w:val="00B84C68"/>
    <w:rsid w:val="00B85792"/>
    <w:rsid w:val="00B85A41"/>
    <w:rsid w:val="00B861A7"/>
    <w:rsid w:val="00B8655C"/>
    <w:rsid w:val="00B869F1"/>
    <w:rsid w:val="00B87056"/>
    <w:rsid w:val="00B872C3"/>
    <w:rsid w:val="00B87645"/>
    <w:rsid w:val="00B87E2B"/>
    <w:rsid w:val="00B90154"/>
    <w:rsid w:val="00B903CF"/>
    <w:rsid w:val="00B90747"/>
    <w:rsid w:val="00B90A80"/>
    <w:rsid w:val="00B90FF5"/>
    <w:rsid w:val="00B918FF"/>
    <w:rsid w:val="00B91A7E"/>
    <w:rsid w:val="00B91DA4"/>
    <w:rsid w:val="00B91F37"/>
    <w:rsid w:val="00B923AB"/>
    <w:rsid w:val="00B933F6"/>
    <w:rsid w:val="00B93C19"/>
    <w:rsid w:val="00B93CC0"/>
    <w:rsid w:val="00B94250"/>
    <w:rsid w:val="00B94291"/>
    <w:rsid w:val="00B942F9"/>
    <w:rsid w:val="00B9481F"/>
    <w:rsid w:val="00B94A63"/>
    <w:rsid w:val="00B94D9C"/>
    <w:rsid w:val="00B95295"/>
    <w:rsid w:val="00B952DD"/>
    <w:rsid w:val="00B958DC"/>
    <w:rsid w:val="00B95A25"/>
    <w:rsid w:val="00B95BBF"/>
    <w:rsid w:val="00B95D4B"/>
    <w:rsid w:val="00B9674A"/>
    <w:rsid w:val="00B96E6D"/>
    <w:rsid w:val="00B97568"/>
    <w:rsid w:val="00B97D69"/>
    <w:rsid w:val="00BA00DC"/>
    <w:rsid w:val="00BA0856"/>
    <w:rsid w:val="00BA0DFB"/>
    <w:rsid w:val="00BA1341"/>
    <w:rsid w:val="00BA134E"/>
    <w:rsid w:val="00BA1C46"/>
    <w:rsid w:val="00BA2298"/>
    <w:rsid w:val="00BA26CF"/>
    <w:rsid w:val="00BA2CDA"/>
    <w:rsid w:val="00BA404C"/>
    <w:rsid w:val="00BA40BD"/>
    <w:rsid w:val="00BA434C"/>
    <w:rsid w:val="00BA4871"/>
    <w:rsid w:val="00BA4A8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518"/>
    <w:rsid w:val="00BB09CD"/>
    <w:rsid w:val="00BB0A1B"/>
    <w:rsid w:val="00BB0AEE"/>
    <w:rsid w:val="00BB0B1C"/>
    <w:rsid w:val="00BB0DBA"/>
    <w:rsid w:val="00BB1469"/>
    <w:rsid w:val="00BB293C"/>
    <w:rsid w:val="00BB32E1"/>
    <w:rsid w:val="00BB3969"/>
    <w:rsid w:val="00BB3BF3"/>
    <w:rsid w:val="00BB3CA0"/>
    <w:rsid w:val="00BB4024"/>
    <w:rsid w:val="00BB4070"/>
    <w:rsid w:val="00BB4176"/>
    <w:rsid w:val="00BB420D"/>
    <w:rsid w:val="00BB4915"/>
    <w:rsid w:val="00BB4996"/>
    <w:rsid w:val="00BB52F2"/>
    <w:rsid w:val="00BB5B1D"/>
    <w:rsid w:val="00BB61EB"/>
    <w:rsid w:val="00BB66B1"/>
    <w:rsid w:val="00BB6BB9"/>
    <w:rsid w:val="00BB71FA"/>
    <w:rsid w:val="00BB734A"/>
    <w:rsid w:val="00BB7B03"/>
    <w:rsid w:val="00BB7BF9"/>
    <w:rsid w:val="00BB7C61"/>
    <w:rsid w:val="00BB7F69"/>
    <w:rsid w:val="00BC00D3"/>
    <w:rsid w:val="00BC0587"/>
    <w:rsid w:val="00BC0AD9"/>
    <w:rsid w:val="00BC1453"/>
    <w:rsid w:val="00BC1C19"/>
    <w:rsid w:val="00BC1EA3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ACF"/>
    <w:rsid w:val="00BC3B4B"/>
    <w:rsid w:val="00BC3D41"/>
    <w:rsid w:val="00BC4457"/>
    <w:rsid w:val="00BC46F3"/>
    <w:rsid w:val="00BC49C9"/>
    <w:rsid w:val="00BC56F4"/>
    <w:rsid w:val="00BC63F7"/>
    <w:rsid w:val="00BC6781"/>
    <w:rsid w:val="00BC6AD8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264D"/>
    <w:rsid w:val="00BD3166"/>
    <w:rsid w:val="00BD3376"/>
    <w:rsid w:val="00BD361B"/>
    <w:rsid w:val="00BD3741"/>
    <w:rsid w:val="00BD3C8F"/>
    <w:rsid w:val="00BD40D2"/>
    <w:rsid w:val="00BD43E0"/>
    <w:rsid w:val="00BD4A82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775"/>
    <w:rsid w:val="00BD7B59"/>
    <w:rsid w:val="00BE052F"/>
    <w:rsid w:val="00BE0761"/>
    <w:rsid w:val="00BE08DD"/>
    <w:rsid w:val="00BE109F"/>
    <w:rsid w:val="00BE1689"/>
    <w:rsid w:val="00BE1F62"/>
    <w:rsid w:val="00BE1FC9"/>
    <w:rsid w:val="00BE236B"/>
    <w:rsid w:val="00BE24D6"/>
    <w:rsid w:val="00BE2AC1"/>
    <w:rsid w:val="00BE2C6C"/>
    <w:rsid w:val="00BE391C"/>
    <w:rsid w:val="00BE3D37"/>
    <w:rsid w:val="00BE43DC"/>
    <w:rsid w:val="00BE48F9"/>
    <w:rsid w:val="00BE554B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1753"/>
    <w:rsid w:val="00BF1B5D"/>
    <w:rsid w:val="00BF2148"/>
    <w:rsid w:val="00BF23EA"/>
    <w:rsid w:val="00BF24FF"/>
    <w:rsid w:val="00BF251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F4A"/>
    <w:rsid w:val="00BF608F"/>
    <w:rsid w:val="00BF6342"/>
    <w:rsid w:val="00BF664A"/>
    <w:rsid w:val="00BF6680"/>
    <w:rsid w:val="00BF69EF"/>
    <w:rsid w:val="00BF6F4B"/>
    <w:rsid w:val="00BF6F92"/>
    <w:rsid w:val="00BF716A"/>
    <w:rsid w:val="00BF73C6"/>
    <w:rsid w:val="00BF745D"/>
    <w:rsid w:val="00BF7892"/>
    <w:rsid w:val="00BF7B91"/>
    <w:rsid w:val="00BF7F19"/>
    <w:rsid w:val="00C004CE"/>
    <w:rsid w:val="00C0074E"/>
    <w:rsid w:val="00C00E92"/>
    <w:rsid w:val="00C01008"/>
    <w:rsid w:val="00C01286"/>
    <w:rsid w:val="00C0156A"/>
    <w:rsid w:val="00C019DA"/>
    <w:rsid w:val="00C02339"/>
    <w:rsid w:val="00C024D4"/>
    <w:rsid w:val="00C02517"/>
    <w:rsid w:val="00C027A4"/>
    <w:rsid w:val="00C02881"/>
    <w:rsid w:val="00C02CA8"/>
    <w:rsid w:val="00C02F73"/>
    <w:rsid w:val="00C04390"/>
    <w:rsid w:val="00C044F9"/>
    <w:rsid w:val="00C04DE0"/>
    <w:rsid w:val="00C04E73"/>
    <w:rsid w:val="00C05553"/>
    <w:rsid w:val="00C0555D"/>
    <w:rsid w:val="00C05F91"/>
    <w:rsid w:val="00C06397"/>
    <w:rsid w:val="00C0656C"/>
    <w:rsid w:val="00C067D0"/>
    <w:rsid w:val="00C06E92"/>
    <w:rsid w:val="00C076C3"/>
    <w:rsid w:val="00C07B49"/>
    <w:rsid w:val="00C07F3A"/>
    <w:rsid w:val="00C10519"/>
    <w:rsid w:val="00C10889"/>
    <w:rsid w:val="00C1090B"/>
    <w:rsid w:val="00C111A9"/>
    <w:rsid w:val="00C11505"/>
    <w:rsid w:val="00C11933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A3E"/>
    <w:rsid w:val="00C14BA7"/>
    <w:rsid w:val="00C14C1F"/>
    <w:rsid w:val="00C14C2B"/>
    <w:rsid w:val="00C14C2C"/>
    <w:rsid w:val="00C15305"/>
    <w:rsid w:val="00C154D8"/>
    <w:rsid w:val="00C15568"/>
    <w:rsid w:val="00C16357"/>
    <w:rsid w:val="00C1674D"/>
    <w:rsid w:val="00C16B4D"/>
    <w:rsid w:val="00C170A5"/>
    <w:rsid w:val="00C172F8"/>
    <w:rsid w:val="00C1751B"/>
    <w:rsid w:val="00C1769D"/>
    <w:rsid w:val="00C17FDF"/>
    <w:rsid w:val="00C204F0"/>
    <w:rsid w:val="00C207F4"/>
    <w:rsid w:val="00C20925"/>
    <w:rsid w:val="00C20B3A"/>
    <w:rsid w:val="00C20B81"/>
    <w:rsid w:val="00C20C5A"/>
    <w:rsid w:val="00C21314"/>
    <w:rsid w:val="00C21752"/>
    <w:rsid w:val="00C21B4B"/>
    <w:rsid w:val="00C23145"/>
    <w:rsid w:val="00C233B4"/>
    <w:rsid w:val="00C23679"/>
    <w:rsid w:val="00C23789"/>
    <w:rsid w:val="00C237B9"/>
    <w:rsid w:val="00C23C09"/>
    <w:rsid w:val="00C23CAB"/>
    <w:rsid w:val="00C23E44"/>
    <w:rsid w:val="00C23EC5"/>
    <w:rsid w:val="00C241AE"/>
    <w:rsid w:val="00C2453A"/>
    <w:rsid w:val="00C24C78"/>
    <w:rsid w:val="00C24ED8"/>
    <w:rsid w:val="00C25595"/>
    <w:rsid w:val="00C264DC"/>
    <w:rsid w:val="00C27235"/>
    <w:rsid w:val="00C27A52"/>
    <w:rsid w:val="00C27B0D"/>
    <w:rsid w:val="00C30016"/>
    <w:rsid w:val="00C302B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F09"/>
    <w:rsid w:val="00C35F2E"/>
    <w:rsid w:val="00C362FD"/>
    <w:rsid w:val="00C3663C"/>
    <w:rsid w:val="00C37EF3"/>
    <w:rsid w:val="00C37F8D"/>
    <w:rsid w:val="00C40165"/>
    <w:rsid w:val="00C401E6"/>
    <w:rsid w:val="00C40512"/>
    <w:rsid w:val="00C40786"/>
    <w:rsid w:val="00C4128C"/>
    <w:rsid w:val="00C41427"/>
    <w:rsid w:val="00C4233A"/>
    <w:rsid w:val="00C42815"/>
    <w:rsid w:val="00C432E7"/>
    <w:rsid w:val="00C4357C"/>
    <w:rsid w:val="00C438AC"/>
    <w:rsid w:val="00C4391F"/>
    <w:rsid w:val="00C44140"/>
    <w:rsid w:val="00C441B9"/>
    <w:rsid w:val="00C44542"/>
    <w:rsid w:val="00C44622"/>
    <w:rsid w:val="00C45A76"/>
    <w:rsid w:val="00C45D3A"/>
    <w:rsid w:val="00C46A0F"/>
    <w:rsid w:val="00C46DCB"/>
    <w:rsid w:val="00C471BF"/>
    <w:rsid w:val="00C47D51"/>
    <w:rsid w:val="00C50B98"/>
    <w:rsid w:val="00C50E23"/>
    <w:rsid w:val="00C50E74"/>
    <w:rsid w:val="00C50F40"/>
    <w:rsid w:val="00C51395"/>
    <w:rsid w:val="00C51464"/>
    <w:rsid w:val="00C5186A"/>
    <w:rsid w:val="00C518B2"/>
    <w:rsid w:val="00C519F0"/>
    <w:rsid w:val="00C51B2F"/>
    <w:rsid w:val="00C51B5B"/>
    <w:rsid w:val="00C52903"/>
    <w:rsid w:val="00C52D2F"/>
    <w:rsid w:val="00C52DD0"/>
    <w:rsid w:val="00C53018"/>
    <w:rsid w:val="00C53091"/>
    <w:rsid w:val="00C534D3"/>
    <w:rsid w:val="00C53C1A"/>
    <w:rsid w:val="00C544F6"/>
    <w:rsid w:val="00C54580"/>
    <w:rsid w:val="00C54591"/>
    <w:rsid w:val="00C54946"/>
    <w:rsid w:val="00C550F5"/>
    <w:rsid w:val="00C551A3"/>
    <w:rsid w:val="00C551C8"/>
    <w:rsid w:val="00C55677"/>
    <w:rsid w:val="00C5599E"/>
    <w:rsid w:val="00C563F8"/>
    <w:rsid w:val="00C565CB"/>
    <w:rsid w:val="00C56FB1"/>
    <w:rsid w:val="00C573ED"/>
    <w:rsid w:val="00C575B7"/>
    <w:rsid w:val="00C576CF"/>
    <w:rsid w:val="00C609B3"/>
    <w:rsid w:val="00C61339"/>
    <w:rsid w:val="00C615A4"/>
    <w:rsid w:val="00C61646"/>
    <w:rsid w:val="00C61D1D"/>
    <w:rsid w:val="00C61DFE"/>
    <w:rsid w:val="00C625A4"/>
    <w:rsid w:val="00C634AD"/>
    <w:rsid w:val="00C63778"/>
    <w:rsid w:val="00C63A6D"/>
    <w:rsid w:val="00C64487"/>
    <w:rsid w:val="00C64C94"/>
    <w:rsid w:val="00C64F45"/>
    <w:rsid w:val="00C653C9"/>
    <w:rsid w:val="00C654C1"/>
    <w:rsid w:val="00C65FF9"/>
    <w:rsid w:val="00C666A2"/>
    <w:rsid w:val="00C66859"/>
    <w:rsid w:val="00C66922"/>
    <w:rsid w:val="00C66A4C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EEF"/>
    <w:rsid w:val="00C72135"/>
    <w:rsid w:val="00C7215C"/>
    <w:rsid w:val="00C72497"/>
    <w:rsid w:val="00C72518"/>
    <w:rsid w:val="00C72545"/>
    <w:rsid w:val="00C7267E"/>
    <w:rsid w:val="00C73493"/>
    <w:rsid w:val="00C734BD"/>
    <w:rsid w:val="00C73E08"/>
    <w:rsid w:val="00C74AB7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7218"/>
    <w:rsid w:val="00C774EB"/>
    <w:rsid w:val="00C77D6C"/>
    <w:rsid w:val="00C804FA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87D"/>
    <w:rsid w:val="00C83DD0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901AC"/>
    <w:rsid w:val="00C9042D"/>
    <w:rsid w:val="00C90605"/>
    <w:rsid w:val="00C906B9"/>
    <w:rsid w:val="00C909DD"/>
    <w:rsid w:val="00C90D34"/>
    <w:rsid w:val="00C90D36"/>
    <w:rsid w:val="00C910C5"/>
    <w:rsid w:val="00C91A08"/>
    <w:rsid w:val="00C91C1A"/>
    <w:rsid w:val="00C91D85"/>
    <w:rsid w:val="00C92971"/>
    <w:rsid w:val="00C92C5D"/>
    <w:rsid w:val="00C92D8E"/>
    <w:rsid w:val="00C93203"/>
    <w:rsid w:val="00C932AB"/>
    <w:rsid w:val="00C934D5"/>
    <w:rsid w:val="00C937BB"/>
    <w:rsid w:val="00C9390B"/>
    <w:rsid w:val="00C93BB1"/>
    <w:rsid w:val="00C9428C"/>
    <w:rsid w:val="00C942A6"/>
    <w:rsid w:val="00C949AA"/>
    <w:rsid w:val="00C94E58"/>
    <w:rsid w:val="00C94F19"/>
    <w:rsid w:val="00C954C7"/>
    <w:rsid w:val="00C95ECD"/>
    <w:rsid w:val="00C9625B"/>
    <w:rsid w:val="00C96320"/>
    <w:rsid w:val="00C963BD"/>
    <w:rsid w:val="00C963E3"/>
    <w:rsid w:val="00C972F4"/>
    <w:rsid w:val="00C978DE"/>
    <w:rsid w:val="00C97976"/>
    <w:rsid w:val="00C97A64"/>
    <w:rsid w:val="00C97D53"/>
    <w:rsid w:val="00C97EEE"/>
    <w:rsid w:val="00C97F24"/>
    <w:rsid w:val="00C97F4F"/>
    <w:rsid w:val="00CA02AB"/>
    <w:rsid w:val="00CA0A18"/>
    <w:rsid w:val="00CA0C52"/>
    <w:rsid w:val="00CA0D15"/>
    <w:rsid w:val="00CA11D5"/>
    <w:rsid w:val="00CA199B"/>
    <w:rsid w:val="00CA1A7A"/>
    <w:rsid w:val="00CA1E5B"/>
    <w:rsid w:val="00CA1E6E"/>
    <w:rsid w:val="00CA28AB"/>
    <w:rsid w:val="00CA28BF"/>
    <w:rsid w:val="00CA2BC9"/>
    <w:rsid w:val="00CA32E6"/>
    <w:rsid w:val="00CA34CF"/>
    <w:rsid w:val="00CA3CAC"/>
    <w:rsid w:val="00CA3DDF"/>
    <w:rsid w:val="00CA41E8"/>
    <w:rsid w:val="00CA42BB"/>
    <w:rsid w:val="00CA46CA"/>
    <w:rsid w:val="00CA4721"/>
    <w:rsid w:val="00CA476A"/>
    <w:rsid w:val="00CA4974"/>
    <w:rsid w:val="00CA60A6"/>
    <w:rsid w:val="00CA64C0"/>
    <w:rsid w:val="00CA6EB5"/>
    <w:rsid w:val="00CA7263"/>
    <w:rsid w:val="00CA74CE"/>
    <w:rsid w:val="00CA75E7"/>
    <w:rsid w:val="00CA7720"/>
    <w:rsid w:val="00CA774A"/>
    <w:rsid w:val="00CA79BB"/>
    <w:rsid w:val="00CA7C1D"/>
    <w:rsid w:val="00CB006A"/>
    <w:rsid w:val="00CB0F32"/>
    <w:rsid w:val="00CB0F41"/>
    <w:rsid w:val="00CB1381"/>
    <w:rsid w:val="00CB15C7"/>
    <w:rsid w:val="00CB17C6"/>
    <w:rsid w:val="00CB287F"/>
    <w:rsid w:val="00CB2A62"/>
    <w:rsid w:val="00CB2D54"/>
    <w:rsid w:val="00CB320B"/>
    <w:rsid w:val="00CB373A"/>
    <w:rsid w:val="00CB3761"/>
    <w:rsid w:val="00CB37D6"/>
    <w:rsid w:val="00CB3913"/>
    <w:rsid w:val="00CB4683"/>
    <w:rsid w:val="00CB46F5"/>
    <w:rsid w:val="00CB4CF1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70CC"/>
    <w:rsid w:val="00CB71C8"/>
    <w:rsid w:val="00CB72BB"/>
    <w:rsid w:val="00CB7C71"/>
    <w:rsid w:val="00CC0598"/>
    <w:rsid w:val="00CC07B8"/>
    <w:rsid w:val="00CC0908"/>
    <w:rsid w:val="00CC0A5B"/>
    <w:rsid w:val="00CC0DD7"/>
    <w:rsid w:val="00CC130C"/>
    <w:rsid w:val="00CC1372"/>
    <w:rsid w:val="00CC1585"/>
    <w:rsid w:val="00CC197A"/>
    <w:rsid w:val="00CC1CC1"/>
    <w:rsid w:val="00CC1E88"/>
    <w:rsid w:val="00CC2666"/>
    <w:rsid w:val="00CC26D4"/>
    <w:rsid w:val="00CC277C"/>
    <w:rsid w:val="00CC2A89"/>
    <w:rsid w:val="00CC2AE7"/>
    <w:rsid w:val="00CC2D7B"/>
    <w:rsid w:val="00CC3036"/>
    <w:rsid w:val="00CC3A94"/>
    <w:rsid w:val="00CC3C20"/>
    <w:rsid w:val="00CC521C"/>
    <w:rsid w:val="00CC544E"/>
    <w:rsid w:val="00CC5921"/>
    <w:rsid w:val="00CC5BE2"/>
    <w:rsid w:val="00CC5D98"/>
    <w:rsid w:val="00CC5E8A"/>
    <w:rsid w:val="00CC665B"/>
    <w:rsid w:val="00CC6D0B"/>
    <w:rsid w:val="00CC6DD0"/>
    <w:rsid w:val="00CC702A"/>
    <w:rsid w:val="00CC72EE"/>
    <w:rsid w:val="00CC76B0"/>
    <w:rsid w:val="00CC7F1E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E0B27"/>
    <w:rsid w:val="00CE1345"/>
    <w:rsid w:val="00CE1899"/>
    <w:rsid w:val="00CE1910"/>
    <w:rsid w:val="00CE23D6"/>
    <w:rsid w:val="00CE2483"/>
    <w:rsid w:val="00CE289E"/>
    <w:rsid w:val="00CE28D3"/>
    <w:rsid w:val="00CE30F3"/>
    <w:rsid w:val="00CE4108"/>
    <w:rsid w:val="00CE4223"/>
    <w:rsid w:val="00CE4414"/>
    <w:rsid w:val="00CE4666"/>
    <w:rsid w:val="00CE4CD3"/>
    <w:rsid w:val="00CE51BC"/>
    <w:rsid w:val="00CE530B"/>
    <w:rsid w:val="00CE551F"/>
    <w:rsid w:val="00CE57E8"/>
    <w:rsid w:val="00CE657B"/>
    <w:rsid w:val="00CE6B6C"/>
    <w:rsid w:val="00CE7002"/>
    <w:rsid w:val="00CE72F1"/>
    <w:rsid w:val="00CE7340"/>
    <w:rsid w:val="00CE753A"/>
    <w:rsid w:val="00CE7877"/>
    <w:rsid w:val="00CE79B3"/>
    <w:rsid w:val="00CE7A7D"/>
    <w:rsid w:val="00CE7B35"/>
    <w:rsid w:val="00CE7FDA"/>
    <w:rsid w:val="00CF04AF"/>
    <w:rsid w:val="00CF062F"/>
    <w:rsid w:val="00CF11D0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34C0"/>
    <w:rsid w:val="00CF37E0"/>
    <w:rsid w:val="00CF3866"/>
    <w:rsid w:val="00CF3F67"/>
    <w:rsid w:val="00CF4244"/>
    <w:rsid w:val="00CF451F"/>
    <w:rsid w:val="00CF4E05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CF7EF0"/>
    <w:rsid w:val="00D001CF"/>
    <w:rsid w:val="00D0080E"/>
    <w:rsid w:val="00D00A59"/>
    <w:rsid w:val="00D00B0B"/>
    <w:rsid w:val="00D00BFF"/>
    <w:rsid w:val="00D01312"/>
    <w:rsid w:val="00D01367"/>
    <w:rsid w:val="00D014CB"/>
    <w:rsid w:val="00D01665"/>
    <w:rsid w:val="00D0246B"/>
    <w:rsid w:val="00D026E6"/>
    <w:rsid w:val="00D02C05"/>
    <w:rsid w:val="00D02FD4"/>
    <w:rsid w:val="00D03126"/>
    <w:rsid w:val="00D0378A"/>
    <w:rsid w:val="00D03BF1"/>
    <w:rsid w:val="00D03DE9"/>
    <w:rsid w:val="00D03E2C"/>
    <w:rsid w:val="00D03F8A"/>
    <w:rsid w:val="00D0406D"/>
    <w:rsid w:val="00D0438F"/>
    <w:rsid w:val="00D04464"/>
    <w:rsid w:val="00D04C6B"/>
    <w:rsid w:val="00D04F83"/>
    <w:rsid w:val="00D05081"/>
    <w:rsid w:val="00D05163"/>
    <w:rsid w:val="00D0518D"/>
    <w:rsid w:val="00D05576"/>
    <w:rsid w:val="00D058C0"/>
    <w:rsid w:val="00D059EC"/>
    <w:rsid w:val="00D062A0"/>
    <w:rsid w:val="00D06AF5"/>
    <w:rsid w:val="00D07D5D"/>
    <w:rsid w:val="00D07E34"/>
    <w:rsid w:val="00D10176"/>
    <w:rsid w:val="00D104D0"/>
    <w:rsid w:val="00D10BFF"/>
    <w:rsid w:val="00D10CFF"/>
    <w:rsid w:val="00D112E0"/>
    <w:rsid w:val="00D11329"/>
    <w:rsid w:val="00D11816"/>
    <w:rsid w:val="00D11972"/>
    <w:rsid w:val="00D12372"/>
    <w:rsid w:val="00D123FC"/>
    <w:rsid w:val="00D127F4"/>
    <w:rsid w:val="00D135FA"/>
    <w:rsid w:val="00D136E9"/>
    <w:rsid w:val="00D13C2D"/>
    <w:rsid w:val="00D13D29"/>
    <w:rsid w:val="00D13EA0"/>
    <w:rsid w:val="00D1400F"/>
    <w:rsid w:val="00D14250"/>
    <w:rsid w:val="00D142BE"/>
    <w:rsid w:val="00D147B5"/>
    <w:rsid w:val="00D14B37"/>
    <w:rsid w:val="00D14E0C"/>
    <w:rsid w:val="00D152F2"/>
    <w:rsid w:val="00D1532A"/>
    <w:rsid w:val="00D15BA8"/>
    <w:rsid w:val="00D15D70"/>
    <w:rsid w:val="00D164EE"/>
    <w:rsid w:val="00D16654"/>
    <w:rsid w:val="00D16A86"/>
    <w:rsid w:val="00D16ADA"/>
    <w:rsid w:val="00D172E9"/>
    <w:rsid w:val="00D17348"/>
    <w:rsid w:val="00D177C5"/>
    <w:rsid w:val="00D177D9"/>
    <w:rsid w:val="00D1788F"/>
    <w:rsid w:val="00D17B56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9DD"/>
    <w:rsid w:val="00D21C0A"/>
    <w:rsid w:val="00D22A79"/>
    <w:rsid w:val="00D2310C"/>
    <w:rsid w:val="00D232C7"/>
    <w:rsid w:val="00D2346E"/>
    <w:rsid w:val="00D2363F"/>
    <w:rsid w:val="00D23B61"/>
    <w:rsid w:val="00D23E67"/>
    <w:rsid w:val="00D24270"/>
    <w:rsid w:val="00D2454A"/>
    <w:rsid w:val="00D245F3"/>
    <w:rsid w:val="00D25150"/>
    <w:rsid w:val="00D2522B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2E6"/>
    <w:rsid w:val="00D276C4"/>
    <w:rsid w:val="00D27799"/>
    <w:rsid w:val="00D27AED"/>
    <w:rsid w:val="00D27D6A"/>
    <w:rsid w:val="00D30050"/>
    <w:rsid w:val="00D3028A"/>
    <w:rsid w:val="00D3053D"/>
    <w:rsid w:val="00D306AC"/>
    <w:rsid w:val="00D30EFF"/>
    <w:rsid w:val="00D30F3D"/>
    <w:rsid w:val="00D31286"/>
    <w:rsid w:val="00D31877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449"/>
    <w:rsid w:val="00D3456C"/>
    <w:rsid w:val="00D346EF"/>
    <w:rsid w:val="00D34734"/>
    <w:rsid w:val="00D34B3E"/>
    <w:rsid w:val="00D34EF7"/>
    <w:rsid w:val="00D36ADE"/>
    <w:rsid w:val="00D36BE2"/>
    <w:rsid w:val="00D37032"/>
    <w:rsid w:val="00D37160"/>
    <w:rsid w:val="00D40381"/>
    <w:rsid w:val="00D41B50"/>
    <w:rsid w:val="00D41E75"/>
    <w:rsid w:val="00D42C39"/>
    <w:rsid w:val="00D4318E"/>
    <w:rsid w:val="00D4338C"/>
    <w:rsid w:val="00D43654"/>
    <w:rsid w:val="00D4394A"/>
    <w:rsid w:val="00D43A2E"/>
    <w:rsid w:val="00D43CDF"/>
    <w:rsid w:val="00D43EDC"/>
    <w:rsid w:val="00D445A4"/>
    <w:rsid w:val="00D4490E"/>
    <w:rsid w:val="00D45577"/>
    <w:rsid w:val="00D45B20"/>
    <w:rsid w:val="00D45C47"/>
    <w:rsid w:val="00D461FE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2B6"/>
    <w:rsid w:val="00D54938"/>
    <w:rsid w:val="00D54B18"/>
    <w:rsid w:val="00D54F5F"/>
    <w:rsid w:val="00D554E8"/>
    <w:rsid w:val="00D55910"/>
    <w:rsid w:val="00D55C9A"/>
    <w:rsid w:val="00D5644F"/>
    <w:rsid w:val="00D564CA"/>
    <w:rsid w:val="00D56C30"/>
    <w:rsid w:val="00D57129"/>
    <w:rsid w:val="00D57838"/>
    <w:rsid w:val="00D6005C"/>
    <w:rsid w:val="00D60153"/>
    <w:rsid w:val="00D604D3"/>
    <w:rsid w:val="00D604EB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B94"/>
    <w:rsid w:val="00D64DDF"/>
    <w:rsid w:val="00D6527B"/>
    <w:rsid w:val="00D65382"/>
    <w:rsid w:val="00D655CF"/>
    <w:rsid w:val="00D657D0"/>
    <w:rsid w:val="00D65F3A"/>
    <w:rsid w:val="00D6616F"/>
    <w:rsid w:val="00D66192"/>
    <w:rsid w:val="00D66C15"/>
    <w:rsid w:val="00D66D9A"/>
    <w:rsid w:val="00D66E09"/>
    <w:rsid w:val="00D703E6"/>
    <w:rsid w:val="00D70447"/>
    <w:rsid w:val="00D70494"/>
    <w:rsid w:val="00D7055E"/>
    <w:rsid w:val="00D70A3C"/>
    <w:rsid w:val="00D71139"/>
    <w:rsid w:val="00D711D4"/>
    <w:rsid w:val="00D71471"/>
    <w:rsid w:val="00D71C5B"/>
    <w:rsid w:val="00D71D90"/>
    <w:rsid w:val="00D71EB7"/>
    <w:rsid w:val="00D723AB"/>
    <w:rsid w:val="00D72D65"/>
    <w:rsid w:val="00D72FDB"/>
    <w:rsid w:val="00D73580"/>
    <w:rsid w:val="00D736B1"/>
    <w:rsid w:val="00D73C91"/>
    <w:rsid w:val="00D741FE"/>
    <w:rsid w:val="00D742D4"/>
    <w:rsid w:val="00D7435F"/>
    <w:rsid w:val="00D744A5"/>
    <w:rsid w:val="00D745C5"/>
    <w:rsid w:val="00D754C9"/>
    <w:rsid w:val="00D75615"/>
    <w:rsid w:val="00D758A5"/>
    <w:rsid w:val="00D758F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C31"/>
    <w:rsid w:val="00D80E83"/>
    <w:rsid w:val="00D813B6"/>
    <w:rsid w:val="00D81996"/>
    <w:rsid w:val="00D81C71"/>
    <w:rsid w:val="00D82131"/>
    <w:rsid w:val="00D82BF9"/>
    <w:rsid w:val="00D82F80"/>
    <w:rsid w:val="00D831A9"/>
    <w:rsid w:val="00D835B0"/>
    <w:rsid w:val="00D83816"/>
    <w:rsid w:val="00D8394C"/>
    <w:rsid w:val="00D83F19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F01"/>
    <w:rsid w:val="00D93A2A"/>
    <w:rsid w:val="00D93F40"/>
    <w:rsid w:val="00D946AF"/>
    <w:rsid w:val="00D94CCB"/>
    <w:rsid w:val="00D94F0D"/>
    <w:rsid w:val="00D950B4"/>
    <w:rsid w:val="00D95515"/>
    <w:rsid w:val="00D956D5"/>
    <w:rsid w:val="00D96302"/>
    <w:rsid w:val="00D97790"/>
    <w:rsid w:val="00D97808"/>
    <w:rsid w:val="00D97D5F"/>
    <w:rsid w:val="00DA01BE"/>
    <w:rsid w:val="00DA04BE"/>
    <w:rsid w:val="00DA056F"/>
    <w:rsid w:val="00DA0CED"/>
    <w:rsid w:val="00DA0D6D"/>
    <w:rsid w:val="00DA0DCD"/>
    <w:rsid w:val="00DA12DC"/>
    <w:rsid w:val="00DA1355"/>
    <w:rsid w:val="00DA2167"/>
    <w:rsid w:val="00DA23B2"/>
    <w:rsid w:val="00DA3253"/>
    <w:rsid w:val="00DA3662"/>
    <w:rsid w:val="00DA3FD1"/>
    <w:rsid w:val="00DA4076"/>
    <w:rsid w:val="00DA411C"/>
    <w:rsid w:val="00DA4A13"/>
    <w:rsid w:val="00DA4A2B"/>
    <w:rsid w:val="00DA4FDF"/>
    <w:rsid w:val="00DA5120"/>
    <w:rsid w:val="00DA546D"/>
    <w:rsid w:val="00DA57BA"/>
    <w:rsid w:val="00DA6AEC"/>
    <w:rsid w:val="00DA7CF9"/>
    <w:rsid w:val="00DA7EDD"/>
    <w:rsid w:val="00DB008F"/>
    <w:rsid w:val="00DB0120"/>
    <w:rsid w:val="00DB02D5"/>
    <w:rsid w:val="00DB1138"/>
    <w:rsid w:val="00DB1267"/>
    <w:rsid w:val="00DB167A"/>
    <w:rsid w:val="00DB1D21"/>
    <w:rsid w:val="00DB1D5E"/>
    <w:rsid w:val="00DB2227"/>
    <w:rsid w:val="00DB27C3"/>
    <w:rsid w:val="00DB27D9"/>
    <w:rsid w:val="00DB2BFB"/>
    <w:rsid w:val="00DB2D51"/>
    <w:rsid w:val="00DB3617"/>
    <w:rsid w:val="00DB4340"/>
    <w:rsid w:val="00DB44F0"/>
    <w:rsid w:val="00DB49B6"/>
    <w:rsid w:val="00DB5591"/>
    <w:rsid w:val="00DB591A"/>
    <w:rsid w:val="00DB6234"/>
    <w:rsid w:val="00DB6426"/>
    <w:rsid w:val="00DB649A"/>
    <w:rsid w:val="00DB678D"/>
    <w:rsid w:val="00DB6B97"/>
    <w:rsid w:val="00DB7080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455"/>
    <w:rsid w:val="00DC37E6"/>
    <w:rsid w:val="00DC3CA6"/>
    <w:rsid w:val="00DC3E04"/>
    <w:rsid w:val="00DC4063"/>
    <w:rsid w:val="00DC4089"/>
    <w:rsid w:val="00DC4866"/>
    <w:rsid w:val="00DC5508"/>
    <w:rsid w:val="00DC5651"/>
    <w:rsid w:val="00DC6466"/>
    <w:rsid w:val="00DC682B"/>
    <w:rsid w:val="00DC69A5"/>
    <w:rsid w:val="00DC6BFC"/>
    <w:rsid w:val="00DC6C8C"/>
    <w:rsid w:val="00DC6FF7"/>
    <w:rsid w:val="00DC77D7"/>
    <w:rsid w:val="00DD0306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4A6"/>
    <w:rsid w:val="00DD48EA"/>
    <w:rsid w:val="00DD4B04"/>
    <w:rsid w:val="00DD4B89"/>
    <w:rsid w:val="00DD4DE0"/>
    <w:rsid w:val="00DD4F54"/>
    <w:rsid w:val="00DD50E2"/>
    <w:rsid w:val="00DD5272"/>
    <w:rsid w:val="00DD5427"/>
    <w:rsid w:val="00DD5564"/>
    <w:rsid w:val="00DD5637"/>
    <w:rsid w:val="00DD57E6"/>
    <w:rsid w:val="00DD5A41"/>
    <w:rsid w:val="00DD5F1F"/>
    <w:rsid w:val="00DD5F3B"/>
    <w:rsid w:val="00DD638F"/>
    <w:rsid w:val="00DD6582"/>
    <w:rsid w:val="00DD73C0"/>
    <w:rsid w:val="00DD7670"/>
    <w:rsid w:val="00DD776C"/>
    <w:rsid w:val="00DD7888"/>
    <w:rsid w:val="00DD7AA9"/>
    <w:rsid w:val="00DD7B32"/>
    <w:rsid w:val="00DD7DB1"/>
    <w:rsid w:val="00DE0324"/>
    <w:rsid w:val="00DE096A"/>
    <w:rsid w:val="00DE0B8B"/>
    <w:rsid w:val="00DE0E00"/>
    <w:rsid w:val="00DE15A8"/>
    <w:rsid w:val="00DE1975"/>
    <w:rsid w:val="00DE25FA"/>
    <w:rsid w:val="00DE2C5A"/>
    <w:rsid w:val="00DE3298"/>
    <w:rsid w:val="00DE3723"/>
    <w:rsid w:val="00DE376B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92B"/>
    <w:rsid w:val="00DE69A2"/>
    <w:rsid w:val="00DE6A9A"/>
    <w:rsid w:val="00DE6D8B"/>
    <w:rsid w:val="00DE6F9F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AA0"/>
    <w:rsid w:val="00DF1F57"/>
    <w:rsid w:val="00DF21BC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6002"/>
    <w:rsid w:val="00DF637B"/>
    <w:rsid w:val="00DF6549"/>
    <w:rsid w:val="00DF69A0"/>
    <w:rsid w:val="00DF6E1B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28CD"/>
    <w:rsid w:val="00E0315A"/>
    <w:rsid w:val="00E03DBF"/>
    <w:rsid w:val="00E03DE5"/>
    <w:rsid w:val="00E0401A"/>
    <w:rsid w:val="00E040DA"/>
    <w:rsid w:val="00E041EC"/>
    <w:rsid w:val="00E0429F"/>
    <w:rsid w:val="00E0473E"/>
    <w:rsid w:val="00E047CD"/>
    <w:rsid w:val="00E04D6A"/>
    <w:rsid w:val="00E04DF7"/>
    <w:rsid w:val="00E053EE"/>
    <w:rsid w:val="00E055B8"/>
    <w:rsid w:val="00E057B9"/>
    <w:rsid w:val="00E05DA5"/>
    <w:rsid w:val="00E05DFD"/>
    <w:rsid w:val="00E06092"/>
    <w:rsid w:val="00E064AC"/>
    <w:rsid w:val="00E0676A"/>
    <w:rsid w:val="00E06A02"/>
    <w:rsid w:val="00E06A06"/>
    <w:rsid w:val="00E06B57"/>
    <w:rsid w:val="00E06F79"/>
    <w:rsid w:val="00E0701F"/>
    <w:rsid w:val="00E0759A"/>
    <w:rsid w:val="00E076CC"/>
    <w:rsid w:val="00E076D5"/>
    <w:rsid w:val="00E07C7A"/>
    <w:rsid w:val="00E07F39"/>
    <w:rsid w:val="00E10054"/>
    <w:rsid w:val="00E100CF"/>
    <w:rsid w:val="00E10370"/>
    <w:rsid w:val="00E10902"/>
    <w:rsid w:val="00E10D08"/>
    <w:rsid w:val="00E10EAD"/>
    <w:rsid w:val="00E1106F"/>
    <w:rsid w:val="00E112DB"/>
    <w:rsid w:val="00E11556"/>
    <w:rsid w:val="00E11758"/>
    <w:rsid w:val="00E11E6F"/>
    <w:rsid w:val="00E127CE"/>
    <w:rsid w:val="00E128D7"/>
    <w:rsid w:val="00E12B30"/>
    <w:rsid w:val="00E12B6A"/>
    <w:rsid w:val="00E1321C"/>
    <w:rsid w:val="00E13F9A"/>
    <w:rsid w:val="00E14B6C"/>
    <w:rsid w:val="00E14C63"/>
    <w:rsid w:val="00E150B6"/>
    <w:rsid w:val="00E158A6"/>
    <w:rsid w:val="00E163C5"/>
    <w:rsid w:val="00E16598"/>
    <w:rsid w:val="00E16966"/>
    <w:rsid w:val="00E1697B"/>
    <w:rsid w:val="00E16C20"/>
    <w:rsid w:val="00E176F8"/>
    <w:rsid w:val="00E179E5"/>
    <w:rsid w:val="00E2093A"/>
    <w:rsid w:val="00E214D9"/>
    <w:rsid w:val="00E21939"/>
    <w:rsid w:val="00E21961"/>
    <w:rsid w:val="00E22B7D"/>
    <w:rsid w:val="00E22D21"/>
    <w:rsid w:val="00E23654"/>
    <w:rsid w:val="00E23970"/>
    <w:rsid w:val="00E23DE1"/>
    <w:rsid w:val="00E23EEB"/>
    <w:rsid w:val="00E2402D"/>
    <w:rsid w:val="00E24167"/>
    <w:rsid w:val="00E258C6"/>
    <w:rsid w:val="00E25A73"/>
    <w:rsid w:val="00E25E93"/>
    <w:rsid w:val="00E2642A"/>
    <w:rsid w:val="00E26BAF"/>
    <w:rsid w:val="00E27029"/>
    <w:rsid w:val="00E2770A"/>
    <w:rsid w:val="00E27CBD"/>
    <w:rsid w:val="00E304B2"/>
    <w:rsid w:val="00E3055E"/>
    <w:rsid w:val="00E30671"/>
    <w:rsid w:val="00E30DF2"/>
    <w:rsid w:val="00E31E34"/>
    <w:rsid w:val="00E32E5D"/>
    <w:rsid w:val="00E33634"/>
    <w:rsid w:val="00E33781"/>
    <w:rsid w:val="00E33F90"/>
    <w:rsid w:val="00E346A2"/>
    <w:rsid w:val="00E34800"/>
    <w:rsid w:val="00E34943"/>
    <w:rsid w:val="00E35648"/>
    <w:rsid w:val="00E37E05"/>
    <w:rsid w:val="00E37E08"/>
    <w:rsid w:val="00E40680"/>
    <w:rsid w:val="00E409C0"/>
    <w:rsid w:val="00E40BB9"/>
    <w:rsid w:val="00E40D5E"/>
    <w:rsid w:val="00E40FEB"/>
    <w:rsid w:val="00E41300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B0C"/>
    <w:rsid w:val="00E44B91"/>
    <w:rsid w:val="00E44F72"/>
    <w:rsid w:val="00E4515F"/>
    <w:rsid w:val="00E45796"/>
    <w:rsid w:val="00E45BD5"/>
    <w:rsid w:val="00E45FAE"/>
    <w:rsid w:val="00E46A17"/>
    <w:rsid w:val="00E46B66"/>
    <w:rsid w:val="00E46D91"/>
    <w:rsid w:val="00E47B42"/>
    <w:rsid w:val="00E47C69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7E5"/>
    <w:rsid w:val="00E52889"/>
    <w:rsid w:val="00E52ECC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A62"/>
    <w:rsid w:val="00E54CCD"/>
    <w:rsid w:val="00E552C7"/>
    <w:rsid w:val="00E5543D"/>
    <w:rsid w:val="00E5556D"/>
    <w:rsid w:val="00E55AD8"/>
    <w:rsid w:val="00E55CD3"/>
    <w:rsid w:val="00E5611F"/>
    <w:rsid w:val="00E562C4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538"/>
    <w:rsid w:val="00E64C06"/>
    <w:rsid w:val="00E64C49"/>
    <w:rsid w:val="00E65334"/>
    <w:rsid w:val="00E65BFC"/>
    <w:rsid w:val="00E6651F"/>
    <w:rsid w:val="00E66827"/>
    <w:rsid w:val="00E66985"/>
    <w:rsid w:val="00E674DE"/>
    <w:rsid w:val="00E67D43"/>
    <w:rsid w:val="00E67E37"/>
    <w:rsid w:val="00E67F13"/>
    <w:rsid w:val="00E702C5"/>
    <w:rsid w:val="00E702E1"/>
    <w:rsid w:val="00E705E6"/>
    <w:rsid w:val="00E7092A"/>
    <w:rsid w:val="00E70AA9"/>
    <w:rsid w:val="00E70F7A"/>
    <w:rsid w:val="00E711A9"/>
    <w:rsid w:val="00E71806"/>
    <w:rsid w:val="00E723E1"/>
    <w:rsid w:val="00E72864"/>
    <w:rsid w:val="00E72901"/>
    <w:rsid w:val="00E7301E"/>
    <w:rsid w:val="00E736D8"/>
    <w:rsid w:val="00E73E72"/>
    <w:rsid w:val="00E73EEC"/>
    <w:rsid w:val="00E74163"/>
    <w:rsid w:val="00E7569F"/>
    <w:rsid w:val="00E75B2D"/>
    <w:rsid w:val="00E76079"/>
    <w:rsid w:val="00E76089"/>
    <w:rsid w:val="00E77108"/>
    <w:rsid w:val="00E7723F"/>
    <w:rsid w:val="00E7727F"/>
    <w:rsid w:val="00E77372"/>
    <w:rsid w:val="00E77C21"/>
    <w:rsid w:val="00E8039D"/>
    <w:rsid w:val="00E804D5"/>
    <w:rsid w:val="00E80608"/>
    <w:rsid w:val="00E80A82"/>
    <w:rsid w:val="00E80C3B"/>
    <w:rsid w:val="00E80EAC"/>
    <w:rsid w:val="00E81353"/>
    <w:rsid w:val="00E81831"/>
    <w:rsid w:val="00E819CC"/>
    <w:rsid w:val="00E819D0"/>
    <w:rsid w:val="00E81CDD"/>
    <w:rsid w:val="00E82082"/>
    <w:rsid w:val="00E82177"/>
    <w:rsid w:val="00E82AE9"/>
    <w:rsid w:val="00E82FB2"/>
    <w:rsid w:val="00E8320D"/>
    <w:rsid w:val="00E832D9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394"/>
    <w:rsid w:val="00E8699C"/>
    <w:rsid w:val="00E86B5E"/>
    <w:rsid w:val="00E86DD5"/>
    <w:rsid w:val="00E87353"/>
    <w:rsid w:val="00E87797"/>
    <w:rsid w:val="00E87FD9"/>
    <w:rsid w:val="00E90C44"/>
    <w:rsid w:val="00E919AB"/>
    <w:rsid w:val="00E92448"/>
    <w:rsid w:val="00E929FD"/>
    <w:rsid w:val="00E92A27"/>
    <w:rsid w:val="00E92A7C"/>
    <w:rsid w:val="00E92E2D"/>
    <w:rsid w:val="00E92FD6"/>
    <w:rsid w:val="00E930DC"/>
    <w:rsid w:val="00E94053"/>
    <w:rsid w:val="00E949BE"/>
    <w:rsid w:val="00E94A42"/>
    <w:rsid w:val="00E94DEB"/>
    <w:rsid w:val="00E94DF7"/>
    <w:rsid w:val="00E951E3"/>
    <w:rsid w:val="00E95668"/>
    <w:rsid w:val="00E95760"/>
    <w:rsid w:val="00E9602C"/>
    <w:rsid w:val="00E969F7"/>
    <w:rsid w:val="00E96FE6"/>
    <w:rsid w:val="00E9717B"/>
    <w:rsid w:val="00EA02F7"/>
    <w:rsid w:val="00EA0499"/>
    <w:rsid w:val="00EA0C4C"/>
    <w:rsid w:val="00EA1112"/>
    <w:rsid w:val="00EA12B8"/>
    <w:rsid w:val="00EA13BC"/>
    <w:rsid w:val="00EA142C"/>
    <w:rsid w:val="00EA168F"/>
    <w:rsid w:val="00EA176B"/>
    <w:rsid w:val="00EA19DD"/>
    <w:rsid w:val="00EA1CBB"/>
    <w:rsid w:val="00EA26F0"/>
    <w:rsid w:val="00EA2805"/>
    <w:rsid w:val="00EA297B"/>
    <w:rsid w:val="00EA32BD"/>
    <w:rsid w:val="00EA34A1"/>
    <w:rsid w:val="00EA3827"/>
    <w:rsid w:val="00EA42F2"/>
    <w:rsid w:val="00EA4403"/>
    <w:rsid w:val="00EA4A90"/>
    <w:rsid w:val="00EA4BB7"/>
    <w:rsid w:val="00EA557B"/>
    <w:rsid w:val="00EA5D41"/>
    <w:rsid w:val="00EA5DCB"/>
    <w:rsid w:val="00EA5F3E"/>
    <w:rsid w:val="00EA62DE"/>
    <w:rsid w:val="00EA65FF"/>
    <w:rsid w:val="00EA6783"/>
    <w:rsid w:val="00EA6E4C"/>
    <w:rsid w:val="00EA717F"/>
    <w:rsid w:val="00EA73E8"/>
    <w:rsid w:val="00EA7705"/>
    <w:rsid w:val="00EA7D20"/>
    <w:rsid w:val="00EA7F5F"/>
    <w:rsid w:val="00EB069B"/>
    <w:rsid w:val="00EB0FC7"/>
    <w:rsid w:val="00EB1470"/>
    <w:rsid w:val="00EB160B"/>
    <w:rsid w:val="00EB1C5B"/>
    <w:rsid w:val="00EB1E56"/>
    <w:rsid w:val="00EB213D"/>
    <w:rsid w:val="00EB2AB1"/>
    <w:rsid w:val="00EB2D2A"/>
    <w:rsid w:val="00EB30F6"/>
    <w:rsid w:val="00EB3159"/>
    <w:rsid w:val="00EB3F18"/>
    <w:rsid w:val="00EB3F70"/>
    <w:rsid w:val="00EB4002"/>
    <w:rsid w:val="00EB47AC"/>
    <w:rsid w:val="00EB49E6"/>
    <w:rsid w:val="00EB4B34"/>
    <w:rsid w:val="00EB4C68"/>
    <w:rsid w:val="00EB516F"/>
    <w:rsid w:val="00EB63D2"/>
    <w:rsid w:val="00EB6A0A"/>
    <w:rsid w:val="00EB6A3B"/>
    <w:rsid w:val="00EB6AD4"/>
    <w:rsid w:val="00EB6F98"/>
    <w:rsid w:val="00EB7C35"/>
    <w:rsid w:val="00EC011A"/>
    <w:rsid w:val="00EC04B0"/>
    <w:rsid w:val="00EC072A"/>
    <w:rsid w:val="00EC07D8"/>
    <w:rsid w:val="00EC12FB"/>
    <w:rsid w:val="00EC17BB"/>
    <w:rsid w:val="00EC2B6C"/>
    <w:rsid w:val="00EC2D63"/>
    <w:rsid w:val="00EC2DAA"/>
    <w:rsid w:val="00EC3235"/>
    <w:rsid w:val="00EC3C6A"/>
    <w:rsid w:val="00EC3C93"/>
    <w:rsid w:val="00EC3D18"/>
    <w:rsid w:val="00EC412E"/>
    <w:rsid w:val="00EC44B3"/>
    <w:rsid w:val="00EC492E"/>
    <w:rsid w:val="00EC4F67"/>
    <w:rsid w:val="00EC535E"/>
    <w:rsid w:val="00EC5428"/>
    <w:rsid w:val="00EC5856"/>
    <w:rsid w:val="00EC5D4A"/>
    <w:rsid w:val="00EC5DA4"/>
    <w:rsid w:val="00EC62F8"/>
    <w:rsid w:val="00EC6D07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695"/>
    <w:rsid w:val="00ED58E6"/>
    <w:rsid w:val="00ED62EF"/>
    <w:rsid w:val="00ED67C5"/>
    <w:rsid w:val="00ED6C27"/>
    <w:rsid w:val="00ED6EB2"/>
    <w:rsid w:val="00ED6ED6"/>
    <w:rsid w:val="00ED721A"/>
    <w:rsid w:val="00ED7479"/>
    <w:rsid w:val="00ED797A"/>
    <w:rsid w:val="00EE0198"/>
    <w:rsid w:val="00EE047F"/>
    <w:rsid w:val="00EE0BB6"/>
    <w:rsid w:val="00EE0C05"/>
    <w:rsid w:val="00EE0FE1"/>
    <w:rsid w:val="00EE1156"/>
    <w:rsid w:val="00EE1BD8"/>
    <w:rsid w:val="00EE235B"/>
    <w:rsid w:val="00EE237A"/>
    <w:rsid w:val="00EE23BB"/>
    <w:rsid w:val="00EE258A"/>
    <w:rsid w:val="00EE293A"/>
    <w:rsid w:val="00EE2E44"/>
    <w:rsid w:val="00EE320A"/>
    <w:rsid w:val="00EE320D"/>
    <w:rsid w:val="00EE3C43"/>
    <w:rsid w:val="00EE4648"/>
    <w:rsid w:val="00EE47CE"/>
    <w:rsid w:val="00EE4C20"/>
    <w:rsid w:val="00EE4CC9"/>
    <w:rsid w:val="00EE586F"/>
    <w:rsid w:val="00EE6264"/>
    <w:rsid w:val="00EE652E"/>
    <w:rsid w:val="00EE6646"/>
    <w:rsid w:val="00EE66C6"/>
    <w:rsid w:val="00EE742B"/>
    <w:rsid w:val="00EE7510"/>
    <w:rsid w:val="00EF01A2"/>
    <w:rsid w:val="00EF097C"/>
    <w:rsid w:val="00EF0D0D"/>
    <w:rsid w:val="00EF1319"/>
    <w:rsid w:val="00EF1895"/>
    <w:rsid w:val="00EF19C0"/>
    <w:rsid w:val="00EF1B04"/>
    <w:rsid w:val="00EF306B"/>
    <w:rsid w:val="00EF3109"/>
    <w:rsid w:val="00EF322D"/>
    <w:rsid w:val="00EF40B1"/>
    <w:rsid w:val="00EF416F"/>
    <w:rsid w:val="00EF4E88"/>
    <w:rsid w:val="00EF50A3"/>
    <w:rsid w:val="00EF53F2"/>
    <w:rsid w:val="00EF58AA"/>
    <w:rsid w:val="00EF64C0"/>
    <w:rsid w:val="00EF69B5"/>
    <w:rsid w:val="00EF735C"/>
    <w:rsid w:val="00EF7504"/>
    <w:rsid w:val="00EF7B27"/>
    <w:rsid w:val="00EF7E34"/>
    <w:rsid w:val="00F0073C"/>
    <w:rsid w:val="00F00927"/>
    <w:rsid w:val="00F00BC0"/>
    <w:rsid w:val="00F0151B"/>
    <w:rsid w:val="00F01CBF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686"/>
    <w:rsid w:val="00F05A35"/>
    <w:rsid w:val="00F0641C"/>
    <w:rsid w:val="00F067C7"/>
    <w:rsid w:val="00F072A8"/>
    <w:rsid w:val="00F073F0"/>
    <w:rsid w:val="00F0760E"/>
    <w:rsid w:val="00F07C4B"/>
    <w:rsid w:val="00F10774"/>
    <w:rsid w:val="00F10E89"/>
    <w:rsid w:val="00F11187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315F"/>
    <w:rsid w:val="00F138A4"/>
    <w:rsid w:val="00F13CF4"/>
    <w:rsid w:val="00F13E03"/>
    <w:rsid w:val="00F13E85"/>
    <w:rsid w:val="00F13F27"/>
    <w:rsid w:val="00F14A83"/>
    <w:rsid w:val="00F14FB0"/>
    <w:rsid w:val="00F151A7"/>
    <w:rsid w:val="00F15275"/>
    <w:rsid w:val="00F15451"/>
    <w:rsid w:val="00F15CB0"/>
    <w:rsid w:val="00F15D49"/>
    <w:rsid w:val="00F1615D"/>
    <w:rsid w:val="00F16384"/>
    <w:rsid w:val="00F16514"/>
    <w:rsid w:val="00F165AB"/>
    <w:rsid w:val="00F166CC"/>
    <w:rsid w:val="00F16969"/>
    <w:rsid w:val="00F16EFD"/>
    <w:rsid w:val="00F17367"/>
    <w:rsid w:val="00F173F0"/>
    <w:rsid w:val="00F17873"/>
    <w:rsid w:val="00F17D71"/>
    <w:rsid w:val="00F17FB3"/>
    <w:rsid w:val="00F2000C"/>
    <w:rsid w:val="00F20AD5"/>
    <w:rsid w:val="00F20B0B"/>
    <w:rsid w:val="00F21054"/>
    <w:rsid w:val="00F2179A"/>
    <w:rsid w:val="00F21DFE"/>
    <w:rsid w:val="00F21E89"/>
    <w:rsid w:val="00F222F5"/>
    <w:rsid w:val="00F2327A"/>
    <w:rsid w:val="00F23411"/>
    <w:rsid w:val="00F239CD"/>
    <w:rsid w:val="00F2405A"/>
    <w:rsid w:val="00F24239"/>
    <w:rsid w:val="00F24B1F"/>
    <w:rsid w:val="00F24D3E"/>
    <w:rsid w:val="00F24EAF"/>
    <w:rsid w:val="00F25085"/>
    <w:rsid w:val="00F25649"/>
    <w:rsid w:val="00F25A81"/>
    <w:rsid w:val="00F2662B"/>
    <w:rsid w:val="00F26664"/>
    <w:rsid w:val="00F268E4"/>
    <w:rsid w:val="00F26C71"/>
    <w:rsid w:val="00F27374"/>
    <w:rsid w:val="00F2798C"/>
    <w:rsid w:val="00F27DEE"/>
    <w:rsid w:val="00F310F6"/>
    <w:rsid w:val="00F31280"/>
    <w:rsid w:val="00F312CE"/>
    <w:rsid w:val="00F31908"/>
    <w:rsid w:val="00F319ED"/>
    <w:rsid w:val="00F32038"/>
    <w:rsid w:val="00F32632"/>
    <w:rsid w:val="00F34238"/>
    <w:rsid w:val="00F34C80"/>
    <w:rsid w:val="00F34C85"/>
    <w:rsid w:val="00F34F0B"/>
    <w:rsid w:val="00F3533B"/>
    <w:rsid w:val="00F35AB9"/>
    <w:rsid w:val="00F36583"/>
    <w:rsid w:val="00F36926"/>
    <w:rsid w:val="00F369BB"/>
    <w:rsid w:val="00F36A42"/>
    <w:rsid w:val="00F370DE"/>
    <w:rsid w:val="00F3760C"/>
    <w:rsid w:val="00F37D61"/>
    <w:rsid w:val="00F404A1"/>
    <w:rsid w:val="00F41928"/>
    <w:rsid w:val="00F430EB"/>
    <w:rsid w:val="00F4323B"/>
    <w:rsid w:val="00F43669"/>
    <w:rsid w:val="00F438EF"/>
    <w:rsid w:val="00F43EB3"/>
    <w:rsid w:val="00F43FD6"/>
    <w:rsid w:val="00F44030"/>
    <w:rsid w:val="00F44465"/>
    <w:rsid w:val="00F4520B"/>
    <w:rsid w:val="00F45819"/>
    <w:rsid w:val="00F45B53"/>
    <w:rsid w:val="00F45E3D"/>
    <w:rsid w:val="00F46896"/>
    <w:rsid w:val="00F477D6"/>
    <w:rsid w:val="00F47A01"/>
    <w:rsid w:val="00F47B80"/>
    <w:rsid w:val="00F47C39"/>
    <w:rsid w:val="00F47D7D"/>
    <w:rsid w:val="00F47E97"/>
    <w:rsid w:val="00F50177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316C"/>
    <w:rsid w:val="00F53230"/>
    <w:rsid w:val="00F53733"/>
    <w:rsid w:val="00F5376B"/>
    <w:rsid w:val="00F53B72"/>
    <w:rsid w:val="00F54566"/>
    <w:rsid w:val="00F54636"/>
    <w:rsid w:val="00F54A8C"/>
    <w:rsid w:val="00F54B85"/>
    <w:rsid w:val="00F54C3A"/>
    <w:rsid w:val="00F55303"/>
    <w:rsid w:val="00F559CD"/>
    <w:rsid w:val="00F55A0C"/>
    <w:rsid w:val="00F55BB7"/>
    <w:rsid w:val="00F56AF0"/>
    <w:rsid w:val="00F57024"/>
    <w:rsid w:val="00F57151"/>
    <w:rsid w:val="00F574A7"/>
    <w:rsid w:val="00F60634"/>
    <w:rsid w:val="00F609DA"/>
    <w:rsid w:val="00F60E59"/>
    <w:rsid w:val="00F6202D"/>
    <w:rsid w:val="00F623BE"/>
    <w:rsid w:val="00F6242C"/>
    <w:rsid w:val="00F625FD"/>
    <w:rsid w:val="00F63389"/>
    <w:rsid w:val="00F63E2A"/>
    <w:rsid w:val="00F6401D"/>
    <w:rsid w:val="00F6413B"/>
    <w:rsid w:val="00F6475A"/>
    <w:rsid w:val="00F64A46"/>
    <w:rsid w:val="00F64EBE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F45"/>
    <w:rsid w:val="00F67133"/>
    <w:rsid w:val="00F67413"/>
    <w:rsid w:val="00F67F9E"/>
    <w:rsid w:val="00F702DB"/>
    <w:rsid w:val="00F70CB7"/>
    <w:rsid w:val="00F713A1"/>
    <w:rsid w:val="00F71596"/>
    <w:rsid w:val="00F71AA7"/>
    <w:rsid w:val="00F72425"/>
    <w:rsid w:val="00F727BA"/>
    <w:rsid w:val="00F72C96"/>
    <w:rsid w:val="00F72DDC"/>
    <w:rsid w:val="00F73509"/>
    <w:rsid w:val="00F73736"/>
    <w:rsid w:val="00F73946"/>
    <w:rsid w:val="00F73B99"/>
    <w:rsid w:val="00F742EF"/>
    <w:rsid w:val="00F74717"/>
    <w:rsid w:val="00F74A76"/>
    <w:rsid w:val="00F74C43"/>
    <w:rsid w:val="00F74DA5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8EC"/>
    <w:rsid w:val="00F76A08"/>
    <w:rsid w:val="00F779C3"/>
    <w:rsid w:val="00F77B2E"/>
    <w:rsid w:val="00F80843"/>
    <w:rsid w:val="00F81225"/>
    <w:rsid w:val="00F8145B"/>
    <w:rsid w:val="00F823A9"/>
    <w:rsid w:val="00F8282A"/>
    <w:rsid w:val="00F82AE6"/>
    <w:rsid w:val="00F83120"/>
    <w:rsid w:val="00F83278"/>
    <w:rsid w:val="00F83621"/>
    <w:rsid w:val="00F83EB4"/>
    <w:rsid w:val="00F849EC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1527"/>
    <w:rsid w:val="00F9187C"/>
    <w:rsid w:val="00F91C27"/>
    <w:rsid w:val="00F91EFF"/>
    <w:rsid w:val="00F92092"/>
    <w:rsid w:val="00F922D6"/>
    <w:rsid w:val="00F9256C"/>
    <w:rsid w:val="00F9272A"/>
    <w:rsid w:val="00F92A72"/>
    <w:rsid w:val="00F92C65"/>
    <w:rsid w:val="00F93598"/>
    <w:rsid w:val="00F93738"/>
    <w:rsid w:val="00F9390D"/>
    <w:rsid w:val="00F93AC6"/>
    <w:rsid w:val="00F93BF8"/>
    <w:rsid w:val="00F93D5B"/>
    <w:rsid w:val="00F93EA0"/>
    <w:rsid w:val="00F94866"/>
    <w:rsid w:val="00F95116"/>
    <w:rsid w:val="00F96398"/>
    <w:rsid w:val="00F96414"/>
    <w:rsid w:val="00F96BC0"/>
    <w:rsid w:val="00F96E32"/>
    <w:rsid w:val="00F97DD8"/>
    <w:rsid w:val="00FA06F8"/>
    <w:rsid w:val="00FA0D15"/>
    <w:rsid w:val="00FA2377"/>
    <w:rsid w:val="00FA25A3"/>
    <w:rsid w:val="00FA35C3"/>
    <w:rsid w:val="00FA416A"/>
    <w:rsid w:val="00FA4439"/>
    <w:rsid w:val="00FA47D8"/>
    <w:rsid w:val="00FA5D75"/>
    <w:rsid w:val="00FA67B9"/>
    <w:rsid w:val="00FA69D0"/>
    <w:rsid w:val="00FA6A1B"/>
    <w:rsid w:val="00FA706A"/>
    <w:rsid w:val="00FA7747"/>
    <w:rsid w:val="00FA7C8C"/>
    <w:rsid w:val="00FA7CAE"/>
    <w:rsid w:val="00FB0126"/>
    <w:rsid w:val="00FB029E"/>
    <w:rsid w:val="00FB0309"/>
    <w:rsid w:val="00FB0322"/>
    <w:rsid w:val="00FB0814"/>
    <w:rsid w:val="00FB1860"/>
    <w:rsid w:val="00FB1BC5"/>
    <w:rsid w:val="00FB1C2B"/>
    <w:rsid w:val="00FB1CD0"/>
    <w:rsid w:val="00FB1FC8"/>
    <w:rsid w:val="00FB26DC"/>
    <w:rsid w:val="00FB2B60"/>
    <w:rsid w:val="00FB2ECB"/>
    <w:rsid w:val="00FB31F4"/>
    <w:rsid w:val="00FB3B6C"/>
    <w:rsid w:val="00FB3D33"/>
    <w:rsid w:val="00FB3D37"/>
    <w:rsid w:val="00FB416A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F33"/>
    <w:rsid w:val="00FB766C"/>
    <w:rsid w:val="00FB7876"/>
    <w:rsid w:val="00FB7BBF"/>
    <w:rsid w:val="00FC0078"/>
    <w:rsid w:val="00FC012A"/>
    <w:rsid w:val="00FC0CB0"/>
    <w:rsid w:val="00FC1C44"/>
    <w:rsid w:val="00FC26F3"/>
    <w:rsid w:val="00FC2B76"/>
    <w:rsid w:val="00FC314A"/>
    <w:rsid w:val="00FC34BD"/>
    <w:rsid w:val="00FC3A9C"/>
    <w:rsid w:val="00FC3CA0"/>
    <w:rsid w:val="00FC4169"/>
    <w:rsid w:val="00FC449E"/>
    <w:rsid w:val="00FC46FF"/>
    <w:rsid w:val="00FC4F50"/>
    <w:rsid w:val="00FC5182"/>
    <w:rsid w:val="00FC5757"/>
    <w:rsid w:val="00FC57D4"/>
    <w:rsid w:val="00FC598E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167"/>
    <w:rsid w:val="00FD0300"/>
    <w:rsid w:val="00FD0379"/>
    <w:rsid w:val="00FD086A"/>
    <w:rsid w:val="00FD0F46"/>
    <w:rsid w:val="00FD128F"/>
    <w:rsid w:val="00FD131D"/>
    <w:rsid w:val="00FD2344"/>
    <w:rsid w:val="00FD2661"/>
    <w:rsid w:val="00FD3307"/>
    <w:rsid w:val="00FD3AAE"/>
    <w:rsid w:val="00FD402B"/>
    <w:rsid w:val="00FD4316"/>
    <w:rsid w:val="00FD4560"/>
    <w:rsid w:val="00FD4A56"/>
    <w:rsid w:val="00FD4BE3"/>
    <w:rsid w:val="00FD561F"/>
    <w:rsid w:val="00FD5884"/>
    <w:rsid w:val="00FD58ED"/>
    <w:rsid w:val="00FD5BA6"/>
    <w:rsid w:val="00FD5DD2"/>
    <w:rsid w:val="00FD6102"/>
    <w:rsid w:val="00FD612B"/>
    <w:rsid w:val="00FD62E9"/>
    <w:rsid w:val="00FD62F3"/>
    <w:rsid w:val="00FD6E86"/>
    <w:rsid w:val="00FD7069"/>
    <w:rsid w:val="00FD7248"/>
    <w:rsid w:val="00FD724B"/>
    <w:rsid w:val="00FD7C61"/>
    <w:rsid w:val="00FD7EE3"/>
    <w:rsid w:val="00FE099D"/>
    <w:rsid w:val="00FE10DB"/>
    <w:rsid w:val="00FE11AD"/>
    <w:rsid w:val="00FE1240"/>
    <w:rsid w:val="00FE18E1"/>
    <w:rsid w:val="00FE19FF"/>
    <w:rsid w:val="00FE1CEB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7009"/>
    <w:rsid w:val="00FE7B3F"/>
    <w:rsid w:val="00FF0135"/>
    <w:rsid w:val="00FF0216"/>
    <w:rsid w:val="00FF07AF"/>
    <w:rsid w:val="00FF09E9"/>
    <w:rsid w:val="00FF0EEC"/>
    <w:rsid w:val="00FF188F"/>
    <w:rsid w:val="00FF19E6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45C6"/>
    <w:rsid w:val="00FF4CBD"/>
    <w:rsid w:val="00FF4CCD"/>
    <w:rsid w:val="00FF55A5"/>
    <w:rsid w:val="00FF5870"/>
    <w:rsid w:val="00FF599F"/>
    <w:rsid w:val="00FF6411"/>
    <w:rsid w:val="00FF6560"/>
    <w:rsid w:val="00FF675A"/>
    <w:rsid w:val="00FF6810"/>
    <w:rsid w:val="00FF6B01"/>
    <w:rsid w:val="00FF6BD9"/>
    <w:rsid w:val="00FF6D94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A002DC25-6C4C-4A57-930E-656E88E2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4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D6BCAB-50E1-4DE9-896B-9788258AB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19</Pages>
  <Words>3284</Words>
  <Characters>18721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Rajira Tanganurakpongsa</cp:lastModifiedBy>
  <cp:revision>2</cp:revision>
  <cp:lastPrinted>2023-05-09T09:17:00Z</cp:lastPrinted>
  <dcterms:created xsi:type="dcterms:W3CDTF">2023-08-10T04:39:00Z</dcterms:created>
  <dcterms:modified xsi:type="dcterms:W3CDTF">2023-08-10T04:39:00Z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</Properties>
</file>