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A4DF5" w14:textId="60C99CE1" w:rsidR="004956B4" w:rsidRPr="009721F5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</w:p>
    <w:p w14:paraId="0FCD7FBB" w14:textId="77777777" w:rsidR="004956B4" w:rsidRPr="009721F5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</w:p>
    <w:p w14:paraId="59A9E699" w14:textId="77777777" w:rsidR="00035AA5" w:rsidRPr="009721F5" w:rsidRDefault="00035AA5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</w:p>
    <w:p w14:paraId="6600683A" w14:textId="77777777" w:rsidR="004956B4" w:rsidRPr="009721F5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</w:p>
    <w:p w14:paraId="38AB6172" w14:textId="6306F0B5" w:rsidR="004956B4" w:rsidRPr="009721F5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</w:p>
    <w:p w14:paraId="1C4D465E" w14:textId="77777777" w:rsidR="00EE3B59" w:rsidRPr="009721F5" w:rsidRDefault="00EE3B59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  <w:cs/>
        </w:rPr>
      </w:pPr>
    </w:p>
    <w:p w14:paraId="21C62D3B" w14:textId="77777777" w:rsidR="004E5950" w:rsidRPr="009721F5" w:rsidRDefault="004E5950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40"/>
          <w:szCs w:val="40"/>
        </w:rPr>
      </w:pPr>
    </w:p>
    <w:p w14:paraId="4AC1E99B" w14:textId="5892C7A6" w:rsidR="005A01D2" w:rsidRPr="009721F5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  <w:cs/>
        </w:rPr>
      </w:pPr>
      <w:r w:rsidRPr="009721F5">
        <w:rPr>
          <w:rFonts w:ascii="Angsana New" w:hAnsi="Angsana New" w:cs="Angsana New" w:hint="cs"/>
          <w:sz w:val="52"/>
          <w:szCs w:val="52"/>
          <w:cs/>
        </w:rPr>
        <w:t>บริษัท บางกอกแล็ป แอนด์ คอสเมติค จำกัด</w:t>
      </w:r>
      <w:r w:rsidR="00503D06" w:rsidRPr="009721F5">
        <w:rPr>
          <w:rFonts w:ascii="Angsana New" w:hAnsi="Angsana New" w:cs="Angsana New" w:hint="cs"/>
          <w:sz w:val="52"/>
          <w:szCs w:val="52"/>
        </w:rPr>
        <w:t xml:space="preserve"> (</w:t>
      </w:r>
      <w:r w:rsidR="00503D06" w:rsidRPr="009721F5">
        <w:rPr>
          <w:rFonts w:ascii="Angsana New" w:hAnsi="Angsana New" w:cs="Angsana New" w:hint="cs"/>
          <w:sz w:val="52"/>
          <w:szCs w:val="52"/>
          <w:cs/>
        </w:rPr>
        <w:t>มหาชน)</w:t>
      </w:r>
      <w:r w:rsidR="007C21BC" w:rsidRPr="009721F5">
        <w:rPr>
          <w:rFonts w:ascii="Angsana New" w:hAnsi="Angsana New" w:cs="Angsana New" w:hint="cs"/>
          <w:sz w:val="52"/>
          <w:szCs w:val="52"/>
        </w:rPr>
        <w:t xml:space="preserve"> </w:t>
      </w:r>
      <w:r w:rsidR="007C21BC" w:rsidRPr="009721F5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0C2BA97E" w14:textId="77777777" w:rsidR="00E80278" w:rsidRPr="009721F5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</w:p>
    <w:p w14:paraId="681BCA15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D2463CB" w14:textId="4487911D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7F6CBE" w:rsidRPr="007F6CBE">
        <w:rPr>
          <w:rFonts w:ascii="Angsana New" w:hAnsi="Angsana New" w:hint="cs"/>
          <w:sz w:val="32"/>
          <w:szCs w:val="32"/>
        </w:rPr>
        <w:t>30</w:t>
      </w:r>
      <w:r w:rsidRPr="009721F5">
        <w:rPr>
          <w:rFonts w:ascii="Angsana New" w:hAnsi="Angsana New" w:hint="cs"/>
          <w:sz w:val="32"/>
          <w:szCs w:val="32"/>
        </w:rPr>
        <w:t xml:space="preserve"> </w:t>
      </w:r>
      <w:r w:rsidRPr="009721F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F6CBE" w:rsidRPr="007F6CBE">
        <w:rPr>
          <w:rFonts w:ascii="Angsana New" w:hAnsi="Angsana New" w:hint="cs"/>
          <w:sz w:val="32"/>
          <w:szCs w:val="32"/>
        </w:rPr>
        <w:t>2566</w:t>
      </w:r>
    </w:p>
    <w:p w14:paraId="48152642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และ</w:t>
      </w:r>
    </w:p>
    <w:p w14:paraId="05F50399" w14:textId="6E697EB3" w:rsidR="002D75D2" w:rsidRPr="009721F5" w:rsidRDefault="00AE2613" w:rsidP="00AE26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21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397C21A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</w:pPr>
    </w:p>
    <w:p w14:paraId="0FFE17CB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</w:rPr>
      </w:pPr>
    </w:p>
    <w:p w14:paraId="21E39101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  <w:sectPr w:rsidR="00BD6992" w:rsidRPr="009721F5" w:rsidSect="006A37E0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23E8711" w14:textId="77777777" w:rsidR="00E91873" w:rsidRPr="009721F5" w:rsidRDefault="00E91873" w:rsidP="00C77298">
      <w:pPr>
        <w:pStyle w:val="Heading1"/>
      </w:pPr>
    </w:p>
    <w:p w14:paraId="23D05764" w14:textId="77777777" w:rsidR="0052201E" w:rsidRPr="009721F5" w:rsidRDefault="0052201E" w:rsidP="0052201E">
      <w:pPr>
        <w:rPr>
          <w:rFonts w:ascii="Angsana New" w:hAnsi="Angsana New"/>
          <w:sz w:val="32"/>
          <w:szCs w:val="32"/>
        </w:rPr>
      </w:pPr>
    </w:p>
    <w:p w14:paraId="0AB5645C" w14:textId="77777777" w:rsidR="0052201E" w:rsidRPr="009721F5" w:rsidRDefault="0052201E" w:rsidP="0052201E">
      <w:pPr>
        <w:rPr>
          <w:rFonts w:ascii="Angsana New" w:hAnsi="Angsana New"/>
          <w:sz w:val="32"/>
          <w:szCs w:val="32"/>
        </w:rPr>
      </w:pPr>
    </w:p>
    <w:p w14:paraId="6BD7C668" w14:textId="77777777" w:rsidR="0052201E" w:rsidRPr="009721F5" w:rsidRDefault="0052201E" w:rsidP="0052201E">
      <w:pPr>
        <w:rPr>
          <w:rFonts w:ascii="Angsana New" w:hAnsi="Angsana New"/>
          <w:sz w:val="32"/>
          <w:szCs w:val="32"/>
        </w:rPr>
      </w:pPr>
    </w:p>
    <w:p w14:paraId="4FE36B55" w14:textId="77777777" w:rsidR="0052201E" w:rsidRPr="009721F5" w:rsidRDefault="0052201E" w:rsidP="0052201E">
      <w:pPr>
        <w:rPr>
          <w:rFonts w:ascii="Angsana New" w:hAnsi="Angsana New"/>
          <w:sz w:val="32"/>
          <w:szCs w:val="32"/>
          <w:cs/>
        </w:rPr>
      </w:pPr>
    </w:p>
    <w:p w14:paraId="629976EA" w14:textId="77777777" w:rsidR="0052201E" w:rsidRPr="009721F5" w:rsidRDefault="0052201E" w:rsidP="0052201E">
      <w:pPr>
        <w:rPr>
          <w:rFonts w:ascii="Angsana New" w:hAnsi="Angsana New"/>
          <w:sz w:val="32"/>
          <w:szCs w:val="32"/>
        </w:rPr>
      </w:pPr>
    </w:p>
    <w:p w14:paraId="3473E373" w14:textId="77777777" w:rsidR="0052201E" w:rsidRPr="009721F5" w:rsidRDefault="0052201E" w:rsidP="0052201E">
      <w:pPr>
        <w:rPr>
          <w:rFonts w:ascii="Angsana New" w:hAnsi="Angsana New"/>
          <w:sz w:val="32"/>
          <w:szCs w:val="32"/>
        </w:rPr>
      </w:pPr>
    </w:p>
    <w:p w14:paraId="02914B71" w14:textId="5DE15591" w:rsidR="004C042B" w:rsidRPr="009721F5" w:rsidRDefault="007251E0" w:rsidP="00C77298">
      <w:pPr>
        <w:pStyle w:val="Heading1"/>
      </w:pPr>
      <w:r w:rsidRPr="009721F5">
        <w:rPr>
          <w:rFonts w:hint="cs"/>
          <w:cs/>
        </w:rPr>
        <w:t>รายงาน</w:t>
      </w:r>
      <w:r w:rsidR="00604214" w:rsidRPr="009721F5">
        <w:rPr>
          <w:rFonts w:hint="cs"/>
          <w:cs/>
        </w:rPr>
        <w:t>การสอบทานข้อมูลทางการเงินระหว่างกาลโดย</w:t>
      </w:r>
      <w:r w:rsidRPr="009721F5">
        <w:rPr>
          <w:rFonts w:hint="cs"/>
          <w:cs/>
        </w:rPr>
        <w:t>ผู้สอบบัญชีรับอนุญาต</w:t>
      </w:r>
    </w:p>
    <w:p w14:paraId="1B07E7D3" w14:textId="77777777" w:rsidR="00DD7354" w:rsidRPr="009721F5" w:rsidRDefault="00DD7354" w:rsidP="00161CB0">
      <w:pPr>
        <w:jc w:val="thaiDistribute"/>
        <w:rPr>
          <w:rFonts w:ascii="Angsana New" w:hAnsi="Angsana New"/>
          <w:sz w:val="30"/>
          <w:szCs w:val="30"/>
        </w:rPr>
      </w:pPr>
    </w:p>
    <w:p w14:paraId="19553EDB" w14:textId="5ED0ADFB" w:rsidR="00DD7354" w:rsidRPr="009721F5" w:rsidRDefault="007251E0" w:rsidP="00C77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เสนอ </w:t>
      </w:r>
      <w:r w:rsidR="00CF320C" w:rsidRPr="009721F5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="00E80278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บางกอกแล็ป แอนด์ คอสเมติค จำกัด</w:t>
      </w:r>
      <w:r w:rsidR="002D4BC2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65920B0" w14:textId="77777777" w:rsidR="008C6716" w:rsidRPr="009721F5" w:rsidRDefault="008C6716" w:rsidP="00161CB0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01691FA" w14:textId="6A8E5B9C" w:rsidR="00AE2613" w:rsidRPr="009721F5" w:rsidRDefault="00AE2613" w:rsidP="00AE2613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7F6CBE" w:rsidRPr="007F6CBE">
        <w:rPr>
          <w:rFonts w:ascii="Angsana New" w:hAnsi="Angsana New" w:hint="cs"/>
          <w:spacing w:val="4"/>
          <w:sz w:val="30"/>
          <w:szCs w:val="30"/>
        </w:rPr>
        <w:t>30</w:t>
      </w:r>
      <w:r w:rsidRPr="009721F5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="007F6CBE" w:rsidRPr="007F6CBE">
        <w:rPr>
          <w:rFonts w:ascii="Angsana New" w:hAnsi="Angsana New" w:hint="cs"/>
          <w:spacing w:val="4"/>
          <w:sz w:val="30"/>
          <w:szCs w:val="30"/>
        </w:rPr>
        <w:t>2566</w:t>
      </w:r>
      <w:r w:rsidRPr="009721F5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br/>
      </w:r>
      <w:r w:rsidR="007F6CBE" w:rsidRPr="007F6CBE">
        <w:rPr>
          <w:rFonts w:ascii="Angsana New" w:hAnsi="Angsana New" w:hint="cs"/>
          <w:spacing w:val="2"/>
          <w:sz w:val="30"/>
          <w:szCs w:val="30"/>
        </w:rPr>
        <w:t>30</w:t>
      </w:r>
      <w:r w:rsidRPr="009721F5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="007F6CBE" w:rsidRPr="007F6CBE">
        <w:rPr>
          <w:rFonts w:ascii="Angsana New" w:hAnsi="Angsana New" w:hint="cs"/>
          <w:spacing w:val="2"/>
          <w:sz w:val="30"/>
          <w:szCs w:val="30"/>
        </w:rPr>
        <w:t>2566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แสดงการเปลี่ยนแปลงส่วนของผู้ถือหุ้นเฉพาะกิจการ </w:t>
      </w:r>
      <w:r w:rsidRPr="009721F5">
        <w:rPr>
          <w:rFonts w:ascii="Angsana New" w:hAnsi="Angsana New" w:hint="cs"/>
          <w:spacing w:val="2"/>
          <w:sz w:val="30"/>
          <w:szCs w:val="30"/>
          <w:cs/>
          <w:lang w:val="th-TH"/>
        </w:rPr>
        <w:t>และ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Pr="009721F5">
        <w:rPr>
          <w:rFonts w:ascii="Angsana New" w:hAnsi="Angsana New" w:hint="cs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 w:rsidRPr="009721F5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สำหรับงวดหกเดือนสิ้นสุดวันที่ </w:t>
      </w:r>
      <w:r w:rsidR="007F6CBE" w:rsidRPr="007F6CBE">
        <w:rPr>
          <w:rFonts w:ascii="Angsana New" w:hAnsi="Angsana New" w:hint="cs"/>
          <w:spacing w:val="4"/>
          <w:sz w:val="30"/>
          <w:szCs w:val="30"/>
        </w:rPr>
        <w:t>30</w:t>
      </w:r>
      <w:r w:rsidRPr="009721F5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="007F6CBE" w:rsidRPr="007F6CBE">
        <w:rPr>
          <w:rFonts w:ascii="Angsana New" w:hAnsi="Angsana New" w:hint="cs"/>
          <w:spacing w:val="4"/>
          <w:sz w:val="30"/>
          <w:szCs w:val="30"/>
        </w:rPr>
        <w:t>2566</w:t>
      </w:r>
      <w:r w:rsidRPr="009721F5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  <w:lang w:val="th-TH"/>
        </w:rPr>
        <w:t>ของบริษัท บางกอกแล็ป แอนด์ คอสเมติค จำกัด</w:t>
      </w:r>
      <w:r w:rsidR="00DA58DC">
        <w:rPr>
          <w:rFonts w:ascii="Angsana New" w:hAnsi="Angsana New" w:hint="cs"/>
          <w:sz w:val="30"/>
          <w:szCs w:val="30"/>
          <w:cs/>
          <w:lang w:val="th-TH"/>
        </w:rPr>
        <w:t xml:space="preserve"> (มหาชน</w:t>
      </w:r>
      <w:r w:rsidR="00DA58DC">
        <w:rPr>
          <w:rFonts w:ascii="Angsana New" w:hAnsi="Angsana New"/>
          <w:sz w:val="30"/>
          <w:szCs w:val="30"/>
        </w:rPr>
        <w:t xml:space="preserve">) </w:t>
      </w:r>
      <w:r w:rsidRPr="009721F5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 บางกอกแล็ป แอนด์ คอสเมติค จำกัด</w:t>
      </w:r>
      <w:r w:rsidR="00DA58DC">
        <w:rPr>
          <w:rFonts w:ascii="Angsana New" w:hAnsi="Angsana New"/>
          <w:sz w:val="30"/>
          <w:szCs w:val="30"/>
        </w:rPr>
        <w:t xml:space="preserve"> (</w:t>
      </w:r>
      <w:r w:rsidR="00DA58DC">
        <w:rPr>
          <w:rFonts w:ascii="Angsana New" w:hAnsi="Angsana New" w:hint="cs"/>
          <w:sz w:val="30"/>
          <w:szCs w:val="30"/>
          <w:cs/>
        </w:rPr>
        <w:t>มหาชน</w:t>
      </w:r>
      <w:r w:rsidR="00DA58DC">
        <w:rPr>
          <w:rFonts w:ascii="Angsana New" w:hAnsi="Angsana New"/>
          <w:sz w:val="30"/>
          <w:szCs w:val="30"/>
        </w:rPr>
        <w:t>)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F6CBE" w:rsidRPr="007F6CBE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CEE3AD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0124E3" w14:textId="205F4AD7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  <w:r w:rsidR="005B3945" w:rsidRPr="009721F5">
        <w:rPr>
          <w:rFonts w:ascii="Angsana New" w:hAnsi="Angsana New" w:hint="cs"/>
          <w:i/>
          <w:iCs/>
          <w:sz w:val="30"/>
          <w:szCs w:val="30"/>
          <w:cs/>
        </w:rPr>
        <w:tab/>
      </w:r>
    </w:p>
    <w:p w14:paraId="12F0E56B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E9E0241" w14:textId="4F236AC3" w:rsidR="00B12FAA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F6CBE" w:rsidRPr="007F6CBE">
        <w:rPr>
          <w:rFonts w:ascii="Angsana New" w:hAnsi="Angsana New" w:hint="cs"/>
          <w:sz w:val="30"/>
          <w:szCs w:val="30"/>
        </w:rPr>
        <w:t>2410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</w:rPr>
        <w:t>“</w:t>
      </w:r>
      <w:r w:rsidRPr="009721F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</w:t>
      </w:r>
      <w:r w:rsidR="00DA58DC"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</w:t>
      </w:r>
      <w:r w:rsidRPr="009721F5">
        <w:rPr>
          <w:rFonts w:ascii="Angsana New" w:hAnsi="Angsana New" w:hint="cs"/>
          <w:sz w:val="30"/>
          <w:szCs w:val="30"/>
        </w:rPr>
        <w:t>”</w:t>
      </w:r>
      <w:r w:rsidRPr="009721F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212B" w:rsidRPr="009721F5">
        <w:rPr>
          <w:rFonts w:ascii="Angsana New" w:hAnsi="Angsana New" w:hint="cs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ซึ่งอาจพบได้จากการตรวจสอบ</w:t>
      </w:r>
      <w:r w:rsidR="005A1CE6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CC3A10B" w14:textId="1805F38C" w:rsidR="00F3264B" w:rsidRDefault="00F3264B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75CFF74" w14:textId="77777777" w:rsidR="00F3264B" w:rsidRPr="009721F5" w:rsidRDefault="00F3264B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EC93CEC" w14:textId="77777777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  <w:cs/>
        </w:rPr>
        <w:sectPr w:rsidR="00B12FAA" w:rsidRPr="009721F5" w:rsidSect="00F3264B"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9330440" w14:textId="531C33DF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5536CEE9" w14:textId="77777777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2AC9B4F" w14:textId="791C3A9C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CEF74C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8F1F107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4B89240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</w:rPr>
      </w:pPr>
    </w:p>
    <w:p w14:paraId="67CF9310" w14:textId="77777777" w:rsidR="00B12FAA" w:rsidRPr="009721F5" w:rsidRDefault="00B12FAA" w:rsidP="00B12FAA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2149C9B8" w14:textId="77777777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(</w:t>
      </w:r>
      <w:r w:rsidRPr="009721F5">
        <w:rPr>
          <w:rFonts w:ascii="Angsana New" w:hAnsi="Angsana New" w:cs="Angsana New" w:hint="cs"/>
          <w:cs/>
          <w:lang w:val="en-US"/>
        </w:rPr>
        <w:t>บุญญฤทธิ์ ถนอมเจริญ</w:t>
      </w:r>
      <w:r w:rsidRPr="009721F5">
        <w:rPr>
          <w:rFonts w:ascii="Angsana New" w:hAnsi="Angsana New" w:cs="Angsana New" w:hint="cs"/>
          <w:cs/>
        </w:rPr>
        <w:t>)</w:t>
      </w:r>
    </w:p>
    <w:p w14:paraId="26CC69D1" w14:textId="77777777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ผู้สอบบัญชีรับอนุญาต</w:t>
      </w:r>
    </w:p>
    <w:p w14:paraId="0B0445D4" w14:textId="0FF7FC26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  <w:lang w:val="th-TH"/>
        </w:rPr>
        <w:t xml:space="preserve">เลขทะเบียน </w:t>
      </w:r>
      <w:r w:rsidR="007F6CBE" w:rsidRPr="007F6CBE">
        <w:rPr>
          <w:rFonts w:ascii="Angsana New" w:hAnsi="Angsana New" w:hint="cs"/>
          <w:sz w:val="30"/>
          <w:szCs w:val="30"/>
        </w:rPr>
        <w:t>7900</w:t>
      </w:r>
    </w:p>
    <w:p w14:paraId="3DF793C2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DEC46BA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6231D3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E1E46D6" w14:textId="7A8BFE66" w:rsidR="00B12FAA" w:rsidRPr="009721F5" w:rsidRDefault="007F6CBE" w:rsidP="00B12FAA">
      <w:pPr>
        <w:pStyle w:val="IndexHeading1"/>
        <w:spacing w:after="0" w:line="240" w:lineRule="auto"/>
        <w:outlineLvl w:val="0"/>
        <w:rPr>
          <w:rFonts w:ascii="Angsana New" w:hAnsi="Angsana New"/>
          <w:b w:val="0"/>
          <w:sz w:val="30"/>
          <w:szCs w:val="30"/>
          <w:lang w:val="th-TH" w:bidi="th-TH"/>
        </w:rPr>
      </w:pPr>
      <w:r w:rsidRPr="007F6CBE">
        <w:rPr>
          <w:rFonts w:ascii="Angsana New" w:hAnsi="Angsana New" w:hint="cs"/>
          <w:b w:val="0"/>
          <w:sz w:val="30"/>
          <w:szCs w:val="30"/>
          <w:lang w:val="en-US" w:bidi="th-TH"/>
        </w:rPr>
        <w:t>14</w:t>
      </w:r>
      <w:r w:rsidR="002D4BC2" w:rsidRPr="009721F5">
        <w:rPr>
          <w:rFonts w:ascii="Angsana New" w:hAnsi="Angsana New" w:hint="cs"/>
          <w:b w:val="0"/>
          <w:sz w:val="30"/>
          <w:szCs w:val="30"/>
          <w:lang w:val="en-US" w:bidi="th-TH"/>
        </w:rPr>
        <w:t xml:space="preserve"> </w:t>
      </w:r>
      <w:r w:rsidR="008B2B44" w:rsidRPr="009721F5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สิงหาคม</w:t>
      </w:r>
      <w:r w:rsidR="00942918" w:rsidRPr="009721F5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Pr="007F6CBE">
        <w:rPr>
          <w:rFonts w:ascii="Angsana New" w:hAnsi="Angsana New" w:hint="cs"/>
          <w:b w:val="0"/>
          <w:sz w:val="30"/>
          <w:szCs w:val="30"/>
          <w:lang w:val="en-US" w:bidi="th-TH"/>
        </w:rPr>
        <w:t>2566</w:t>
      </w:r>
    </w:p>
    <w:p w14:paraId="32260FE7" w14:textId="05C0C475" w:rsidR="0045378F" w:rsidRPr="009721F5" w:rsidRDefault="0045378F" w:rsidP="00394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45378F" w:rsidRPr="009721F5" w:rsidSect="00F3264B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AF413" w14:textId="77777777" w:rsidR="00AB78AA" w:rsidRDefault="00AB78AA" w:rsidP="004956B4">
      <w:r>
        <w:separator/>
      </w:r>
    </w:p>
  </w:endnote>
  <w:endnote w:type="continuationSeparator" w:id="0">
    <w:p w14:paraId="141056FB" w14:textId="77777777" w:rsidR="00AB78AA" w:rsidRDefault="00AB78A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ADBA" w14:textId="35401717" w:rsidR="00B12FAA" w:rsidRDefault="00B12FAA" w:rsidP="001F5A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7F6CBE" w:rsidRPr="007F6CBE">
      <w:rPr>
        <w:rStyle w:val="PageNumber"/>
        <w:rFonts w:ascii="Angsana New" w:hAnsi="Angsana New"/>
        <w:noProof/>
        <w:szCs w:val="30"/>
      </w:rPr>
      <w:t>1</w:t>
    </w:r>
    <w:r>
      <w:rPr>
        <w:rStyle w:val="PageNumber"/>
      </w:rPr>
      <w:fldChar w:fldCharType="end"/>
    </w:r>
  </w:p>
  <w:p w14:paraId="7266691F" w14:textId="77777777" w:rsidR="00B12FAA" w:rsidRDefault="00B12FAA" w:rsidP="006E56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E1CA2" w14:textId="47C123FB" w:rsidR="00B12FAA" w:rsidRPr="002A3393" w:rsidRDefault="007F6CBE" w:rsidP="002A3393">
    <w:pPr>
      <w:pStyle w:val="Footer"/>
      <w:jc w:val="center"/>
      <w:rPr>
        <w:rFonts w:ascii="Angsana New" w:hAnsi="Angsana New"/>
        <w:sz w:val="30"/>
        <w:szCs w:val="30"/>
      </w:rPr>
    </w:pPr>
    <w:r w:rsidRPr="007F6CBE">
      <w:rPr>
        <w:rFonts w:ascii="Angsana New" w:hAnsi="Angsana New"/>
        <w:sz w:val="30"/>
        <w:szCs w:val="30"/>
      </w:rPr>
      <w:t>2</w:t>
    </w:r>
  </w:p>
  <w:p w14:paraId="33DD5FCC" w14:textId="77777777" w:rsidR="00B12FAA" w:rsidRDefault="00B12F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FE134" w14:textId="77777777" w:rsidR="00B12FAA" w:rsidRDefault="00B12F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15D63453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7F6CBE" w:rsidRPr="007F6CBE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22C80" w14:textId="77777777" w:rsidR="00AB78AA" w:rsidRDefault="00AB78AA" w:rsidP="004956B4">
      <w:r>
        <w:separator/>
      </w:r>
    </w:p>
  </w:footnote>
  <w:footnote w:type="continuationSeparator" w:id="0">
    <w:p w14:paraId="581525F8" w14:textId="77777777" w:rsidR="00AB78AA" w:rsidRDefault="00AB78A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821F" w14:textId="77777777" w:rsidR="00B12FAA" w:rsidRDefault="00B12FAA">
    <w:pPr>
      <w:pStyle w:val="Header"/>
    </w:pPr>
  </w:p>
  <w:p w14:paraId="34DC94D6" w14:textId="77777777" w:rsidR="00B12FAA" w:rsidRDefault="00B12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9904C" w14:textId="77777777" w:rsidR="00F3264B" w:rsidRDefault="00F3264B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F859343" w14:textId="77777777" w:rsidR="00F3264B" w:rsidRDefault="00F3264B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47B6040" w14:textId="77777777" w:rsidR="00F3264B" w:rsidRDefault="00F3264B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E991E3E" w14:textId="726F5777" w:rsidR="00B12FAA" w:rsidRDefault="00B12FAA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9C7"/>
    <w:rsid w:val="00002354"/>
    <w:rsid w:val="00002889"/>
    <w:rsid w:val="00002AD3"/>
    <w:rsid w:val="000035D9"/>
    <w:rsid w:val="000036B5"/>
    <w:rsid w:val="00004748"/>
    <w:rsid w:val="00004766"/>
    <w:rsid w:val="00004C30"/>
    <w:rsid w:val="00004F9D"/>
    <w:rsid w:val="0000511D"/>
    <w:rsid w:val="0000568B"/>
    <w:rsid w:val="00005D1E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0B5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E9"/>
    <w:rsid w:val="000302A3"/>
    <w:rsid w:val="00031D34"/>
    <w:rsid w:val="00031F2F"/>
    <w:rsid w:val="0003209B"/>
    <w:rsid w:val="00032A7C"/>
    <w:rsid w:val="00032F3B"/>
    <w:rsid w:val="00032F87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A2"/>
    <w:rsid w:val="0004495D"/>
    <w:rsid w:val="00045180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CC4"/>
    <w:rsid w:val="00060D67"/>
    <w:rsid w:val="000614BA"/>
    <w:rsid w:val="00061F33"/>
    <w:rsid w:val="00061FB6"/>
    <w:rsid w:val="00062089"/>
    <w:rsid w:val="000622B0"/>
    <w:rsid w:val="0006355A"/>
    <w:rsid w:val="000638A9"/>
    <w:rsid w:val="000646A7"/>
    <w:rsid w:val="00064A91"/>
    <w:rsid w:val="000652AB"/>
    <w:rsid w:val="000656E1"/>
    <w:rsid w:val="00065947"/>
    <w:rsid w:val="00065C80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5ED"/>
    <w:rsid w:val="000938A2"/>
    <w:rsid w:val="00093B31"/>
    <w:rsid w:val="00094F0F"/>
    <w:rsid w:val="0009599E"/>
    <w:rsid w:val="00095EED"/>
    <w:rsid w:val="00096205"/>
    <w:rsid w:val="0009669B"/>
    <w:rsid w:val="00096AAA"/>
    <w:rsid w:val="000973B6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640"/>
    <w:rsid w:val="000A332E"/>
    <w:rsid w:val="000A34B2"/>
    <w:rsid w:val="000A4EDC"/>
    <w:rsid w:val="000A50EA"/>
    <w:rsid w:val="000A53F1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3B20"/>
    <w:rsid w:val="000C3B93"/>
    <w:rsid w:val="000C3D60"/>
    <w:rsid w:val="000C485D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8E4"/>
    <w:rsid w:val="000D6996"/>
    <w:rsid w:val="000D79DC"/>
    <w:rsid w:val="000D7E35"/>
    <w:rsid w:val="000D7F56"/>
    <w:rsid w:val="000E01CC"/>
    <w:rsid w:val="000E0393"/>
    <w:rsid w:val="000E0B7C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156B"/>
    <w:rsid w:val="000F21D9"/>
    <w:rsid w:val="000F25D6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1294"/>
    <w:rsid w:val="00101860"/>
    <w:rsid w:val="0010202E"/>
    <w:rsid w:val="0010265A"/>
    <w:rsid w:val="0010279D"/>
    <w:rsid w:val="00102DF6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E2B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5AD"/>
    <w:rsid w:val="00120302"/>
    <w:rsid w:val="00120754"/>
    <w:rsid w:val="00120843"/>
    <w:rsid w:val="00120EA5"/>
    <w:rsid w:val="00121A25"/>
    <w:rsid w:val="00121E80"/>
    <w:rsid w:val="0012212B"/>
    <w:rsid w:val="0012270F"/>
    <w:rsid w:val="0012351B"/>
    <w:rsid w:val="001237F4"/>
    <w:rsid w:val="00123C72"/>
    <w:rsid w:val="0012455D"/>
    <w:rsid w:val="00124623"/>
    <w:rsid w:val="001247BB"/>
    <w:rsid w:val="001257C3"/>
    <w:rsid w:val="00125935"/>
    <w:rsid w:val="00125E60"/>
    <w:rsid w:val="00125F9A"/>
    <w:rsid w:val="00126215"/>
    <w:rsid w:val="00126A42"/>
    <w:rsid w:val="00126C10"/>
    <w:rsid w:val="00127299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555"/>
    <w:rsid w:val="00134DEE"/>
    <w:rsid w:val="00135461"/>
    <w:rsid w:val="00135561"/>
    <w:rsid w:val="0013577F"/>
    <w:rsid w:val="00135C65"/>
    <w:rsid w:val="00136683"/>
    <w:rsid w:val="0013709D"/>
    <w:rsid w:val="0013776A"/>
    <w:rsid w:val="0014032C"/>
    <w:rsid w:val="001409EB"/>
    <w:rsid w:val="00140FB7"/>
    <w:rsid w:val="00141EA5"/>
    <w:rsid w:val="001421BF"/>
    <w:rsid w:val="00142550"/>
    <w:rsid w:val="001431A7"/>
    <w:rsid w:val="00143735"/>
    <w:rsid w:val="00144287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9B6"/>
    <w:rsid w:val="00155314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FE"/>
    <w:rsid w:val="001706A6"/>
    <w:rsid w:val="00170BEA"/>
    <w:rsid w:val="00170CCA"/>
    <w:rsid w:val="0017118A"/>
    <w:rsid w:val="00171314"/>
    <w:rsid w:val="00171D05"/>
    <w:rsid w:val="00172656"/>
    <w:rsid w:val="0017353E"/>
    <w:rsid w:val="001736EC"/>
    <w:rsid w:val="00174C19"/>
    <w:rsid w:val="00174F12"/>
    <w:rsid w:val="001762F1"/>
    <w:rsid w:val="00176E54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3E7"/>
    <w:rsid w:val="001833FE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61D8"/>
    <w:rsid w:val="001A7551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A2D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8AC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BF4"/>
    <w:rsid w:val="00214222"/>
    <w:rsid w:val="0021427F"/>
    <w:rsid w:val="0021438E"/>
    <w:rsid w:val="00214700"/>
    <w:rsid w:val="00214F2A"/>
    <w:rsid w:val="0021587F"/>
    <w:rsid w:val="00215B8D"/>
    <w:rsid w:val="00215D3F"/>
    <w:rsid w:val="0021658E"/>
    <w:rsid w:val="0021686A"/>
    <w:rsid w:val="00216A4C"/>
    <w:rsid w:val="002172C7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617A"/>
    <w:rsid w:val="002263E6"/>
    <w:rsid w:val="00226436"/>
    <w:rsid w:val="00226853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63F"/>
    <w:rsid w:val="00242FA2"/>
    <w:rsid w:val="00243427"/>
    <w:rsid w:val="002435BA"/>
    <w:rsid w:val="00243C40"/>
    <w:rsid w:val="00243EBF"/>
    <w:rsid w:val="002441D2"/>
    <w:rsid w:val="00244C57"/>
    <w:rsid w:val="00244C95"/>
    <w:rsid w:val="0024554A"/>
    <w:rsid w:val="0024624C"/>
    <w:rsid w:val="0024698C"/>
    <w:rsid w:val="00246BAC"/>
    <w:rsid w:val="00247140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3DB"/>
    <w:rsid w:val="00254C63"/>
    <w:rsid w:val="00254FEE"/>
    <w:rsid w:val="002550EF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104F"/>
    <w:rsid w:val="00261D03"/>
    <w:rsid w:val="00261F1B"/>
    <w:rsid w:val="00262139"/>
    <w:rsid w:val="002631A0"/>
    <w:rsid w:val="0026365B"/>
    <w:rsid w:val="00263D16"/>
    <w:rsid w:val="00263FA4"/>
    <w:rsid w:val="0026582F"/>
    <w:rsid w:val="00265A63"/>
    <w:rsid w:val="00265AEA"/>
    <w:rsid w:val="002660C5"/>
    <w:rsid w:val="002669DC"/>
    <w:rsid w:val="00266BA6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788"/>
    <w:rsid w:val="00294BB1"/>
    <w:rsid w:val="0029548D"/>
    <w:rsid w:val="00295593"/>
    <w:rsid w:val="0029584A"/>
    <w:rsid w:val="002959A6"/>
    <w:rsid w:val="002959FD"/>
    <w:rsid w:val="00296515"/>
    <w:rsid w:val="002969CA"/>
    <w:rsid w:val="00297599"/>
    <w:rsid w:val="002976EE"/>
    <w:rsid w:val="00297AA8"/>
    <w:rsid w:val="00297D2C"/>
    <w:rsid w:val="002A1931"/>
    <w:rsid w:val="002A213D"/>
    <w:rsid w:val="002A3393"/>
    <w:rsid w:val="002A35CE"/>
    <w:rsid w:val="002A36E5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6C0"/>
    <w:rsid w:val="002B1741"/>
    <w:rsid w:val="002B1761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C06F8"/>
    <w:rsid w:val="002C0C9C"/>
    <w:rsid w:val="002C0D86"/>
    <w:rsid w:val="002C1164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3A7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4ED5"/>
    <w:rsid w:val="002D5013"/>
    <w:rsid w:val="002D53C5"/>
    <w:rsid w:val="002D5404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E10D2"/>
    <w:rsid w:val="002E16B2"/>
    <w:rsid w:val="002E1A47"/>
    <w:rsid w:val="002E1D29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6D2E"/>
    <w:rsid w:val="002E6FC7"/>
    <w:rsid w:val="002E7028"/>
    <w:rsid w:val="002E765B"/>
    <w:rsid w:val="002E7E21"/>
    <w:rsid w:val="002E7E73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DF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3D4"/>
    <w:rsid w:val="00303449"/>
    <w:rsid w:val="003037A6"/>
    <w:rsid w:val="00303D88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628"/>
    <w:rsid w:val="00317668"/>
    <w:rsid w:val="00320005"/>
    <w:rsid w:val="00320197"/>
    <w:rsid w:val="00320335"/>
    <w:rsid w:val="003204A5"/>
    <w:rsid w:val="00320D87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20C"/>
    <w:rsid w:val="0033529B"/>
    <w:rsid w:val="00335C55"/>
    <w:rsid w:val="00335C78"/>
    <w:rsid w:val="003363D0"/>
    <w:rsid w:val="00336924"/>
    <w:rsid w:val="00336A4B"/>
    <w:rsid w:val="003376F3"/>
    <w:rsid w:val="00337840"/>
    <w:rsid w:val="00337FD4"/>
    <w:rsid w:val="00340288"/>
    <w:rsid w:val="0034031F"/>
    <w:rsid w:val="003403CF"/>
    <w:rsid w:val="003405E4"/>
    <w:rsid w:val="00340701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589B"/>
    <w:rsid w:val="003466B4"/>
    <w:rsid w:val="003467D9"/>
    <w:rsid w:val="00346B19"/>
    <w:rsid w:val="00347023"/>
    <w:rsid w:val="003470F4"/>
    <w:rsid w:val="00347686"/>
    <w:rsid w:val="003502AC"/>
    <w:rsid w:val="00350BC9"/>
    <w:rsid w:val="003517E3"/>
    <w:rsid w:val="0035193A"/>
    <w:rsid w:val="00351C28"/>
    <w:rsid w:val="0035359B"/>
    <w:rsid w:val="0035389F"/>
    <w:rsid w:val="003539F8"/>
    <w:rsid w:val="00354B6F"/>
    <w:rsid w:val="00354EA3"/>
    <w:rsid w:val="003550DB"/>
    <w:rsid w:val="003557AE"/>
    <w:rsid w:val="00355F66"/>
    <w:rsid w:val="003566BB"/>
    <w:rsid w:val="00356781"/>
    <w:rsid w:val="00356992"/>
    <w:rsid w:val="00356A46"/>
    <w:rsid w:val="00356BB6"/>
    <w:rsid w:val="00356BF5"/>
    <w:rsid w:val="00357C07"/>
    <w:rsid w:val="003600F5"/>
    <w:rsid w:val="003606DC"/>
    <w:rsid w:val="0036085A"/>
    <w:rsid w:val="003615CA"/>
    <w:rsid w:val="0036197E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4AD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4175"/>
    <w:rsid w:val="0038452F"/>
    <w:rsid w:val="00384884"/>
    <w:rsid w:val="00384A5C"/>
    <w:rsid w:val="0038504E"/>
    <w:rsid w:val="00385A3B"/>
    <w:rsid w:val="00385ADF"/>
    <w:rsid w:val="003860C0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F"/>
    <w:rsid w:val="003C1BAA"/>
    <w:rsid w:val="003C24B4"/>
    <w:rsid w:val="003C3239"/>
    <w:rsid w:val="003C356F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FCB"/>
    <w:rsid w:val="003D01B7"/>
    <w:rsid w:val="003D0D17"/>
    <w:rsid w:val="003D1211"/>
    <w:rsid w:val="003D20F5"/>
    <w:rsid w:val="003D24C5"/>
    <w:rsid w:val="003D3099"/>
    <w:rsid w:val="003D3B93"/>
    <w:rsid w:val="003D3EAA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362B"/>
    <w:rsid w:val="003E36BC"/>
    <w:rsid w:val="003E44BE"/>
    <w:rsid w:val="003E50E4"/>
    <w:rsid w:val="003E5129"/>
    <w:rsid w:val="003E5F4F"/>
    <w:rsid w:val="003E6528"/>
    <w:rsid w:val="003E67BA"/>
    <w:rsid w:val="003E6D54"/>
    <w:rsid w:val="003E718B"/>
    <w:rsid w:val="003E7419"/>
    <w:rsid w:val="003E759E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777"/>
    <w:rsid w:val="003F5991"/>
    <w:rsid w:val="003F5993"/>
    <w:rsid w:val="003F64D0"/>
    <w:rsid w:val="003F6EF4"/>
    <w:rsid w:val="004006F3"/>
    <w:rsid w:val="00400711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3422"/>
    <w:rsid w:val="0040353F"/>
    <w:rsid w:val="0040358A"/>
    <w:rsid w:val="00403A47"/>
    <w:rsid w:val="004041A8"/>
    <w:rsid w:val="00404921"/>
    <w:rsid w:val="00404D15"/>
    <w:rsid w:val="00404F58"/>
    <w:rsid w:val="0040500C"/>
    <w:rsid w:val="004052F4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49A"/>
    <w:rsid w:val="00414679"/>
    <w:rsid w:val="00414946"/>
    <w:rsid w:val="004155F0"/>
    <w:rsid w:val="004157F2"/>
    <w:rsid w:val="00415B74"/>
    <w:rsid w:val="00416409"/>
    <w:rsid w:val="004169D0"/>
    <w:rsid w:val="004171D6"/>
    <w:rsid w:val="00417B1E"/>
    <w:rsid w:val="00417F0A"/>
    <w:rsid w:val="004209C5"/>
    <w:rsid w:val="004221DD"/>
    <w:rsid w:val="004232B0"/>
    <w:rsid w:val="0042343D"/>
    <w:rsid w:val="004243B2"/>
    <w:rsid w:val="00424E61"/>
    <w:rsid w:val="0042518D"/>
    <w:rsid w:val="0042537F"/>
    <w:rsid w:val="00426500"/>
    <w:rsid w:val="00427346"/>
    <w:rsid w:val="00427503"/>
    <w:rsid w:val="004275A4"/>
    <w:rsid w:val="004303B7"/>
    <w:rsid w:val="004303EB"/>
    <w:rsid w:val="004303EC"/>
    <w:rsid w:val="00430BB2"/>
    <w:rsid w:val="004311D8"/>
    <w:rsid w:val="0043201B"/>
    <w:rsid w:val="004326E5"/>
    <w:rsid w:val="0043336E"/>
    <w:rsid w:val="004344D6"/>
    <w:rsid w:val="00434C49"/>
    <w:rsid w:val="00434DCB"/>
    <w:rsid w:val="004358F5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B97"/>
    <w:rsid w:val="00476C9F"/>
    <w:rsid w:val="0047737D"/>
    <w:rsid w:val="004774D2"/>
    <w:rsid w:val="00477501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FDE"/>
    <w:rsid w:val="00482D28"/>
    <w:rsid w:val="00482F3E"/>
    <w:rsid w:val="00483350"/>
    <w:rsid w:val="00483355"/>
    <w:rsid w:val="0048336F"/>
    <w:rsid w:val="0048373B"/>
    <w:rsid w:val="004839F8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4E7"/>
    <w:rsid w:val="00486595"/>
    <w:rsid w:val="00486978"/>
    <w:rsid w:val="00486AB7"/>
    <w:rsid w:val="00487061"/>
    <w:rsid w:val="00487679"/>
    <w:rsid w:val="00490216"/>
    <w:rsid w:val="004906D7"/>
    <w:rsid w:val="004906F0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56B4"/>
    <w:rsid w:val="00495AD8"/>
    <w:rsid w:val="00495E4E"/>
    <w:rsid w:val="0049653A"/>
    <w:rsid w:val="0049709D"/>
    <w:rsid w:val="004976F0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91B"/>
    <w:rsid w:val="004B5E2A"/>
    <w:rsid w:val="004B60B8"/>
    <w:rsid w:val="004B619D"/>
    <w:rsid w:val="004B65AF"/>
    <w:rsid w:val="004B69EC"/>
    <w:rsid w:val="004B70D7"/>
    <w:rsid w:val="004B72B4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B30"/>
    <w:rsid w:val="004D3F89"/>
    <w:rsid w:val="004D3FF9"/>
    <w:rsid w:val="004D4581"/>
    <w:rsid w:val="004D4877"/>
    <w:rsid w:val="004D4921"/>
    <w:rsid w:val="004D4D3C"/>
    <w:rsid w:val="004D5169"/>
    <w:rsid w:val="004D5259"/>
    <w:rsid w:val="004D5573"/>
    <w:rsid w:val="004D5C12"/>
    <w:rsid w:val="004D5C65"/>
    <w:rsid w:val="004D5FF6"/>
    <w:rsid w:val="004D6DE2"/>
    <w:rsid w:val="004D6F95"/>
    <w:rsid w:val="004E00DD"/>
    <w:rsid w:val="004E03DC"/>
    <w:rsid w:val="004E04AE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35FA"/>
    <w:rsid w:val="004E3D6A"/>
    <w:rsid w:val="004E3E5E"/>
    <w:rsid w:val="004E4AE8"/>
    <w:rsid w:val="004E5068"/>
    <w:rsid w:val="004E51E3"/>
    <w:rsid w:val="004E5950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9DF"/>
    <w:rsid w:val="004F0F2C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6248"/>
    <w:rsid w:val="004F6727"/>
    <w:rsid w:val="004F775E"/>
    <w:rsid w:val="0050010E"/>
    <w:rsid w:val="005012F0"/>
    <w:rsid w:val="00501EEF"/>
    <w:rsid w:val="005022F9"/>
    <w:rsid w:val="005023E2"/>
    <w:rsid w:val="0050256B"/>
    <w:rsid w:val="00502632"/>
    <w:rsid w:val="00503991"/>
    <w:rsid w:val="00503C4D"/>
    <w:rsid w:val="00503D06"/>
    <w:rsid w:val="00503E19"/>
    <w:rsid w:val="005052A9"/>
    <w:rsid w:val="00505327"/>
    <w:rsid w:val="0050532F"/>
    <w:rsid w:val="00505699"/>
    <w:rsid w:val="00505F8E"/>
    <w:rsid w:val="005060F7"/>
    <w:rsid w:val="005064E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B6D"/>
    <w:rsid w:val="00517DF4"/>
    <w:rsid w:val="0052035B"/>
    <w:rsid w:val="00520466"/>
    <w:rsid w:val="0052056B"/>
    <w:rsid w:val="00520C39"/>
    <w:rsid w:val="00520D51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6C6"/>
    <w:rsid w:val="005329C5"/>
    <w:rsid w:val="00533A13"/>
    <w:rsid w:val="0053478C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ED"/>
    <w:rsid w:val="00556AA3"/>
    <w:rsid w:val="00556FB8"/>
    <w:rsid w:val="005577DF"/>
    <w:rsid w:val="00557DE7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360"/>
    <w:rsid w:val="0056790C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4E75"/>
    <w:rsid w:val="0057517E"/>
    <w:rsid w:val="0057552F"/>
    <w:rsid w:val="00575A7F"/>
    <w:rsid w:val="005760E2"/>
    <w:rsid w:val="00576C17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BFD"/>
    <w:rsid w:val="005909F3"/>
    <w:rsid w:val="00591359"/>
    <w:rsid w:val="005925D9"/>
    <w:rsid w:val="00592BAC"/>
    <w:rsid w:val="005932F9"/>
    <w:rsid w:val="00593338"/>
    <w:rsid w:val="00593651"/>
    <w:rsid w:val="00593961"/>
    <w:rsid w:val="00593AE6"/>
    <w:rsid w:val="00593AF3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CE1"/>
    <w:rsid w:val="005A0D45"/>
    <w:rsid w:val="005A0F30"/>
    <w:rsid w:val="005A0F92"/>
    <w:rsid w:val="005A18C0"/>
    <w:rsid w:val="005A1AA4"/>
    <w:rsid w:val="005A1CE6"/>
    <w:rsid w:val="005A2044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4AA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E1"/>
    <w:rsid w:val="005B2C20"/>
    <w:rsid w:val="005B2FC7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C8F"/>
    <w:rsid w:val="005C1D86"/>
    <w:rsid w:val="005C215A"/>
    <w:rsid w:val="005C21AE"/>
    <w:rsid w:val="005C31B6"/>
    <w:rsid w:val="005C471F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757"/>
    <w:rsid w:val="005C77C2"/>
    <w:rsid w:val="005C7D60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747E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3A51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A54"/>
    <w:rsid w:val="005E77D6"/>
    <w:rsid w:val="005E78AA"/>
    <w:rsid w:val="005E7A89"/>
    <w:rsid w:val="005E7C1D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987"/>
    <w:rsid w:val="005F4CDA"/>
    <w:rsid w:val="005F5420"/>
    <w:rsid w:val="005F5819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16"/>
    <w:rsid w:val="006030D0"/>
    <w:rsid w:val="0060388B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A15"/>
    <w:rsid w:val="00614189"/>
    <w:rsid w:val="00614A29"/>
    <w:rsid w:val="00614F92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3A42"/>
    <w:rsid w:val="00633A69"/>
    <w:rsid w:val="00634298"/>
    <w:rsid w:val="00634363"/>
    <w:rsid w:val="00634550"/>
    <w:rsid w:val="00634947"/>
    <w:rsid w:val="00634970"/>
    <w:rsid w:val="00634B22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D1C"/>
    <w:rsid w:val="0064136A"/>
    <w:rsid w:val="006414D3"/>
    <w:rsid w:val="006416A6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2DB6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817"/>
    <w:rsid w:val="00674240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098E"/>
    <w:rsid w:val="006814D3"/>
    <w:rsid w:val="0068176E"/>
    <w:rsid w:val="00681A91"/>
    <w:rsid w:val="00681CA1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4C07"/>
    <w:rsid w:val="00695205"/>
    <w:rsid w:val="0069557D"/>
    <w:rsid w:val="0069570A"/>
    <w:rsid w:val="0069608E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C03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E24"/>
    <w:rsid w:val="006B3221"/>
    <w:rsid w:val="006B359A"/>
    <w:rsid w:val="006B389F"/>
    <w:rsid w:val="006B39A1"/>
    <w:rsid w:val="006B4300"/>
    <w:rsid w:val="006B5A4D"/>
    <w:rsid w:val="006B66B0"/>
    <w:rsid w:val="006B6916"/>
    <w:rsid w:val="006B6B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F46"/>
    <w:rsid w:val="006C42D4"/>
    <w:rsid w:val="006C4C91"/>
    <w:rsid w:val="006C4FA3"/>
    <w:rsid w:val="006C5395"/>
    <w:rsid w:val="006C5746"/>
    <w:rsid w:val="006C5DBA"/>
    <w:rsid w:val="006C5EAE"/>
    <w:rsid w:val="006C6A23"/>
    <w:rsid w:val="006C7B6F"/>
    <w:rsid w:val="006C7CE8"/>
    <w:rsid w:val="006D003B"/>
    <w:rsid w:val="006D0340"/>
    <w:rsid w:val="006D0433"/>
    <w:rsid w:val="006D0C29"/>
    <w:rsid w:val="006D0E0B"/>
    <w:rsid w:val="006D10CE"/>
    <w:rsid w:val="006D1B4B"/>
    <w:rsid w:val="006D1CA1"/>
    <w:rsid w:val="006D2A11"/>
    <w:rsid w:val="006D4488"/>
    <w:rsid w:val="006D44AA"/>
    <w:rsid w:val="006D4988"/>
    <w:rsid w:val="006D49CC"/>
    <w:rsid w:val="006D5945"/>
    <w:rsid w:val="006D61D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7C7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B62"/>
    <w:rsid w:val="006F7B6C"/>
    <w:rsid w:val="006F7D1D"/>
    <w:rsid w:val="007003A6"/>
    <w:rsid w:val="00700964"/>
    <w:rsid w:val="0070114E"/>
    <w:rsid w:val="0070150F"/>
    <w:rsid w:val="00701771"/>
    <w:rsid w:val="00701E19"/>
    <w:rsid w:val="007024E1"/>
    <w:rsid w:val="00702B0F"/>
    <w:rsid w:val="00702C06"/>
    <w:rsid w:val="00702ED6"/>
    <w:rsid w:val="0070320A"/>
    <w:rsid w:val="0070328B"/>
    <w:rsid w:val="007034FE"/>
    <w:rsid w:val="00703843"/>
    <w:rsid w:val="00703AF7"/>
    <w:rsid w:val="00703D14"/>
    <w:rsid w:val="00704EDB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F9E"/>
    <w:rsid w:val="007102D5"/>
    <w:rsid w:val="00710587"/>
    <w:rsid w:val="00710A7B"/>
    <w:rsid w:val="00710AEA"/>
    <w:rsid w:val="00710EAC"/>
    <w:rsid w:val="007113FF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DD"/>
    <w:rsid w:val="00717E04"/>
    <w:rsid w:val="00720645"/>
    <w:rsid w:val="00721539"/>
    <w:rsid w:val="00721896"/>
    <w:rsid w:val="0072198C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25D"/>
    <w:rsid w:val="007312A6"/>
    <w:rsid w:val="007315DC"/>
    <w:rsid w:val="00731D02"/>
    <w:rsid w:val="007322C5"/>
    <w:rsid w:val="00732959"/>
    <w:rsid w:val="00732AB1"/>
    <w:rsid w:val="007336FD"/>
    <w:rsid w:val="00733B21"/>
    <w:rsid w:val="0073401E"/>
    <w:rsid w:val="007340BD"/>
    <w:rsid w:val="00734361"/>
    <w:rsid w:val="00734476"/>
    <w:rsid w:val="0073454D"/>
    <w:rsid w:val="00734B75"/>
    <w:rsid w:val="00735875"/>
    <w:rsid w:val="007359AD"/>
    <w:rsid w:val="00735B4B"/>
    <w:rsid w:val="00736476"/>
    <w:rsid w:val="00736605"/>
    <w:rsid w:val="00737136"/>
    <w:rsid w:val="0073796E"/>
    <w:rsid w:val="00737F5E"/>
    <w:rsid w:val="007408D1"/>
    <w:rsid w:val="00740948"/>
    <w:rsid w:val="00741012"/>
    <w:rsid w:val="007413EB"/>
    <w:rsid w:val="0074144D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3E4"/>
    <w:rsid w:val="0074487E"/>
    <w:rsid w:val="00745D39"/>
    <w:rsid w:val="00746775"/>
    <w:rsid w:val="00746BE6"/>
    <w:rsid w:val="00746CE7"/>
    <w:rsid w:val="0074739B"/>
    <w:rsid w:val="00747B91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177"/>
    <w:rsid w:val="00762BCA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7759C"/>
    <w:rsid w:val="007802F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415A"/>
    <w:rsid w:val="007944B8"/>
    <w:rsid w:val="00794A76"/>
    <w:rsid w:val="0079554C"/>
    <w:rsid w:val="00795701"/>
    <w:rsid w:val="0079585F"/>
    <w:rsid w:val="00795B4C"/>
    <w:rsid w:val="00795CC3"/>
    <w:rsid w:val="00796006"/>
    <w:rsid w:val="007962B1"/>
    <w:rsid w:val="007962F8"/>
    <w:rsid w:val="007969A2"/>
    <w:rsid w:val="007971BB"/>
    <w:rsid w:val="007974CE"/>
    <w:rsid w:val="007979A3"/>
    <w:rsid w:val="00797AD6"/>
    <w:rsid w:val="007A0480"/>
    <w:rsid w:val="007A17B3"/>
    <w:rsid w:val="007A25B1"/>
    <w:rsid w:val="007A2AA3"/>
    <w:rsid w:val="007A2CEF"/>
    <w:rsid w:val="007A2D1A"/>
    <w:rsid w:val="007A2D7E"/>
    <w:rsid w:val="007A324F"/>
    <w:rsid w:val="007A3776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4A1"/>
    <w:rsid w:val="007B1693"/>
    <w:rsid w:val="007B1B1A"/>
    <w:rsid w:val="007B232E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61FE"/>
    <w:rsid w:val="007C6C66"/>
    <w:rsid w:val="007C776A"/>
    <w:rsid w:val="007C7E3C"/>
    <w:rsid w:val="007D0565"/>
    <w:rsid w:val="007D05C0"/>
    <w:rsid w:val="007D09C5"/>
    <w:rsid w:val="007D0B98"/>
    <w:rsid w:val="007D0E6D"/>
    <w:rsid w:val="007D11BC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35"/>
    <w:rsid w:val="007D4760"/>
    <w:rsid w:val="007D4810"/>
    <w:rsid w:val="007D4C4B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5226"/>
    <w:rsid w:val="007E5DE3"/>
    <w:rsid w:val="007E69B3"/>
    <w:rsid w:val="007E6F45"/>
    <w:rsid w:val="007E7321"/>
    <w:rsid w:val="007E7F68"/>
    <w:rsid w:val="007F0225"/>
    <w:rsid w:val="007F038F"/>
    <w:rsid w:val="007F0CBA"/>
    <w:rsid w:val="007F1063"/>
    <w:rsid w:val="007F11B5"/>
    <w:rsid w:val="007F2B56"/>
    <w:rsid w:val="007F3615"/>
    <w:rsid w:val="007F361A"/>
    <w:rsid w:val="007F364A"/>
    <w:rsid w:val="007F4BC8"/>
    <w:rsid w:val="007F4F8A"/>
    <w:rsid w:val="007F5616"/>
    <w:rsid w:val="007F6176"/>
    <w:rsid w:val="007F63D7"/>
    <w:rsid w:val="007F6C24"/>
    <w:rsid w:val="007F6CBE"/>
    <w:rsid w:val="007F7061"/>
    <w:rsid w:val="007F7285"/>
    <w:rsid w:val="007F7299"/>
    <w:rsid w:val="007F7396"/>
    <w:rsid w:val="007F75EB"/>
    <w:rsid w:val="007F767F"/>
    <w:rsid w:val="007F7828"/>
    <w:rsid w:val="007F7B05"/>
    <w:rsid w:val="00800081"/>
    <w:rsid w:val="00800293"/>
    <w:rsid w:val="00800DDB"/>
    <w:rsid w:val="00803BF9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FFD"/>
    <w:rsid w:val="00812904"/>
    <w:rsid w:val="00812B37"/>
    <w:rsid w:val="008135AA"/>
    <w:rsid w:val="008138B5"/>
    <w:rsid w:val="00814408"/>
    <w:rsid w:val="00814881"/>
    <w:rsid w:val="00814AEB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40FC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4BA4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66D"/>
    <w:rsid w:val="00857CEA"/>
    <w:rsid w:val="00860AD4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7"/>
    <w:rsid w:val="008664EA"/>
    <w:rsid w:val="00866DBA"/>
    <w:rsid w:val="00866F3C"/>
    <w:rsid w:val="00867EDD"/>
    <w:rsid w:val="00867F49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A5"/>
    <w:rsid w:val="00876431"/>
    <w:rsid w:val="008778D6"/>
    <w:rsid w:val="00877D5C"/>
    <w:rsid w:val="00880374"/>
    <w:rsid w:val="00880646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7E1"/>
    <w:rsid w:val="00887AFD"/>
    <w:rsid w:val="00887EF9"/>
    <w:rsid w:val="00890487"/>
    <w:rsid w:val="00891004"/>
    <w:rsid w:val="0089129A"/>
    <w:rsid w:val="0089152C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C6A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DE6"/>
    <w:rsid w:val="008B04B3"/>
    <w:rsid w:val="008B0BC8"/>
    <w:rsid w:val="008B0DF7"/>
    <w:rsid w:val="008B1295"/>
    <w:rsid w:val="008B2B44"/>
    <w:rsid w:val="008B4089"/>
    <w:rsid w:val="008B42B3"/>
    <w:rsid w:val="008B511E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91"/>
    <w:rsid w:val="008C1775"/>
    <w:rsid w:val="008C1A68"/>
    <w:rsid w:val="008C2B2E"/>
    <w:rsid w:val="008C2C19"/>
    <w:rsid w:val="008C3B54"/>
    <w:rsid w:val="008C3CA3"/>
    <w:rsid w:val="008C3D3F"/>
    <w:rsid w:val="008C43E0"/>
    <w:rsid w:val="008C4605"/>
    <w:rsid w:val="008C4B1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288C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C71"/>
    <w:rsid w:val="008D6FE4"/>
    <w:rsid w:val="008D74DA"/>
    <w:rsid w:val="008D79E4"/>
    <w:rsid w:val="008D7F68"/>
    <w:rsid w:val="008E0789"/>
    <w:rsid w:val="008E0D0E"/>
    <w:rsid w:val="008E0D7D"/>
    <w:rsid w:val="008E0F89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D1B"/>
    <w:rsid w:val="00901F31"/>
    <w:rsid w:val="0090252E"/>
    <w:rsid w:val="00903836"/>
    <w:rsid w:val="00903BF2"/>
    <w:rsid w:val="00904023"/>
    <w:rsid w:val="00904A5B"/>
    <w:rsid w:val="00905357"/>
    <w:rsid w:val="00905A6C"/>
    <w:rsid w:val="00905E82"/>
    <w:rsid w:val="00906560"/>
    <w:rsid w:val="00906608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2254"/>
    <w:rsid w:val="0091294D"/>
    <w:rsid w:val="00912B01"/>
    <w:rsid w:val="00913C4C"/>
    <w:rsid w:val="0091421D"/>
    <w:rsid w:val="0091421E"/>
    <w:rsid w:val="009142F1"/>
    <w:rsid w:val="0091496D"/>
    <w:rsid w:val="00914C2D"/>
    <w:rsid w:val="00914D33"/>
    <w:rsid w:val="009152DB"/>
    <w:rsid w:val="00915770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452"/>
    <w:rsid w:val="00923EBC"/>
    <w:rsid w:val="009242CF"/>
    <w:rsid w:val="009249C1"/>
    <w:rsid w:val="00924B59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62D5"/>
    <w:rsid w:val="009473DF"/>
    <w:rsid w:val="0094774F"/>
    <w:rsid w:val="00947AB9"/>
    <w:rsid w:val="00947ED6"/>
    <w:rsid w:val="0095006A"/>
    <w:rsid w:val="00950471"/>
    <w:rsid w:val="009505F8"/>
    <w:rsid w:val="00950DC0"/>
    <w:rsid w:val="00950E3A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A2C"/>
    <w:rsid w:val="00965A7B"/>
    <w:rsid w:val="00965B65"/>
    <w:rsid w:val="009677C5"/>
    <w:rsid w:val="0096781A"/>
    <w:rsid w:val="00967DF3"/>
    <w:rsid w:val="00971106"/>
    <w:rsid w:val="0097144B"/>
    <w:rsid w:val="009717D8"/>
    <w:rsid w:val="00971805"/>
    <w:rsid w:val="00971B70"/>
    <w:rsid w:val="00971CF3"/>
    <w:rsid w:val="00971EC3"/>
    <w:rsid w:val="00971F0C"/>
    <w:rsid w:val="009721F5"/>
    <w:rsid w:val="00972865"/>
    <w:rsid w:val="00972C1E"/>
    <w:rsid w:val="009731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3A6"/>
    <w:rsid w:val="009817C3"/>
    <w:rsid w:val="0098203A"/>
    <w:rsid w:val="009822EB"/>
    <w:rsid w:val="0098260C"/>
    <w:rsid w:val="0098314B"/>
    <w:rsid w:val="0098367B"/>
    <w:rsid w:val="00983E2E"/>
    <w:rsid w:val="0098457C"/>
    <w:rsid w:val="009845D4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2D6"/>
    <w:rsid w:val="009B445D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D0511"/>
    <w:rsid w:val="009D1BB4"/>
    <w:rsid w:val="009D2C22"/>
    <w:rsid w:val="009D2EC4"/>
    <w:rsid w:val="009D2F84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D14"/>
    <w:rsid w:val="009E21E6"/>
    <w:rsid w:val="009E2C72"/>
    <w:rsid w:val="009E2EFA"/>
    <w:rsid w:val="009E4A04"/>
    <w:rsid w:val="009E4AE7"/>
    <w:rsid w:val="009E4BA1"/>
    <w:rsid w:val="009E4E34"/>
    <w:rsid w:val="009E559E"/>
    <w:rsid w:val="009E57DF"/>
    <w:rsid w:val="009E656D"/>
    <w:rsid w:val="009E6657"/>
    <w:rsid w:val="009E6EC0"/>
    <w:rsid w:val="009E7327"/>
    <w:rsid w:val="009E7B91"/>
    <w:rsid w:val="009F082F"/>
    <w:rsid w:val="009F08D6"/>
    <w:rsid w:val="009F0B8B"/>
    <w:rsid w:val="009F26E6"/>
    <w:rsid w:val="009F28F3"/>
    <w:rsid w:val="009F28FC"/>
    <w:rsid w:val="009F290E"/>
    <w:rsid w:val="009F33CF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210F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FDD"/>
    <w:rsid w:val="00A115FD"/>
    <w:rsid w:val="00A1189E"/>
    <w:rsid w:val="00A120E5"/>
    <w:rsid w:val="00A12AB4"/>
    <w:rsid w:val="00A13616"/>
    <w:rsid w:val="00A1371A"/>
    <w:rsid w:val="00A13F30"/>
    <w:rsid w:val="00A14178"/>
    <w:rsid w:val="00A14B99"/>
    <w:rsid w:val="00A14DE6"/>
    <w:rsid w:val="00A14DF5"/>
    <w:rsid w:val="00A15859"/>
    <w:rsid w:val="00A15924"/>
    <w:rsid w:val="00A167CD"/>
    <w:rsid w:val="00A169DE"/>
    <w:rsid w:val="00A16D17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929"/>
    <w:rsid w:val="00A22D61"/>
    <w:rsid w:val="00A23158"/>
    <w:rsid w:val="00A23307"/>
    <w:rsid w:val="00A238D8"/>
    <w:rsid w:val="00A23EFF"/>
    <w:rsid w:val="00A2405E"/>
    <w:rsid w:val="00A24166"/>
    <w:rsid w:val="00A2445C"/>
    <w:rsid w:val="00A25833"/>
    <w:rsid w:val="00A25B26"/>
    <w:rsid w:val="00A25BFF"/>
    <w:rsid w:val="00A270CC"/>
    <w:rsid w:val="00A273F0"/>
    <w:rsid w:val="00A27AFB"/>
    <w:rsid w:val="00A3029D"/>
    <w:rsid w:val="00A30533"/>
    <w:rsid w:val="00A31113"/>
    <w:rsid w:val="00A31869"/>
    <w:rsid w:val="00A31A62"/>
    <w:rsid w:val="00A31A9F"/>
    <w:rsid w:val="00A31C68"/>
    <w:rsid w:val="00A32A4A"/>
    <w:rsid w:val="00A32BD8"/>
    <w:rsid w:val="00A3314D"/>
    <w:rsid w:val="00A337FA"/>
    <w:rsid w:val="00A33801"/>
    <w:rsid w:val="00A339BC"/>
    <w:rsid w:val="00A34446"/>
    <w:rsid w:val="00A34553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1FD0"/>
    <w:rsid w:val="00A42AC8"/>
    <w:rsid w:val="00A43369"/>
    <w:rsid w:val="00A4388A"/>
    <w:rsid w:val="00A43E6D"/>
    <w:rsid w:val="00A44777"/>
    <w:rsid w:val="00A44884"/>
    <w:rsid w:val="00A44B5A"/>
    <w:rsid w:val="00A44EC6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80F"/>
    <w:rsid w:val="00A52E47"/>
    <w:rsid w:val="00A5322A"/>
    <w:rsid w:val="00A540C4"/>
    <w:rsid w:val="00A54DD5"/>
    <w:rsid w:val="00A54F45"/>
    <w:rsid w:val="00A55083"/>
    <w:rsid w:val="00A55C6B"/>
    <w:rsid w:val="00A563DC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BC3"/>
    <w:rsid w:val="00A71BFF"/>
    <w:rsid w:val="00A71E68"/>
    <w:rsid w:val="00A72061"/>
    <w:rsid w:val="00A72902"/>
    <w:rsid w:val="00A73B44"/>
    <w:rsid w:val="00A73F7C"/>
    <w:rsid w:val="00A742BE"/>
    <w:rsid w:val="00A74432"/>
    <w:rsid w:val="00A746EC"/>
    <w:rsid w:val="00A75471"/>
    <w:rsid w:val="00A76C8B"/>
    <w:rsid w:val="00A76FDB"/>
    <w:rsid w:val="00A772D8"/>
    <w:rsid w:val="00A774B5"/>
    <w:rsid w:val="00A77642"/>
    <w:rsid w:val="00A778E2"/>
    <w:rsid w:val="00A77C67"/>
    <w:rsid w:val="00A8001B"/>
    <w:rsid w:val="00A80FA7"/>
    <w:rsid w:val="00A80FC8"/>
    <w:rsid w:val="00A817E3"/>
    <w:rsid w:val="00A81CFE"/>
    <w:rsid w:val="00A82121"/>
    <w:rsid w:val="00A82134"/>
    <w:rsid w:val="00A83787"/>
    <w:rsid w:val="00A83944"/>
    <w:rsid w:val="00A84A2D"/>
    <w:rsid w:val="00A84C54"/>
    <w:rsid w:val="00A85705"/>
    <w:rsid w:val="00A85FB9"/>
    <w:rsid w:val="00A86526"/>
    <w:rsid w:val="00A87541"/>
    <w:rsid w:val="00A878F0"/>
    <w:rsid w:val="00A87EEF"/>
    <w:rsid w:val="00A90145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7B6"/>
    <w:rsid w:val="00AA5EEB"/>
    <w:rsid w:val="00AA67F3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A6E"/>
    <w:rsid w:val="00AB2B5B"/>
    <w:rsid w:val="00AB3142"/>
    <w:rsid w:val="00AB3464"/>
    <w:rsid w:val="00AB3DA2"/>
    <w:rsid w:val="00AB3EB3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8AA"/>
    <w:rsid w:val="00AB7B44"/>
    <w:rsid w:val="00AC19F7"/>
    <w:rsid w:val="00AC19FE"/>
    <w:rsid w:val="00AC1B49"/>
    <w:rsid w:val="00AC1E78"/>
    <w:rsid w:val="00AC2242"/>
    <w:rsid w:val="00AC2613"/>
    <w:rsid w:val="00AC28C3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475"/>
    <w:rsid w:val="00AC7D12"/>
    <w:rsid w:val="00AC7E7B"/>
    <w:rsid w:val="00AC7F2B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99A"/>
    <w:rsid w:val="00AE1F00"/>
    <w:rsid w:val="00AE2613"/>
    <w:rsid w:val="00AE277D"/>
    <w:rsid w:val="00AE2DFF"/>
    <w:rsid w:val="00AE37DC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539E"/>
    <w:rsid w:val="00AF5EF1"/>
    <w:rsid w:val="00AF676A"/>
    <w:rsid w:val="00AF68D7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1010F"/>
    <w:rsid w:val="00B10601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DD3"/>
    <w:rsid w:val="00B24673"/>
    <w:rsid w:val="00B25731"/>
    <w:rsid w:val="00B257D2"/>
    <w:rsid w:val="00B25C68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948"/>
    <w:rsid w:val="00B36C8A"/>
    <w:rsid w:val="00B36F5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E60"/>
    <w:rsid w:val="00B52B5D"/>
    <w:rsid w:val="00B532CC"/>
    <w:rsid w:val="00B5391B"/>
    <w:rsid w:val="00B541FC"/>
    <w:rsid w:val="00B5452B"/>
    <w:rsid w:val="00B54767"/>
    <w:rsid w:val="00B54982"/>
    <w:rsid w:val="00B54D0F"/>
    <w:rsid w:val="00B5531B"/>
    <w:rsid w:val="00B5560B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75C0"/>
    <w:rsid w:val="00B67DE0"/>
    <w:rsid w:val="00B67F07"/>
    <w:rsid w:val="00B67F67"/>
    <w:rsid w:val="00B70953"/>
    <w:rsid w:val="00B710B7"/>
    <w:rsid w:val="00B716BA"/>
    <w:rsid w:val="00B71902"/>
    <w:rsid w:val="00B72126"/>
    <w:rsid w:val="00B72E1A"/>
    <w:rsid w:val="00B73662"/>
    <w:rsid w:val="00B7402B"/>
    <w:rsid w:val="00B74BEF"/>
    <w:rsid w:val="00B74C19"/>
    <w:rsid w:val="00B74F0A"/>
    <w:rsid w:val="00B75E0D"/>
    <w:rsid w:val="00B76E19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9B"/>
    <w:rsid w:val="00B817A8"/>
    <w:rsid w:val="00B817B9"/>
    <w:rsid w:val="00B82847"/>
    <w:rsid w:val="00B82967"/>
    <w:rsid w:val="00B82B21"/>
    <w:rsid w:val="00B82DF9"/>
    <w:rsid w:val="00B83A66"/>
    <w:rsid w:val="00B846B2"/>
    <w:rsid w:val="00B858A4"/>
    <w:rsid w:val="00B858B0"/>
    <w:rsid w:val="00B85DDC"/>
    <w:rsid w:val="00B85E18"/>
    <w:rsid w:val="00B862F9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B56"/>
    <w:rsid w:val="00BA451D"/>
    <w:rsid w:val="00BA4F99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63BC"/>
    <w:rsid w:val="00BB6FF8"/>
    <w:rsid w:val="00BB7231"/>
    <w:rsid w:val="00BB790E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544"/>
    <w:rsid w:val="00BC7E3E"/>
    <w:rsid w:val="00BD075C"/>
    <w:rsid w:val="00BD0848"/>
    <w:rsid w:val="00BD0A1A"/>
    <w:rsid w:val="00BD0F41"/>
    <w:rsid w:val="00BD1770"/>
    <w:rsid w:val="00BD1EDC"/>
    <w:rsid w:val="00BD21F5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A60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56AA"/>
    <w:rsid w:val="00BE689A"/>
    <w:rsid w:val="00BE6DC7"/>
    <w:rsid w:val="00BE7FC8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62B1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F22"/>
    <w:rsid w:val="00C27993"/>
    <w:rsid w:val="00C30333"/>
    <w:rsid w:val="00C3063E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4CD0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EA7"/>
    <w:rsid w:val="00C46539"/>
    <w:rsid w:val="00C46C00"/>
    <w:rsid w:val="00C4722F"/>
    <w:rsid w:val="00C476B0"/>
    <w:rsid w:val="00C479AA"/>
    <w:rsid w:val="00C50308"/>
    <w:rsid w:val="00C50EBE"/>
    <w:rsid w:val="00C51957"/>
    <w:rsid w:val="00C51AAC"/>
    <w:rsid w:val="00C51C0D"/>
    <w:rsid w:val="00C52F15"/>
    <w:rsid w:val="00C5325E"/>
    <w:rsid w:val="00C537FC"/>
    <w:rsid w:val="00C540D9"/>
    <w:rsid w:val="00C5435D"/>
    <w:rsid w:val="00C5526F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C8A"/>
    <w:rsid w:val="00C7175B"/>
    <w:rsid w:val="00C7245A"/>
    <w:rsid w:val="00C72476"/>
    <w:rsid w:val="00C72E01"/>
    <w:rsid w:val="00C72F96"/>
    <w:rsid w:val="00C731B8"/>
    <w:rsid w:val="00C73269"/>
    <w:rsid w:val="00C73855"/>
    <w:rsid w:val="00C7400B"/>
    <w:rsid w:val="00C743C7"/>
    <w:rsid w:val="00C7552E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71C5"/>
    <w:rsid w:val="00C87379"/>
    <w:rsid w:val="00C879C6"/>
    <w:rsid w:val="00C90167"/>
    <w:rsid w:val="00C90C88"/>
    <w:rsid w:val="00C919B9"/>
    <w:rsid w:val="00C91D65"/>
    <w:rsid w:val="00C91EC8"/>
    <w:rsid w:val="00C925A2"/>
    <w:rsid w:val="00C92D3B"/>
    <w:rsid w:val="00C92E69"/>
    <w:rsid w:val="00C92FFD"/>
    <w:rsid w:val="00C9332C"/>
    <w:rsid w:val="00C93772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7F6"/>
    <w:rsid w:val="00CA5850"/>
    <w:rsid w:val="00CA6592"/>
    <w:rsid w:val="00CA762D"/>
    <w:rsid w:val="00CA7C70"/>
    <w:rsid w:val="00CA7F01"/>
    <w:rsid w:val="00CA7F5B"/>
    <w:rsid w:val="00CB15E2"/>
    <w:rsid w:val="00CB1B3F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72F"/>
    <w:rsid w:val="00CC29D4"/>
    <w:rsid w:val="00CC2A0F"/>
    <w:rsid w:val="00CC2BA5"/>
    <w:rsid w:val="00CC2F80"/>
    <w:rsid w:val="00CC3189"/>
    <w:rsid w:val="00CC4361"/>
    <w:rsid w:val="00CC44F6"/>
    <w:rsid w:val="00CC4D3B"/>
    <w:rsid w:val="00CC50CA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6DF"/>
    <w:rsid w:val="00CD1B1A"/>
    <w:rsid w:val="00CD20E3"/>
    <w:rsid w:val="00CD2819"/>
    <w:rsid w:val="00CD2B33"/>
    <w:rsid w:val="00CD31D0"/>
    <w:rsid w:val="00CD35B0"/>
    <w:rsid w:val="00CD37DF"/>
    <w:rsid w:val="00CD39B0"/>
    <w:rsid w:val="00CD3F4E"/>
    <w:rsid w:val="00CD47AB"/>
    <w:rsid w:val="00CD5290"/>
    <w:rsid w:val="00CD5502"/>
    <w:rsid w:val="00CD5531"/>
    <w:rsid w:val="00CD55DD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1F1A"/>
    <w:rsid w:val="00CE2108"/>
    <w:rsid w:val="00CE2A81"/>
    <w:rsid w:val="00CE3772"/>
    <w:rsid w:val="00CE3F72"/>
    <w:rsid w:val="00CE404E"/>
    <w:rsid w:val="00CE417B"/>
    <w:rsid w:val="00CE4470"/>
    <w:rsid w:val="00CE4DB8"/>
    <w:rsid w:val="00CE52E4"/>
    <w:rsid w:val="00CE532E"/>
    <w:rsid w:val="00CE5956"/>
    <w:rsid w:val="00CE5FB5"/>
    <w:rsid w:val="00CE61BC"/>
    <w:rsid w:val="00CE6847"/>
    <w:rsid w:val="00CE68E6"/>
    <w:rsid w:val="00CE6EF3"/>
    <w:rsid w:val="00CE6F49"/>
    <w:rsid w:val="00CE7430"/>
    <w:rsid w:val="00CE7E18"/>
    <w:rsid w:val="00CF0254"/>
    <w:rsid w:val="00CF040F"/>
    <w:rsid w:val="00CF067F"/>
    <w:rsid w:val="00CF0BB9"/>
    <w:rsid w:val="00CF1B4D"/>
    <w:rsid w:val="00CF1F7E"/>
    <w:rsid w:val="00CF2863"/>
    <w:rsid w:val="00CF2E06"/>
    <w:rsid w:val="00CF3152"/>
    <w:rsid w:val="00CF320C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757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1F9B"/>
    <w:rsid w:val="00D02BB4"/>
    <w:rsid w:val="00D02F38"/>
    <w:rsid w:val="00D03749"/>
    <w:rsid w:val="00D03760"/>
    <w:rsid w:val="00D03936"/>
    <w:rsid w:val="00D03F38"/>
    <w:rsid w:val="00D04111"/>
    <w:rsid w:val="00D04512"/>
    <w:rsid w:val="00D04AC7"/>
    <w:rsid w:val="00D04BA3"/>
    <w:rsid w:val="00D04D4C"/>
    <w:rsid w:val="00D04EAF"/>
    <w:rsid w:val="00D05997"/>
    <w:rsid w:val="00D05A65"/>
    <w:rsid w:val="00D05F85"/>
    <w:rsid w:val="00D06176"/>
    <w:rsid w:val="00D06B93"/>
    <w:rsid w:val="00D06EFA"/>
    <w:rsid w:val="00D07482"/>
    <w:rsid w:val="00D10606"/>
    <w:rsid w:val="00D10B9A"/>
    <w:rsid w:val="00D11215"/>
    <w:rsid w:val="00D1172A"/>
    <w:rsid w:val="00D12042"/>
    <w:rsid w:val="00D1220E"/>
    <w:rsid w:val="00D1225A"/>
    <w:rsid w:val="00D12CF7"/>
    <w:rsid w:val="00D135BC"/>
    <w:rsid w:val="00D13C24"/>
    <w:rsid w:val="00D14861"/>
    <w:rsid w:val="00D14A59"/>
    <w:rsid w:val="00D15600"/>
    <w:rsid w:val="00D156FD"/>
    <w:rsid w:val="00D1572D"/>
    <w:rsid w:val="00D1592D"/>
    <w:rsid w:val="00D159B1"/>
    <w:rsid w:val="00D1667E"/>
    <w:rsid w:val="00D16ED2"/>
    <w:rsid w:val="00D1715D"/>
    <w:rsid w:val="00D1724E"/>
    <w:rsid w:val="00D1795E"/>
    <w:rsid w:val="00D17FDC"/>
    <w:rsid w:val="00D203D4"/>
    <w:rsid w:val="00D2044F"/>
    <w:rsid w:val="00D204C3"/>
    <w:rsid w:val="00D20FB4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B82"/>
    <w:rsid w:val="00D40D63"/>
    <w:rsid w:val="00D4156E"/>
    <w:rsid w:val="00D4186B"/>
    <w:rsid w:val="00D41DDC"/>
    <w:rsid w:val="00D424B7"/>
    <w:rsid w:val="00D4255D"/>
    <w:rsid w:val="00D42B10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6D0"/>
    <w:rsid w:val="00D457FF"/>
    <w:rsid w:val="00D462A9"/>
    <w:rsid w:val="00D46336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1045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AFA"/>
    <w:rsid w:val="00D6502B"/>
    <w:rsid w:val="00D65407"/>
    <w:rsid w:val="00D65484"/>
    <w:rsid w:val="00D65676"/>
    <w:rsid w:val="00D665EC"/>
    <w:rsid w:val="00D66DEB"/>
    <w:rsid w:val="00D6757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643"/>
    <w:rsid w:val="00D8194F"/>
    <w:rsid w:val="00D81EEE"/>
    <w:rsid w:val="00D820AE"/>
    <w:rsid w:val="00D820EA"/>
    <w:rsid w:val="00D82568"/>
    <w:rsid w:val="00D82823"/>
    <w:rsid w:val="00D828CA"/>
    <w:rsid w:val="00D829B2"/>
    <w:rsid w:val="00D833AA"/>
    <w:rsid w:val="00D83FF5"/>
    <w:rsid w:val="00D85145"/>
    <w:rsid w:val="00D857DF"/>
    <w:rsid w:val="00D85ADD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E5B"/>
    <w:rsid w:val="00DA0FD1"/>
    <w:rsid w:val="00DA11A3"/>
    <w:rsid w:val="00DA25C9"/>
    <w:rsid w:val="00DA2927"/>
    <w:rsid w:val="00DA2B28"/>
    <w:rsid w:val="00DA3836"/>
    <w:rsid w:val="00DA41CD"/>
    <w:rsid w:val="00DA4C06"/>
    <w:rsid w:val="00DA548F"/>
    <w:rsid w:val="00DA58DC"/>
    <w:rsid w:val="00DA6DF7"/>
    <w:rsid w:val="00DA78C1"/>
    <w:rsid w:val="00DB004B"/>
    <w:rsid w:val="00DB06F2"/>
    <w:rsid w:val="00DB077B"/>
    <w:rsid w:val="00DB0C4A"/>
    <w:rsid w:val="00DB0EB9"/>
    <w:rsid w:val="00DB108E"/>
    <w:rsid w:val="00DB1506"/>
    <w:rsid w:val="00DB19C0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856"/>
    <w:rsid w:val="00DB636C"/>
    <w:rsid w:val="00DB63CE"/>
    <w:rsid w:val="00DB6585"/>
    <w:rsid w:val="00DB671E"/>
    <w:rsid w:val="00DC01A2"/>
    <w:rsid w:val="00DC06D2"/>
    <w:rsid w:val="00DC077A"/>
    <w:rsid w:val="00DC0C2A"/>
    <w:rsid w:val="00DC0CF7"/>
    <w:rsid w:val="00DC0F60"/>
    <w:rsid w:val="00DC154B"/>
    <w:rsid w:val="00DC1B2A"/>
    <w:rsid w:val="00DC1C75"/>
    <w:rsid w:val="00DC24C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E66"/>
    <w:rsid w:val="00DC4EA0"/>
    <w:rsid w:val="00DC5C4F"/>
    <w:rsid w:val="00DC68F2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66F"/>
    <w:rsid w:val="00DD18F8"/>
    <w:rsid w:val="00DD1A24"/>
    <w:rsid w:val="00DD1BFB"/>
    <w:rsid w:val="00DD2267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21C3"/>
    <w:rsid w:val="00E0310E"/>
    <w:rsid w:val="00E03627"/>
    <w:rsid w:val="00E03697"/>
    <w:rsid w:val="00E05A50"/>
    <w:rsid w:val="00E06A13"/>
    <w:rsid w:val="00E06B4A"/>
    <w:rsid w:val="00E07CD6"/>
    <w:rsid w:val="00E07DD3"/>
    <w:rsid w:val="00E10172"/>
    <w:rsid w:val="00E103D2"/>
    <w:rsid w:val="00E1065A"/>
    <w:rsid w:val="00E10BF1"/>
    <w:rsid w:val="00E10CA3"/>
    <w:rsid w:val="00E112A2"/>
    <w:rsid w:val="00E118EB"/>
    <w:rsid w:val="00E11BF8"/>
    <w:rsid w:val="00E11DE4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FDE"/>
    <w:rsid w:val="00E30D08"/>
    <w:rsid w:val="00E3121F"/>
    <w:rsid w:val="00E31BB6"/>
    <w:rsid w:val="00E31EF2"/>
    <w:rsid w:val="00E3289C"/>
    <w:rsid w:val="00E32975"/>
    <w:rsid w:val="00E32C9D"/>
    <w:rsid w:val="00E32E18"/>
    <w:rsid w:val="00E3353B"/>
    <w:rsid w:val="00E337D0"/>
    <w:rsid w:val="00E33953"/>
    <w:rsid w:val="00E339E7"/>
    <w:rsid w:val="00E33C79"/>
    <w:rsid w:val="00E345C5"/>
    <w:rsid w:val="00E346BB"/>
    <w:rsid w:val="00E34761"/>
    <w:rsid w:val="00E35CCE"/>
    <w:rsid w:val="00E35CD0"/>
    <w:rsid w:val="00E3660F"/>
    <w:rsid w:val="00E37133"/>
    <w:rsid w:val="00E37B10"/>
    <w:rsid w:val="00E404FE"/>
    <w:rsid w:val="00E40A5D"/>
    <w:rsid w:val="00E415EA"/>
    <w:rsid w:val="00E41B4D"/>
    <w:rsid w:val="00E41C5B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7137"/>
    <w:rsid w:val="00E47673"/>
    <w:rsid w:val="00E47D0A"/>
    <w:rsid w:val="00E47D21"/>
    <w:rsid w:val="00E47D91"/>
    <w:rsid w:val="00E50618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F8"/>
    <w:rsid w:val="00E62117"/>
    <w:rsid w:val="00E621F2"/>
    <w:rsid w:val="00E643B2"/>
    <w:rsid w:val="00E6465B"/>
    <w:rsid w:val="00E64767"/>
    <w:rsid w:val="00E64EA6"/>
    <w:rsid w:val="00E65236"/>
    <w:rsid w:val="00E65696"/>
    <w:rsid w:val="00E66DC3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5EA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52FF"/>
    <w:rsid w:val="00E86123"/>
    <w:rsid w:val="00E86183"/>
    <w:rsid w:val="00E87F0F"/>
    <w:rsid w:val="00E90203"/>
    <w:rsid w:val="00E90298"/>
    <w:rsid w:val="00E90477"/>
    <w:rsid w:val="00E905D6"/>
    <w:rsid w:val="00E90A43"/>
    <w:rsid w:val="00E90CB2"/>
    <w:rsid w:val="00E9114D"/>
    <w:rsid w:val="00E91873"/>
    <w:rsid w:val="00E91E2E"/>
    <w:rsid w:val="00E91EB4"/>
    <w:rsid w:val="00E91FE6"/>
    <w:rsid w:val="00E92061"/>
    <w:rsid w:val="00E92496"/>
    <w:rsid w:val="00E9249F"/>
    <w:rsid w:val="00E9253C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3C3"/>
    <w:rsid w:val="00EA49B6"/>
    <w:rsid w:val="00EA5460"/>
    <w:rsid w:val="00EA558A"/>
    <w:rsid w:val="00EA59A7"/>
    <w:rsid w:val="00EA5A3C"/>
    <w:rsid w:val="00EA5E45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21FC"/>
    <w:rsid w:val="00EC23EC"/>
    <w:rsid w:val="00EC2A7F"/>
    <w:rsid w:val="00EC3020"/>
    <w:rsid w:val="00EC3215"/>
    <w:rsid w:val="00EC3523"/>
    <w:rsid w:val="00EC37C7"/>
    <w:rsid w:val="00EC3BCC"/>
    <w:rsid w:val="00EC43B9"/>
    <w:rsid w:val="00EC5594"/>
    <w:rsid w:val="00EC55F5"/>
    <w:rsid w:val="00EC6864"/>
    <w:rsid w:val="00EC6936"/>
    <w:rsid w:val="00EC69CB"/>
    <w:rsid w:val="00EC7021"/>
    <w:rsid w:val="00EC70AE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AFF"/>
    <w:rsid w:val="00ED30C2"/>
    <w:rsid w:val="00ED47BD"/>
    <w:rsid w:val="00ED4F95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244E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B61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13A4"/>
    <w:rsid w:val="00F114E5"/>
    <w:rsid w:val="00F11C21"/>
    <w:rsid w:val="00F12987"/>
    <w:rsid w:val="00F1298B"/>
    <w:rsid w:val="00F13768"/>
    <w:rsid w:val="00F13AF1"/>
    <w:rsid w:val="00F13FBF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C47"/>
    <w:rsid w:val="00F31010"/>
    <w:rsid w:val="00F314B9"/>
    <w:rsid w:val="00F31A9E"/>
    <w:rsid w:val="00F3264B"/>
    <w:rsid w:val="00F327F2"/>
    <w:rsid w:val="00F3352B"/>
    <w:rsid w:val="00F33585"/>
    <w:rsid w:val="00F336A1"/>
    <w:rsid w:val="00F348F4"/>
    <w:rsid w:val="00F34BA8"/>
    <w:rsid w:val="00F34BAD"/>
    <w:rsid w:val="00F35E3B"/>
    <w:rsid w:val="00F364CA"/>
    <w:rsid w:val="00F37714"/>
    <w:rsid w:val="00F37EDB"/>
    <w:rsid w:val="00F4077F"/>
    <w:rsid w:val="00F40A57"/>
    <w:rsid w:val="00F40D8C"/>
    <w:rsid w:val="00F410AA"/>
    <w:rsid w:val="00F4167B"/>
    <w:rsid w:val="00F417F9"/>
    <w:rsid w:val="00F4200F"/>
    <w:rsid w:val="00F42566"/>
    <w:rsid w:val="00F439E2"/>
    <w:rsid w:val="00F43D03"/>
    <w:rsid w:val="00F4462C"/>
    <w:rsid w:val="00F44652"/>
    <w:rsid w:val="00F44DAA"/>
    <w:rsid w:val="00F44DC6"/>
    <w:rsid w:val="00F44FBF"/>
    <w:rsid w:val="00F45087"/>
    <w:rsid w:val="00F45BBC"/>
    <w:rsid w:val="00F45D52"/>
    <w:rsid w:val="00F46CFD"/>
    <w:rsid w:val="00F47607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E71"/>
    <w:rsid w:val="00F73203"/>
    <w:rsid w:val="00F73F50"/>
    <w:rsid w:val="00F74B94"/>
    <w:rsid w:val="00F74EDD"/>
    <w:rsid w:val="00F759BA"/>
    <w:rsid w:val="00F7658B"/>
    <w:rsid w:val="00F769F1"/>
    <w:rsid w:val="00F76EE2"/>
    <w:rsid w:val="00F76F17"/>
    <w:rsid w:val="00F77160"/>
    <w:rsid w:val="00F778E3"/>
    <w:rsid w:val="00F77A47"/>
    <w:rsid w:val="00F80E8C"/>
    <w:rsid w:val="00F80EBD"/>
    <w:rsid w:val="00F80EE6"/>
    <w:rsid w:val="00F81309"/>
    <w:rsid w:val="00F81DC7"/>
    <w:rsid w:val="00F8286B"/>
    <w:rsid w:val="00F8303D"/>
    <w:rsid w:val="00F831EE"/>
    <w:rsid w:val="00F8351E"/>
    <w:rsid w:val="00F83A13"/>
    <w:rsid w:val="00F84299"/>
    <w:rsid w:val="00F84531"/>
    <w:rsid w:val="00F8490C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E24"/>
    <w:rsid w:val="00FC1E21"/>
    <w:rsid w:val="00FC23D1"/>
    <w:rsid w:val="00FC2CAC"/>
    <w:rsid w:val="00FC3091"/>
    <w:rsid w:val="00FC54F3"/>
    <w:rsid w:val="00FC6745"/>
    <w:rsid w:val="00FC6868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B8D"/>
    <w:rsid w:val="00FD6225"/>
    <w:rsid w:val="00FD657B"/>
    <w:rsid w:val="00FD6628"/>
    <w:rsid w:val="00FD6A37"/>
    <w:rsid w:val="00FD70B4"/>
    <w:rsid w:val="00FD72A6"/>
    <w:rsid w:val="00FD7891"/>
    <w:rsid w:val="00FD7DA0"/>
    <w:rsid w:val="00FE0174"/>
    <w:rsid w:val="00FE0327"/>
    <w:rsid w:val="00FE13FE"/>
    <w:rsid w:val="00FE18DA"/>
    <w:rsid w:val="00FE2153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6FB698B3-CFF7-4EA8-9EE7-8FFC5A0D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423</Words>
  <Characters>1638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2023-08-09T08:21:00Z</cp:lastPrinted>
  <dcterms:created xsi:type="dcterms:W3CDTF">2023-08-10T03:29:00Z</dcterms:created>
  <dcterms:modified xsi:type="dcterms:W3CDTF">2023-08-10T03:31:00Z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</Properties>
</file>