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9721F5" w14:paraId="201FF11F" w14:textId="77777777" w:rsidTr="00C27993">
        <w:tc>
          <w:tcPr>
            <w:tcW w:w="1376" w:type="dxa"/>
          </w:tcPr>
          <w:p w14:paraId="37ABF168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9721F5" w14:paraId="2410681B" w14:textId="77777777" w:rsidTr="00C27993">
        <w:tc>
          <w:tcPr>
            <w:tcW w:w="1376" w:type="dxa"/>
          </w:tcPr>
          <w:p w14:paraId="0471F181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63D" w:rsidRPr="009721F5" w14:paraId="7478106F" w14:textId="77777777" w:rsidTr="00C27993">
        <w:tc>
          <w:tcPr>
            <w:tcW w:w="1376" w:type="dxa"/>
          </w:tcPr>
          <w:p w14:paraId="1886E008" w14:textId="77777777" w:rsidR="0063663D" w:rsidRPr="009721F5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636D99F0" w:rsidR="0063663D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F50CD8" w:rsidRPr="009721F5" w14:paraId="0E3E6459" w14:textId="77777777" w:rsidTr="00C27993">
        <w:tc>
          <w:tcPr>
            <w:tcW w:w="1376" w:type="dxa"/>
          </w:tcPr>
          <w:p w14:paraId="1F2E3FA0" w14:textId="77777777" w:rsidR="00F50CD8" w:rsidRPr="009721F5" w:rsidRDefault="00F50CD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C4BAD26" w14:textId="0A954236" w:rsidR="00F50CD8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</w:tc>
      </w:tr>
      <w:tr w:rsidR="00C51C0D" w:rsidRPr="009721F5" w14:paraId="2C55819B" w14:textId="77777777" w:rsidTr="00C27993">
        <w:tc>
          <w:tcPr>
            <w:tcW w:w="1376" w:type="dxa"/>
          </w:tcPr>
          <w:p w14:paraId="77D5E99A" w14:textId="77777777" w:rsidR="00C51C0D" w:rsidRPr="009721F5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9721F5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E404E" w:rsidRPr="009721F5" w14:paraId="5971951D" w14:textId="77777777" w:rsidTr="00C27993">
        <w:tc>
          <w:tcPr>
            <w:tcW w:w="1376" w:type="dxa"/>
          </w:tcPr>
          <w:p w14:paraId="129E5895" w14:textId="77777777" w:rsidR="00CE404E" w:rsidRPr="009721F5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9721F5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53885" w:rsidRPr="009721F5" w14:paraId="0FD1207E" w14:textId="77777777" w:rsidTr="00C27993">
        <w:tc>
          <w:tcPr>
            <w:tcW w:w="1376" w:type="dxa"/>
          </w:tcPr>
          <w:p w14:paraId="5CE80CDF" w14:textId="77777777" w:rsidR="00053885" w:rsidRPr="009721F5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23BCD164" w:rsidR="00053885" w:rsidRPr="009721F5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และอุปกรณ์</w:t>
            </w:r>
            <w:r w:rsidR="00604214"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และสินทรัพย์สิทธิการใช้</w:t>
            </w:r>
          </w:p>
        </w:tc>
      </w:tr>
      <w:tr w:rsidR="005F3AF3" w:rsidRPr="009721F5" w14:paraId="59787614" w14:textId="77777777" w:rsidTr="00C27993">
        <w:tc>
          <w:tcPr>
            <w:tcW w:w="1376" w:type="dxa"/>
          </w:tcPr>
          <w:p w14:paraId="644ABB2F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9721F5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61FB6" w:rsidRPr="009721F5" w14:paraId="6C0C4D6C" w14:textId="77777777" w:rsidTr="00C27993">
        <w:tc>
          <w:tcPr>
            <w:tcW w:w="1376" w:type="dxa"/>
          </w:tcPr>
          <w:p w14:paraId="79755CAE" w14:textId="77777777" w:rsidR="00061FB6" w:rsidRPr="009721F5" w:rsidRDefault="00061FB6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671851C" w14:textId="39E92393" w:rsidR="00061FB6" w:rsidRPr="009721F5" w:rsidRDefault="00294788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294788" w:rsidRPr="009721F5" w14:paraId="4DE0D90A" w14:textId="77777777" w:rsidTr="00C27993">
        <w:tc>
          <w:tcPr>
            <w:tcW w:w="1376" w:type="dxa"/>
          </w:tcPr>
          <w:p w14:paraId="3502F1D9" w14:textId="77777777" w:rsidR="00294788" w:rsidRPr="009721F5" w:rsidRDefault="0029478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04D80A" w14:textId="45F33391" w:rsidR="00294788" w:rsidRPr="009721F5" w:rsidRDefault="00294788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F3AF3" w:rsidRPr="009721F5" w14:paraId="274BBE1A" w14:textId="77777777" w:rsidTr="00C27993">
        <w:tc>
          <w:tcPr>
            <w:tcW w:w="1376" w:type="dxa"/>
          </w:tcPr>
          <w:p w14:paraId="1837C176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9721F5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667AD" w:rsidRPr="009721F5" w14:paraId="65385C78" w14:textId="77777777" w:rsidTr="00C27993">
        <w:tc>
          <w:tcPr>
            <w:tcW w:w="1376" w:type="dxa"/>
          </w:tcPr>
          <w:p w14:paraId="2ED15BAB" w14:textId="77777777" w:rsidR="007667AD" w:rsidRPr="009721F5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0B685D0" w14:textId="22200875" w:rsidR="007667AD" w:rsidRPr="009721F5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B12FAA" w:rsidRPr="009721F5" w14:paraId="62EE5824" w14:textId="77777777" w:rsidTr="00C27993">
        <w:tc>
          <w:tcPr>
            <w:tcW w:w="1376" w:type="dxa"/>
          </w:tcPr>
          <w:p w14:paraId="6BFB38F5" w14:textId="77777777" w:rsidR="00B12FAA" w:rsidRPr="009721F5" w:rsidRDefault="00B12FAA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FC4FB6D" w14:textId="60A0047D" w:rsidR="00B12FAA" w:rsidRPr="009721F5" w:rsidRDefault="00BA6E5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83355" w:rsidRPr="009721F5" w14:paraId="53E208A7" w14:textId="77777777" w:rsidTr="00C27993">
        <w:tc>
          <w:tcPr>
            <w:tcW w:w="1376" w:type="dxa"/>
          </w:tcPr>
          <w:p w14:paraId="1CF75737" w14:textId="77777777" w:rsidR="00483355" w:rsidRPr="009721F5" w:rsidRDefault="00483355" w:rsidP="00483355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D9A6D4" w14:textId="1940D8B2" w:rsidR="00483355" w:rsidRPr="009721F5" w:rsidRDefault="00BA6E5D" w:rsidP="0048335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9721F5" w14:paraId="5647E69D" w14:textId="77777777" w:rsidTr="00C27993">
        <w:tc>
          <w:tcPr>
            <w:tcW w:w="1376" w:type="dxa"/>
          </w:tcPr>
          <w:p w14:paraId="3029A995" w14:textId="77777777" w:rsidR="007667AD" w:rsidRPr="009721F5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7667AD" w:rsidRPr="009721F5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F45BBC" w:rsidRPr="009721F5" w14:paraId="6A1DD2EE" w14:textId="77777777" w:rsidTr="00C27993">
        <w:tc>
          <w:tcPr>
            <w:tcW w:w="1376" w:type="dxa"/>
          </w:tcPr>
          <w:p w14:paraId="67BEB0B3" w14:textId="77777777" w:rsidR="00F45BBC" w:rsidRPr="009721F5" w:rsidRDefault="00F45BBC" w:rsidP="007667A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198DA5C9" w14:textId="46A6D991" w:rsidR="00F45BBC" w:rsidRPr="009721F5" w:rsidRDefault="00F45BBC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5B6A13" w:rsidRPr="009721F5" w14:paraId="200034D9" w14:textId="77777777" w:rsidTr="00C27993">
        <w:tc>
          <w:tcPr>
            <w:tcW w:w="1376" w:type="dxa"/>
          </w:tcPr>
          <w:p w14:paraId="7A39607D" w14:textId="77777777" w:rsidR="005B6A13" w:rsidRPr="009721F5" w:rsidRDefault="005B6A13" w:rsidP="007667A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0637A6A1" w14:textId="1C93DA2A" w:rsidR="005B6A13" w:rsidRPr="009721F5" w:rsidRDefault="005B6A13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66F95E" w14:textId="77777777" w:rsidR="00076874" w:rsidRPr="009721F5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3A36371" w14:textId="77777777" w:rsidR="004849A9" w:rsidRPr="009721F5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96F3B3C" w14:textId="71DD5701" w:rsidR="00076874" w:rsidRPr="009721F5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Cs w:val="22"/>
        </w:rPr>
        <w:br w:type="page"/>
      </w:r>
      <w:r w:rsidR="00193763" w:rsidRPr="009721F5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AF71BF" w14:textId="219B0371" w:rsidR="004849A9" w:rsidRPr="009721F5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7F6CBE" w:rsidRPr="007F6CBE">
        <w:rPr>
          <w:rFonts w:ascii="Angsana New" w:hAnsi="Angsana New" w:hint="cs"/>
          <w:sz w:val="30"/>
          <w:szCs w:val="30"/>
        </w:rPr>
        <w:t>14</w:t>
      </w:r>
      <w:r w:rsidR="00942918" w:rsidRPr="009721F5">
        <w:rPr>
          <w:rFonts w:ascii="Angsana New" w:hAnsi="Angsana New" w:hint="cs"/>
          <w:sz w:val="30"/>
          <w:szCs w:val="30"/>
        </w:rPr>
        <w:t xml:space="preserve"> </w:t>
      </w:r>
      <w:r w:rsidR="008B2B44" w:rsidRPr="009721F5">
        <w:rPr>
          <w:rFonts w:ascii="Angsana New" w:hAnsi="Angsana New" w:hint="cs"/>
          <w:sz w:val="30"/>
          <w:szCs w:val="30"/>
          <w:cs/>
        </w:rPr>
        <w:t>สิงหาคม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</w:p>
    <w:p w14:paraId="7B5F5BBB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D043A64" w14:textId="2905380F" w:rsidR="009E7B91" w:rsidRDefault="009E7B91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ข้อมูลทั่วไป</w:t>
      </w:r>
    </w:p>
    <w:p w14:paraId="539325BB" w14:textId="3501CD56" w:rsid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F2A8B" w14:textId="26772D36" w:rsidR="009E7B91" w:rsidRPr="009E7B91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182A">
        <w:rPr>
          <w:rFonts w:ascii="Angsana New" w:hAnsi="Angsana New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 w:rsidR="009D2C22">
        <w:rPr>
          <w:rFonts w:ascii="Angsana New" w:hAnsi="Angsana New"/>
          <w:sz w:val="30"/>
          <w:szCs w:val="30"/>
        </w:rPr>
        <w:t>(</w:t>
      </w:r>
      <w:r w:rsidRPr="006B182A">
        <w:rPr>
          <w:rFonts w:ascii="Angsana New" w:hAnsi="Angsana New"/>
          <w:sz w:val="30"/>
          <w:szCs w:val="30"/>
          <w:cs/>
        </w:rPr>
        <w:t>“บริษัท”</w:t>
      </w:r>
      <w:r w:rsidR="009D2C22">
        <w:rPr>
          <w:rFonts w:ascii="Angsana New" w:hAnsi="Angsana New"/>
          <w:sz w:val="30"/>
          <w:szCs w:val="30"/>
        </w:rPr>
        <w:t>)</w:t>
      </w:r>
      <w:r w:rsidRPr="006B182A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เมื่อ </w:t>
      </w:r>
      <w:r w:rsidR="007F6CBE" w:rsidRPr="004E74F7">
        <w:rPr>
          <w:rFonts w:ascii="Angsana New" w:hAnsi="Angsana New"/>
          <w:sz w:val="30"/>
          <w:szCs w:val="30"/>
        </w:rPr>
        <w:t>21</w:t>
      </w:r>
      <w:r w:rsidR="009D2C22" w:rsidRPr="004E74F7">
        <w:rPr>
          <w:rFonts w:ascii="Angsana New" w:hAnsi="Angsana New"/>
          <w:sz w:val="30"/>
          <w:szCs w:val="30"/>
        </w:rPr>
        <w:t xml:space="preserve"> </w:t>
      </w:r>
      <w:r w:rsidR="009D2C22" w:rsidRPr="004E74F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6CBE" w:rsidRPr="004E74F7">
        <w:rPr>
          <w:rFonts w:ascii="Angsana New" w:hAnsi="Angsana New"/>
          <w:sz w:val="30"/>
          <w:szCs w:val="30"/>
        </w:rPr>
        <w:t>2566</w:t>
      </w:r>
    </w:p>
    <w:p w14:paraId="6815D528" w14:textId="289F53AC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9B5CB" w14:textId="4FE6B8EC" w:rsidR="009E7B91" w:rsidRPr="009E7B91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6CBE" w:rsidRPr="007F6CBE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6CBE" w:rsidRPr="007F6CBE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ผู้ถือหุ้นรายใหญ่ได้แก่ คุณสุวิทย์ งามภูพันธ์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7F6CBE" w:rsidRPr="007F6CBE">
        <w:rPr>
          <w:rFonts w:ascii="Angsana New" w:hAnsi="Angsana New"/>
          <w:sz w:val="30"/>
          <w:szCs w:val="30"/>
        </w:rPr>
        <w:t>21</w:t>
      </w:r>
      <w:r w:rsidR="003008D8">
        <w:rPr>
          <w:rFonts w:ascii="Angsana New" w:hAnsi="Angsana New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4</w:t>
      </w:r>
      <w:r w:rsidRPr="009D2C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2565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26</w:t>
      </w:r>
      <w:r w:rsidR="003008D8">
        <w:rPr>
          <w:rFonts w:ascii="Angsana New" w:hAnsi="Angsana New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7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คุณสุนิสา มงคลอารีย์พงษ์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7F6CBE" w:rsidRPr="007F6CBE">
        <w:rPr>
          <w:rFonts w:ascii="Angsana New" w:hAnsi="Angsana New"/>
          <w:sz w:val="30"/>
          <w:szCs w:val="30"/>
        </w:rPr>
        <w:t>15</w:t>
      </w:r>
      <w:r w:rsidR="003008D8">
        <w:rPr>
          <w:rFonts w:ascii="Angsana New" w:hAnsi="Angsana New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2565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19</w:t>
      </w:r>
      <w:r w:rsidR="003008D8">
        <w:rPr>
          <w:rFonts w:ascii="Angsana New" w:hAnsi="Angsana New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7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และคุณสมชัย พิสพหุธาร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7F6CBE" w:rsidRPr="007F6CBE">
        <w:rPr>
          <w:rFonts w:ascii="Angsana New" w:hAnsi="Angsana New"/>
          <w:sz w:val="30"/>
          <w:szCs w:val="30"/>
        </w:rPr>
        <w:t>15</w:t>
      </w:r>
      <w:r w:rsidR="00E9253C">
        <w:rPr>
          <w:rFonts w:ascii="Angsana New" w:hAnsi="Angsana New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0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(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31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2565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18</w:t>
      </w:r>
      <w:r w:rsidR="00E9253C">
        <w:rPr>
          <w:rFonts w:ascii="Angsana New" w:hAnsi="Angsana New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8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)</w:t>
      </w:r>
    </w:p>
    <w:p w14:paraId="490A89A0" w14:textId="344EA8C6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24B36" w14:textId="032F9E4E" w:rsidR="009E7B91" w:rsidRPr="009E7B91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182A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AAE5F2" w14:textId="33ED2DD6" w:rsidR="00076874" w:rsidRPr="009721F5" w:rsidRDefault="007251E0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เกณฑ์การจัดทำงบการเงิน</w:t>
      </w:r>
      <w:r w:rsidR="00604214" w:rsidRPr="009721F5">
        <w:rPr>
          <w:rFonts w:ascii="Angsana New" w:hAnsi="Angsana New" w:cs="Angsana New" w:hint="cs"/>
          <w:cs/>
        </w:rPr>
        <w:t>ระหว่างกาล</w:t>
      </w:r>
      <w:r w:rsidRPr="009721F5">
        <w:rPr>
          <w:rFonts w:ascii="Angsana New" w:hAnsi="Angsana New" w:cs="Angsana New" w:hint="cs"/>
          <w:cs/>
        </w:rPr>
        <w:t xml:space="preserve"> </w:t>
      </w:r>
    </w:p>
    <w:p w14:paraId="1D442A7E" w14:textId="77777777" w:rsidR="00076874" w:rsidRPr="00BD7A60" w:rsidRDefault="00076874" w:rsidP="00667EE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6FCD21" w14:textId="08CD9992" w:rsidR="00193763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721F5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721F5">
        <w:rPr>
          <w:rFonts w:ascii="Angsana New" w:hAnsi="Angsana New" w:hint="cs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7F6CBE" w:rsidRPr="007F6CBE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721F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EC37C7" w:rsidRPr="00EC37C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 และตลาดหลักทรัพย์ที่เกี่ยวข้อง</w:t>
      </w:r>
      <w:r w:rsidRPr="009721F5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ธันวาคม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2565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</w:p>
    <w:p w14:paraId="661D3072" w14:textId="77777777" w:rsidR="00193763" w:rsidRPr="00BD7A60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4A9C4" w14:textId="7394786A" w:rsidR="00632AE5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F6CBE" w:rsidRPr="007F6CBE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 w:hint="cs"/>
          <w:sz w:val="30"/>
          <w:szCs w:val="30"/>
        </w:rPr>
        <w:t>2565</w:t>
      </w:r>
    </w:p>
    <w:p w14:paraId="165670BD" w14:textId="313DEDBC" w:rsidR="00671474" w:rsidRPr="00BD7A60" w:rsidRDefault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156F6301" w14:textId="77777777" w:rsidR="00FC6745" w:rsidRDefault="00FC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14:paraId="3FB45753" w14:textId="0E595DC7" w:rsidR="00A514B4" w:rsidRPr="009721F5" w:rsidRDefault="00A514B4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 w:rsidRPr="009721F5">
        <w:rPr>
          <w:rFonts w:ascii="Angsana New" w:hAnsi="Angsana New" w:cs="Angsana New" w:hint="cs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968A6FF" w14:textId="77777777" w:rsidR="00AE2613" w:rsidRPr="009721F5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9"/>
        <w:gridCol w:w="265"/>
        <w:gridCol w:w="1000"/>
        <w:gridCol w:w="265"/>
        <w:gridCol w:w="1086"/>
        <w:gridCol w:w="252"/>
        <w:gridCol w:w="1106"/>
      </w:tblGrid>
      <w:tr w:rsidR="00AE2613" w:rsidRPr="009721F5" w14:paraId="224EBEE4" w14:textId="77777777" w:rsidTr="00804BFF">
        <w:trPr>
          <w:tblHeader/>
        </w:trPr>
        <w:tc>
          <w:tcPr>
            <w:tcW w:w="2251" w:type="pct"/>
          </w:tcPr>
          <w:p w14:paraId="2EDB58B5" w14:textId="77777777" w:rsidR="00AE2613" w:rsidRPr="009721F5" w:rsidRDefault="00AE2613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5" w:type="pct"/>
            <w:gridSpan w:val="3"/>
            <w:vAlign w:val="center"/>
          </w:tcPr>
          <w:p w14:paraId="2FE6E9F4" w14:textId="77777777" w:rsidR="00AE2613" w:rsidRPr="009721F5" w:rsidRDefault="00AE2613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8A9F315" w14:textId="77777777" w:rsidR="00AE2613" w:rsidRPr="009721F5" w:rsidRDefault="00AE2613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3ADF445F" w14:textId="77777777" w:rsidR="00AE2613" w:rsidRPr="009721F5" w:rsidRDefault="00AE2613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47BD5DE2" w14:textId="77777777" w:rsidTr="00804BFF">
        <w:trPr>
          <w:tblHeader/>
        </w:trPr>
        <w:tc>
          <w:tcPr>
            <w:tcW w:w="2251" w:type="pct"/>
          </w:tcPr>
          <w:p w14:paraId="41FDE427" w14:textId="3F85AA94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7" w:type="pct"/>
            <w:vAlign w:val="center"/>
          </w:tcPr>
          <w:p w14:paraId="44269644" w14:textId="3DFF499C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  <w:vAlign w:val="center"/>
          </w:tcPr>
          <w:p w14:paraId="175F905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14:paraId="483100B8" w14:textId="729194E9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AF565A4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53491367" w14:textId="007A849C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7" w:type="pct"/>
            <w:vAlign w:val="center"/>
          </w:tcPr>
          <w:p w14:paraId="357A338E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2C189FF6" w14:textId="21A60D29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03016" w:rsidRPr="009721F5" w14:paraId="1B5A99FE" w14:textId="77777777" w:rsidTr="00804BFF">
        <w:trPr>
          <w:tblHeader/>
        </w:trPr>
        <w:tc>
          <w:tcPr>
            <w:tcW w:w="2251" w:type="pct"/>
          </w:tcPr>
          <w:p w14:paraId="46C785D0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14:paraId="6F6546D0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016" w:rsidRPr="009721F5" w14:paraId="0A1879A7" w14:textId="77777777" w:rsidTr="00804BFF">
        <w:tc>
          <w:tcPr>
            <w:tcW w:w="2251" w:type="pct"/>
          </w:tcPr>
          <w:p w14:paraId="7DD265A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B91F92E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A1120F7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7E2A99F7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618AD9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1872E3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FC2FF5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9C8740A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B44" w:rsidRPr="009721F5" w14:paraId="71BCB482" w14:textId="77777777" w:rsidTr="00804BFF">
        <w:tc>
          <w:tcPr>
            <w:tcW w:w="2251" w:type="pct"/>
          </w:tcPr>
          <w:p w14:paraId="67FFC339" w14:textId="77777777" w:rsidR="008B2B44" w:rsidRPr="009721F5" w:rsidRDefault="008B2B44" w:rsidP="008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59F14D74" w14:textId="20C6AEBA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9353CA0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A6385AA" w14:textId="5E63D512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0BA5CC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4E45130" w14:textId="7C84BAF1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379</w:t>
            </w:r>
            <w:r w:rsidR="001247B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  <w:tc>
          <w:tcPr>
            <w:tcW w:w="137" w:type="pct"/>
          </w:tcPr>
          <w:p w14:paraId="660B5C40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CDEFDD5" w14:textId="0428B460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330</w:t>
            </w:r>
            <w:r w:rsidR="008B2B44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057</w:t>
            </w:r>
          </w:p>
        </w:tc>
      </w:tr>
      <w:tr w:rsidR="008B2B44" w:rsidRPr="009721F5" w14:paraId="326BD7F5" w14:textId="77777777" w:rsidTr="00804BFF">
        <w:tc>
          <w:tcPr>
            <w:tcW w:w="2251" w:type="pct"/>
          </w:tcPr>
          <w:p w14:paraId="6F65E126" w14:textId="77777777" w:rsidR="008B2B44" w:rsidRPr="009721F5" w:rsidRDefault="008B2B44" w:rsidP="008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</w:tcPr>
          <w:p w14:paraId="327B6DCF" w14:textId="0129C90D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430738B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1CD7111" w14:textId="7F00934D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775D4A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B4297A2" w14:textId="4F45CF7A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5</w:t>
            </w:r>
            <w:r w:rsidR="001247B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122</w:t>
            </w:r>
          </w:p>
        </w:tc>
        <w:tc>
          <w:tcPr>
            <w:tcW w:w="137" w:type="pct"/>
          </w:tcPr>
          <w:p w14:paraId="34BFDAB9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F36BFE0" w14:textId="14DB0E35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</w:t>
            </w:r>
            <w:r w:rsidR="008B2B44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762</w:t>
            </w:r>
          </w:p>
        </w:tc>
      </w:tr>
      <w:tr w:rsidR="008B2B44" w:rsidRPr="009721F5" w14:paraId="0CE88666" w14:textId="77777777" w:rsidTr="00804BFF">
        <w:tc>
          <w:tcPr>
            <w:tcW w:w="2251" w:type="pct"/>
          </w:tcPr>
          <w:p w14:paraId="6E4894D6" w14:textId="5E0A1325" w:rsidR="008B2B44" w:rsidRPr="009721F5" w:rsidRDefault="008B2B44" w:rsidP="008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การวิจัยและพัฒนาวิจัย</w:t>
            </w:r>
          </w:p>
        </w:tc>
        <w:tc>
          <w:tcPr>
            <w:tcW w:w="587" w:type="pct"/>
          </w:tcPr>
          <w:p w14:paraId="7182D6D7" w14:textId="3B12A308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78F51C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2600885" w14:textId="65ED5A44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338586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89629CB" w14:textId="6A885751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643</w:t>
            </w:r>
          </w:p>
        </w:tc>
        <w:tc>
          <w:tcPr>
            <w:tcW w:w="137" w:type="pct"/>
          </w:tcPr>
          <w:p w14:paraId="53CE087E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228A902" w14:textId="101A69AA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537</w:t>
            </w:r>
          </w:p>
        </w:tc>
      </w:tr>
      <w:tr w:rsidR="008B2B44" w:rsidRPr="009721F5" w14:paraId="594575D2" w14:textId="77777777" w:rsidTr="00804BFF">
        <w:tc>
          <w:tcPr>
            <w:tcW w:w="2251" w:type="pct"/>
          </w:tcPr>
          <w:p w14:paraId="4F78B445" w14:textId="77777777" w:rsidR="008B2B44" w:rsidRPr="009721F5" w:rsidRDefault="008B2B44" w:rsidP="008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7" w:type="pct"/>
          </w:tcPr>
          <w:p w14:paraId="64A8A444" w14:textId="5505434C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B29F71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39B8A9E" w14:textId="49C96FA3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219DB3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ABAEC0" w14:textId="71720882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402</w:t>
            </w:r>
          </w:p>
        </w:tc>
        <w:tc>
          <w:tcPr>
            <w:tcW w:w="137" w:type="pct"/>
          </w:tcPr>
          <w:p w14:paraId="725BC39A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6BF291" w14:textId="1887CEB2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445</w:t>
            </w:r>
          </w:p>
        </w:tc>
      </w:tr>
      <w:tr w:rsidR="008B2B44" w:rsidRPr="009721F5" w14:paraId="78B25765" w14:textId="77777777" w:rsidTr="003F5139">
        <w:tc>
          <w:tcPr>
            <w:tcW w:w="2251" w:type="pct"/>
          </w:tcPr>
          <w:p w14:paraId="6BA33359" w14:textId="481B1640" w:rsidR="008B2B44" w:rsidRPr="009721F5" w:rsidRDefault="008B2B44" w:rsidP="003F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</w:tcPr>
          <w:p w14:paraId="6EF5DDD5" w14:textId="77777777" w:rsidR="008B2B44" w:rsidRPr="009721F5" w:rsidRDefault="008B2B44" w:rsidP="003F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4C21FF" w14:textId="77777777" w:rsidR="008B2B44" w:rsidRPr="009721F5" w:rsidRDefault="008B2B44" w:rsidP="003F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8C129F3" w14:textId="77777777" w:rsidR="008B2B44" w:rsidRPr="009721F5" w:rsidRDefault="008B2B44" w:rsidP="003F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7321DA" w14:textId="77777777" w:rsidR="008B2B44" w:rsidRPr="009721F5" w:rsidRDefault="008B2B44" w:rsidP="003F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CE6621D" w14:textId="031BD20D" w:rsidR="008B2B44" w:rsidRPr="009721F5" w:rsidRDefault="007F6CBE" w:rsidP="003F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17</w:t>
            </w:r>
            <w:r w:rsidR="001247B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999</w:t>
            </w:r>
          </w:p>
        </w:tc>
        <w:tc>
          <w:tcPr>
            <w:tcW w:w="137" w:type="pct"/>
          </w:tcPr>
          <w:p w14:paraId="2D4EDC09" w14:textId="77777777" w:rsidR="008B2B44" w:rsidRPr="009721F5" w:rsidRDefault="008B2B44" w:rsidP="003F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5C1585" w14:textId="207F4C45" w:rsidR="008B2B44" w:rsidRPr="009721F5" w:rsidRDefault="007F6CBE" w:rsidP="003F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11</w:t>
            </w:r>
            <w:r w:rsidR="008B2B44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8B2B44" w:rsidRPr="009721F5" w14:paraId="7F3ED3FB" w14:textId="77777777" w:rsidTr="00804BFF">
        <w:tc>
          <w:tcPr>
            <w:tcW w:w="2251" w:type="pct"/>
          </w:tcPr>
          <w:p w14:paraId="58C5EEA0" w14:textId="77777777" w:rsidR="008B2B44" w:rsidRPr="009721F5" w:rsidRDefault="008B2B44" w:rsidP="008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7" w:type="pct"/>
          </w:tcPr>
          <w:p w14:paraId="3C605B33" w14:textId="45F3944C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977CA8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9961DA8" w14:textId="79022873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FCB410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F949137" w14:textId="46AC76B1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  <w:tc>
          <w:tcPr>
            <w:tcW w:w="137" w:type="pct"/>
          </w:tcPr>
          <w:p w14:paraId="0193EF28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34A94E5" w14:textId="60228D50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8B2B44" w:rsidRPr="009721F5" w14:paraId="5BAE3F90" w14:textId="77777777" w:rsidTr="00804BFF">
        <w:tc>
          <w:tcPr>
            <w:tcW w:w="2251" w:type="pct"/>
          </w:tcPr>
          <w:p w14:paraId="285731C5" w14:textId="77777777" w:rsidR="008B2B44" w:rsidRPr="009721F5" w:rsidRDefault="008B2B44" w:rsidP="008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7" w:type="pct"/>
          </w:tcPr>
          <w:p w14:paraId="341D0BE3" w14:textId="2C8D11B6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5DDB94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0BDADFD" w14:textId="64DE5DDB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7C861A2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D564976" w14:textId="7DAB0BC0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347</w:t>
            </w:r>
          </w:p>
        </w:tc>
        <w:tc>
          <w:tcPr>
            <w:tcW w:w="137" w:type="pct"/>
          </w:tcPr>
          <w:p w14:paraId="624D0F64" w14:textId="77777777" w:rsidR="008B2B44" w:rsidRPr="009721F5" w:rsidRDefault="008B2B44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1545784" w14:textId="517FD38F" w:rsidR="008B2B44" w:rsidRPr="009721F5" w:rsidRDefault="007F6CBE" w:rsidP="008B2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347</w:t>
            </w:r>
          </w:p>
        </w:tc>
      </w:tr>
      <w:tr w:rsidR="00603016" w:rsidRPr="009721F5" w14:paraId="2561E453" w14:textId="77777777" w:rsidTr="00804BFF">
        <w:tc>
          <w:tcPr>
            <w:tcW w:w="2251" w:type="pct"/>
          </w:tcPr>
          <w:p w14:paraId="3AC2C85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D8BFE94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B2593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7B1590EF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6607A1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3F670F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9616D70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B023FF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016" w:rsidRPr="009721F5" w14:paraId="0AFFF130" w14:textId="77777777" w:rsidTr="00804BFF">
        <w:tc>
          <w:tcPr>
            <w:tcW w:w="2251" w:type="pct"/>
            <w:shd w:val="clear" w:color="auto" w:fill="FFFFFF"/>
          </w:tcPr>
          <w:p w14:paraId="37811334" w14:textId="1B9DA1DF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</w:tcPr>
          <w:p w14:paraId="6DCA7D91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400F0D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08E2471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18B7CD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7500885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44639003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A9897AF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3016" w:rsidRPr="009721F5" w14:paraId="4B09F61E" w14:textId="77777777" w:rsidTr="00804BFF">
        <w:tc>
          <w:tcPr>
            <w:tcW w:w="2251" w:type="pct"/>
            <w:shd w:val="clear" w:color="auto" w:fill="FFFFFF"/>
          </w:tcPr>
          <w:p w14:paraId="17D48566" w14:textId="77777777" w:rsidR="00603016" w:rsidRPr="009721F5" w:rsidRDefault="00603016" w:rsidP="00603016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9721F5"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4F0E4E0E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2D54B2C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BB1B9E3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3530AC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993663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3C85034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6B9A55E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016" w:rsidRPr="009721F5" w14:paraId="05A28C14" w14:textId="77777777" w:rsidTr="00804BFF">
        <w:trPr>
          <w:trHeight w:val="254"/>
        </w:trPr>
        <w:tc>
          <w:tcPr>
            <w:tcW w:w="2251" w:type="pct"/>
            <w:shd w:val="clear" w:color="auto" w:fill="FFFFFF"/>
          </w:tcPr>
          <w:p w14:paraId="5833B730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</w:tcPr>
          <w:p w14:paraId="5307818E" w14:textId="53FEF968" w:rsidR="00D03F38" w:rsidRPr="009721F5" w:rsidRDefault="007F6CBE" w:rsidP="00D03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16</w:t>
            </w:r>
            <w:r w:rsidR="00D03F3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224</w:t>
            </w:r>
          </w:p>
        </w:tc>
        <w:tc>
          <w:tcPr>
            <w:tcW w:w="144" w:type="pct"/>
          </w:tcPr>
          <w:p w14:paraId="62020B9C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</w:tcPr>
          <w:p w14:paraId="03845683" w14:textId="270D4183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040</w:t>
            </w:r>
          </w:p>
        </w:tc>
        <w:tc>
          <w:tcPr>
            <w:tcW w:w="144" w:type="pct"/>
          </w:tcPr>
          <w:p w14:paraId="06F79637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4A7F6A" w14:textId="42EFE897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8</w:t>
            </w:r>
            <w:r w:rsidR="001247B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695</w:t>
            </w:r>
          </w:p>
        </w:tc>
        <w:tc>
          <w:tcPr>
            <w:tcW w:w="137" w:type="pct"/>
          </w:tcPr>
          <w:p w14:paraId="3C06F1A1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1708B72" w14:textId="457118C1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8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640</w:t>
            </w:r>
          </w:p>
        </w:tc>
      </w:tr>
      <w:tr w:rsidR="00603016" w:rsidRPr="009721F5" w14:paraId="1E848D6D" w14:textId="77777777" w:rsidTr="00804BFF">
        <w:trPr>
          <w:trHeight w:val="119"/>
        </w:trPr>
        <w:tc>
          <w:tcPr>
            <w:tcW w:w="2251" w:type="pct"/>
            <w:shd w:val="clear" w:color="auto" w:fill="FFFFFF"/>
          </w:tcPr>
          <w:p w14:paraId="47E491E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</w:tcPr>
          <w:p w14:paraId="26BD9B44" w14:textId="1A44FE20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</w:t>
            </w:r>
            <w:r w:rsidR="00D03F3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185</w:t>
            </w:r>
          </w:p>
        </w:tc>
        <w:tc>
          <w:tcPr>
            <w:tcW w:w="144" w:type="pct"/>
          </w:tcPr>
          <w:p w14:paraId="52FA457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</w:tcPr>
          <w:p w14:paraId="66479DD3" w14:textId="1B25460D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855</w:t>
            </w:r>
          </w:p>
        </w:tc>
        <w:tc>
          <w:tcPr>
            <w:tcW w:w="144" w:type="pct"/>
          </w:tcPr>
          <w:p w14:paraId="647E9F50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8B29CF9" w14:textId="2C89685B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448</w:t>
            </w:r>
          </w:p>
        </w:tc>
        <w:tc>
          <w:tcPr>
            <w:tcW w:w="137" w:type="pct"/>
          </w:tcPr>
          <w:p w14:paraId="273CDF4A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54EE3C3" w14:textId="5F12B494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</w:tr>
      <w:tr w:rsidR="00603016" w:rsidRPr="009721F5" w14:paraId="327CCE69" w14:textId="77777777" w:rsidTr="00804BFF">
        <w:trPr>
          <w:trHeight w:val="70"/>
        </w:trPr>
        <w:tc>
          <w:tcPr>
            <w:tcW w:w="2251" w:type="pct"/>
            <w:shd w:val="clear" w:color="auto" w:fill="FFFFFF"/>
          </w:tcPr>
          <w:p w14:paraId="5E32636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E1CCB06" w14:textId="4FD9A2D9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  <w:r w:rsidR="00D03F38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144" w:type="pct"/>
          </w:tcPr>
          <w:p w14:paraId="41A58623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617C835" w14:textId="729175D8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144" w:type="pct"/>
          </w:tcPr>
          <w:p w14:paraId="59684469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01561F7" w14:textId="578DADDA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1247BB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37" w:type="pct"/>
          </w:tcPr>
          <w:p w14:paraId="1F5BF0D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5330CBF" w14:textId="249CB330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718</w:t>
            </w:r>
          </w:p>
        </w:tc>
      </w:tr>
    </w:tbl>
    <w:p w14:paraId="7BA3D583" w14:textId="77777777" w:rsidR="0055592D" w:rsidRPr="009721F5" w:rsidRDefault="0055592D" w:rsidP="0052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6" w:lineRule="exact"/>
        <w:rPr>
          <w:rFonts w:ascii="Angsana New" w:hAnsi="Angsana New"/>
          <w:sz w:val="30"/>
          <w:szCs w:val="30"/>
          <w:cs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63"/>
        <w:gridCol w:w="1084"/>
      </w:tblGrid>
      <w:tr w:rsidR="00B14A53" w:rsidRPr="009721F5" w14:paraId="01EFC7EA" w14:textId="77777777" w:rsidTr="00865BCC">
        <w:trPr>
          <w:tblHeader/>
        </w:trPr>
        <w:tc>
          <w:tcPr>
            <w:tcW w:w="2250" w:type="pct"/>
          </w:tcPr>
          <w:p w14:paraId="0BD89F96" w14:textId="77777777" w:rsidR="00B14A53" w:rsidRPr="009721F5" w:rsidRDefault="00B14A53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6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106EE7E8" w14:textId="77777777" w:rsidR="00B14A53" w:rsidRPr="009721F5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9C35B6B" w14:textId="77777777" w:rsidR="00B14A53" w:rsidRPr="009721F5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696CAD3" w14:textId="77777777" w:rsidR="00B14A53" w:rsidRPr="009721F5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36D52DB7" w14:textId="77777777" w:rsidTr="00865BCC">
        <w:trPr>
          <w:tblHeader/>
        </w:trPr>
        <w:tc>
          <w:tcPr>
            <w:tcW w:w="2250" w:type="pct"/>
          </w:tcPr>
          <w:p w14:paraId="66D50584" w14:textId="2F6269B0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14" w:firstLine="16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7" w:type="pct"/>
            <w:vAlign w:val="bottom"/>
          </w:tcPr>
          <w:p w14:paraId="09E4770D" w14:textId="59AE9178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15418AED" w14:textId="3E31CF30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bottom"/>
          </w:tcPr>
          <w:p w14:paraId="0E7B54C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2C70365A" w14:textId="758B8B80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67E1EF4A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8334941" w14:textId="1D99C712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61A5C67E" w14:textId="4B3FC23A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  <w:vAlign w:val="bottom"/>
          </w:tcPr>
          <w:p w14:paraId="2FBCBD1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6AF1C14" w14:textId="0A944723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03016" w:rsidRPr="009721F5" w14:paraId="376CA4EB" w14:textId="77777777" w:rsidTr="00865BCC">
        <w:trPr>
          <w:tblHeader/>
        </w:trPr>
        <w:tc>
          <w:tcPr>
            <w:tcW w:w="2250" w:type="pct"/>
          </w:tcPr>
          <w:p w14:paraId="2B47A87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</w:tcPr>
          <w:p w14:paraId="77168EAE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016" w:rsidRPr="009721F5" w14:paraId="1268F866" w14:textId="77777777" w:rsidTr="00076A2C">
        <w:tc>
          <w:tcPr>
            <w:tcW w:w="2250" w:type="pct"/>
          </w:tcPr>
          <w:p w14:paraId="5DFFA103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50" w:type="pct"/>
            <w:gridSpan w:val="7"/>
          </w:tcPr>
          <w:p w14:paraId="32D0E18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21F5" w:rsidRPr="009721F5" w14:paraId="0F86D5AA" w14:textId="77777777" w:rsidTr="00076A2C">
        <w:trPr>
          <w:trHeight w:val="335"/>
        </w:trPr>
        <w:tc>
          <w:tcPr>
            <w:tcW w:w="2250" w:type="pct"/>
          </w:tcPr>
          <w:p w14:paraId="600E1A4C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813CD1F" w14:textId="36555036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B0ED3C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008A01E0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9769124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4AAF6B5" w14:textId="26AC7472" w:rsidR="009721F5" w:rsidRPr="009721F5" w:rsidRDefault="007F6CBE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266</w:t>
            </w:r>
            <w:r w:rsidR="009721F5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470</w:t>
            </w:r>
          </w:p>
        </w:tc>
        <w:tc>
          <w:tcPr>
            <w:tcW w:w="143" w:type="pct"/>
          </w:tcPr>
          <w:p w14:paraId="0DC760E3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4DCA3DB" w14:textId="29F746A7" w:rsidR="009721F5" w:rsidRPr="009721F5" w:rsidRDefault="007F6CBE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251</w:t>
            </w:r>
            <w:r w:rsidR="009721F5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932</w:t>
            </w:r>
          </w:p>
        </w:tc>
      </w:tr>
      <w:tr w:rsidR="009721F5" w:rsidRPr="009721F5" w14:paraId="349CF17F" w14:textId="77777777" w:rsidTr="00076A2C">
        <w:trPr>
          <w:trHeight w:val="335"/>
        </w:trPr>
        <w:tc>
          <w:tcPr>
            <w:tcW w:w="2250" w:type="pct"/>
          </w:tcPr>
          <w:p w14:paraId="42BF8AB6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9394B8C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14151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B7B293E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EEA0756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32869F2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7564EB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AD7CE3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F5" w:rsidRPr="009721F5" w14:paraId="300EE1F9" w14:textId="77777777" w:rsidTr="00076A2C">
        <w:trPr>
          <w:trHeight w:val="335"/>
        </w:trPr>
        <w:tc>
          <w:tcPr>
            <w:tcW w:w="2250" w:type="pct"/>
          </w:tcPr>
          <w:p w14:paraId="03E97799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7" w:type="pct"/>
          </w:tcPr>
          <w:p w14:paraId="2E9DCF9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32D296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3C5BDCC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0F3E50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7D638A3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479A2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5F2D629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F5" w:rsidRPr="009721F5" w14:paraId="082C14C1" w14:textId="77777777" w:rsidTr="00076A2C">
        <w:trPr>
          <w:trHeight w:val="335"/>
        </w:trPr>
        <w:tc>
          <w:tcPr>
            <w:tcW w:w="2250" w:type="pct"/>
          </w:tcPr>
          <w:p w14:paraId="45FFE9B2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5B51C26" w14:textId="01F30AE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05800D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E0E2693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EAA38E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791435F" w14:textId="522D6BF3" w:rsidR="009721F5" w:rsidRPr="009721F5" w:rsidRDefault="007F6CBE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897</w:t>
            </w:r>
          </w:p>
        </w:tc>
        <w:tc>
          <w:tcPr>
            <w:tcW w:w="143" w:type="pct"/>
          </w:tcPr>
          <w:p w14:paraId="0AD2639D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444382E" w14:textId="6380C143" w:rsidR="009721F5" w:rsidRPr="009721F5" w:rsidRDefault="007F6CBE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="009721F5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356</w:t>
            </w:r>
          </w:p>
        </w:tc>
      </w:tr>
      <w:tr w:rsidR="009721F5" w:rsidRPr="009721F5" w14:paraId="433CE430" w14:textId="77777777" w:rsidTr="00076A2C">
        <w:trPr>
          <w:trHeight w:val="335"/>
        </w:trPr>
        <w:tc>
          <w:tcPr>
            <w:tcW w:w="2250" w:type="pct"/>
          </w:tcPr>
          <w:p w14:paraId="1E24F400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AB16D35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B74F7D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A7141F5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FC1BCA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3C2C84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8B53D1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61B5FF3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F5" w:rsidRPr="009721F5" w14:paraId="7337B0AC" w14:textId="77777777" w:rsidTr="00076A2C">
        <w:trPr>
          <w:trHeight w:val="335"/>
        </w:trPr>
        <w:tc>
          <w:tcPr>
            <w:tcW w:w="2250" w:type="pct"/>
          </w:tcPr>
          <w:p w14:paraId="120AE965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7" w:type="pct"/>
          </w:tcPr>
          <w:p w14:paraId="47A88701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7501DDC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7965B5C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3BBB79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494161C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0DB1B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78277B8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F5" w:rsidRPr="009721F5" w14:paraId="4FCD0FC3" w14:textId="77777777" w:rsidTr="00076A2C">
        <w:trPr>
          <w:trHeight w:val="335"/>
        </w:trPr>
        <w:tc>
          <w:tcPr>
            <w:tcW w:w="2250" w:type="pct"/>
          </w:tcPr>
          <w:p w14:paraId="3A81A6BA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AE60B4F" w14:textId="63F5E6E1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4C9218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28D65A1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580B332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567599B" w14:textId="01CE7005" w:rsidR="009721F5" w:rsidRPr="009721F5" w:rsidRDefault="007F6CBE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143" w:type="pct"/>
          </w:tcPr>
          <w:p w14:paraId="18E58459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81319AF" w14:textId="5FB986CD" w:rsidR="009721F5" w:rsidRPr="009721F5" w:rsidRDefault="007F6CBE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  <w:tr w:rsidR="009721F5" w:rsidRPr="009721F5" w14:paraId="54DD1B69" w14:textId="77777777" w:rsidTr="00076A2C">
        <w:trPr>
          <w:trHeight w:val="335"/>
        </w:trPr>
        <w:tc>
          <w:tcPr>
            <w:tcW w:w="2250" w:type="pct"/>
          </w:tcPr>
          <w:p w14:paraId="08E286BB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75577412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70CC2F6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FA02AE9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9B1ACA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F5F91D2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6A0857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ECEF6C1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F5" w:rsidRPr="009721F5" w14:paraId="3855FE62" w14:textId="77777777" w:rsidTr="00076A2C">
        <w:trPr>
          <w:trHeight w:val="335"/>
        </w:trPr>
        <w:tc>
          <w:tcPr>
            <w:tcW w:w="2250" w:type="pct"/>
          </w:tcPr>
          <w:p w14:paraId="4171680E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87" w:type="pct"/>
          </w:tcPr>
          <w:p w14:paraId="36B1C3EB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B5D840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735ECD6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ACBA28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1283977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316B44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ECCBE0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F5" w:rsidRPr="009721F5" w14:paraId="240ACFCA" w14:textId="77777777" w:rsidTr="00076A2C">
        <w:trPr>
          <w:trHeight w:val="335"/>
        </w:trPr>
        <w:tc>
          <w:tcPr>
            <w:tcW w:w="2250" w:type="pct"/>
          </w:tcPr>
          <w:p w14:paraId="560CBD4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1C75305" w14:textId="6BA730F6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C8C00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2E7CBFBD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D489A9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1BD43" w14:textId="0DFCFA0C" w:rsidR="009721F5" w:rsidRPr="009721F5" w:rsidRDefault="007F6CBE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</w:t>
            </w:r>
            <w:r w:rsidR="009721F5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804</w:t>
            </w:r>
          </w:p>
        </w:tc>
        <w:tc>
          <w:tcPr>
            <w:tcW w:w="143" w:type="pct"/>
          </w:tcPr>
          <w:p w14:paraId="73B674E7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9AFB04A" w14:textId="7A0F9475" w:rsidR="009721F5" w:rsidRPr="009721F5" w:rsidRDefault="007F6CBE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</w:t>
            </w:r>
            <w:r w:rsidR="009721F5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147</w:t>
            </w:r>
          </w:p>
        </w:tc>
      </w:tr>
      <w:tr w:rsidR="00603016" w:rsidRPr="009721F5" w14:paraId="78846390" w14:textId="77777777" w:rsidTr="00076A2C">
        <w:trPr>
          <w:trHeight w:val="335"/>
        </w:trPr>
        <w:tc>
          <w:tcPr>
            <w:tcW w:w="2250" w:type="pct"/>
          </w:tcPr>
          <w:p w14:paraId="4DD2481B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72517D7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105964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5F421357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ECCB6C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B44A769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D70AF5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BCC527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016" w:rsidRPr="009721F5" w14:paraId="37E1FCD6" w14:textId="77777777" w:rsidTr="00076A2C">
        <w:trPr>
          <w:trHeight w:val="335"/>
        </w:trPr>
        <w:tc>
          <w:tcPr>
            <w:tcW w:w="2250" w:type="pct"/>
          </w:tcPr>
          <w:p w14:paraId="09EC7E55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87" w:type="pct"/>
          </w:tcPr>
          <w:p w14:paraId="50B72F7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A49EA1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2C665B62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CC90B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BD8E60B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FE0FEF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FB618CA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016" w:rsidRPr="009721F5" w14:paraId="570D702A" w14:textId="77777777" w:rsidTr="00076A2C">
        <w:trPr>
          <w:trHeight w:val="335"/>
        </w:trPr>
        <w:tc>
          <w:tcPr>
            <w:tcW w:w="2250" w:type="pct"/>
          </w:tcPr>
          <w:p w14:paraId="73AD768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7" w:type="pct"/>
          </w:tcPr>
          <w:p w14:paraId="60A9229C" w14:textId="06890B1C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</w:t>
            </w:r>
            <w:r w:rsidR="00D03F3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320</w:t>
            </w:r>
          </w:p>
        </w:tc>
        <w:tc>
          <w:tcPr>
            <w:tcW w:w="146" w:type="pct"/>
          </w:tcPr>
          <w:p w14:paraId="53A1A764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B9F96AB" w14:textId="5B5DDD58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481</w:t>
            </w:r>
          </w:p>
        </w:tc>
        <w:tc>
          <w:tcPr>
            <w:tcW w:w="149" w:type="pct"/>
          </w:tcPr>
          <w:p w14:paraId="34641B2D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F736D54" w14:textId="39568EAE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</w:t>
            </w:r>
            <w:r w:rsidR="001247B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320</w:t>
            </w:r>
          </w:p>
        </w:tc>
        <w:tc>
          <w:tcPr>
            <w:tcW w:w="143" w:type="pct"/>
          </w:tcPr>
          <w:p w14:paraId="0A362382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9FCEC98" w14:textId="4105B081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481</w:t>
            </w:r>
          </w:p>
        </w:tc>
      </w:tr>
    </w:tbl>
    <w:p w14:paraId="22F27FFA" w14:textId="77777777" w:rsidR="002D4BC2" w:rsidRPr="009721F5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216F17" w14:textId="375BF1EE" w:rsidR="002479BF" w:rsidRPr="009721F5" w:rsidRDefault="002479BF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21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สัญญาสำคัญกับบุคคลที่เกี่ยวข้องกัน</w:t>
      </w:r>
    </w:p>
    <w:p w14:paraId="0F2D7450" w14:textId="5DD3ECAA" w:rsidR="002D4BC2" w:rsidRPr="009721F5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BD5AAF" w14:textId="23AA1E46" w:rsidR="008C5CC3" w:rsidRPr="009721F5" w:rsidRDefault="008C5CC3" w:rsidP="008C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44CB229" w14:textId="77777777" w:rsidR="008C5CC3" w:rsidRPr="009721F5" w:rsidRDefault="008C5CC3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5B866B" w14:textId="6FD76F86" w:rsidR="008C5CC3" w:rsidRPr="009721F5" w:rsidRDefault="008C5CC3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3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6E1406" w:rsidRPr="009721F5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2566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7F6CBE" w:rsidRPr="007F6CBE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D466F0" w:rsidRPr="009721F5">
        <w:rPr>
          <w:rFonts w:ascii="Angsana New" w:hAnsi="Angsana New" w:hint="cs"/>
          <w:sz w:val="30"/>
          <w:szCs w:val="30"/>
          <w:cs/>
        </w:rPr>
        <w:t>มกราคม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7F6CBE" w:rsidRPr="007F6CBE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33529B" w:rsidRPr="009721F5">
        <w:rPr>
          <w:rFonts w:ascii="Angsana New" w:hAnsi="Angsana New" w:hint="cs"/>
          <w:sz w:val="30"/>
          <w:szCs w:val="30"/>
          <w:cs/>
        </w:rPr>
        <w:t>ธันวาคม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884209B" w14:textId="3FE3A071" w:rsidR="00865C5F" w:rsidRPr="009721F5" w:rsidRDefault="00865C5F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8EE97E" w14:textId="5D1B2702" w:rsidR="00865C5F" w:rsidRPr="009721F5" w:rsidRDefault="00865C5F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F6CBE" w:rsidRPr="007F6CBE">
        <w:rPr>
          <w:rFonts w:ascii="Angsana New" w:hAnsi="Angsana New" w:hint="cs"/>
          <w:sz w:val="30"/>
          <w:szCs w:val="30"/>
        </w:rPr>
        <w:t>3</w:t>
      </w:r>
      <w:r w:rsidR="004A7646" w:rsidRPr="009721F5">
        <w:rPr>
          <w:rFonts w:ascii="Angsana New" w:hAnsi="Angsana New" w:hint="cs"/>
          <w:sz w:val="30"/>
          <w:szCs w:val="30"/>
        </w:rPr>
        <w:t xml:space="preserve"> </w:t>
      </w:r>
      <w:r w:rsidR="004A7646" w:rsidRPr="009721F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7F6CBE" w:rsidRPr="007F6CBE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7F6CBE" w:rsidRPr="007F6CBE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4E600784" w14:textId="6B3AA238" w:rsidR="00702C06" w:rsidRPr="00B1632D" w:rsidRDefault="00702C06" w:rsidP="00B16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3798439" w14:textId="7A1955A4" w:rsidR="009623E4" w:rsidRPr="009721F5" w:rsidRDefault="009623E4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3</w:t>
      </w:r>
      <w:r w:rsidR="00234F7B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234F7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2566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7F6CBE" w:rsidRPr="007F6CBE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7F6CBE" w:rsidRPr="007F6CBE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29B935F0" w14:textId="77777777" w:rsidR="00865C5F" w:rsidRPr="009721F5" w:rsidRDefault="00865C5F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6A7B06" w14:textId="5233432A" w:rsidR="00193116" w:rsidRPr="009721F5" w:rsidRDefault="00567048" w:rsidP="00102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3</w:t>
      </w:r>
      <w:r w:rsidR="00A36083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36083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2566</w:t>
      </w:r>
      <w:r w:rsidR="00A36083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โดยมีอัตราค่าบริการตามที่ระบุไว้ในสัญญา สัญญานี้มีผลบังคับใช้ตั้งแต่วันที่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1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2566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31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2566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  <w:r w:rsidR="00193116" w:rsidRPr="009721F5">
        <w:rPr>
          <w:rFonts w:ascii="Angsana New" w:hAnsi="Angsana New" w:hint="cs"/>
          <w:cs/>
        </w:rPr>
        <w:br w:type="page"/>
      </w:r>
    </w:p>
    <w:p w14:paraId="0AC2C8D0" w14:textId="5B8FA99B" w:rsidR="00671474" w:rsidRPr="009721F5" w:rsidRDefault="00671474" w:rsidP="005F59E9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ลูกหนี้การค้า</w:t>
      </w:r>
    </w:p>
    <w:p w14:paraId="3EF2D7C9" w14:textId="77777777" w:rsidR="00521FD2" w:rsidRPr="009721F5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521FD2" w:rsidRPr="009721F5" w14:paraId="6E2EE567" w14:textId="77777777" w:rsidTr="00076A2C">
        <w:trPr>
          <w:cantSplit/>
          <w:tblHeader/>
        </w:trPr>
        <w:tc>
          <w:tcPr>
            <w:tcW w:w="3420" w:type="dxa"/>
            <w:vAlign w:val="bottom"/>
          </w:tcPr>
          <w:p w14:paraId="054D20AD" w14:textId="77777777" w:rsidR="00521FD2" w:rsidRPr="009721F5" w:rsidRDefault="00521FD2" w:rsidP="00076A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AEB3A7A" w14:textId="77777777" w:rsidR="00521FD2" w:rsidRPr="009721F5" w:rsidRDefault="00521FD2" w:rsidP="00076A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D2F4BEA" w14:textId="77777777" w:rsidR="00521FD2" w:rsidRPr="009721F5" w:rsidRDefault="00521FD2" w:rsidP="00076A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0A801193" w14:textId="77777777" w:rsidR="00521FD2" w:rsidRPr="009721F5" w:rsidRDefault="00521FD2" w:rsidP="00076A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78D876D8" w14:textId="77777777" w:rsidTr="00076A2C">
        <w:trPr>
          <w:cantSplit/>
          <w:tblHeader/>
        </w:trPr>
        <w:tc>
          <w:tcPr>
            <w:tcW w:w="3420" w:type="dxa"/>
            <w:vAlign w:val="bottom"/>
          </w:tcPr>
          <w:p w14:paraId="182398AE" w14:textId="209B3696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2B837E" w14:textId="039E3A94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28A51338" w14:textId="7836839B" w:rsidR="00603016" w:rsidRPr="009721F5" w:rsidRDefault="007F6CBE" w:rsidP="00603016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F6CB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5FDF142C" w14:textId="77777777" w:rsidR="00603016" w:rsidRPr="009721F5" w:rsidRDefault="00603016" w:rsidP="0060301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15CB1B" w14:textId="36C83BFF" w:rsidR="00603016" w:rsidRPr="009721F5" w:rsidRDefault="007F6CBE" w:rsidP="00603016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F6CB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7F6CB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3B1D8C99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7D0F056" w14:textId="0F950CFA" w:rsidR="00603016" w:rsidRPr="009721F5" w:rsidRDefault="007F6CB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77A78F7D" w14:textId="0CD9BF33" w:rsidR="00603016" w:rsidRPr="009721F5" w:rsidRDefault="007F6CBE" w:rsidP="00603016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72389A4E" w14:textId="77777777" w:rsidR="00603016" w:rsidRPr="009721F5" w:rsidRDefault="00603016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8491C2" w14:textId="4F4FF47C" w:rsidR="00603016" w:rsidRPr="009721F5" w:rsidRDefault="007F6CBE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F6CB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7F6CB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603016" w:rsidRPr="009721F5" w14:paraId="288D10FF" w14:textId="77777777" w:rsidTr="00076A2C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23544597" w14:textId="77777777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72FE804D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3016" w:rsidRPr="009721F5" w14:paraId="07F7C26B" w14:textId="77777777" w:rsidTr="00076A2C">
        <w:trPr>
          <w:cantSplit/>
        </w:trPr>
        <w:tc>
          <w:tcPr>
            <w:tcW w:w="3420" w:type="dxa"/>
            <w:hideMark/>
          </w:tcPr>
          <w:p w14:paraId="46D1C667" w14:textId="77777777" w:rsidR="00603016" w:rsidRPr="009721F5" w:rsidRDefault="00603016" w:rsidP="006030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8B526FF" w14:textId="31A265F2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252</w:t>
            </w:r>
            <w:r w:rsidR="00D03F3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498</w:t>
            </w:r>
          </w:p>
        </w:tc>
        <w:tc>
          <w:tcPr>
            <w:tcW w:w="180" w:type="dxa"/>
          </w:tcPr>
          <w:p w14:paraId="58A5ECB6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6E77E" w14:textId="3DAFA75E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176</w:t>
            </w:r>
          </w:p>
        </w:tc>
        <w:tc>
          <w:tcPr>
            <w:tcW w:w="178" w:type="dxa"/>
          </w:tcPr>
          <w:p w14:paraId="1C9BC3C3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B1D467" w14:textId="7EB7CFE7" w:rsidR="00603016" w:rsidRPr="009721F5" w:rsidRDefault="007F6CBE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239</w:t>
            </w:r>
            <w:r w:rsidR="00B02DD8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051</w:t>
            </w:r>
          </w:p>
        </w:tc>
        <w:tc>
          <w:tcPr>
            <w:tcW w:w="180" w:type="dxa"/>
          </w:tcPr>
          <w:p w14:paraId="272E2E9D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1BF038B" w14:textId="27ADE479" w:rsidR="00603016" w:rsidRPr="009721F5" w:rsidRDefault="007F6CBE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246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073</w:t>
            </w:r>
          </w:p>
        </w:tc>
      </w:tr>
      <w:tr w:rsidR="00603016" w:rsidRPr="009721F5" w14:paraId="59FA9920" w14:textId="77777777" w:rsidTr="00076A2C">
        <w:trPr>
          <w:cantSplit/>
        </w:trPr>
        <w:tc>
          <w:tcPr>
            <w:tcW w:w="3420" w:type="dxa"/>
            <w:hideMark/>
          </w:tcPr>
          <w:p w14:paraId="46EA2AF5" w14:textId="77777777" w:rsidR="00603016" w:rsidRPr="009721F5" w:rsidRDefault="00603016" w:rsidP="006030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07ED9AA" w14:textId="77777777" w:rsidR="00603016" w:rsidRPr="009721F5" w:rsidRDefault="00603016" w:rsidP="006030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710E5F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13485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889C46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0DFE7A0" w14:textId="77777777" w:rsidR="00603016" w:rsidRPr="009721F5" w:rsidRDefault="00603016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8C58F75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E1D6D65" w14:textId="77777777" w:rsidR="00603016" w:rsidRPr="009721F5" w:rsidRDefault="00603016" w:rsidP="0060301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016" w:rsidRPr="009721F5" w14:paraId="75652F0E" w14:textId="77777777" w:rsidTr="00076A2C">
        <w:trPr>
          <w:cantSplit/>
        </w:trPr>
        <w:tc>
          <w:tcPr>
            <w:tcW w:w="3420" w:type="dxa"/>
            <w:hideMark/>
          </w:tcPr>
          <w:p w14:paraId="7DD14DDE" w14:textId="46E574E5" w:rsidR="00603016" w:rsidRPr="009721F5" w:rsidRDefault="00603016" w:rsidP="0060301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1A53768" w14:textId="1692CC46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32</w:t>
            </w:r>
            <w:r w:rsidR="00D03F3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002</w:t>
            </w:r>
          </w:p>
        </w:tc>
        <w:tc>
          <w:tcPr>
            <w:tcW w:w="180" w:type="dxa"/>
          </w:tcPr>
          <w:p w14:paraId="1A4B7111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3D5C4F" w14:textId="3CE9110A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341</w:t>
            </w:r>
          </w:p>
        </w:tc>
        <w:tc>
          <w:tcPr>
            <w:tcW w:w="178" w:type="dxa"/>
          </w:tcPr>
          <w:p w14:paraId="5C0B394F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5A27A25" w14:textId="137D61A7" w:rsidR="00603016" w:rsidRPr="009721F5" w:rsidRDefault="007F6CBE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</w:t>
            </w:r>
            <w:r w:rsidR="00B02DD8"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0" w:type="dxa"/>
          </w:tcPr>
          <w:p w14:paraId="3534AD3E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0E6E828" w14:textId="51007AA0" w:rsidR="00603016" w:rsidRPr="009721F5" w:rsidRDefault="007F6CBE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158</w:t>
            </w:r>
          </w:p>
        </w:tc>
      </w:tr>
      <w:tr w:rsidR="00603016" w:rsidRPr="009721F5" w14:paraId="68747216" w14:textId="77777777" w:rsidTr="00076A2C">
        <w:trPr>
          <w:cantSplit/>
        </w:trPr>
        <w:tc>
          <w:tcPr>
            <w:tcW w:w="3420" w:type="dxa"/>
            <w:hideMark/>
          </w:tcPr>
          <w:p w14:paraId="45CB14D6" w14:textId="7555160C" w:rsidR="00603016" w:rsidRPr="009721F5" w:rsidRDefault="00603016" w:rsidP="0060301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AEB2D30" w14:textId="338D76A7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</w:t>
            </w:r>
            <w:r w:rsidR="00C3109A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725</w:t>
            </w:r>
          </w:p>
        </w:tc>
        <w:tc>
          <w:tcPr>
            <w:tcW w:w="180" w:type="dxa"/>
          </w:tcPr>
          <w:p w14:paraId="4B313CF0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BAD5D" w14:textId="0AA2FACA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7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414</w:t>
            </w:r>
          </w:p>
        </w:tc>
        <w:tc>
          <w:tcPr>
            <w:tcW w:w="178" w:type="dxa"/>
          </w:tcPr>
          <w:p w14:paraId="64368B05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802E89" w14:textId="2CD573DC" w:rsidR="00603016" w:rsidRPr="009721F5" w:rsidRDefault="00B02DD8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8610F1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544B8DA" w14:textId="74EB7E7C" w:rsidR="00603016" w:rsidRPr="009721F5" w:rsidRDefault="00603016" w:rsidP="0060301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603016" w:rsidRPr="009721F5" w14:paraId="6189D63B" w14:textId="77777777" w:rsidTr="00076A2C">
        <w:trPr>
          <w:cantSplit/>
        </w:trPr>
        <w:tc>
          <w:tcPr>
            <w:tcW w:w="3420" w:type="dxa"/>
            <w:hideMark/>
          </w:tcPr>
          <w:p w14:paraId="5649AF9A" w14:textId="2E9D7387" w:rsidR="00603016" w:rsidRPr="009721F5" w:rsidRDefault="00603016" w:rsidP="00603016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61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3E27937" w14:textId="6B30658D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="00C3109A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086</w:t>
            </w:r>
          </w:p>
        </w:tc>
        <w:tc>
          <w:tcPr>
            <w:tcW w:w="180" w:type="dxa"/>
          </w:tcPr>
          <w:p w14:paraId="02511DC2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F48BB" w14:textId="11AC1489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450</w:t>
            </w:r>
          </w:p>
        </w:tc>
        <w:tc>
          <w:tcPr>
            <w:tcW w:w="178" w:type="dxa"/>
          </w:tcPr>
          <w:p w14:paraId="02C6230E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3B7089" w14:textId="1FBE9E04" w:rsidR="00603016" w:rsidRPr="009721F5" w:rsidRDefault="00155C90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58DDD6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9432FB4" w14:textId="504BE6F4" w:rsidR="00603016" w:rsidRPr="009721F5" w:rsidRDefault="00603016" w:rsidP="0060301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603016" w:rsidRPr="009721F5" w14:paraId="0693E106" w14:textId="77777777" w:rsidTr="00076A2C">
        <w:trPr>
          <w:cantSplit/>
        </w:trPr>
        <w:tc>
          <w:tcPr>
            <w:tcW w:w="3420" w:type="dxa"/>
            <w:hideMark/>
          </w:tcPr>
          <w:p w14:paraId="7FEC82AD" w14:textId="040D3AA4" w:rsidR="00603016" w:rsidRPr="009721F5" w:rsidRDefault="00603016" w:rsidP="0060301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E209C" w14:textId="103E67C6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5</w:t>
            </w:r>
            <w:r w:rsidR="00C3109A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712</w:t>
            </w:r>
          </w:p>
        </w:tc>
        <w:tc>
          <w:tcPr>
            <w:tcW w:w="180" w:type="dxa"/>
          </w:tcPr>
          <w:p w14:paraId="4915BA97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41C5A" w14:textId="05E72481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6FE09F4E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C61C8" w14:textId="6EC0C103" w:rsidR="00603016" w:rsidRPr="009721F5" w:rsidRDefault="00155C90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850059A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3DDE1" w14:textId="7F684189" w:rsidR="00603016" w:rsidRPr="009721F5" w:rsidRDefault="00603016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603016" w:rsidRPr="009721F5" w14:paraId="7C5F5FFA" w14:textId="77777777" w:rsidTr="00076A2C">
        <w:trPr>
          <w:cantSplit/>
        </w:trPr>
        <w:tc>
          <w:tcPr>
            <w:tcW w:w="3420" w:type="dxa"/>
            <w:hideMark/>
          </w:tcPr>
          <w:p w14:paraId="722C6650" w14:textId="77777777" w:rsidR="00603016" w:rsidRPr="009721F5" w:rsidRDefault="00603016" w:rsidP="006030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E01AD" w14:textId="35C31D81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297</w:t>
            </w:r>
            <w:r w:rsidR="00C3109A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023</w:t>
            </w:r>
          </w:p>
        </w:tc>
        <w:tc>
          <w:tcPr>
            <w:tcW w:w="180" w:type="dxa"/>
          </w:tcPr>
          <w:p w14:paraId="2D731201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68722" w14:textId="2086DA3D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304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178" w:type="dxa"/>
          </w:tcPr>
          <w:p w14:paraId="6DFAE3DD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47E2F" w14:textId="421EB7C3" w:rsidR="00603016" w:rsidRPr="009721F5" w:rsidRDefault="007F6CBE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267</w:t>
            </w:r>
            <w:r w:rsidR="00155C90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314</w:t>
            </w:r>
          </w:p>
        </w:tc>
        <w:tc>
          <w:tcPr>
            <w:tcW w:w="180" w:type="dxa"/>
          </w:tcPr>
          <w:p w14:paraId="4069B64D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839106" w14:textId="31BFDDF8" w:rsidR="00603016" w:rsidRPr="009721F5" w:rsidRDefault="007F6CBE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252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  <w:tr w:rsidR="00603016" w:rsidRPr="009721F5" w14:paraId="057E9076" w14:textId="77777777" w:rsidTr="00076A2C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1F200F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br/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CDDD2" w14:textId="7D512FE5" w:rsidR="00603016" w:rsidRPr="009721F5" w:rsidRDefault="00C3109A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452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A76C17E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9D086" w14:textId="7B2603F4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616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CF15EAD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9DCF4" w14:textId="391265FF" w:rsidR="00603016" w:rsidRPr="009721F5" w:rsidRDefault="00155C90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2E48C4" w14:textId="77777777" w:rsidR="00603016" w:rsidRPr="009721F5" w:rsidRDefault="00603016" w:rsidP="0060301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BAA7605" w14:textId="37619873" w:rsidR="00603016" w:rsidRPr="009721F5" w:rsidRDefault="00603016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603016" w:rsidRPr="009721F5" w14:paraId="289A8272" w14:textId="77777777" w:rsidTr="00076A2C">
        <w:trPr>
          <w:cantSplit/>
        </w:trPr>
        <w:tc>
          <w:tcPr>
            <w:tcW w:w="3420" w:type="dxa"/>
            <w:hideMark/>
          </w:tcPr>
          <w:p w14:paraId="6378AF0B" w14:textId="77777777" w:rsidR="00603016" w:rsidRPr="009721F5" w:rsidRDefault="00603016" w:rsidP="006030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03155" w14:textId="731B927B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294</w:t>
            </w:r>
            <w:r w:rsidR="00C3109A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80" w:type="dxa"/>
          </w:tcPr>
          <w:p w14:paraId="5ED158C7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7AE66" w14:textId="49187151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301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78" w:type="dxa"/>
          </w:tcPr>
          <w:p w14:paraId="78FA4C4D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E3097" w14:textId="154B41CA" w:rsidR="00603016" w:rsidRPr="009721F5" w:rsidRDefault="007F6CBE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267</w:t>
            </w:r>
            <w:r w:rsidR="00155C90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314</w:t>
            </w:r>
          </w:p>
        </w:tc>
        <w:tc>
          <w:tcPr>
            <w:tcW w:w="180" w:type="dxa"/>
          </w:tcPr>
          <w:p w14:paraId="13AAEC32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F33FDC0" w14:textId="16FA45E6" w:rsidR="00603016" w:rsidRPr="009721F5" w:rsidRDefault="007F6CBE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252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19EFA58B" w14:textId="19AE81AB" w:rsidR="00521FD2" w:rsidRPr="009721F5" w:rsidRDefault="00521FD2" w:rsidP="00671474">
      <w:pPr>
        <w:rPr>
          <w:rFonts w:ascii="Angsana New" w:hAnsi="Angsana New"/>
          <w:sz w:val="30"/>
          <w:szCs w:val="30"/>
        </w:rPr>
      </w:pPr>
    </w:p>
    <w:p w14:paraId="16DB3AB7" w14:textId="44E84ACD" w:rsidR="00A63E5D" w:rsidRPr="009721F5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F6CBE" w:rsidRPr="007F6CBE">
        <w:rPr>
          <w:rFonts w:ascii="Angsana New" w:hAnsi="Angsana New" w:hint="cs"/>
          <w:sz w:val="30"/>
          <w:szCs w:val="30"/>
        </w:rPr>
        <w:t>30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="007F6CBE" w:rsidRPr="007F6CBE">
        <w:rPr>
          <w:rFonts w:ascii="Angsana New" w:hAnsi="Angsana New" w:hint="cs"/>
          <w:sz w:val="30"/>
          <w:szCs w:val="30"/>
        </w:rPr>
        <w:t>180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วัน</w:t>
      </w:r>
    </w:p>
    <w:p w14:paraId="0395A489" w14:textId="77777777" w:rsidR="00A63E5D" w:rsidRPr="009721F5" w:rsidRDefault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56"/>
        <w:gridCol w:w="182"/>
        <w:gridCol w:w="1262"/>
        <w:gridCol w:w="178"/>
        <w:gridCol w:w="1262"/>
        <w:gridCol w:w="178"/>
        <w:gridCol w:w="1352"/>
      </w:tblGrid>
      <w:tr w:rsidR="00A63E5D" w:rsidRPr="009721F5" w14:paraId="04B6FF4E" w14:textId="77777777" w:rsidTr="0000098A">
        <w:trPr>
          <w:cantSplit/>
          <w:trHeight w:val="20"/>
          <w:tblHeader/>
        </w:trPr>
        <w:tc>
          <w:tcPr>
            <w:tcW w:w="3420" w:type="dxa"/>
          </w:tcPr>
          <w:p w14:paraId="068C7394" w14:textId="28CAEDDB" w:rsidR="00A63E5D" w:rsidRPr="009721F5" w:rsidRDefault="00A63E5D" w:rsidP="0000098A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="00B25C68"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553A9A61" w14:textId="0C13C23A" w:rsidR="00A63E5D" w:rsidRPr="009721F5" w:rsidRDefault="00A63E5D" w:rsidP="0000098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4415C1F" w14:textId="77777777" w:rsidR="00A63E5D" w:rsidRPr="009721F5" w:rsidRDefault="00A63E5D" w:rsidP="0000098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A77E5C9" w14:textId="71791021" w:rsidR="00A63E5D" w:rsidRPr="009721F5" w:rsidRDefault="00A63E5D" w:rsidP="0000098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63E5D" w:rsidRPr="009721F5" w14:paraId="55465717" w14:textId="77777777" w:rsidTr="00820973">
        <w:trPr>
          <w:cantSplit/>
          <w:trHeight w:val="20"/>
          <w:tblHeader/>
        </w:trPr>
        <w:tc>
          <w:tcPr>
            <w:tcW w:w="3420" w:type="dxa"/>
          </w:tcPr>
          <w:p w14:paraId="7B6CF80C" w14:textId="77777777" w:rsidR="00A63E5D" w:rsidRPr="009721F5" w:rsidRDefault="00A63E5D" w:rsidP="00A63E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E74E4B7" w14:textId="489A3FFC" w:rsidR="00A63E5D" w:rsidRPr="009721F5" w:rsidRDefault="007F6CBE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2" w:type="dxa"/>
            <w:vAlign w:val="bottom"/>
          </w:tcPr>
          <w:p w14:paraId="0576F9CE" w14:textId="77777777" w:rsidR="00A63E5D" w:rsidRPr="009721F5" w:rsidRDefault="00A63E5D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05A0597" w14:textId="643FB28E" w:rsidR="00A63E5D" w:rsidRPr="009721F5" w:rsidRDefault="007F6CBE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58953CB5" w14:textId="77777777" w:rsidR="00A63E5D" w:rsidRPr="009721F5" w:rsidRDefault="00A63E5D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46D733" w14:textId="1175FE48" w:rsidR="00A63E5D" w:rsidRPr="009721F5" w:rsidRDefault="007F6CBE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  <w:vAlign w:val="bottom"/>
          </w:tcPr>
          <w:p w14:paraId="68BAAB7F" w14:textId="77777777" w:rsidR="00A63E5D" w:rsidRPr="009721F5" w:rsidRDefault="00A63E5D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C521D99" w14:textId="4399AD32" w:rsidR="00A63E5D" w:rsidRPr="009721F5" w:rsidRDefault="007F6CBE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A63E5D" w:rsidRPr="009721F5" w14:paraId="6DED0FC1" w14:textId="77777777" w:rsidTr="0000098A">
        <w:trPr>
          <w:cantSplit/>
          <w:trHeight w:val="20"/>
          <w:tblHeader/>
        </w:trPr>
        <w:tc>
          <w:tcPr>
            <w:tcW w:w="3420" w:type="dxa"/>
          </w:tcPr>
          <w:p w14:paraId="0687E566" w14:textId="77777777" w:rsidR="00A63E5D" w:rsidRPr="009721F5" w:rsidRDefault="00A63E5D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6783DF1" w14:textId="77777777" w:rsidR="00A63E5D" w:rsidRPr="009721F5" w:rsidRDefault="00A63E5D" w:rsidP="000009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3016" w:rsidRPr="009721F5" w14:paraId="00D333F8" w14:textId="77777777" w:rsidTr="00820973">
        <w:trPr>
          <w:cantSplit/>
          <w:trHeight w:val="20"/>
        </w:trPr>
        <w:tc>
          <w:tcPr>
            <w:tcW w:w="3420" w:type="dxa"/>
          </w:tcPr>
          <w:p w14:paraId="3A824AB6" w14:textId="76AB28F6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56" w:type="dxa"/>
            <w:vAlign w:val="bottom"/>
          </w:tcPr>
          <w:p w14:paraId="3378FBAA" w14:textId="58967E0A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="00BE23D0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616</w:t>
            </w:r>
          </w:p>
        </w:tc>
        <w:tc>
          <w:tcPr>
            <w:tcW w:w="182" w:type="dxa"/>
            <w:vAlign w:val="bottom"/>
          </w:tcPr>
          <w:p w14:paraId="435B708A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5F9386C" w14:textId="3ADA00B8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406</w:t>
            </w:r>
          </w:p>
        </w:tc>
        <w:tc>
          <w:tcPr>
            <w:tcW w:w="178" w:type="dxa"/>
            <w:vAlign w:val="bottom"/>
          </w:tcPr>
          <w:p w14:paraId="64F65C5A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A41CFB8" w14:textId="7936073E" w:rsidR="00603016" w:rsidRPr="009721F5" w:rsidRDefault="00243427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CABCAF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1B53C32" w14:textId="6FC5C011" w:rsidR="00603016" w:rsidRPr="009721F5" w:rsidRDefault="00603016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3016" w:rsidRPr="009721F5" w14:paraId="2E76FFDF" w14:textId="77777777" w:rsidTr="00820973">
        <w:trPr>
          <w:cantSplit/>
          <w:trHeight w:val="20"/>
        </w:trPr>
        <w:tc>
          <w:tcPr>
            <w:tcW w:w="3420" w:type="dxa"/>
          </w:tcPr>
          <w:p w14:paraId="417D507D" w14:textId="3E5964C0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6" w:type="dxa"/>
          </w:tcPr>
          <w:p w14:paraId="7F85A95E" w14:textId="65E3D50E" w:rsidR="00603016" w:rsidRPr="009721F5" w:rsidRDefault="007F6CBE" w:rsidP="00BE2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958</w:t>
            </w:r>
          </w:p>
        </w:tc>
        <w:tc>
          <w:tcPr>
            <w:tcW w:w="182" w:type="dxa"/>
          </w:tcPr>
          <w:p w14:paraId="45BF7E46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E5C1879" w14:textId="2278D5E7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517</w:t>
            </w:r>
          </w:p>
        </w:tc>
        <w:tc>
          <w:tcPr>
            <w:tcW w:w="178" w:type="dxa"/>
          </w:tcPr>
          <w:p w14:paraId="0E23BA05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BA4000D" w14:textId="068C91DE" w:rsidR="00603016" w:rsidRPr="009721F5" w:rsidRDefault="00243427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2DA2A8F9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4391F6A" w14:textId="770774D2" w:rsidR="00603016" w:rsidRPr="009721F5" w:rsidRDefault="00603016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3016" w:rsidRPr="009721F5" w14:paraId="1C728CBD" w14:textId="77777777" w:rsidTr="00820973">
        <w:trPr>
          <w:cantSplit/>
          <w:trHeight w:val="20"/>
        </w:trPr>
        <w:tc>
          <w:tcPr>
            <w:tcW w:w="3420" w:type="dxa"/>
          </w:tcPr>
          <w:p w14:paraId="2642EA1A" w14:textId="128D4271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6" w:type="dxa"/>
          </w:tcPr>
          <w:p w14:paraId="701BA3FC" w14:textId="646DA998" w:rsidR="00603016" w:rsidRPr="009721F5" w:rsidRDefault="00BE23D0" w:rsidP="00C34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122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6F6EF1C1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E3D7905" w14:textId="0CFB2732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862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7586AB0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01D2C8" w14:textId="6AD10DD5" w:rsidR="00603016" w:rsidRPr="009721F5" w:rsidRDefault="00243427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4F000B43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FBCE38E" w14:textId="51B04FED" w:rsidR="00603016" w:rsidRPr="009721F5" w:rsidRDefault="00603016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3016" w:rsidRPr="009721F5" w14:paraId="34BA7CCF" w14:textId="77777777" w:rsidTr="00820973">
        <w:trPr>
          <w:cantSplit/>
          <w:trHeight w:val="20"/>
        </w:trPr>
        <w:tc>
          <w:tcPr>
            <w:tcW w:w="3420" w:type="dxa"/>
          </w:tcPr>
          <w:p w14:paraId="2031C6DE" w14:textId="29B8DA69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7F6CBE" w:rsidRPr="007F6CBE">
              <w:rPr>
                <w:rFonts w:ascii="Angsana New" w:hAnsi="Angsana New" w:hint="cs"/>
                <w:b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6FEB4" w14:textId="44EA0A32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BE23D0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82" w:type="dxa"/>
            <w:vAlign w:val="bottom"/>
          </w:tcPr>
          <w:p w14:paraId="118600E2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C8823" w14:textId="50819152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78" w:type="dxa"/>
            <w:vAlign w:val="bottom"/>
          </w:tcPr>
          <w:p w14:paraId="135F7CBC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0FFDA" w14:textId="710CA58D" w:rsidR="00603016" w:rsidRPr="009721F5" w:rsidRDefault="00243427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5A439F1" w14:textId="77777777" w:rsidR="00603016" w:rsidRPr="009721F5" w:rsidRDefault="00603016" w:rsidP="0060301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FB408" w14:textId="594B5D1C" w:rsidR="00603016" w:rsidRPr="009721F5" w:rsidRDefault="00603016" w:rsidP="00C34CD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0EB352AB" w14:textId="10771894" w:rsidR="00A63E5D" w:rsidRPr="009721F5" w:rsidRDefault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4B2D3B" w14:textId="77777777" w:rsidR="00A675C4" w:rsidRPr="009721F5" w:rsidRDefault="00A6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 w:rsidRPr="009721F5">
        <w:rPr>
          <w:rFonts w:ascii="Angsana New" w:hAnsi="Angsana New" w:hint="cs"/>
          <w:cs/>
        </w:rPr>
        <w:br w:type="page"/>
      </w:r>
    </w:p>
    <w:p w14:paraId="4280EE00" w14:textId="285D31C5" w:rsidR="00604214" w:rsidRPr="009721F5" w:rsidRDefault="00604214" w:rsidP="00604214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ที่ดิน อาคารและอุปกรณ์และสินทรัพย์สิทธิการใช้</w:t>
      </w:r>
    </w:p>
    <w:p w14:paraId="07AE75BC" w14:textId="4AE7729B" w:rsidR="00193763" w:rsidRPr="009721F5" w:rsidRDefault="00193763" w:rsidP="00193763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529"/>
        <w:gridCol w:w="181"/>
        <w:gridCol w:w="1531"/>
      </w:tblGrid>
      <w:tr w:rsidR="00603016" w:rsidRPr="009721F5" w14:paraId="086C34C8" w14:textId="77777777" w:rsidTr="00B12FAA">
        <w:trPr>
          <w:cantSplit/>
          <w:tblHeader/>
        </w:trPr>
        <w:tc>
          <w:tcPr>
            <w:tcW w:w="4770" w:type="dxa"/>
            <w:vAlign w:val="bottom"/>
          </w:tcPr>
          <w:p w14:paraId="0F222851" w14:textId="5F8E3DAD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9721F5" w:rsidRDefault="00603016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9721F5" w14:paraId="3B78B6F9" w14:textId="77777777" w:rsidTr="00B12FAA">
        <w:trPr>
          <w:cantSplit/>
        </w:trPr>
        <w:tc>
          <w:tcPr>
            <w:tcW w:w="4770" w:type="dxa"/>
          </w:tcPr>
          <w:p w14:paraId="3A318844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3763" w:rsidRPr="009721F5" w14:paraId="2DB5075C" w14:textId="77777777" w:rsidTr="00B12FAA">
        <w:trPr>
          <w:cantSplit/>
        </w:trPr>
        <w:tc>
          <w:tcPr>
            <w:tcW w:w="4770" w:type="dxa"/>
          </w:tcPr>
          <w:p w14:paraId="211052B7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A41EB4F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4B8A24C5" w:rsidR="00193763" w:rsidRPr="009721F5" w:rsidRDefault="007F6CBE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</w:t>
            </w:r>
            <w:r w:rsidR="0020358A"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81" w:type="dxa"/>
          </w:tcPr>
          <w:p w14:paraId="250D9145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450D8855" w:rsidR="00193763" w:rsidRPr="009721F5" w:rsidRDefault="007F6CBE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  <w:r w:rsidR="00B02DD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504</w:t>
            </w:r>
          </w:p>
        </w:tc>
      </w:tr>
      <w:tr w:rsidR="00193763" w:rsidRPr="009721F5" w14:paraId="70D4116F" w14:textId="77777777" w:rsidTr="00B12FAA">
        <w:trPr>
          <w:cantSplit/>
        </w:trPr>
        <w:tc>
          <w:tcPr>
            <w:tcW w:w="4770" w:type="dxa"/>
          </w:tcPr>
          <w:p w14:paraId="14E82D24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2A1873F4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5B8394E2" w:rsidR="00193763" w:rsidRPr="009721F5" w:rsidRDefault="007F6CBE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  <w:r w:rsidR="007B103B"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81" w:type="dxa"/>
          </w:tcPr>
          <w:p w14:paraId="369AC7DE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370D4058" w:rsidR="00193763" w:rsidRPr="009721F5" w:rsidRDefault="007F6CBE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B02DD8"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215</w:t>
            </w:r>
          </w:p>
        </w:tc>
      </w:tr>
      <w:tr w:rsidR="005064E1" w:rsidRPr="009721F5" w14:paraId="3EE004BC" w14:textId="77777777" w:rsidTr="00B12FAA">
        <w:trPr>
          <w:cantSplit/>
        </w:trPr>
        <w:tc>
          <w:tcPr>
            <w:tcW w:w="4770" w:type="dxa"/>
          </w:tcPr>
          <w:p w14:paraId="7C5CC271" w14:textId="697A752F" w:rsidR="005064E1" w:rsidRPr="009721F5" w:rsidRDefault="00FD096D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9C5FAA" w14:textId="77777777" w:rsidR="005064E1" w:rsidRPr="009721F5" w:rsidRDefault="005064E1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30EC4EA" w14:textId="171A6A98" w:rsidR="005064E1" w:rsidRPr="009721F5" w:rsidRDefault="007B103B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28A51BC7" w14:textId="77777777" w:rsidR="005064E1" w:rsidRPr="009721F5" w:rsidRDefault="005064E1" w:rsidP="00B12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12761CE" w14:textId="3A0EA77E" w:rsidR="005064E1" w:rsidRPr="009721F5" w:rsidRDefault="00243427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43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5731B" w:rsidRPr="009721F5" w14:paraId="0DAA18A1" w14:textId="77777777" w:rsidTr="00B12FAA">
        <w:trPr>
          <w:cantSplit/>
        </w:trPr>
        <w:tc>
          <w:tcPr>
            <w:tcW w:w="4770" w:type="dxa"/>
          </w:tcPr>
          <w:p w14:paraId="37469615" w14:textId="5655AAB7" w:rsidR="00F5731B" w:rsidRPr="009721F5" w:rsidRDefault="00F5731B" w:rsidP="00F5731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จำหน่ายสินทรัพย์สิทธิการใช้ - ราคาตามบัญชีสุทธิ</w:t>
            </w:r>
          </w:p>
        </w:tc>
        <w:tc>
          <w:tcPr>
            <w:tcW w:w="1170" w:type="dxa"/>
          </w:tcPr>
          <w:p w14:paraId="29F86378" w14:textId="77777777" w:rsidR="00F5731B" w:rsidRPr="009721F5" w:rsidRDefault="00F5731B" w:rsidP="00F5731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90CC324" w14:textId="6E628EE5" w:rsidR="00F5731B" w:rsidRPr="009721F5" w:rsidRDefault="007B103B" w:rsidP="0056140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259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39A72008" w14:textId="77777777" w:rsidR="00F5731B" w:rsidRPr="009721F5" w:rsidRDefault="00F5731B" w:rsidP="00F573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B84B895" w14:textId="750C2229" w:rsidR="00F5731B" w:rsidRPr="009721F5" w:rsidRDefault="00243427" w:rsidP="00F5731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15E261E" w14:textId="5A8C5EFD" w:rsidR="000C6EAF" w:rsidRPr="009721F5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624FEBA" w14:textId="597E4954" w:rsidR="00E81176" w:rsidRPr="009721F5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721F5">
        <w:rPr>
          <w:rFonts w:ascii="Angsana New" w:hAnsi="Angsana New" w:hint="cs"/>
          <w:b/>
          <w:sz w:val="30"/>
          <w:szCs w:val="30"/>
          <w:cs/>
        </w:rPr>
        <w:t xml:space="preserve">ในปี </w:t>
      </w:r>
      <w:r w:rsidR="007F6CBE" w:rsidRPr="007F6CBE">
        <w:rPr>
          <w:rFonts w:ascii="Angsana New" w:hAnsi="Angsana New" w:hint="cs"/>
          <w:bCs/>
          <w:sz w:val="30"/>
          <w:szCs w:val="30"/>
        </w:rPr>
        <w:t>2566</w:t>
      </w:r>
      <w:r w:rsidRPr="009721F5">
        <w:rPr>
          <w:rFonts w:ascii="Angsana New" w:hAnsi="Angsana New" w:hint="cs"/>
          <w:b/>
          <w:sz w:val="30"/>
          <w:szCs w:val="30"/>
        </w:rPr>
        <w:t xml:space="preserve"> </w:t>
      </w:r>
      <w:r w:rsidRPr="009721F5">
        <w:rPr>
          <w:rFonts w:ascii="Angsana New" w:hAnsi="Angsana New" w:hint="cs"/>
          <w:b/>
          <w:sz w:val="30"/>
          <w:szCs w:val="30"/>
          <w:cs/>
        </w:rPr>
        <w:t>กลุ่มบริษัทและบริษัทได้เข้าทำสัญญาเช่าที่ดินและสิ่งปลูกสร้าง เครื่องจักรและอุปกรณ์ เครื่องตกแต่งติดตั้งและอุปกรณ์สำนักงาน เป็นระยะเวล</w:t>
      </w:r>
      <w:r w:rsidRPr="004F03FB">
        <w:rPr>
          <w:rFonts w:ascii="Angsana New" w:hAnsi="Angsana New" w:hint="cs"/>
          <w:b/>
          <w:sz w:val="30"/>
          <w:szCs w:val="30"/>
          <w:cs/>
        </w:rPr>
        <w:t xml:space="preserve">า </w:t>
      </w:r>
      <w:r w:rsidR="007F6CBE" w:rsidRPr="007F6CBE">
        <w:rPr>
          <w:rFonts w:ascii="Angsana New" w:hAnsi="Angsana New" w:hint="cs"/>
          <w:bCs/>
          <w:sz w:val="30"/>
          <w:szCs w:val="30"/>
        </w:rPr>
        <w:t>2</w:t>
      </w:r>
      <w:r w:rsidRPr="004F03FB">
        <w:rPr>
          <w:rFonts w:ascii="Angsana New" w:hAnsi="Angsana New" w:hint="cs"/>
          <w:bCs/>
          <w:sz w:val="30"/>
          <w:szCs w:val="30"/>
        </w:rPr>
        <w:t xml:space="preserve"> </w:t>
      </w:r>
      <w:r w:rsidR="004F03FB">
        <w:rPr>
          <w:rFonts w:ascii="Angsana New" w:hAnsi="Angsana New"/>
          <w:bCs/>
          <w:sz w:val="30"/>
          <w:szCs w:val="30"/>
        </w:rPr>
        <w:t>-</w:t>
      </w:r>
      <w:r w:rsidRPr="004F03FB">
        <w:rPr>
          <w:rFonts w:ascii="Angsana New" w:hAnsi="Angsana New" w:hint="cs"/>
          <w:bCs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bCs/>
          <w:sz w:val="30"/>
          <w:szCs w:val="30"/>
        </w:rPr>
        <w:t>14</w:t>
      </w:r>
      <w:r w:rsidRPr="009721F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b/>
          <w:sz w:val="30"/>
          <w:szCs w:val="30"/>
        </w:rPr>
        <w:t xml:space="preserve"> </w:t>
      </w:r>
      <w:r w:rsidRPr="009721F5">
        <w:rPr>
          <w:rFonts w:ascii="Angsana New" w:hAnsi="Angsana New" w:hint="cs"/>
          <w:b/>
          <w:sz w:val="30"/>
          <w:szCs w:val="30"/>
          <w:cs/>
        </w:rPr>
        <w:t>ปี กลุ่มบริษัทและบริษัทมีค่าเช่าจ่ายเป็นจำนวน</w:t>
      </w:r>
      <w:r w:rsidR="007E5DE3" w:rsidRPr="009721F5">
        <w:rPr>
          <w:rFonts w:ascii="Angsana New" w:hAnsi="Angsana New" w:hint="cs"/>
          <w:b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bCs/>
          <w:sz w:val="30"/>
          <w:szCs w:val="30"/>
        </w:rPr>
        <w:t>16</w:t>
      </w:r>
      <w:r w:rsidR="007E5DE3" w:rsidRPr="009721F5">
        <w:rPr>
          <w:rFonts w:ascii="Angsana New" w:hAnsi="Angsana New" w:hint="cs"/>
          <w:bCs/>
          <w:sz w:val="30"/>
          <w:szCs w:val="30"/>
        </w:rPr>
        <w:t>.</w:t>
      </w:r>
      <w:r w:rsidR="007F6CBE" w:rsidRPr="007F6CBE">
        <w:rPr>
          <w:rFonts w:ascii="Angsana New" w:hAnsi="Angsana New" w:hint="cs"/>
          <w:bCs/>
          <w:sz w:val="30"/>
          <w:szCs w:val="30"/>
        </w:rPr>
        <w:t>1</w:t>
      </w:r>
      <w:r w:rsidRPr="009721F5">
        <w:rPr>
          <w:rFonts w:ascii="Angsana New" w:hAnsi="Angsana New" w:hint="cs"/>
          <w:b/>
          <w:sz w:val="30"/>
          <w:szCs w:val="30"/>
        </w:rPr>
        <w:t xml:space="preserve"> </w:t>
      </w:r>
      <w:r w:rsidRPr="009721F5">
        <w:rPr>
          <w:rFonts w:ascii="Angsana New" w:hAnsi="Angsana New" w:hint="cs"/>
          <w:b/>
          <w:sz w:val="30"/>
          <w:szCs w:val="30"/>
          <w:cs/>
        </w:rPr>
        <w:t xml:space="preserve">ล้านบาทและ </w:t>
      </w:r>
      <w:r w:rsidR="007F6CBE" w:rsidRPr="007F6CBE">
        <w:rPr>
          <w:rFonts w:ascii="Angsana New" w:hAnsi="Angsana New" w:hint="cs"/>
          <w:bCs/>
          <w:sz w:val="30"/>
          <w:szCs w:val="30"/>
        </w:rPr>
        <w:t>10</w:t>
      </w:r>
      <w:r w:rsidR="00243427" w:rsidRPr="009721F5">
        <w:rPr>
          <w:rFonts w:ascii="Angsana New" w:hAnsi="Angsana New" w:hint="cs"/>
          <w:bCs/>
          <w:sz w:val="30"/>
          <w:szCs w:val="30"/>
        </w:rPr>
        <w:t>.</w:t>
      </w:r>
      <w:r w:rsidR="007F6CBE" w:rsidRPr="007F6CBE">
        <w:rPr>
          <w:rFonts w:ascii="Angsana New" w:hAnsi="Angsana New" w:hint="cs"/>
          <w:bCs/>
          <w:sz w:val="30"/>
          <w:szCs w:val="30"/>
        </w:rPr>
        <w:t>8</w:t>
      </w:r>
      <w:r w:rsidRPr="009721F5">
        <w:rPr>
          <w:rFonts w:ascii="Angsana New" w:hAnsi="Angsana New" w:hint="cs"/>
          <w:b/>
          <w:sz w:val="30"/>
          <w:szCs w:val="30"/>
        </w:rPr>
        <w:t xml:space="preserve"> </w:t>
      </w:r>
      <w:r w:rsidRPr="009721F5">
        <w:rPr>
          <w:rFonts w:ascii="Angsana New" w:hAnsi="Angsana New" w:hint="cs"/>
          <w:b/>
          <w:sz w:val="30"/>
          <w:szCs w:val="30"/>
          <w:cs/>
        </w:rPr>
        <w:t>ล้านบาท ตามลำดับ</w:t>
      </w:r>
    </w:p>
    <w:p w14:paraId="7CA6A602" w14:textId="77777777" w:rsidR="00E81176" w:rsidRPr="009721F5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B65C54C" w14:textId="0C9A52C5" w:rsidR="005B0456" w:rsidRPr="009721F5" w:rsidRDefault="005B0456" w:rsidP="005B0456">
      <w:pPr>
        <w:pStyle w:val="Heading2"/>
        <w:tabs>
          <w:tab w:val="clear" w:pos="340"/>
          <w:tab w:val="num" w:pos="5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หนี้สินที่มีภาระดอกเบี้ย</w:t>
      </w:r>
    </w:p>
    <w:p w14:paraId="7A558D49" w14:textId="77777777" w:rsidR="00521FD2" w:rsidRPr="009721F5" w:rsidRDefault="00521FD2" w:rsidP="00521FD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1079"/>
        <w:gridCol w:w="236"/>
        <w:gridCol w:w="1024"/>
        <w:gridCol w:w="236"/>
        <w:gridCol w:w="934"/>
        <w:gridCol w:w="237"/>
        <w:gridCol w:w="1023"/>
        <w:gridCol w:w="238"/>
        <w:gridCol w:w="1022"/>
        <w:gridCol w:w="236"/>
        <w:gridCol w:w="921"/>
        <w:gridCol w:w="10"/>
      </w:tblGrid>
      <w:tr w:rsidR="00521FD2" w:rsidRPr="009721F5" w14:paraId="29EEDCF8" w14:textId="77777777" w:rsidTr="009C3438">
        <w:trPr>
          <w:gridAfter w:val="1"/>
          <w:wAfter w:w="7" w:type="dxa"/>
          <w:tblHeader/>
        </w:trPr>
        <w:tc>
          <w:tcPr>
            <w:tcW w:w="2070" w:type="dxa"/>
          </w:tcPr>
          <w:p w14:paraId="3F1A11AC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7" w:type="dxa"/>
            <w:gridSpan w:val="11"/>
          </w:tcPr>
          <w:p w14:paraId="6624B98A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1FD2" w:rsidRPr="009721F5" w14:paraId="6EF75C92" w14:textId="77777777" w:rsidTr="009C3438">
        <w:trPr>
          <w:gridAfter w:val="1"/>
          <w:wAfter w:w="10" w:type="dxa"/>
          <w:tblHeader/>
        </w:trPr>
        <w:tc>
          <w:tcPr>
            <w:tcW w:w="2070" w:type="dxa"/>
          </w:tcPr>
          <w:p w14:paraId="4B9FD6E8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4E0460B1" w14:textId="6622DEE6" w:rsidR="00521FD2" w:rsidRPr="009721F5" w:rsidRDefault="007F6CBE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21FD2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21FD2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18FE3B0C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7" w:type="dxa"/>
            <w:gridSpan w:val="5"/>
          </w:tcPr>
          <w:p w14:paraId="6C2BFF8B" w14:textId="17DCD2B6" w:rsidR="00521FD2" w:rsidRPr="009721F5" w:rsidRDefault="007F6CBE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21FD2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21FD2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51AAC" w:rsidRPr="009721F5" w14:paraId="1B089C17" w14:textId="77777777" w:rsidTr="009C3438">
        <w:trPr>
          <w:tblHeader/>
        </w:trPr>
        <w:tc>
          <w:tcPr>
            <w:tcW w:w="2070" w:type="dxa"/>
          </w:tcPr>
          <w:p w14:paraId="22A74E98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7ED2F2" w14:textId="5416AD49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76F4A75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883B59" w14:textId="54D371FF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C59C529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AED8B3D" w14:textId="395F7E1A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760378BA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E3B620A" w14:textId="55E670A3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72D1E2E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8EBB0FD" w14:textId="047BEE4B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4F1B16C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7730826E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51AAC" w:rsidRPr="009721F5" w14:paraId="3AD0FDC0" w14:textId="77777777" w:rsidTr="009C3438">
        <w:trPr>
          <w:gridAfter w:val="1"/>
          <w:wAfter w:w="7" w:type="dxa"/>
          <w:tblHeader/>
        </w:trPr>
        <w:tc>
          <w:tcPr>
            <w:tcW w:w="2070" w:type="dxa"/>
          </w:tcPr>
          <w:p w14:paraId="3458E80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7" w:type="dxa"/>
            <w:gridSpan w:val="11"/>
            <w:vAlign w:val="bottom"/>
          </w:tcPr>
          <w:p w14:paraId="51C983C5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1AAC" w:rsidRPr="009721F5" w14:paraId="7E779D28" w14:textId="77777777" w:rsidTr="009C3438">
        <w:tc>
          <w:tcPr>
            <w:tcW w:w="2070" w:type="dxa"/>
          </w:tcPr>
          <w:p w14:paraId="7EA378C7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605D55D0" w14:textId="60422E2E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75</w:t>
            </w:r>
            <w:r w:rsidR="00D0617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309</w:t>
            </w:r>
          </w:p>
        </w:tc>
        <w:tc>
          <w:tcPr>
            <w:tcW w:w="236" w:type="dxa"/>
            <w:vAlign w:val="bottom"/>
          </w:tcPr>
          <w:p w14:paraId="77B1FF9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A6A3A4" w14:textId="10344632" w:rsidR="00C51AAC" w:rsidRPr="009721F5" w:rsidRDefault="005D6843" w:rsidP="00260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E07A28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BB377C" w14:textId="23D25B5A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75</w:t>
            </w:r>
            <w:r w:rsidR="005D684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309</w:t>
            </w:r>
          </w:p>
        </w:tc>
        <w:tc>
          <w:tcPr>
            <w:tcW w:w="237" w:type="dxa"/>
            <w:vAlign w:val="bottom"/>
          </w:tcPr>
          <w:p w14:paraId="244C708E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386CFA1" w14:textId="3152123D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166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487</w:t>
            </w:r>
          </w:p>
        </w:tc>
        <w:tc>
          <w:tcPr>
            <w:tcW w:w="238" w:type="dxa"/>
            <w:vAlign w:val="bottom"/>
          </w:tcPr>
          <w:p w14:paraId="05D81761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E058714" w14:textId="74F993D9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861</w:t>
            </w:r>
          </w:p>
        </w:tc>
        <w:tc>
          <w:tcPr>
            <w:tcW w:w="236" w:type="dxa"/>
            <w:vAlign w:val="bottom"/>
          </w:tcPr>
          <w:p w14:paraId="451BF5DD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CB3F2D4" w14:textId="29AD658C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169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348</w:t>
            </w:r>
          </w:p>
        </w:tc>
      </w:tr>
      <w:tr w:rsidR="00C51AAC" w:rsidRPr="009721F5" w14:paraId="51F1118D" w14:textId="77777777" w:rsidTr="009C3438">
        <w:tc>
          <w:tcPr>
            <w:tcW w:w="2070" w:type="dxa"/>
          </w:tcPr>
          <w:p w14:paraId="4DD5082F" w14:textId="77777777" w:rsidR="00C51AAC" w:rsidRPr="009721F5" w:rsidRDefault="00C51AAC" w:rsidP="00C51AAC">
            <w:pPr>
              <w:pStyle w:val="ListParagraph"/>
              <w:ind w:left="163" w:right="-22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0A7C846" w14:textId="0E55129D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149</w:t>
            </w:r>
            <w:r w:rsidR="005D684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367</w:t>
            </w:r>
          </w:p>
        </w:tc>
        <w:tc>
          <w:tcPr>
            <w:tcW w:w="236" w:type="dxa"/>
            <w:vAlign w:val="bottom"/>
          </w:tcPr>
          <w:p w14:paraId="3FBAC6B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B658D61" w14:textId="071123CA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684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357</w:t>
            </w:r>
          </w:p>
        </w:tc>
        <w:tc>
          <w:tcPr>
            <w:tcW w:w="236" w:type="dxa"/>
            <w:vAlign w:val="bottom"/>
          </w:tcPr>
          <w:p w14:paraId="01EDAB11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5C86326" w14:textId="29F9A733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150</w:t>
            </w:r>
            <w:r w:rsidR="005D684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724</w:t>
            </w:r>
          </w:p>
        </w:tc>
        <w:tc>
          <w:tcPr>
            <w:tcW w:w="237" w:type="dxa"/>
            <w:vAlign w:val="bottom"/>
          </w:tcPr>
          <w:p w14:paraId="43907695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8221171" w14:textId="2FC8E55A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207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375</w:t>
            </w:r>
          </w:p>
        </w:tc>
        <w:tc>
          <w:tcPr>
            <w:tcW w:w="238" w:type="dxa"/>
            <w:vAlign w:val="bottom"/>
          </w:tcPr>
          <w:p w14:paraId="6E03D15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3823C9D" w14:textId="05984A38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  <w:tc>
          <w:tcPr>
            <w:tcW w:w="236" w:type="dxa"/>
            <w:vAlign w:val="bottom"/>
          </w:tcPr>
          <w:p w14:paraId="565C1665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5D405D9" w14:textId="58590076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209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520</w:t>
            </w:r>
          </w:p>
        </w:tc>
      </w:tr>
      <w:tr w:rsidR="00C51AAC" w:rsidRPr="009721F5" w14:paraId="39FB8AA1" w14:textId="77777777" w:rsidTr="009C3438">
        <w:tc>
          <w:tcPr>
            <w:tcW w:w="2070" w:type="dxa"/>
          </w:tcPr>
          <w:p w14:paraId="283B1F26" w14:textId="77777777" w:rsidR="00C51AAC" w:rsidRPr="009721F5" w:rsidRDefault="00C51AAC" w:rsidP="00C51AAC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F26AEDF" w14:textId="14B726BC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89</w:t>
            </w:r>
            <w:r w:rsidR="00B846B2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385</w:t>
            </w:r>
          </w:p>
        </w:tc>
        <w:tc>
          <w:tcPr>
            <w:tcW w:w="236" w:type="dxa"/>
            <w:vAlign w:val="bottom"/>
          </w:tcPr>
          <w:p w14:paraId="0A0F987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3583BF0" w14:textId="1E53DDB8" w:rsidR="00C51AAC" w:rsidRPr="009721F5" w:rsidRDefault="00B846B2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001698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D6F85BC" w14:textId="5E461E9E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89</w:t>
            </w:r>
            <w:r w:rsidR="00B846B2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385</w:t>
            </w:r>
          </w:p>
        </w:tc>
        <w:tc>
          <w:tcPr>
            <w:tcW w:w="237" w:type="dxa"/>
            <w:vAlign w:val="bottom"/>
          </w:tcPr>
          <w:p w14:paraId="0A6A3FD6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1FB39C" w14:textId="1A7E8F99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101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144</w:t>
            </w:r>
          </w:p>
        </w:tc>
        <w:tc>
          <w:tcPr>
            <w:tcW w:w="238" w:type="dxa"/>
            <w:vAlign w:val="bottom"/>
          </w:tcPr>
          <w:p w14:paraId="403A2A5C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277D83A" w14:textId="66D0C026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AEE384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425B0C81" w14:textId="02A2D650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101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144</w:t>
            </w:r>
          </w:p>
        </w:tc>
      </w:tr>
      <w:tr w:rsidR="00C51AAC" w:rsidRPr="009721F5" w14:paraId="0DF3B02C" w14:textId="77777777" w:rsidTr="009C3438">
        <w:tc>
          <w:tcPr>
            <w:tcW w:w="2070" w:type="dxa"/>
          </w:tcPr>
          <w:p w14:paraId="02020D32" w14:textId="77777777" w:rsidR="00C51AAC" w:rsidRPr="009721F5" w:rsidRDefault="00C51AAC" w:rsidP="00C51AAC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3C0EE50" w14:textId="6F1B091C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846B2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959</w:t>
            </w:r>
          </w:p>
        </w:tc>
        <w:tc>
          <w:tcPr>
            <w:tcW w:w="236" w:type="dxa"/>
            <w:vAlign w:val="bottom"/>
          </w:tcPr>
          <w:p w14:paraId="3B8340EA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5E3749" w14:textId="7A66E9FD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32</w:t>
            </w:r>
            <w:r w:rsidR="00B846B2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546</w:t>
            </w:r>
          </w:p>
        </w:tc>
        <w:tc>
          <w:tcPr>
            <w:tcW w:w="236" w:type="dxa"/>
            <w:vAlign w:val="bottom"/>
          </w:tcPr>
          <w:p w14:paraId="7A7BC308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F6101A" w14:textId="73BFC414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64</w:t>
            </w:r>
            <w:r w:rsidR="00B846B2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505</w:t>
            </w:r>
          </w:p>
        </w:tc>
        <w:tc>
          <w:tcPr>
            <w:tcW w:w="237" w:type="dxa"/>
            <w:vAlign w:val="bottom"/>
          </w:tcPr>
          <w:p w14:paraId="12D49B9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01612010" w14:textId="19D695BB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35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618</w:t>
            </w:r>
          </w:p>
        </w:tc>
        <w:tc>
          <w:tcPr>
            <w:tcW w:w="238" w:type="dxa"/>
            <w:vAlign w:val="bottom"/>
          </w:tcPr>
          <w:p w14:paraId="0617A822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499DB2C" w14:textId="61CBA77D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28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439</w:t>
            </w:r>
          </w:p>
        </w:tc>
        <w:tc>
          <w:tcPr>
            <w:tcW w:w="236" w:type="dxa"/>
            <w:vAlign w:val="bottom"/>
          </w:tcPr>
          <w:p w14:paraId="2D79FC8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BD8F9CB" w14:textId="088C1AC3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64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057</w:t>
            </w:r>
          </w:p>
        </w:tc>
      </w:tr>
      <w:tr w:rsidR="00C51AAC" w:rsidRPr="009721F5" w14:paraId="767D82C8" w14:textId="77777777" w:rsidTr="009C3438">
        <w:tc>
          <w:tcPr>
            <w:tcW w:w="2070" w:type="dxa"/>
          </w:tcPr>
          <w:p w14:paraId="58BA5024" w14:textId="77777777" w:rsidR="00C51AAC" w:rsidRPr="009721F5" w:rsidRDefault="00C51AAC" w:rsidP="00C51AAC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14BD7" w14:textId="3DB17B87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346</w:t>
            </w:r>
            <w:r w:rsidR="00260ADE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36" w:type="dxa"/>
            <w:vAlign w:val="bottom"/>
          </w:tcPr>
          <w:p w14:paraId="0CE78459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D0CF2" w14:textId="653182A4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  <w:r w:rsidR="00260ADE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236" w:type="dxa"/>
            <w:vAlign w:val="bottom"/>
          </w:tcPr>
          <w:p w14:paraId="5D7665BF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A3551" w14:textId="5A84CC8F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379</w:t>
            </w:r>
            <w:r w:rsidR="00260ADE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237" w:type="dxa"/>
            <w:vAlign w:val="bottom"/>
          </w:tcPr>
          <w:p w14:paraId="484C319A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7BE3C" w14:textId="1C8FE40F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510</w:t>
            </w:r>
            <w:r w:rsidR="00C51AA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38" w:type="dxa"/>
            <w:vAlign w:val="bottom"/>
          </w:tcPr>
          <w:p w14:paraId="5FE9BCBE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AA0AA" w14:textId="6873E653" w:rsidR="00C51AAC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  <w:r w:rsidR="00C51AA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36" w:type="dxa"/>
            <w:vAlign w:val="bottom"/>
          </w:tcPr>
          <w:p w14:paraId="3DF252DB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15EC6" w14:textId="61B223E5" w:rsidR="00C51AAC" w:rsidRPr="009721F5" w:rsidRDefault="007F6CBE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544</w:t>
            </w:r>
            <w:r w:rsidR="00C51AA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069</w:t>
            </w:r>
          </w:p>
        </w:tc>
      </w:tr>
    </w:tbl>
    <w:p w14:paraId="480F1CFB" w14:textId="77777777" w:rsidR="00521FD2" w:rsidRPr="009721F5" w:rsidRDefault="00521FD2" w:rsidP="00521FD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9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521FD2" w:rsidRPr="009721F5" w14:paraId="04C40895" w14:textId="77777777" w:rsidTr="00603016">
        <w:trPr>
          <w:tblHeader/>
        </w:trPr>
        <w:tc>
          <w:tcPr>
            <w:tcW w:w="2019" w:type="dxa"/>
          </w:tcPr>
          <w:p w14:paraId="06D79970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1" w:type="dxa"/>
            <w:gridSpan w:val="11"/>
          </w:tcPr>
          <w:p w14:paraId="1825FF68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545F5AA1" w14:textId="77777777" w:rsidTr="00603016">
        <w:trPr>
          <w:tblHeader/>
        </w:trPr>
        <w:tc>
          <w:tcPr>
            <w:tcW w:w="2019" w:type="dxa"/>
          </w:tcPr>
          <w:p w14:paraId="6F8A00C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1C4C215E" w14:textId="63CB0C46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3" w:type="dxa"/>
          </w:tcPr>
          <w:p w14:paraId="2FA8D59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7B179FEE" w14:textId="2308AA1B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03016" w:rsidRPr="009721F5" w14:paraId="582007F2" w14:textId="77777777" w:rsidTr="00603016">
        <w:trPr>
          <w:tblHeader/>
        </w:trPr>
        <w:tc>
          <w:tcPr>
            <w:tcW w:w="2019" w:type="dxa"/>
          </w:tcPr>
          <w:p w14:paraId="6924C55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2B3F8FE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0D640650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152DCF7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72F3C885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D60798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4922D00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793D89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5DE9D5B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EB9207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4F1FD557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3484F89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03016" w:rsidRPr="009721F5" w14:paraId="3E1A9061" w14:textId="77777777" w:rsidTr="00603016">
        <w:trPr>
          <w:tblHeader/>
        </w:trPr>
        <w:tc>
          <w:tcPr>
            <w:tcW w:w="2019" w:type="dxa"/>
          </w:tcPr>
          <w:p w14:paraId="5FDDAC3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1" w:type="dxa"/>
            <w:gridSpan w:val="11"/>
            <w:vAlign w:val="bottom"/>
          </w:tcPr>
          <w:p w14:paraId="5623FFD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03016" w:rsidRPr="009721F5" w14:paraId="2D8A33B3" w14:textId="77777777" w:rsidTr="00603016">
        <w:tc>
          <w:tcPr>
            <w:tcW w:w="2019" w:type="dxa"/>
          </w:tcPr>
          <w:p w14:paraId="1C21B8B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00" w:type="dxa"/>
            <w:vAlign w:val="bottom"/>
          </w:tcPr>
          <w:p w14:paraId="54B76E3D" w14:textId="3667BDFA" w:rsidR="00603016" w:rsidRPr="009721F5" w:rsidRDefault="00243427" w:rsidP="0015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C0CF161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794DA33" w14:textId="44F00280" w:rsidR="00603016" w:rsidRPr="009721F5" w:rsidRDefault="00243427" w:rsidP="0015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6483A6B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299F0881" w14:textId="469CCACE" w:rsidR="00603016" w:rsidRPr="009721F5" w:rsidRDefault="00243427" w:rsidP="0015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551610C8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A8EB347" w14:textId="5760E995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53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103</w:t>
            </w:r>
          </w:p>
        </w:tc>
        <w:tc>
          <w:tcPr>
            <w:tcW w:w="234" w:type="dxa"/>
            <w:vAlign w:val="bottom"/>
          </w:tcPr>
          <w:p w14:paraId="5F8096D7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3278D18" w14:textId="4F753C5A" w:rsidR="00603016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861</w:t>
            </w:r>
          </w:p>
        </w:tc>
        <w:tc>
          <w:tcPr>
            <w:tcW w:w="233" w:type="dxa"/>
            <w:vAlign w:val="bottom"/>
          </w:tcPr>
          <w:p w14:paraId="7F5CCD7F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644840A" w14:textId="511920A6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55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964</w:t>
            </w:r>
          </w:p>
        </w:tc>
      </w:tr>
      <w:tr w:rsidR="00603016" w:rsidRPr="009721F5" w14:paraId="3C64DF39" w14:textId="77777777" w:rsidTr="00603016">
        <w:tc>
          <w:tcPr>
            <w:tcW w:w="2019" w:type="dxa"/>
          </w:tcPr>
          <w:p w14:paraId="29EE191E" w14:textId="77777777" w:rsidR="00603016" w:rsidRPr="009721F5" w:rsidRDefault="00603016" w:rsidP="00603016">
            <w:pPr>
              <w:pStyle w:val="ListParagraph"/>
              <w:ind w:left="163" w:right="-22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2E466B7E" w14:textId="7C515D22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134</w:t>
            </w:r>
            <w:r w:rsidR="00243427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372</w:t>
            </w:r>
          </w:p>
        </w:tc>
        <w:tc>
          <w:tcPr>
            <w:tcW w:w="228" w:type="dxa"/>
            <w:vAlign w:val="bottom"/>
          </w:tcPr>
          <w:p w14:paraId="5E96813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EE7D68C" w14:textId="2D96DB60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="00243427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357</w:t>
            </w:r>
          </w:p>
        </w:tc>
        <w:tc>
          <w:tcPr>
            <w:tcW w:w="228" w:type="dxa"/>
            <w:vAlign w:val="bottom"/>
          </w:tcPr>
          <w:p w14:paraId="2F1EA23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541B3EE" w14:textId="290DE284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135</w:t>
            </w:r>
            <w:r w:rsidR="00243427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729</w:t>
            </w:r>
          </w:p>
        </w:tc>
        <w:tc>
          <w:tcPr>
            <w:tcW w:w="233" w:type="dxa"/>
            <w:vAlign w:val="bottom"/>
          </w:tcPr>
          <w:p w14:paraId="04A081C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C9FCB12" w14:textId="6281E7E8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192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378</w:t>
            </w:r>
          </w:p>
        </w:tc>
        <w:tc>
          <w:tcPr>
            <w:tcW w:w="234" w:type="dxa"/>
            <w:vAlign w:val="bottom"/>
          </w:tcPr>
          <w:p w14:paraId="393E3D38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3BF525B" w14:textId="1E8ADBCB" w:rsidR="00603016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  <w:tc>
          <w:tcPr>
            <w:tcW w:w="233" w:type="dxa"/>
            <w:vAlign w:val="bottom"/>
          </w:tcPr>
          <w:p w14:paraId="7DC72BB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CE4462C" w14:textId="27AB614B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194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523</w:t>
            </w:r>
          </w:p>
        </w:tc>
      </w:tr>
      <w:tr w:rsidR="00603016" w:rsidRPr="009721F5" w14:paraId="24E9C5E6" w14:textId="77777777" w:rsidTr="00603016">
        <w:tc>
          <w:tcPr>
            <w:tcW w:w="2019" w:type="dxa"/>
          </w:tcPr>
          <w:p w14:paraId="04D4745D" w14:textId="77777777" w:rsidR="00603016" w:rsidRPr="009721F5" w:rsidRDefault="00603016" w:rsidP="0060301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6580C16A" w14:textId="24136C28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42</w:t>
            </w:r>
            <w:r w:rsidR="00243427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311</w:t>
            </w:r>
          </w:p>
        </w:tc>
        <w:tc>
          <w:tcPr>
            <w:tcW w:w="228" w:type="dxa"/>
            <w:vAlign w:val="bottom"/>
          </w:tcPr>
          <w:p w14:paraId="1788F11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B963401" w14:textId="61B370F8" w:rsidR="00603016" w:rsidRPr="009721F5" w:rsidRDefault="00243427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C560818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B8152C5" w14:textId="7991E6A1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42</w:t>
            </w:r>
            <w:r w:rsidR="00243427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311</w:t>
            </w:r>
          </w:p>
        </w:tc>
        <w:tc>
          <w:tcPr>
            <w:tcW w:w="233" w:type="dxa"/>
            <w:vAlign w:val="bottom"/>
          </w:tcPr>
          <w:p w14:paraId="4B50FF1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D563585" w14:textId="5D38C570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55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531</w:t>
            </w:r>
          </w:p>
        </w:tc>
        <w:tc>
          <w:tcPr>
            <w:tcW w:w="234" w:type="dxa"/>
            <w:vAlign w:val="bottom"/>
          </w:tcPr>
          <w:p w14:paraId="6F50234E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0674811" w14:textId="73F95E1A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4544A13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4E8E017" w14:textId="438FFB95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55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531</w:t>
            </w:r>
          </w:p>
        </w:tc>
      </w:tr>
      <w:tr w:rsidR="00603016" w:rsidRPr="009721F5" w14:paraId="77D11C4C" w14:textId="77777777" w:rsidTr="00603016">
        <w:tc>
          <w:tcPr>
            <w:tcW w:w="2019" w:type="dxa"/>
          </w:tcPr>
          <w:p w14:paraId="3759BFA1" w14:textId="77777777" w:rsidR="00603016" w:rsidRPr="009721F5" w:rsidRDefault="00603016" w:rsidP="00603016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09194A60" w14:textId="3110A320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753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276</w:t>
            </w:r>
          </w:p>
        </w:tc>
        <w:tc>
          <w:tcPr>
            <w:tcW w:w="228" w:type="dxa"/>
            <w:vAlign w:val="bottom"/>
          </w:tcPr>
          <w:p w14:paraId="2A46F1E9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EBB317C" w14:textId="2133E3FF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8</w:t>
            </w:r>
            <w:r w:rsidR="0020753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085</w:t>
            </w:r>
          </w:p>
        </w:tc>
        <w:tc>
          <w:tcPr>
            <w:tcW w:w="228" w:type="dxa"/>
            <w:vAlign w:val="bottom"/>
          </w:tcPr>
          <w:p w14:paraId="6E666AF0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A2173FE" w14:textId="1097AAFB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39</w:t>
            </w:r>
            <w:r w:rsidR="0020753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361</w:t>
            </w:r>
          </w:p>
        </w:tc>
        <w:tc>
          <w:tcPr>
            <w:tcW w:w="233" w:type="dxa"/>
            <w:vAlign w:val="bottom"/>
          </w:tcPr>
          <w:p w14:paraId="206BCC6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8CC821" w14:textId="402129EA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34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552</w:t>
            </w:r>
          </w:p>
        </w:tc>
        <w:tc>
          <w:tcPr>
            <w:tcW w:w="234" w:type="dxa"/>
            <w:vAlign w:val="bottom"/>
          </w:tcPr>
          <w:p w14:paraId="4DE695D8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20F62FA" w14:textId="4C383DD3" w:rsidR="00603016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8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436</w:t>
            </w:r>
          </w:p>
        </w:tc>
        <w:tc>
          <w:tcPr>
            <w:tcW w:w="233" w:type="dxa"/>
            <w:vAlign w:val="bottom"/>
          </w:tcPr>
          <w:p w14:paraId="4354CCB0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73D5ACC" w14:textId="4851412C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42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988</w:t>
            </w:r>
          </w:p>
        </w:tc>
      </w:tr>
      <w:tr w:rsidR="00603016" w:rsidRPr="009721F5" w14:paraId="13C227C3" w14:textId="77777777" w:rsidTr="00603016">
        <w:tc>
          <w:tcPr>
            <w:tcW w:w="2019" w:type="dxa"/>
          </w:tcPr>
          <w:p w14:paraId="2C3787CC" w14:textId="77777777" w:rsidR="00603016" w:rsidRPr="009721F5" w:rsidRDefault="00603016" w:rsidP="0060301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15E12" w14:textId="4D0DC08F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207</w:t>
            </w:r>
            <w:r w:rsidR="0020753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28" w:type="dxa"/>
            <w:vAlign w:val="bottom"/>
          </w:tcPr>
          <w:p w14:paraId="5762C4E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804F8" w14:textId="75BA0AC6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20753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28" w:type="dxa"/>
            <w:vAlign w:val="bottom"/>
          </w:tcPr>
          <w:p w14:paraId="31536307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AE194" w14:textId="607C2CF7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217</w:t>
            </w:r>
            <w:r w:rsidR="0020753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33" w:type="dxa"/>
            <w:vAlign w:val="bottom"/>
          </w:tcPr>
          <w:p w14:paraId="277CDA09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5AFD" w14:textId="63FFAA8F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335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34" w:type="dxa"/>
            <w:vAlign w:val="bottom"/>
          </w:tcPr>
          <w:p w14:paraId="5D40A64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8C4B2" w14:textId="0C0536B5" w:rsidR="00603016" w:rsidRPr="009721F5" w:rsidRDefault="007F6CBE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33" w:type="dxa"/>
            <w:vAlign w:val="bottom"/>
          </w:tcPr>
          <w:p w14:paraId="60DEA9A4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EF5A2" w14:textId="0B8E971F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349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006</w:t>
            </w:r>
          </w:p>
        </w:tc>
      </w:tr>
    </w:tbl>
    <w:p w14:paraId="1A7C2A80" w14:textId="77777777" w:rsidR="00521FD2" w:rsidRPr="009721F5" w:rsidRDefault="00521FD2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1350"/>
        <w:gridCol w:w="269"/>
        <w:gridCol w:w="1261"/>
        <w:gridCol w:w="270"/>
        <w:gridCol w:w="1346"/>
        <w:gridCol w:w="270"/>
        <w:gridCol w:w="1264"/>
      </w:tblGrid>
      <w:tr w:rsidR="00603016" w:rsidRPr="009721F5" w14:paraId="083A5F62" w14:textId="77777777" w:rsidTr="002B56AF">
        <w:trPr>
          <w:tblHeader/>
        </w:trPr>
        <w:tc>
          <w:tcPr>
            <w:tcW w:w="3240" w:type="dxa"/>
            <w:shd w:val="clear" w:color="auto" w:fill="auto"/>
          </w:tcPr>
          <w:p w14:paraId="5038F575" w14:textId="10EAB26E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80228439"/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880" w:type="dxa"/>
            <w:gridSpan w:val="3"/>
            <w:shd w:val="clear" w:color="auto" w:fill="auto"/>
          </w:tcPr>
          <w:p w14:paraId="342D6A6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D572C7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45266B1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757205E8" w14:textId="77777777" w:rsidTr="002B56AF">
        <w:trPr>
          <w:tblHeader/>
        </w:trPr>
        <w:tc>
          <w:tcPr>
            <w:tcW w:w="3240" w:type="dxa"/>
          </w:tcPr>
          <w:p w14:paraId="4269E63A" w14:textId="25ADA058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มิถุนายน และ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3B21EAD" w14:textId="5EEAB3DB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4FCA5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712FA78" w14:textId="1C0CBE85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1FBFA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079560" w14:textId="04F7315B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FA5074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1ED3E0B" w14:textId="5065B431" w:rsidR="00603016" w:rsidRPr="009721F5" w:rsidRDefault="007F6CB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03016" w:rsidRPr="009721F5" w14:paraId="10A7B8DB" w14:textId="77777777" w:rsidTr="002B56AF">
        <w:trPr>
          <w:tblHeader/>
        </w:trPr>
        <w:tc>
          <w:tcPr>
            <w:tcW w:w="3240" w:type="dxa"/>
          </w:tcPr>
          <w:p w14:paraId="32599449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319A89D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016" w:rsidRPr="009721F5" w14:paraId="44223EDD" w14:textId="77777777" w:rsidTr="00A42998">
        <w:tc>
          <w:tcPr>
            <w:tcW w:w="3240" w:type="dxa"/>
          </w:tcPr>
          <w:p w14:paraId="39C384F9" w14:textId="0F324356" w:rsidR="00603016" w:rsidRPr="009721F5" w:rsidRDefault="00603016" w:rsidP="00603016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br/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1CD10B91" w14:textId="06A4D7F0" w:rsidR="00603016" w:rsidRPr="009721F5" w:rsidRDefault="007F6CBE" w:rsidP="0060301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C1C8F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982</w:t>
            </w:r>
          </w:p>
        </w:tc>
        <w:tc>
          <w:tcPr>
            <w:tcW w:w="269" w:type="dxa"/>
            <w:vAlign w:val="center"/>
          </w:tcPr>
          <w:p w14:paraId="1AB57B9E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F5409E1" w14:textId="077FE4B6" w:rsidR="00603016" w:rsidRPr="009721F5" w:rsidRDefault="007F6CBE" w:rsidP="00603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  <w:vAlign w:val="center"/>
          </w:tcPr>
          <w:p w14:paraId="160BE065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0AC4C7E" w14:textId="51999AAF" w:rsidR="00603016" w:rsidRPr="009721F5" w:rsidRDefault="007F6CBE" w:rsidP="0060301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  <w:r w:rsidR="00243427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vAlign w:val="center"/>
          </w:tcPr>
          <w:p w14:paraId="4CFF7AC1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015170F" w14:textId="4B1C6756" w:rsidR="00603016" w:rsidRPr="009721F5" w:rsidRDefault="007F6CBE" w:rsidP="00603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683</w:t>
            </w:r>
          </w:p>
        </w:tc>
      </w:tr>
      <w:tr w:rsidR="00603016" w:rsidRPr="009721F5" w14:paraId="53BF0997" w14:textId="77777777" w:rsidTr="002B56AF">
        <w:tc>
          <w:tcPr>
            <w:tcW w:w="3240" w:type="dxa"/>
          </w:tcPr>
          <w:p w14:paraId="0D6B6DAC" w14:textId="5876D763" w:rsidR="00603016" w:rsidRPr="009721F5" w:rsidRDefault="00603016" w:rsidP="00603016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center"/>
          </w:tcPr>
          <w:p w14:paraId="6D5B173B" w14:textId="778D2515" w:rsidR="00603016" w:rsidRPr="009721F5" w:rsidRDefault="007F6CBE" w:rsidP="0060301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99</w:t>
            </w:r>
            <w:r w:rsidR="0040143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231</w:t>
            </w:r>
          </w:p>
        </w:tc>
        <w:tc>
          <w:tcPr>
            <w:tcW w:w="269" w:type="dxa"/>
            <w:vAlign w:val="center"/>
          </w:tcPr>
          <w:p w14:paraId="5A9711AB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8DA1DD" w14:textId="60702F23" w:rsidR="00603016" w:rsidRPr="009721F5" w:rsidRDefault="007F6CBE" w:rsidP="00603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024</w:t>
            </w:r>
          </w:p>
        </w:tc>
        <w:tc>
          <w:tcPr>
            <w:tcW w:w="270" w:type="dxa"/>
            <w:vAlign w:val="center"/>
          </w:tcPr>
          <w:p w14:paraId="048785D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5E26219B" w14:textId="3124F155" w:rsidR="00603016" w:rsidRPr="009721F5" w:rsidRDefault="007F6CBE" w:rsidP="0060301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99</w:t>
            </w:r>
            <w:r w:rsidR="00243427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  <w:vAlign w:val="center"/>
          </w:tcPr>
          <w:p w14:paraId="77E4205B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14:paraId="05BA363A" w14:textId="3B9C9D4D" w:rsidR="00603016" w:rsidRPr="009721F5" w:rsidRDefault="007F6CBE" w:rsidP="00603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024</w:t>
            </w:r>
          </w:p>
        </w:tc>
      </w:tr>
      <w:tr w:rsidR="00603016" w:rsidRPr="009721F5" w14:paraId="579EC7CC" w14:textId="77777777" w:rsidTr="002B56AF">
        <w:tc>
          <w:tcPr>
            <w:tcW w:w="3240" w:type="dxa"/>
          </w:tcPr>
          <w:p w14:paraId="62DFBA5F" w14:textId="3108BA15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DCA85" w14:textId="1869C0F9" w:rsidR="00603016" w:rsidRPr="009721F5" w:rsidRDefault="007F6CBE" w:rsidP="0060301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131</w:t>
            </w:r>
            <w:r w:rsidR="00734B75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69" w:type="dxa"/>
            <w:vAlign w:val="center"/>
          </w:tcPr>
          <w:p w14:paraId="124F1B6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ACBAD" w14:textId="6B251071" w:rsidR="00603016" w:rsidRPr="009721F5" w:rsidRDefault="007F6CBE" w:rsidP="00603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131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994</w:t>
            </w:r>
          </w:p>
        </w:tc>
        <w:tc>
          <w:tcPr>
            <w:tcW w:w="270" w:type="dxa"/>
            <w:vAlign w:val="center"/>
          </w:tcPr>
          <w:p w14:paraId="07C4B1D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69670" w14:textId="67059499" w:rsidR="00603016" w:rsidRPr="009721F5" w:rsidRDefault="007F6CBE" w:rsidP="0060301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119</w:t>
            </w:r>
            <w:r w:rsidR="00243427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70" w:type="dxa"/>
            <w:vAlign w:val="center"/>
          </w:tcPr>
          <w:p w14:paraId="6C2615A9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9DF78" w14:textId="388B0016" w:rsidR="00603016" w:rsidRPr="009721F5" w:rsidRDefault="007F6CBE" w:rsidP="006030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120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707</w:t>
            </w:r>
          </w:p>
        </w:tc>
      </w:tr>
      <w:bookmarkEnd w:id="1"/>
    </w:tbl>
    <w:p w14:paraId="0163C8B6" w14:textId="77777777" w:rsidR="0044771A" w:rsidRPr="009721F5" w:rsidRDefault="0044771A" w:rsidP="0044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sz w:val="30"/>
          <w:szCs w:val="30"/>
          <w:cs/>
        </w:rPr>
      </w:pPr>
    </w:p>
    <w:p w14:paraId="77A630E5" w14:textId="77777777" w:rsidR="006B39A1" w:rsidRPr="009721F5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9721F5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2D54D1" w14:textId="356DD2D8" w:rsidR="006B39A1" w:rsidRPr="009721F5" w:rsidRDefault="006B39A1" w:rsidP="001339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6CBE" w:rsidRPr="007F6CBE">
        <w:rPr>
          <w:rFonts w:ascii="Angsana New" w:hAnsi="Angsana New" w:hint="cs"/>
          <w:sz w:val="30"/>
          <w:szCs w:val="30"/>
        </w:rPr>
        <w:t>30</w:t>
      </w:r>
      <w:r w:rsidR="00521FD2" w:rsidRPr="009721F5">
        <w:rPr>
          <w:rFonts w:ascii="Angsana New" w:hAnsi="Angsana New" w:hint="cs"/>
          <w:sz w:val="30"/>
          <w:szCs w:val="30"/>
        </w:rPr>
        <w:t xml:space="preserve"> </w:t>
      </w:r>
      <w:r w:rsidR="00603016" w:rsidRPr="009721F5">
        <w:rPr>
          <w:rFonts w:ascii="Angsana New" w:hAnsi="Angsana New" w:hint="cs"/>
          <w:sz w:val="30"/>
          <w:szCs w:val="30"/>
          <w:cs/>
        </w:rPr>
        <w:t>มิถุนายน</w:t>
      </w:r>
      <w:r w:rsidR="00521FD2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486978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บริษัทมีเงินเบิกเกินบัญชีธนาคาร จำนวนเงินรวม</w:t>
      </w:r>
      <w:r w:rsidR="00133949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75</w:t>
      </w:r>
      <w:r w:rsidR="00C86B26"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 w:hint="cs"/>
          <w:sz w:val="30"/>
          <w:szCs w:val="30"/>
        </w:rPr>
        <w:t>3</w:t>
      </w:r>
      <w:r w:rsidR="0063576F" w:rsidRPr="008A4FC4">
        <w:rPr>
          <w:rFonts w:ascii="Angsana New" w:hAnsi="Angsana New" w:hint="cs"/>
          <w:sz w:val="30"/>
          <w:szCs w:val="30"/>
        </w:rPr>
        <w:t xml:space="preserve"> </w:t>
      </w:r>
      <w:r w:rsidR="0063576F" w:rsidRPr="008A4FC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A4FC4">
        <w:rPr>
          <w:rFonts w:ascii="Angsana New" w:hAnsi="Angsana New" w:hint="cs"/>
          <w:i/>
          <w:iCs/>
          <w:sz w:val="30"/>
          <w:szCs w:val="30"/>
        </w:rPr>
        <w:t>(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8A4FC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>:</w:t>
      </w:r>
      <w:r w:rsidR="007E7F68">
        <w:rPr>
          <w:rFonts w:ascii="Angsana New" w:hAnsi="Angsana New"/>
          <w:i/>
          <w:iCs/>
          <w:sz w:val="30"/>
          <w:szCs w:val="30"/>
        </w:rPr>
        <w:t xml:space="preserve"> </w:t>
      </w:r>
      <w:r w:rsidR="007E7F68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กลุ่มบริษัทและบริษัทมีเงินเบิกเกินบัญชีธนาคาร จำนวนเงินรวม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169</w:t>
      </w:r>
      <w:r w:rsidR="00521FD2" w:rsidRPr="008A4FC4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3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8A4FC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56</w:t>
      </w:r>
      <w:r w:rsidR="00521FD2" w:rsidRPr="008A4FC4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0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8A4FC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8A4FC4">
        <w:rPr>
          <w:rFonts w:ascii="Angsana New" w:hAnsi="Angsana New" w:hint="cs"/>
          <w:i/>
          <w:iCs/>
          <w:sz w:val="30"/>
          <w:szCs w:val="30"/>
        </w:rPr>
        <w:t>)</w:t>
      </w:r>
      <w:r w:rsidRPr="008A4FC4">
        <w:rPr>
          <w:rFonts w:ascii="Angsana New" w:hAnsi="Angsana New" w:hint="cs"/>
          <w:sz w:val="30"/>
          <w:szCs w:val="30"/>
        </w:rPr>
        <w:t xml:space="preserve"> </w:t>
      </w:r>
      <w:r w:rsidR="00214F2A">
        <w:rPr>
          <w:rFonts w:ascii="Angsana New" w:hAnsi="Angsana New"/>
          <w:sz w:val="30"/>
          <w:szCs w:val="30"/>
        </w:rPr>
        <w:br/>
      </w:r>
      <w:r w:rsidRPr="008A4FC4">
        <w:rPr>
          <w:rFonts w:ascii="Angsana New" w:hAnsi="Angsana New" w:hint="cs"/>
          <w:sz w:val="30"/>
          <w:szCs w:val="30"/>
          <w:cs/>
        </w:rPr>
        <w:t>ซึ่งเงินเบิกเกินบัญชีธน</w:t>
      </w:r>
      <w:r w:rsidRPr="009721F5">
        <w:rPr>
          <w:rFonts w:ascii="Angsana New" w:hAnsi="Angsana New" w:hint="cs"/>
          <w:sz w:val="30"/>
          <w:szCs w:val="30"/>
          <w:cs/>
        </w:rPr>
        <w:t>าคารบางแห่งค้ำประกันโดย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="006F0B59" w:rsidRPr="009721F5">
        <w:rPr>
          <w:rFonts w:ascii="Angsana New" w:hAnsi="Angsana New" w:hint="cs"/>
          <w:sz w:val="30"/>
          <w:szCs w:val="30"/>
          <w:cs/>
        </w:rPr>
        <w:t>เ</w:t>
      </w:r>
      <w:r w:rsidR="00FE61F8" w:rsidRPr="009721F5">
        <w:rPr>
          <w:rFonts w:ascii="Angsana New" w:hAnsi="Angsana New" w:hint="cs"/>
          <w:sz w:val="30"/>
          <w:szCs w:val="30"/>
          <w:cs/>
        </w:rPr>
        <w:t>ครื่องจักรและอุปกรณ์</w:t>
      </w:r>
      <w:r w:rsidR="00C85E67" w:rsidRPr="009721F5">
        <w:rPr>
          <w:rFonts w:ascii="Angsana New" w:hAnsi="Angsana New" w:hint="cs"/>
          <w:sz w:val="30"/>
          <w:szCs w:val="30"/>
          <w:cs/>
        </w:rPr>
        <w:t>บางส่วน</w:t>
      </w:r>
      <w:r w:rsidR="00FE61F8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บัญชีเงินฝากประจำที่มีระยะเวลาครบกำหนด</w:t>
      </w:r>
      <w:r w:rsidR="005800EA" w:rsidRPr="009721F5">
        <w:rPr>
          <w:rFonts w:ascii="Angsana New" w:hAnsi="Angsana New" w:hint="cs"/>
          <w:sz w:val="30"/>
          <w:szCs w:val="30"/>
          <w:cs/>
        </w:rPr>
        <w:t>ตั้งแต่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3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5800EA" w:rsidRPr="009721F5">
        <w:rPr>
          <w:rFonts w:ascii="Angsana New" w:hAnsi="Angsana New" w:hint="cs"/>
          <w:sz w:val="30"/>
          <w:szCs w:val="30"/>
          <w:cs/>
        </w:rPr>
        <w:t>ขึ้นไป</w:t>
      </w:r>
      <w:r w:rsidR="006F19E7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="00FE61F8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เมดิก้า จำกัด</w:t>
      </w:r>
      <w:r w:rsidR="00FE61F8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บริษัท ฟาร์ม่า อัลลิอันซ์ จำกัด</w:t>
      </w:r>
      <w:r w:rsidR="00FE61F8" w:rsidRPr="009721F5">
        <w:rPr>
          <w:rFonts w:ascii="Angsana New" w:hAnsi="Angsana New" w:hint="cs"/>
          <w:sz w:val="30"/>
          <w:szCs w:val="30"/>
        </w:rPr>
        <w:t xml:space="preserve"> </w:t>
      </w:r>
      <w:r w:rsidR="00FE61F8" w:rsidRPr="009721F5">
        <w:rPr>
          <w:rFonts w:ascii="Angsana New" w:hAnsi="Angsana New" w:hint="cs"/>
          <w:sz w:val="30"/>
          <w:szCs w:val="30"/>
          <w:cs/>
        </w:rPr>
        <w:t>และกรรมการบริษัท</w:t>
      </w:r>
      <w:r w:rsidR="00A14178" w:rsidRPr="009721F5">
        <w:rPr>
          <w:rFonts w:ascii="Angsana New" w:hAnsi="Angsana New" w:hint="cs"/>
          <w:sz w:val="30"/>
          <w:szCs w:val="30"/>
        </w:rPr>
        <w:t xml:space="preserve"> </w:t>
      </w:r>
      <w:r w:rsidR="00C85E67" w:rsidRPr="009721F5">
        <w:rPr>
          <w:rFonts w:ascii="Angsana New" w:hAnsi="Angsana New" w:hint="cs"/>
          <w:sz w:val="30"/>
          <w:szCs w:val="30"/>
          <w:cs/>
        </w:rPr>
        <w:t>เงินเบิกเกินบัญชีธนาคาร</w:t>
      </w:r>
      <w:r w:rsidRPr="009721F5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A14178" w:rsidRPr="009721F5">
        <w:rPr>
          <w:rFonts w:ascii="Angsana New" w:hAnsi="Angsana New" w:hint="cs"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6</w:t>
      </w:r>
      <w:r w:rsidR="003A0915"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ถึงร้อยละ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7</w:t>
      </w:r>
      <w:r w:rsidR="003A0915"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6</w:t>
      </w:r>
      <w:r w:rsidR="00170231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sz w:val="30"/>
          <w:szCs w:val="30"/>
        </w:rPr>
        <w:t xml:space="preserve"> </w:t>
      </w:r>
      <w:r w:rsidR="007E7F68">
        <w:rPr>
          <w:rFonts w:ascii="Angsana New" w:hAnsi="Angsana New"/>
          <w:sz w:val="30"/>
          <w:szCs w:val="30"/>
        </w:rPr>
        <w:br/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EC70AE">
        <w:rPr>
          <w:rFonts w:ascii="Angsana New" w:hAnsi="Angsana New"/>
          <w:i/>
          <w:iCs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="00EC70AE">
        <w:rPr>
          <w:rFonts w:ascii="Angsana New" w:hAnsi="Angsana New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)</w:t>
      </w:r>
    </w:p>
    <w:p w14:paraId="731BC9C3" w14:textId="77777777" w:rsidR="006B39A1" w:rsidRPr="009721F5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="Angsana New" w:hAnsi="Angsana New"/>
          <w:sz w:val="2"/>
          <w:szCs w:val="2"/>
        </w:rPr>
      </w:pPr>
    </w:p>
    <w:p w14:paraId="66FF95B1" w14:textId="18EE22E6" w:rsidR="00E60372" w:rsidRPr="00100C78" w:rsidRDefault="00E60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079DB5" w14:textId="77777777" w:rsidR="000D598F" w:rsidRDefault="000D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80889A5" w14:textId="1DB774C6" w:rsidR="00B85E18" w:rsidRPr="009721F5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1A953471" w14:textId="77777777" w:rsidR="00746775" w:rsidRPr="009721F5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909A10D" w14:textId="477ABD8A" w:rsidR="00746775" w:rsidRPr="009721F5" w:rsidRDefault="00746775" w:rsidP="00634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6CBE" w:rsidRPr="007F6CBE">
        <w:rPr>
          <w:rFonts w:ascii="Angsana New" w:hAnsi="Angsana New" w:hint="cs"/>
          <w:sz w:val="30"/>
          <w:szCs w:val="30"/>
        </w:rPr>
        <w:t>30</w:t>
      </w:r>
      <w:r w:rsidR="00603016" w:rsidRPr="009721F5">
        <w:rPr>
          <w:rFonts w:ascii="Angsana New" w:hAnsi="Angsana New" w:hint="cs"/>
          <w:sz w:val="30"/>
          <w:szCs w:val="30"/>
        </w:rPr>
        <w:t xml:space="preserve"> </w:t>
      </w:r>
      <w:r w:rsidR="00603016" w:rsidRPr="009721F5">
        <w:rPr>
          <w:rFonts w:ascii="Angsana New" w:hAnsi="Angsana New" w:hint="cs"/>
          <w:sz w:val="30"/>
          <w:szCs w:val="30"/>
          <w:cs/>
        </w:rPr>
        <w:t>มิถุนายน</w:t>
      </w:r>
      <w:r w:rsidR="00583C0C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="00583C0C" w:rsidRPr="009721F5">
        <w:rPr>
          <w:rFonts w:ascii="Angsana New" w:hAnsi="Angsana New" w:hint="cs"/>
          <w:sz w:val="30"/>
          <w:szCs w:val="30"/>
        </w:rPr>
        <w:t xml:space="preserve"> </w:t>
      </w:r>
      <w:r w:rsidR="00486978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</w:t>
      </w:r>
      <w:r w:rsidR="0063576F" w:rsidRPr="009721F5">
        <w:rPr>
          <w:rFonts w:ascii="Angsana New" w:hAnsi="Angsana New" w:hint="cs"/>
          <w:sz w:val="30"/>
          <w:szCs w:val="30"/>
          <w:cs/>
        </w:rPr>
        <w:t>และบริษัท</w:t>
      </w:r>
      <w:r w:rsidRPr="009721F5">
        <w:rPr>
          <w:rFonts w:ascii="Angsana New" w:hAnsi="Angsana New" w:hint="cs"/>
          <w:sz w:val="30"/>
          <w:szCs w:val="30"/>
          <w:cs/>
        </w:rPr>
        <w:t>มีตั๋วสัญญาใช้เงิน</w:t>
      </w:r>
      <w:r w:rsidR="00A703F7" w:rsidRPr="009721F5">
        <w:rPr>
          <w:rFonts w:ascii="Angsana New" w:hAnsi="Angsana New" w:hint="cs"/>
          <w:sz w:val="30"/>
          <w:szCs w:val="30"/>
          <w:cs/>
        </w:rPr>
        <w:t>และสินเชื่อเพื่อการนำเข้า</w:t>
      </w:r>
      <w:r w:rsidRPr="009721F5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A703F7" w:rsidRPr="009721F5">
        <w:rPr>
          <w:rFonts w:ascii="Angsana New" w:hAnsi="Angsana New" w:hint="cs"/>
          <w:sz w:val="30"/>
          <w:szCs w:val="30"/>
          <w:cs/>
        </w:rPr>
        <w:t>หลายแห่ง</w:t>
      </w:r>
      <w:r w:rsidRPr="009721F5">
        <w:rPr>
          <w:rFonts w:ascii="Angsana New" w:hAnsi="Angsana New" w:hint="cs"/>
          <w:sz w:val="30"/>
          <w:szCs w:val="30"/>
          <w:cs/>
        </w:rPr>
        <w:t xml:space="preserve"> จำนวนเงิน</w:t>
      </w:r>
      <w:r w:rsidR="00A703F7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150</w:t>
      </w:r>
      <w:r w:rsidR="00B541FC"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 w:hint="cs"/>
          <w:sz w:val="30"/>
          <w:szCs w:val="30"/>
        </w:rPr>
        <w:t>7</w:t>
      </w:r>
      <w:r w:rsidR="0063576F" w:rsidRPr="009721F5">
        <w:rPr>
          <w:rFonts w:ascii="Angsana New" w:hAnsi="Angsana New" w:hint="cs"/>
          <w:sz w:val="30"/>
          <w:szCs w:val="30"/>
        </w:rPr>
        <w:t xml:space="preserve"> </w:t>
      </w:r>
      <w:r w:rsidR="0063576F" w:rsidRPr="009721F5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F6CBE" w:rsidRPr="007F6CBE">
        <w:rPr>
          <w:rFonts w:ascii="Angsana New" w:hAnsi="Angsana New" w:hint="cs"/>
          <w:sz w:val="30"/>
          <w:szCs w:val="30"/>
        </w:rPr>
        <w:t>135</w:t>
      </w:r>
      <w:r w:rsidR="00155C90"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 w:hint="cs"/>
          <w:sz w:val="30"/>
          <w:szCs w:val="30"/>
        </w:rPr>
        <w:t>7</w:t>
      </w:r>
      <w:r w:rsidR="00FC3091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ล้านบาท</w:t>
      </w:r>
      <w:r w:rsidR="0063576F" w:rsidRPr="009721F5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A703F7"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209</w:t>
      </w:r>
      <w:r w:rsidR="00583C0C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194</w:t>
      </w:r>
      <w:r w:rsidR="00583C0C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9721F5">
        <w:rPr>
          <w:rFonts w:ascii="Angsana New" w:hAnsi="Angsana New" w:hint="cs"/>
          <w:i/>
          <w:iCs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ซึ่ง</w:t>
      </w:r>
      <w:r w:rsidR="00CE68E6" w:rsidRPr="009721F5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เงินกู้ยืมระยะสั้นจากสถาบันการเงินบางส่วน</w:t>
      </w:r>
      <w:r w:rsidRPr="009721F5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CE68E6" w:rsidRPr="009721F5">
        <w:rPr>
          <w:rFonts w:ascii="Angsana New" w:hAnsi="Angsana New" w:hint="cs"/>
          <w:sz w:val="30"/>
          <w:szCs w:val="30"/>
          <w:cs/>
        </w:rPr>
        <w:t>ที่ดิน เครื่องจักรและอุปกรณ์</w:t>
      </w:r>
      <w:r w:rsidR="003E222F" w:rsidRPr="009721F5">
        <w:rPr>
          <w:rFonts w:ascii="Angsana New" w:hAnsi="Angsana New" w:hint="cs"/>
          <w:sz w:val="30"/>
          <w:szCs w:val="30"/>
          <w:cs/>
        </w:rPr>
        <w:t>บางส่วน</w:t>
      </w:r>
      <w:r w:rsidR="00CE68E6" w:rsidRPr="009721F5">
        <w:rPr>
          <w:rFonts w:ascii="Angsana New" w:hAnsi="Angsana New" w:hint="cs"/>
          <w:sz w:val="30"/>
          <w:szCs w:val="30"/>
        </w:rPr>
        <w:t>,</w:t>
      </w:r>
      <w:r w:rsidR="00CE68E6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="00CE68E6" w:rsidRPr="009721F5">
        <w:rPr>
          <w:rFonts w:ascii="Angsana New" w:hAnsi="Angsana New" w:hint="cs"/>
          <w:sz w:val="30"/>
          <w:szCs w:val="30"/>
        </w:rPr>
        <w:t>,</w:t>
      </w:r>
      <w:r w:rsidR="00CE68E6" w:rsidRPr="009721F5">
        <w:rPr>
          <w:rFonts w:ascii="Angsana New" w:hAnsi="Angsana New" w:hint="cs"/>
          <w:sz w:val="30"/>
          <w:szCs w:val="30"/>
          <w:cs/>
        </w:rPr>
        <w:t xml:space="preserve"> บริษัท ฟาร์ม่า อัลลิอันซ์ จำกัด</w:t>
      </w:r>
      <w:r w:rsidR="00CE68E6" w:rsidRPr="009721F5">
        <w:rPr>
          <w:rFonts w:ascii="Angsana New" w:hAnsi="Angsana New" w:hint="cs"/>
          <w:sz w:val="30"/>
          <w:szCs w:val="30"/>
        </w:rPr>
        <w:t xml:space="preserve"> </w:t>
      </w:r>
      <w:r w:rsidR="00CE68E6" w:rsidRPr="009721F5">
        <w:rPr>
          <w:rFonts w:ascii="Angsana New" w:hAnsi="Angsana New" w:hint="cs"/>
          <w:sz w:val="30"/>
          <w:szCs w:val="30"/>
          <w:cs/>
        </w:rPr>
        <w:t>และกรรมการบริษัท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C85E67" w:rsidRPr="009721F5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7F6CBE" w:rsidRPr="007F6CBE">
        <w:rPr>
          <w:rFonts w:ascii="Angsana New" w:hAnsi="Angsana New" w:hint="cs"/>
          <w:sz w:val="30"/>
          <w:szCs w:val="30"/>
        </w:rPr>
        <w:t>5</w:t>
      </w:r>
      <w:r w:rsidR="003F3AC6"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 w:hint="cs"/>
          <w:sz w:val="30"/>
          <w:szCs w:val="30"/>
        </w:rPr>
        <w:t>0</w:t>
      </w:r>
      <w:r w:rsidR="001B2C72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ถึงร้อยละ</w:t>
      </w:r>
      <w:r w:rsidR="00B376CE" w:rsidRPr="009721F5">
        <w:rPr>
          <w:rFonts w:ascii="Angsana New" w:hAnsi="Angsana New" w:hint="cs"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6</w:t>
      </w:r>
      <w:r w:rsidR="003F3AC6"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6</w:t>
      </w:r>
      <w:r w:rsidR="00170231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sz w:val="30"/>
          <w:szCs w:val="30"/>
        </w:rPr>
        <w:t xml:space="preserve"> </w:t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4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0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6</w:t>
      </w:r>
      <w:r w:rsidR="00583C0C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7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)</w:t>
      </w:r>
    </w:p>
    <w:p w14:paraId="31744CEF" w14:textId="00B16C2B" w:rsidR="00BC1902" w:rsidRPr="009721F5" w:rsidRDefault="00BC190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18F637F" w14:textId="78EFCF1F" w:rsidR="00332813" w:rsidRPr="009721F5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518B8681" w14:textId="4CC7A0EE" w:rsidR="00332813" w:rsidRPr="009721F5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CAF1C9" w14:textId="02BD85C9" w:rsidR="008431C3" w:rsidRPr="009721F5" w:rsidRDefault="008431C3" w:rsidP="0084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BEFAAEB" w14:textId="77777777" w:rsidR="008431C3" w:rsidRPr="009721F5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5C29C13" w14:textId="30FB2A80" w:rsidR="0052056B" w:rsidRPr="009721F5" w:rsidRDefault="00B25C68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6CBE" w:rsidRPr="007F6CBE">
        <w:rPr>
          <w:rFonts w:ascii="Angsana New" w:hAnsi="Angsana New" w:hint="cs"/>
          <w:sz w:val="30"/>
          <w:szCs w:val="30"/>
        </w:rPr>
        <w:t>30</w:t>
      </w:r>
      <w:r w:rsidR="00603016" w:rsidRPr="009721F5">
        <w:rPr>
          <w:rFonts w:ascii="Angsana New" w:hAnsi="Angsana New" w:hint="cs"/>
          <w:sz w:val="30"/>
          <w:szCs w:val="30"/>
        </w:rPr>
        <w:t xml:space="preserve"> </w:t>
      </w:r>
      <w:r w:rsidR="00603016" w:rsidRPr="009721F5">
        <w:rPr>
          <w:rFonts w:ascii="Angsana New" w:hAnsi="Angsana New" w:hint="cs"/>
          <w:sz w:val="30"/>
          <w:szCs w:val="30"/>
          <w:cs/>
        </w:rPr>
        <w:t>มิถุนายน</w:t>
      </w:r>
      <w:r w:rsidR="00583C0C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="00583C0C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กลุ่มบริษัทและบริษัทมี</w:t>
      </w:r>
      <w:r w:rsidR="008F491D" w:rsidRPr="009721F5">
        <w:rPr>
          <w:rFonts w:ascii="Angsana New" w:hAnsi="Angsana New" w:hint="cs"/>
          <w:sz w:val="30"/>
          <w:szCs w:val="30"/>
          <w:cs/>
        </w:rPr>
        <w:t>สัญญาเงินกู้</w:t>
      </w:r>
      <w:r w:rsidR="00332813" w:rsidRPr="009721F5">
        <w:rPr>
          <w:rFonts w:ascii="Angsana New" w:hAnsi="Angsana New" w:hint="cs"/>
          <w:sz w:val="30"/>
          <w:szCs w:val="30"/>
          <w:cs/>
        </w:rPr>
        <w:t>ยืม</w:t>
      </w:r>
      <w:r w:rsidR="008F491D" w:rsidRPr="009721F5">
        <w:rPr>
          <w:rFonts w:ascii="Angsana New" w:hAnsi="Angsana New" w:hint="cs"/>
          <w:sz w:val="30"/>
          <w:szCs w:val="30"/>
          <w:cs/>
        </w:rPr>
        <w:t>ระยะยาวจากสถ</w:t>
      </w:r>
      <w:r w:rsidR="00D91543" w:rsidRPr="009721F5">
        <w:rPr>
          <w:rFonts w:ascii="Angsana New" w:hAnsi="Angsana New" w:hint="cs"/>
          <w:sz w:val="30"/>
          <w:szCs w:val="30"/>
          <w:cs/>
        </w:rPr>
        <w:t>าบันการเงิน</w:t>
      </w:r>
      <w:r w:rsidRPr="009721F5">
        <w:rPr>
          <w:rFonts w:ascii="Angsana New" w:hAnsi="Angsana New" w:hint="cs"/>
          <w:sz w:val="30"/>
          <w:szCs w:val="30"/>
          <w:cs/>
        </w:rPr>
        <w:t>หลายฉบับ</w:t>
      </w:r>
      <w:r w:rsidR="00002AD3" w:rsidRPr="009721F5">
        <w:rPr>
          <w:rFonts w:ascii="Angsana New" w:hAnsi="Angsana New" w:hint="cs"/>
          <w:sz w:val="30"/>
          <w:szCs w:val="30"/>
          <w:cs/>
        </w:rPr>
        <w:br/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รวมมูลค่าทั้งสิ้น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89</w:t>
      </w:r>
      <w:r w:rsidR="001703FE" w:rsidRPr="009721F5">
        <w:rPr>
          <w:rFonts w:ascii="Angsana New" w:hAnsi="Angsana New" w:hint="cs"/>
          <w:spacing w:val="-2"/>
          <w:sz w:val="30"/>
          <w:szCs w:val="30"/>
        </w:rPr>
        <w:t>.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4</w:t>
      </w:r>
      <w:r w:rsidR="00603016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42</w:t>
      </w:r>
      <w:r w:rsidR="00155C90" w:rsidRPr="009721F5">
        <w:rPr>
          <w:rFonts w:ascii="Angsana New" w:hAnsi="Angsana New" w:hint="cs"/>
          <w:spacing w:val="-2"/>
          <w:sz w:val="30"/>
          <w:szCs w:val="30"/>
        </w:rPr>
        <w:t>.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3</w:t>
      </w:r>
      <w:r w:rsidR="0044771A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ตามลำดับ 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7F6CBE" w:rsidRPr="007F6CBE">
        <w:rPr>
          <w:rFonts w:ascii="Angsana New" w:hAnsi="Angsana New" w:hint="cs"/>
          <w:i/>
          <w:iCs/>
          <w:spacing w:val="-2"/>
          <w:sz w:val="30"/>
          <w:szCs w:val="30"/>
        </w:rPr>
        <w:t>31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 w:hint="cs"/>
          <w:i/>
          <w:iCs/>
          <w:spacing w:val="-2"/>
          <w:sz w:val="30"/>
          <w:szCs w:val="30"/>
        </w:rPr>
        <w:t>2565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7F6CBE" w:rsidRPr="007F6CBE">
        <w:rPr>
          <w:rFonts w:ascii="Angsana New" w:hAnsi="Angsana New" w:hint="cs"/>
          <w:i/>
          <w:iCs/>
          <w:spacing w:val="-2"/>
          <w:sz w:val="30"/>
          <w:szCs w:val="30"/>
        </w:rPr>
        <w:t>101</w:t>
      </w:r>
      <w:r w:rsidR="00DD1BFB" w:rsidRPr="009721F5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pacing w:val="-2"/>
          <w:sz w:val="30"/>
          <w:szCs w:val="30"/>
        </w:rPr>
        <w:t>1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ล้านบาทและ</w:t>
      </w:r>
      <w:r w:rsidR="00D02BB4"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i/>
          <w:iCs/>
          <w:spacing w:val="-2"/>
          <w:sz w:val="30"/>
          <w:szCs w:val="30"/>
        </w:rPr>
        <w:t>55</w:t>
      </w:r>
      <w:r w:rsidR="00DD1BFB" w:rsidRPr="009721F5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D02BB4" w:rsidRPr="009721F5">
        <w:rPr>
          <w:rFonts w:ascii="Angsana New" w:hAnsi="Angsana New" w:hint="cs"/>
          <w:sz w:val="30"/>
          <w:szCs w:val="30"/>
          <w:cs/>
        </w:rPr>
        <w:t>ซึ่งเงินกู้ยืมระยะยาว</w:t>
      </w:r>
      <w:r w:rsidR="00D91543" w:rsidRPr="009721F5">
        <w:rPr>
          <w:rFonts w:ascii="Angsana New" w:hAnsi="Angsana New" w:hint="cs"/>
          <w:sz w:val="30"/>
          <w:szCs w:val="30"/>
          <w:cs/>
        </w:rPr>
        <w:t>ดังกล่าวค้ำประกันโดยที่ดิน</w:t>
      </w:r>
      <w:r w:rsidR="00703AF7" w:rsidRPr="009721F5">
        <w:rPr>
          <w:rFonts w:ascii="Angsana New" w:hAnsi="Angsana New" w:hint="cs"/>
          <w:sz w:val="30"/>
          <w:szCs w:val="30"/>
        </w:rPr>
        <w:t xml:space="preserve"> </w:t>
      </w:r>
      <w:r w:rsidR="00D91543" w:rsidRPr="009721F5">
        <w:rPr>
          <w:rFonts w:ascii="Angsana New" w:hAnsi="Angsana New" w:hint="cs"/>
          <w:sz w:val="30"/>
          <w:szCs w:val="30"/>
          <w:cs/>
        </w:rPr>
        <w:t>เครื่องจักรและอุปกรณ์</w:t>
      </w:r>
      <w:r w:rsidR="005372F8" w:rsidRPr="009721F5">
        <w:rPr>
          <w:rFonts w:ascii="Angsana New" w:hAnsi="Angsana New" w:hint="cs"/>
          <w:sz w:val="30"/>
          <w:szCs w:val="30"/>
          <w:cs/>
        </w:rPr>
        <w:t>บางส่วน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D91543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63CF8" w:rsidRPr="009721F5">
        <w:rPr>
          <w:rFonts w:ascii="Angsana New" w:hAnsi="Angsana New" w:hint="cs"/>
          <w:sz w:val="30"/>
          <w:szCs w:val="30"/>
          <w:cs/>
        </w:rPr>
        <w:t>บัญชีเงินฝากประจำ</w:t>
      </w:r>
      <w:r w:rsidR="00096AAA" w:rsidRPr="009721F5">
        <w:rPr>
          <w:rFonts w:ascii="Angsana New" w:hAnsi="Angsana New" w:hint="cs"/>
          <w:sz w:val="30"/>
          <w:szCs w:val="30"/>
          <w:cs/>
        </w:rPr>
        <w:t>ที่มีระยะเวลาครบกำหนด</w:t>
      </w:r>
      <w:r w:rsidR="00906560" w:rsidRPr="009721F5">
        <w:rPr>
          <w:rFonts w:ascii="Angsana New" w:hAnsi="Angsana New" w:hint="cs"/>
          <w:sz w:val="30"/>
          <w:szCs w:val="30"/>
          <w:cs/>
        </w:rPr>
        <w:t>ตั้งแต่</w:t>
      </w:r>
      <w:r w:rsidR="00096AAA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3</w:t>
      </w:r>
      <w:r w:rsidR="00096AAA" w:rsidRPr="009721F5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906560" w:rsidRPr="009721F5">
        <w:rPr>
          <w:rFonts w:ascii="Angsana New" w:hAnsi="Angsana New" w:hint="cs"/>
          <w:sz w:val="30"/>
          <w:szCs w:val="30"/>
          <w:cs/>
        </w:rPr>
        <w:t>ขึ้นไป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763C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763C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เมดิก้า จำกัด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763CF8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002AD3" w:rsidRPr="009721F5">
        <w:rPr>
          <w:rFonts w:ascii="Angsana New" w:hAnsi="Angsana New" w:hint="cs"/>
          <w:sz w:val="30"/>
          <w:szCs w:val="30"/>
          <w:cs/>
        </w:rPr>
        <w:br/>
      </w:r>
      <w:r w:rsidR="00763CF8" w:rsidRPr="009721F5">
        <w:rPr>
          <w:rFonts w:ascii="Angsana New" w:hAnsi="Angsana New" w:hint="cs"/>
          <w:sz w:val="30"/>
          <w:szCs w:val="30"/>
          <w:cs/>
        </w:rPr>
        <w:t>บริษัท ฟาร์ม่า อัลลิอันซ์ จำกัด</w:t>
      </w:r>
      <w:r w:rsidR="00096AAA" w:rsidRPr="009721F5">
        <w:rPr>
          <w:rFonts w:ascii="Angsana New" w:hAnsi="Angsana New" w:hint="cs"/>
          <w:sz w:val="30"/>
          <w:szCs w:val="30"/>
        </w:rPr>
        <w:t xml:space="preserve"> </w:t>
      </w:r>
      <w:r w:rsidR="00763CF8" w:rsidRPr="009721F5">
        <w:rPr>
          <w:rFonts w:ascii="Angsana New" w:hAnsi="Angsana New" w:hint="cs"/>
          <w:sz w:val="30"/>
          <w:szCs w:val="30"/>
          <w:cs/>
        </w:rPr>
        <w:t>และกรรมการบริษัท</w:t>
      </w:r>
      <w:r w:rsidR="00D91543" w:rsidRPr="009721F5">
        <w:rPr>
          <w:rFonts w:ascii="Angsana New" w:hAnsi="Angsana New" w:hint="cs"/>
          <w:sz w:val="30"/>
          <w:szCs w:val="30"/>
        </w:rPr>
        <w:t xml:space="preserve"> </w:t>
      </w:r>
      <w:r w:rsidR="005372F8" w:rsidRPr="009721F5">
        <w:rPr>
          <w:rFonts w:ascii="Angsana New" w:hAnsi="Angsana New" w:hint="cs"/>
          <w:sz w:val="30"/>
          <w:szCs w:val="30"/>
          <w:cs/>
        </w:rPr>
        <w:t>ภายใต้ข้อกำหนดของสัญญา</w:t>
      </w:r>
      <w:r w:rsidR="00AE4F6F" w:rsidRPr="009721F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="00015AEB" w:rsidRPr="009721F5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AE4F6F" w:rsidRPr="009721F5">
        <w:rPr>
          <w:rFonts w:ascii="Angsana New" w:hAnsi="Angsana New" w:hint="cs"/>
          <w:sz w:val="30"/>
          <w:szCs w:val="30"/>
          <w:cs/>
        </w:rPr>
        <w:t>ต้องปฏิบัติตาม</w:t>
      </w:r>
      <w:r w:rsidR="005372F8" w:rsidRPr="009721F5">
        <w:rPr>
          <w:rFonts w:ascii="Angsana New" w:hAnsi="Angsana New" w:hint="cs"/>
          <w:sz w:val="30"/>
          <w:szCs w:val="30"/>
          <w:cs/>
        </w:rPr>
        <w:t>เงื่อนไขใน</w:t>
      </w:r>
      <w:r w:rsidR="00AE4F6F" w:rsidRPr="009721F5">
        <w:rPr>
          <w:rFonts w:ascii="Angsana New" w:hAnsi="Angsana New" w:hint="cs"/>
          <w:sz w:val="30"/>
          <w:szCs w:val="30"/>
          <w:cs/>
        </w:rPr>
        <w:t xml:space="preserve">สัญญาดังกล่าว เช่น </w:t>
      </w:r>
      <w:r w:rsidR="005372F8" w:rsidRPr="009721F5">
        <w:rPr>
          <w:rFonts w:ascii="Angsana New" w:hAnsi="Angsana New" w:hint="cs"/>
          <w:sz w:val="30"/>
          <w:szCs w:val="30"/>
          <w:cs/>
        </w:rPr>
        <w:t>ข้อกำหนดเกี่ยวกับ</w:t>
      </w:r>
      <w:r w:rsidR="00AE4F6F" w:rsidRPr="009721F5">
        <w:rPr>
          <w:rFonts w:ascii="Angsana New" w:hAnsi="Angsana New" w:hint="cs"/>
          <w:sz w:val="30"/>
          <w:szCs w:val="30"/>
          <w:cs/>
        </w:rPr>
        <w:t>การผิดนัดชำระ การให้ข้อมูลทางการเงิน</w:t>
      </w:r>
      <w:r w:rsidR="005A5438" w:rsidRPr="009721F5">
        <w:rPr>
          <w:rFonts w:ascii="Angsana New" w:hAnsi="Angsana New" w:hint="cs"/>
          <w:sz w:val="30"/>
          <w:szCs w:val="30"/>
          <w:cs/>
        </w:rPr>
        <w:t>และการดำรงอัตราส่วนทางการเงิน</w:t>
      </w:r>
      <w:r w:rsidR="00AE4F6F" w:rsidRPr="009721F5">
        <w:rPr>
          <w:rFonts w:ascii="Angsana New" w:hAnsi="Angsana New" w:hint="cs"/>
          <w:sz w:val="30"/>
          <w:szCs w:val="30"/>
          <w:cs/>
        </w:rPr>
        <w:t xml:space="preserve"> เป็นต้น</w:t>
      </w:r>
      <w:r w:rsidR="00193116" w:rsidRPr="009721F5">
        <w:rPr>
          <w:rFonts w:ascii="Angsana New" w:hAnsi="Angsana New" w:hint="cs"/>
          <w:sz w:val="30"/>
          <w:szCs w:val="30"/>
          <w:cs/>
        </w:rPr>
        <w:t xml:space="preserve"> เงินกู้ยืมระยะยาวจากสถาบันการเงินมีอัตราดอกเบี้ยร้อยละ </w:t>
      </w:r>
      <w:r w:rsidR="007F6CBE" w:rsidRPr="007F6CBE">
        <w:rPr>
          <w:rFonts w:ascii="Angsana New" w:hAnsi="Angsana New" w:hint="cs"/>
          <w:sz w:val="30"/>
          <w:szCs w:val="30"/>
        </w:rPr>
        <w:t>3</w:t>
      </w:r>
      <w:r w:rsidR="00AC19FE"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3</w:t>
      </w:r>
      <w:r w:rsidR="00193116" w:rsidRPr="009721F5">
        <w:rPr>
          <w:rFonts w:ascii="Angsana New" w:hAnsi="Angsana New" w:hint="cs"/>
          <w:sz w:val="30"/>
          <w:szCs w:val="30"/>
        </w:rPr>
        <w:t xml:space="preserve"> </w:t>
      </w:r>
      <w:r w:rsidR="00193116" w:rsidRPr="009721F5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7F6CBE" w:rsidRPr="007F6CBE">
        <w:rPr>
          <w:rFonts w:ascii="Angsana New" w:hAnsi="Angsana New" w:hint="cs"/>
          <w:sz w:val="30"/>
          <w:szCs w:val="30"/>
        </w:rPr>
        <w:t>8</w:t>
      </w:r>
      <w:r w:rsidR="003600F5"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 w:hint="cs"/>
          <w:sz w:val="30"/>
          <w:szCs w:val="30"/>
        </w:rPr>
        <w:t>0</w:t>
      </w:r>
      <w:r w:rsidR="00193116" w:rsidRPr="009721F5">
        <w:rPr>
          <w:rFonts w:ascii="Angsana New" w:hAnsi="Angsana New" w:hint="cs"/>
          <w:sz w:val="30"/>
          <w:szCs w:val="30"/>
        </w:rPr>
        <w:t xml:space="preserve"> </w:t>
      </w:r>
      <w:r w:rsidR="005143A0" w:rsidRPr="009721F5">
        <w:rPr>
          <w:rFonts w:ascii="Angsana New" w:hAnsi="Angsana New" w:hint="cs"/>
          <w:sz w:val="30"/>
          <w:szCs w:val="30"/>
          <w:cs/>
        </w:rPr>
        <w:br/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31</w:t>
      </w:r>
      <w:r w:rsidR="0019311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2565</w:t>
      </w:r>
      <w:r w:rsidR="0019311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3</w:t>
      </w:r>
      <w:r w:rsidR="00FD0752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3</w:t>
      </w:r>
      <w:r w:rsidR="0019311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7</w:t>
      </w:r>
      <w:r w:rsidR="00FD0752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0</w:t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193116" w:rsidRPr="009721F5">
        <w:rPr>
          <w:rFonts w:ascii="Angsana New" w:hAnsi="Angsana New" w:hint="cs"/>
          <w:sz w:val="30"/>
          <w:szCs w:val="30"/>
        </w:rPr>
        <w:t xml:space="preserve"> </w:t>
      </w:r>
    </w:p>
    <w:p w14:paraId="6C905A1E" w14:textId="78DE112E" w:rsidR="00664A71" w:rsidRPr="009721F5" w:rsidRDefault="00664A71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898884" w14:textId="77777777" w:rsidR="00664A71" w:rsidRPr="009721F5" w:rsidRDefault="00664A71" w:rsidP="00664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เงินกู้ยืมระยะยาวจากสถาบันการเงินของบริษัทย่อย</w:t>
      </w:r>
    </w:p>
    <w:p w14:paraId="7146D3B1" w14:textId="77777777" w:rsidR="00664A71" w:rsidRPr="009721F5" w:rsidRDefault="00664A71" w:rsidP="00664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260"/>
        <w:gridCol w:w="1530"/>
        <w:gridCol w:w="3780"/>
      </w:tblGrid>
      <w:tr w:rsidR="00664A71" w:rsidRPr="009721F5" w14:paraId="03B8EEFD" w14:textId="77777777" w:rsidTr="00FD3C47">
        <w:trPr>
          <w:tblHeader/>
        </w:trPr>
        <w:tc>
          <w:tcPr>
            <w:tcW w:w="1800" w:type="dxa"/>
          </w:tcPr>
          <w:p w14:paraId="45341FCB" w14:textId="77777777" w:rsidR="00664A71" w:rsidRPr="009721F5" w:rsidRDefault="00664A71" w:rsidP="00FD3C47">
            <w:pPr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วันที่ทำสัญญา</w:t>
            </w:r>
          </w:p>
        </w:tc>
        <w:tc>
          <w:tcPr>
            <w:tcW w:w="1080" w:type="dxa"/>
          </w:tcPr>
          <w:p w14:paraId="7BB48E47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ผู้ให้กู้</w:t>
            </w:r>
          </w:p>
        </w:tc>
        <w:tc>
          <w:tcPr>
            <w:tcW w:w="1260" w:type="dxa"/>
            <w:vAlign w:val="bottom"/>
          </w:tcPr>
          <w:p w14:paraId="58C32A56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</w:tcPr>
          <w:p w14:paraId="523BF87D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780" w:type="dxa"/>
          </w:tcPr>
          <w:p w14:paraId="61B8A5AE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การชำระเงินคืน</w:t>
            </w:r>
          </w:p>
        </w:tc>
      </w:tr>
      <w:tr w:rsidR="00664A71" w:rsidRPr="009721F5" w14:paraId="1E5DEA6D" w14:textId="77777777" w:rsidTr="00FD3C47">
        <w:trPr>
          <w:tblHeader/>
        </w:trPr>
        <w:tc>
          <w:tcPr>
            <w:tcW w:w="1800" w:type="dxa"/>
          </w:tcPr>
          <w:p w14:paraId="68B50D2A" w14:textId="77777777" w:rsidR="00664A71" w:rsidRPr="009721F5" w:rsidRDefault="00664A71" w:rsidP="00FD3C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C6F960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05987AD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530" w:type="dxa"/>
          </w:tcPr>
          <w:p w14:paraId="65B6F3B4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ต่อปี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780" w:type="dxa"/>
          </w:tcPr>
          <w:p w14:paraId="36B023E5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4A71" w:rsidRPr="009721F5" w14:paraId="733934CF" w14:textId="77777777" w:rsidTr="00FD3C47">
        <w:tc>
          <w:tcPr>
            <w:tcW w:w="1800" w:type="dxa"/>
          </w:tcPr>
          <w:p w14:paraId="13F71019" w14:textId="3D0F623D" w:rsidR="00664A71" w:rsidRPr="009721F5" w:rsidRDefault="007F6CBE" w:rsidP="0020275F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</w:t>
            </w:r>
            <w:r w:rsidR="00664A71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4A71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83140EA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6493FC77" w14:textId="7C4F3E67" w:rsidR="00664A71" w:rsidRPr="009721F5" w:rsidRDefault="007F6CBE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7</w:t>
            </w:r>
            <w:r w:rsidR="00664A71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  <w:p w14:paraId="1C49488F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2715BEF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E0AC54" w14:textId="1632544B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MLR+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733FD772" w14:textId="06616F95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ชำระคืน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ล้านบาท ทุกเดือน เริ่มเดือน</w:t>
            </w:r>
            <w:r w:rsidR="004A5F62" w:rsidRPr="009721F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4A5F62" w:rsidRPr="009721F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2573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</w:tbl>
    <w:p w14:paraId="30E95248" w14:textId="38BE3D6E" w:rsidR="00AA4E50" w:rsidRPr="009721F5" w:rsidRDefault="00AA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0F1D319" w14:textId="1A2EF818" w:rsidR="00D906C0" w:rsidRPr="009721F5" w:rsidRDefault="0052056B" w:rsidP="00C31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13DF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7F6CBE" w:rsidRPr="007F6CBE">
        <w:rPr>
          <w:rFonts w:ascii="Angsana New" w:hAnsi="Angsana New" w:hint="cs"/>
          <w:sz w:val="30"/>
          <w:szCs w:val="30"/>
        </w:rPr>
        <w:t>30</w:t>
      </w:r>
      <w:r w:rsidR="003557AE" w:rsidRPr="00DF13DF">
        <w:rPr>
          <w:rFonts w:ascii="Angsana New" w:hAnsi="Angsana New" w:hint="cs"/>
          <w:sz w:val="30"/>
          <w:szCs w:val="30"/>
        </w:rPr>
        <w:t xml:space="preserve"> </w:t>
      </w:r>
      <w:r w:rsidR="00603016" w:rsidRPr="00DF13DF">
        <w:rPr>
          <w:rFonts w:ascii="Angsana New" w:hAnsi="Angsana New" w:hint="cs"/>
          <w:sz w:val="30"/>
          <w:szCs w:val="30"/>
          <w:cs/>
        </w:rPr>
        <w:t>มิถุนายน</w:t>
      </w:r>
      <w:r w:rsidR="003557AE" w:rsidRPr="00DF13DF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="003557AE" w:rsidRPr="00DF13DF">
        <w:rPr>
          <w:rFonts w:ascii="Angsana New" w:hAnsi="Angsana New" w:hint="cs"/>
          <w:sz w:val="30"/>
          <w:szCs w:val="30"/>
        </w:rPr>
        <w:t xml:space="preserve"> </w:t>
      </w:r>
      <w:r w:rsidR="00F02656" w:rsidRPr="00DF13DF">
        <w:rPr>
          <w:rFonts w:ascii="Angsana New" w:hAnsi="Angsana New" w:hint="cs"/>
          <w:sz w:val="30"/>
          <w:szCs w:val="30"/>
          <w:cs/>
        </w:rPr>
        <w:t>กลุ่ม</w:t>
      </w:r>
      <w:r w:rsidRPr="00DF13DF">
        <w:rPr>
          <w:rFonts w:ascii="Angsana New" w:hAnsi="Angsana New" w:hint="cs"/>
          <w:sz w:val="30"/>
          <w:szCs w:val="30"/>
          <w:cs/>
        </w:rPr>
        <w:t>บริษัท</w:t>
      </w:r>
      <w:r w:rsidR="00F02656" w:rsidRPr="00DF13DF">
        <w:rPr>
          <w:rFonts w:ascii="Angsana New" w:hAnsi="Angsana New" w:hint="cs"/>
          <w:sz w:val="30"/>
          <w:szCs w:val="30"/>
          <w:cs/>
        </w:rPr>
        <w:t>และบริษัท</w:t>
      </w:r>
      <w:r w:rsidRPr="00DF13DF">
        <w:rPr>
          <w:rFonts w:ascii="Angsana New" w:hAnsi="Angsana New" w:hint="cs"/>
          <w:sz w:val="30"/>
          <w:szCs w:val="30"/>
          <w:cs/>
        </w:rPr>
        <w:t>มีวงเงินสินเชื่อที่ยัง</w:t>
      </w:r>
      <w:r w:rsidR="00F02656" w:rsidRPr="00DF13DF">
        <w:rPr>
          <w:rFonts w:ascii="Angsana New" w:hAnsi="Angsana New" w:hint="cs"/>
          <w:sz w:val="30"/>
          <w:szCs w:val="30"/>
          <w:cs/>
        </w:rPr>
        <w:t>มิ</w:t>
      </w:r>
      <w:r w:rsidRPr="00DF13DF">
        <w:rPr>
          <w:rFonts w:ascii="Angsana New" w:hAnsi="Angsana New" w:hint="cs"/>
          <w:sz w:val="30"/>
          <w:szCs w:val="30"/>
          <w:cs/>
        </w:rPr>
        <w:t>ได้</w:t>
      </w:r>
      <w:r w:rsidR="00F02656" w:rsidRPr="00DF13DF">
        <w:rPr>
          <w:rFonts w:ascii="Angsana New" w:hAnsi="Angsana New" w:hint="cs"/>
          <w:sz w:val="30"/>
          <w:szCs w:val="30"/>
          <w:cs/>
        </w:rPr>
        <w:t>เบิก</w:t>
      </w:r>
      <w:r w:rsidRPr="00DF13DF">
        <w:rPr>
          <w:rFonts w:ascii="Angsana New" w:hAnsi="Angsana New" w:hint="cs"/>
          <w:sz w:val="30"/>
          <w:szCs w:val="30"/>
          <w:cs/>
        </w:rPr>
        <w:t>ใช้เป็นจำนวนเงินรวม</w:t>
      </w:r>
      <w:r w:rsidR="00FD7DA0" w:rsidRPr="00DF13DF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/>
          <w:sz w:val="30"/>
          <w:szCs w:val="30"/>
        </w:rPr>
        <w:t>206</w:t>
      </w:r>
      <w:r w:rsidR="00DF13DF" w:rsidRPr="00DF13DF">
        <w:rPr>
          <w:rFonts w:ascii="Angsana New" w:hAnsi="Angsana New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3</w:t>
      </w:r>
      <w:r w:rsidR="00170231" w:rsidRPr="00DF13DF">
        <w:rPr>
          <w:rFonts w:ascii="Angsana New" w:hAnsi="Angsana New" w:hint="cs"/>
          <w:sz w:val="30"/>
          <w:szCs w:val="30"/>
        </w:rPr>
        <w:t xml:space="preserve"> </w:t>
      </w:r>
      <w:r w:rsidRPr="00DF13DF">
        <w:rPr>
          <w:rFonts w:ascii="Angsana New" w:hAnsi="Angsana New" w:hint="cs"/>
          <w:sz w:val="30"/>
          <w:szCs w:val="30"/>
          <w:cs/>
        </w:rPr>
        <w:t>ล้านบาท</w:t>
      </w:r>
      <w:r w:rsidR="00F02656" w:rsidRPr="00DF13D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6CBE" w:rsidRPr="007F6CBE">
        <w:rPr>
          <w:rFonts w:ascii="Angsana New" w:hAnsi="Angsana New"/>
          <w:sz w:val="30"/>
          <w:szCs w:val="30"/>
        </w:rPr>
        <w:t>140</w:t>
      </w:r>
      <w:r w:rsidR="00DF13DF" w:rsidRPr="00DF13DF">
        <w:rPr>
          <w:rFonts w:ascii="Angsana New" w:hAnsi="Angsana New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6</w:t>
      </w:r>
      <w:r w:rsidR="00F02656" w:rsidRPr="00DF13DF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56</w:t>
      </w:r>
      <w:r w:rsidR="00DD1BFB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26</w:t>
      </w:r>
      <w:r w:rsidR="00DD1BFB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6BEC0C7" w14:textId="0D5B7E1C" w:rsidR="0091421D" w:rsidRPr="009721F5" w:rsidRDefault="00914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1BF2A8C0" w14:textId="3951A612" w:rsidR="007113FF" w:rsidRPr="009721F5" w:rsidRDefault="007113FF" w:rsidP="007113F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ทุนเรือนหุ้น</w:t>
      </w:r>
    </w:p>
    <w:p w14:paraId="47409202" w14:textId="77777777" w:rsidR="007113FF" w:rsidRPr="001E18AC" w:rsidRDefault="007113FF" w:rsidP="007113FF">
      <w:pPr>
        <w:rPr>
          <w:rFonts w:ascii="Angsana New" w:hAnsi="Angsana New"/>
          <w:sz w:val="30"/>
          <w:szCs w:val="30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330"/>
        <w:gridCol w:w="870"/>
        <w:gridCol w:w="277"/>
        <w:gridCol w:w="961"/>
        <w:gridCol w:w="236"/>
        <w:gridCol w:w="1002"/>
        <w:gridCol w:w="234"/>
        <w:gridCol w:w="1015"/>
        <w:gridCol w:w="266"/>
        <w:gridCol w:w="966"/>
      </w:tblGrid>
      <w:tr w:rsidR="007113FF" w:rsidRPr="009721F5" w14:paraId="2ED2FBF1" w14:textId="77777777" w:rsidTr="00755B48">
        <w:trPr>
          <w:tblHeader/>
        </w:trPr>
        <w:tc>
          <w:tcPr>
            <w:tcW w:w="3330" w:type="dxa"/>
          </w:tcPr>
          <w:p w14:paraId="132E42C7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70C47CEB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7" w:type="dxa"/>
          </w:tcPr>
          <w:p w14:paraId="3CF93F27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99" w:type="dxa"/>
            <w:gridSpan w:val="3"/>
            <w:tcBorders>
              <w:bottom w:val="single" w:sz="4" w:space="0" w:color="auto"/>
            </w:tcBorders>
          </w:tcPr>
          <w:p w14:paraId="40F897B4" w14:textId="7E389F6A" w:rsidR="007113FF" w:rsidRPr="009721F5" w:rsidRDefault="007F6CBE" w:rsidP="00755B48">
            <w:pPr>
              <w:pStyle w:val="30"/>
              <w:tabs>
                <w:tab w:val="clear" w:pos="360"/>
                <w:tab w:val="clear" w:pos="720"/>
              </w:tabs>
              <w:ind w:left="-72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1BE0BABF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</w:tcPr>
          <w:p w14:paraId="1768E983" w14:textId="43BFCED5" w:rsidR="007113FF" w:rsidRPr="009721F5" w:rsidRDefault="007F6CBE" w:rsidP="00755B48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7113FF" w:rsidRPr="009721F5" w14:paraId="01A2FB1F" w14:textId="77777777" w:rsidTr="00755B48">
        <w:trPr>
          <w:tblHeader/>
        </w:trPr>
        <w:tc>
          <w:tcPr>
            <w:tcW w:w="3330" w:type="dxa"/>
          </w:tcPr>
          <w:p w14:paraId="6F180C9D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08A8C87E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7" w:type="dxa"/>
          </w:tcPr>
          <w:p w14:paraId="4E203B27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58A158B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694F2F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C0FA82D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6FB3819D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548057E0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AB7FF52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FCAC98C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7113FF" w:rsidRPr="009721F5" w14:paraId="6DE6CD43" w14:textId="77777777" w:rsidTr="00755B48">
        <w:trPr>
          <w:tblHeader/>
        </w:trPr>
        <w:tc>
          <w:tcPr>
            <w:tcW w:w="3330" w:type="dxa"/>
          </w:tcPr>
          <w:p w14:paraId="64888005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63A41CA7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</w:tcPr>
          <w:p w14:paraId="29EC19FF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61AE119E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9721F5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/</w:t>
            </w:r>
            <w:r w:rsidRPr="009721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7113FF" w:rsidRPr="009721F5" w14:paraId="7DE2F7DF" w14:textId="77777777" w:rsidTr="00755B48">
        <w:tc>
          <w:tcPr>
            <w:tcW w:w="3330" w:type="dxa"/>
          </w:tcPr>
          <w:p w14:paraId="4A5D6EA3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70" w:type="dxa"/>
          </w:tcPr>
          <w:p w14:paraId="7D6A413F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" w:type="dxa"/>
          </w:tcPr>
          <w:p w14:paraId="70560C83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1" w:type="dxa"/>
          </w:tcPr>
          <w:p w14:paraId="302AFCE5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C34A80B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0B1F9972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64E702C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1A3225F2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0E68637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76B7A286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7113FF" w:rsidRPr="009721F5" w14:paraId="52234391" w14:textId="77777777" w:rsidTr="00755B48">
        <w:tc>
          <w:tcPr>
            <w:tcW w:w="3330" w:type="dxa"/>
          </w:tcPr>
          <w:p w14:paraId="074C1655" w14:textId="33A9EA6E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70" w:type="dxa"/>
          </w:tcPr>
          <w:p w14:paraId="0D017926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0C91581C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EEDF194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599893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0D3F2921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4B1995C7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2F93D560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56D94CC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67F2368A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13FF" w:rsidRPr="009721F5" w14:paraId="0EFA76A4" w14:textId="77777777" w:rsidTr="00755B48">
        <w:tc>
          <w:tcPr>
            <w:tcW w:w="3330" w:type="dxa"/>
          </w:tcPr>
          <w:p w14:paraId="2DE4000C" w14:textId="77777777" w:rsidR="007113FF" w:rsidRPr="009721F5" w:rsidRDefault="007113FF" w:rsidP="00755B48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70" w:type="dxa"/>
          </w:tcPr>
          <w:p w14:paraId="1EE29531" w14:textId="68B8B857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7" w:type="dxa"/>
          </w:tcPr>
          <w:p w14:paraId="7582418E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119CCBD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5D034B7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4F834A50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7AC6C663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36B5B050" w14:textId="282F3F63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7339B9B6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0896745B" w14:textId="7E73EA27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7113FF" w:rsidRPr="009721F5" w14:paraId="05645F66" w14:textId="77777777" w:rsidTr="00755B48">
        <w:tc>
          <w:tcPr>
            <w:tcW w:w="3330" w:type="dxa"/>
          </w:tcPr>
          <w:p w14:paraId="39A6322B" w14:textId="77777777" w:rsidR="007113FF" w:rsidRPr="009721F5" w:rsidRDefault="007113FF" w:rsidP="00755B48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70" w:type="dxa"/>
          </w:tcPr>
          <w:p w14:paraId="37DF6520" w14:textId="1442E16B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0</w:t>
            </w:r>
            <w:r w:rsidR="007113FF"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7" w:type="dxa"/>
          </w:tcPr>
          <w:p w14:paraId="10375DBC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713B85C" w14:textId="1D45B087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600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A946AB5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7ACE4797" w14:textId="18A37887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300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569D61A4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6EB7BF18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1A2AF8DA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7D9983DB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113FF" w:rsidRPr="009721F5" w14:paraId="6D250C63" w14:textId="77777777" w:rsidTr="00755B48">
        <w:tc>
          <w:tcPr>
            <w:tcW w:w="3330" w:type="dxa"/>
          </w:tcPr>
          <w:p w14:paraId="76AC82D3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0" w:type="dxa"/>
          </w:tcPr>
          <w:p w14:paraId="5323D063" w14:textId="2E201EAE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7" w:type="dxa"/>
          </w:tcPr>
          <w:p w14:paraId="1FFE49FF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796981EB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FA9FCBF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17520647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40C791EF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433643E2" w14:textId="7E51FBB6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</w:p>
        </w:tc>
        <w:tc>
          <w:tcPr>
            <w:tcW w:w="266" w:type="dxa"/>
          </w:tcPr>
          <w:p w14:paraId="13D70893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3B70B037" w14:textId="6AC35404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7113FF" w:rsidRPr="009721F5" w14:paraId="13CB79DE" w14:textId="77777777" w:rsidTr="00755B48">
        <w:tc>
          <w:tcPr>
            <w:tcW w:w="3330" w:type="dxa"/>
          </w:tcPr>
          <w:p w14:paraId="41592D13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70" w:type="dxa"/>
          </w:tcPr>
          <w:p w14:paraId="1522F62A" w14:textId="0C20A988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7" w:type="dxa"/>
          </w:tcPr>
          <w:p w14:paraId="794A6EF0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78EEA8B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C8ABFE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2D7AEC6B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5FCC80BD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4373BD05" w14:textId="26FFB549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4A274F9E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61264254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113FF" w:rsidRPr="009721F5" w14:paraId="3019F717" w14:textId="77777777" w:rsidTr="00755B48">
        <w:tc>
          <w:tcPr>
            <w:tcW w:w="3330" w:type="dxa"/>
          </w:tcPr>
          <w:p w14:paraId="000EFBF7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70" w:type="dxa"/>
          </w:tcPr>
          <w:p w14:paraId="59E4DCB0" w14:textId="5F854357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0</w:t>
            </w:r>
            <w:r w:rsidR="007113FF"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7" w:type="dxa"/>
          </w:tcPr>
          <w:p w14:paraId="3BF3415A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7E1EF302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45D815A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12380349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09E2B3BB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5915C6DA" w14:textId="6B8DC50C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337A82B2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7DF4B6E9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113FF" w:rsidRPr="009721F5" w14:paraId="643B9B21" w14:textId="77777777" w:rsidTr="00755B48">
        <w:tc>
          <w:tcPr>
            <w:tcW w:w="3330" w:type="dxa"/>
          </w:tcPr>
          <w:p w14:paraId="6F28FD4D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0" w:type="dxa"/>
          </w:tcPr>
          <w:p w14:paraId="128A6BE9" w14:textId="2BC2C868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0</w:t>
            </w:r>
            <w:r w:rsidR="007113FF"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7" w:type="dxa"/>
          </w:tcPr>
          <w:p w14:paraId="635A83B6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227BD48E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961399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2F7A770D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0835F67B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93D8E79" w14:textId="69948609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120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698F7DDD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0DC732F" w14:textId="1B3A21A6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7113FF" w:rsidRPr="009721F5" w14:paraId="31F3431B" w14:textId="77777777" w:rsidTr="00755B48">
        <w:tc>
          <w:tcPr>
            <w:tcW w:w="3330" w:type="dxa"/>
          </w:tcPr>
          <w:p w14:paraId="5DBB1EA6" w14:textId="6B3DECDC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และ </w:t>
            </w:r>
            <w:r w:rsidR="007F6CBE" w:rsidRPr="007F6CBE">
              <w:rPr>
                <w:rFonts w:ascii="Angsana New" w:hAnsi="Angsana New" w:hint="cs"/>
                <w:b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0" w:type="dxa"/>
          </w:tcPr>
          <w:p w14:paraId="6E93A217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30BE39C1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0CBA5C16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6B6998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07BECF81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E2B2ED4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9B03FE1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98F4B72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94E0A70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13FF" w:rsidRPr="009721F5" w14:paraId="1CE066B5" w14:textId="77777777" w:rsidTr="00755B48">
        <w:tc>
          <w:tcPr>
            <w:tcW w:w="3330" w:type="dxa"/>
          </w:tcPr>
          <w:p w14:paraId="5C62232C" w14:textId="77777777" w:rsidR="007113FF" w:rsidRPr="009721F5" w:rsidRDefault="007113FF" w:rsidP="00755B48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70" w:type="dxa"/>
          </w:tcPr>
          <w:p w14:paraId="3BEC29F3" w14:textId="098AD9FD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0</w:t>
            </w:r>
            <w:r w:rsidR="007113FF"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7" w:type="dxa"/>
          </w:tcPr>
          <w:p w14:paraId="6E121662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46F195E7" w14:textId="7A41852C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600</w:t>
            </w:r>
            <w:r w:rsidR="007113FF" w:rsidRPr="009721F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D1092C3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FDB267F" w14:textId="4C2724AE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300</w:t>
            </w:r>
            <w:r w:rsidR="007113FF" w:rsidRPr="009721F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55609FF1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76E4B72A" w14:textId="707612D7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600</w:t>
            </w:r>
            <w:r w:rsidR="007113FF" w:rsidRPr="009721F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3F53C590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0BCEF02B" w14:textId="4BE6BEF0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300</w:t>
            </w:r>
            <w:r w:rsidR="007113FF" w:rsidRPr="009721F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000</w:t>
            </w:r>
          </w:p>
        </w:tc>
      </w:tr>
      <w:tr w:rsidR="007113FF" w:rsidRPr="009721F5" w14:paraId="3117FF92" w14:textId="77777777" w:rsidTr="00755B48">
        <w:tc>
          <w:tcPr>
            <w:tcW w:w="3330" w:type="dxa"/>
          </w:tcPr>
          <w:p w14:paraId="67D0F35C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561506CF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7FB30CBC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1" w:type="dxa"/>
          </w:tcPr>
          <w:p w14:paraId="12FC8AD3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66844F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60EECBB9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440A7051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5F83B3C8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A94F01F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6" w:type="dxa"/>
          </w:tcPr>
          <w:p w14:paraId="1ECCC7C1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13FF" w:rsidRPr="009721F5" w14:paraId="56B77F41" w14:textId="77777777" w:rsidTr="00755B48">
        <w:tc>
          <w:tcPr>
            <w:tcW w:w="3330" w:type="dxa"/>
          </w:tcPr>
          <w:p w14:paraId="00B45052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70" w:type="dxa"/>
          </w:tcPr>
          <w:p w14:paraId="207A09D2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04D78154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1" w:type="dxa"/>
          </w:tcPr>
          <w:p w14:paraId="5A892FCB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BFB70C0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58214A6B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030CE74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3B6CFAFA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EE5238F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6" w:type="dxa"/>
          </w:tcPr>
          <w:p w14:paraId="1791FD84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13FF" w:rsidRPr="009721F5" w14:paraId="347EEFD6" w14:textId="77777777" w:rsidTr="00755B48">
        <w:tc>
          <w:tcPr>
            <w:tcW w:w="3330" w:type="dxa"/>
          </w:tcPr>
          <w:p w14:paraId="5899B355" w14:textId="6B09FD42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70" w:type="dxa"/>
            <w:shd w:val="clear" w:color="auto" w:fill="auto"/>
          </w:tcPr>
          <w:p w14:paraId="1B81B21A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599A4A56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0F22BC9B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2AA4759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197FEE49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5BE52EE6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0245193B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FE5A096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14:paraId="174E5E28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13FF" w:rsidRPr="009721F5" w14:paraId="6AF69487" w14:textId="77777777" w:rsidTr="00755B48">
        <w:tc>
          <w:tcPr>
            <w:tcW w:w="3330" w:type="dxa"/>
          </w:tcPr>
          <w:p w14:paraId="04C3AD47" w14:textId="77777777" w:rsidR="007113FF" w:rsidRPr="009721F5" w:rsidRDefault="007113FF" w:rsidP="00755B48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70" w:type="dxa"/>
            <w:shd w:val="clear" w:color="auto" w:fill="auto"/>
          </w:tcPr>
          <w:p w14:paraId="61DB29AC" w14:textId="03144F89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7" w:type="dxa"/>
            <w:shd w:val="clear" w:color="auto" w:fill="auto"/>
          </w:tcPr>
          <w:p w14:paraId="2FDAA41F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71D6FDAB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CE831A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10887190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5D79511E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1229C165" w14:textId="12EC0E9D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66ECFCD5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14:paraId="2CAC599D" w14:textId="6AA9C4BD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7113FF" w:rsidRPr="009721F5" w14:paraId="45BAEF17" w14:textId="77777777" w:rsidTr="00755B48">
        <w:tc>
          <w:tcPr>
            <w:tcW w:w="3330" w:type="dxa"/>
          </w:tcPr>
          <w:p w14:paraId="10ACFD9A" w14:textId="77777777" w:rsidR="007113FF" w:rsidRPr="009721F5" w:rsidRDefault="007113FF" w:rsidP="00755B48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70" w:type="dxa"/>
            <w:shd w:val="clear" w:color="auto" w:fill="auto"/>
          </w:tcPr>
          <w:p w14:paraId="5789A87A" w14:textId="65D27F79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0</w:t>
            </w:r>
            <w:r w:rsidR="007113FF"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7" w:type="dxa"/>
            <w:shd w:val="clear" w:color="auto" w:fill="auto"/>
          </w:tcPr>
          <w:p w14:paraId="57113E9D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4B9BF543" w14:textId="368BB184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91CD838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229F9DC2" w14:textId="5EC28742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240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6073E4E8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shd w:val="clear" w:color="auto" w:fill="auto"/>
          </w:tcPr>
          <w:p w14:paraId="5921726B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32F606A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14:paraId="7B92B1C6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113FF" w:rsidRPr="009721F5" w14:paraId="4E9F9AB8" w14:textId="77777777" w:rsidTr="00755B48">
        <w:tc>
          <w:tcPr>
            <w:tcW w:w="3330" w:type="dxa"/>
          </w:tcPr>
          <w:p w14:paraId="2F73306E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0" w:type="dxa"/>
          </w:tcPr>
          <w:p w14:paraId="7115B517" w14:textId="3E1BC4FA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7" w:type="dxa"/>
          </w:tcPr>
          <w:p w14:paraId="68D117FB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891F64A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2A24342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35FB14AB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7C54A7DA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56B85E30" w14:textId="14E8B1CB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</w:p>
        </w:tc>
        <w:tc>
          <w:tcPr>
            <w:tcW w:w="266" w:type="dxa"/>
          </w:tcPr>
          <w:p w14:paraId="7A024B59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45119576" w14:textId="248E7A52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7113FF" w:rsidRPr="009721F5" w14:paraId="4C51B1CC" w14:textId="77777777" w:rsidTr="00755B48">
        <w:tc>
          <w:tcPr>
            <w:tcW w:w="3330" w:type="dxa"/>
          </w:tcPr>
          <w:p w14:paraId="5BFF704A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70" w:type="dxa"/>
          </w:tcPr>
          <w:p w14:paraId="7183B2DA" w14:textId="733B7FA9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7" w:type="dxa"/>
          </w:tcPr>
          <w:p w14:paraId="64714B95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96D6CAA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EEB849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52208C07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45A8DBA2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79FEAFB0" w14:textId="161B2DAD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3AA6EAF9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30912BFF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113FF" w:rsidRPr="009721F5" w14:paraId="5A0036D1" w14:textId="77777777" w:rsidTr="00755B48">
        <w:tc>
          <w:tcPr>
            <w:tcW w:w="3330" w:type="dxa"/>
          </w:tcPr>
          <w:p w14:paraId="751EC8FB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70" w:type="dxa"/>
          </w:tcPr>
          <w:p w14:paraId="39113846" w14:textId="2C7D49D7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0</w:t>
            </w:r>
            <w:r w:rsidR="007113FF"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7" w:type="dxa"/>
          </w:tcPr>
          <w:p w14:paraId="64A8AF44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658BBBD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5271B0E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48458FF3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2FB02908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1422E3E3" w14:textId="5060E946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198D35FD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595CD911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113FF" w:rsidRPr="009721F5" w14:paraId="4BF4505E" w14:textId="77777777" w:rsidTr="00755B48">
        <w:tc>
          <w:tcPr>
            <w:tcW w:w="3330" w:type="dxa"/>
          </w:tcPr>
          <w:p w14:paraId="5543E15E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0" w:type="dxa"/>
          </w:tcPr>
          <w:p w14:paraId="2829AD24" w14:textId="0C3797AC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0</w:t>
            </w:r>
            <w:r w:rsidR="007113FF"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7" w:type="dxa"/>
          </w:tcPr>
          <w:p w14:paraId="61E3F752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0193FC4E" w14:textId="48A8EDCC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120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542E4F3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</w:tcPr>
          <w:p w14:paraId="125602FE" w14:textId="164748DC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  <w:r w:rsidR="007113FF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08BD788C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14:paraId="67C63968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5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3A954939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</w:tcPr>
          <w:p w14:paraId="0C26EA39" w14:textId="77777777" w:rsidR="007113FF" w:rsidRPr="009721F5" w:rsidRDefault="007113FF" w:rsidP="00755B48">
            <w:pPr>
              <w:pStyle w:val="30"/>
              <w:tabs>
                <w:tab w:val="clear" w:pos="360"/>
                <w:tab w:val="clear" w:pos="720"/>
                <w:tab w:val="decimal" w:pos="43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113FF" w:rsidRPr="009721F5" w14:paraId="24862979" w14:textId="77777777" w:rsidTr="00755B48">
        <w:tc>
          <w:tcPr>
            <w:tcW w:w="3330" w:type="dxa"/>
          </w:tcPr>
          <w:p w14:paraId="76BC00CF" w14:textId="52FD5135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และ </w:t>
            </w:r>
            <w:r w:rsidR="007F6CBE" w:rsidRPr="007F6CBE">
              <w:rPr>
                <w:rFonts w:ascii="Angsana New" w:hAnsi="Angsana New" w:hint="cs"/>
                <w:b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0" w:type="dxa"/>
            <w:shd w:val="clear" w:color="auto" w:fill="auto"/>
          </w:tcPr>
          <w:p w14:paraId="2577FD29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0737E065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05A835A6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1EC233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40CEE67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F22B105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20EDF139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634BDA77" w14:textId="77777777" w:rsidR="007113FF" w:rsidRPr="009721F5" w:rsidRDefault="007113FF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</w:tcPr>
          <w:p w14:paraId="7009015C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13FF" w:rsidRPr="009721F5" w14:paraId="64A93389" w14:textId="77777777" w:rsidTr="00755B48">
        <w:trPr>
          <w:trHeight w:val="389"/>
        </w:trPr>
        <w:tc>
          <w:tcPr>
            <w:tcW w:w="3330" w:type="dxa"/>
          </w:tcPr>
          <w:p w14:paraId="49F1D4F5" w14:textId="77777777" w:rsidR="007113FF" w:rsidRPr="009721F5" w:rsidRDefault="007113FF" w:rsidP="00755B48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70" w:type="dxa"/>
            <w:shd w:val="clear" w:color="auto" w:fill="auto"/>
          </w:tcPr>
          <w:p w14:paraId="5D839837" w14:textId="7905D5C0" w:rsidR="007113FF" w:rsidRPr="009721F5" w:rsidRDefault="007F6CBE" w:rsidP="00755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/>
                <w:sz w:val="30"/>
                <w:szCs w:val="30"/>
              </w:rPr>
              <w:t>0</w:t>
            </w:r>
            <w:r w:rsidR="007113FF">
              <w:rPr>
                <w:rFonts w:ascii="Angsana New" w:hAnsi="Angsana New"/>
                <w:sz w:val="30"/>
                <w:szCs w:val="30"/>
              </w:rPr>
              <w:t>.</w:t>
            </w:r>
            <w:r w:rsidRPr="007F6C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7" w:type="dxa"/>
            <w:shd w:val="clear" w:color="auto" w:fill="auto"/>
          </w:tcPr>
          <w:p w14:paraId="1C734E53" w14:textId="77777777" w:rsidR="007113FF" w:rsidRPr="009721F5" w:rsidRDefault="007113FF" w:rsidP="00755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shd w:val="clear" w:color="auto" w:fill="auto"/>
          </w:tcPr>
          <w:p w14:paraId="0E907F8D" w14:textId="1BC118DD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600</w:t>
            </w:r>
            <w:r w:rsidR="007113FF" w:rsidRPr="009721F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879FCF1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shd w:val="clear" w:color="auto" w:fill="auto"/>
          </w:tcPr>
          <w:p w14:paraId="5AE996A5" w14:textId="2582D61B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300</w:t>
            </w:r>
            <w:r w:rsidR="007113FF" w:rsidRPr="009721F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4E4523C3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4D79D84A" w14:textId="69698B4C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480</w:t>
            </w:r>
            <w:r w:rsidR="007113FF" w:rsidRPr="009721F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566B70AA" w14:textId="77777777" w:rsidR="007113FF" w:rsidRPr="009721F5" w:rsidRDefault="007113FF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14:paraId="72CE052B" w14:textId="717C0960" w:rsidR="007113FF" w:rsidRPr="009721F5" w:rsidRDefault="007F6CBE" w:rsidP="00755B48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240</w:t>
            </w:r>
            <w:r w:rsidR="007113FF" w:rsidRPr="009721F5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000</w:t>
            </w:r>
          </w:p>
        </w:tc>
      </w:tr>
    </w:tbl>
    <w:p w14:paraId="4A2B04C8" w14:textId="77777777" w:rsidR="007113FF" w:rsidRPr="009721F5" w:rsidRDefault="007113FF" w:rsidP="007113FF">
      <w:pPr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</w:rPr>
        <w:br w:type="page"/>
      </w:r>
    </w:p>
    <w:p w14:paraId="6F6349B7" w14:textId="77777777" w:rsidR="007113FF" w:rsidRPr="00A10A42" w:rsidRDefault="007113FF" w:rsidP="0071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4F0FE23F" w14:textId="77777777" w:rsidR="007113FF" w:rsidRPr="009721F5" w:rsidRDefault="007113FF" w:rsidP="007113FF">
      <w:pPr>
        <w:pStyle w:val="NormalWeb"/>
        <w:spacing w:before="0" w:beforeAutospacing="0" w:after="0" w:afterAutospacing="0"/>
        <w:rPr>
          <w:rFonts w:ascii="Angsana New" w:hAnsi="Angsana New" w:cs="Angsana New"/>
          <w:sz w:val="30"/>
          <w:szCs w:val="30"/>
          <w:cs/>
        </w:rPr>
      </w:pPr>
      <w:r w:rsidRPr="009721F5">
        <w:rPr>
          <w:rFonts w:ascii="Angsana New" w:hAnsi="Angsana New" w:cs="Angsana New" w:hint="cs"/>
          <w:sz w:val="30"/>
          <w:szCs w:val="30"/>
        </w:rPr>
        <w:t> </w:t>
      </w:r>
    </w:p>
    <w:p w14:paraId="0F03B2E5" w14:textId="721EE49C" w:rsidR="007113FF" w:rsidRDefault="007113FF" w:rsidP="0071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A67F3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ในเดือนมิถุนายน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2566</w:t>
      </w:r>
      <w:r w:rsidRPr="00AA67F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120</w:t>
      </w:r>
      <w:r w:rsidRPr="00AA67F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="007F6CBE" w:rsidRPr="007F6CBE">
        <w:rPr>
          <w:rFonts w:ascii="Angsana New" w:hAnsi="Angsana New" w:hint="cs"/>
          <w:sz w:val="30"/>
          <w:szCs w:val="30"/>
        </w:rPr>
        <w:t>10</w:t>
      </w:r>
      <w:r w:rsidRPr="009721F5">
        <w:rPr>
          <w:rFonts w:ascii="Angsana New" w:hAnsi="Angsana New" w:hint="cs"/>
          <w:sz w:val="30"/>
          <w:szCs w:val="30"/>
          <w:cs/>
        </w:rPr>
        <w:t>.</w:t>
      </w:r>
      <w:r w:rsidR="007F6CBE" w:rsidRPr="007F6CBE">
        <w:rPr>
          <w:rFonts w:ascii="Angsana New" w:hAnsi="Angsana New" w:hint="cs"/>
          <w:sz w:val="30"/>
          <w:szCs w:val="30"/>
        </w:rPr>
        <w:t>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 (มูลค่าที่ตราไว้ </w:t>
      </w:r>
      <w:r w:rsidR="007F6CBE" w:rsidRPr="007F6CBE">
        <w:rPr>
          <w:rFonts w:ascii="Angsana New" w:hAnsi="Angsana New" w:hint="cs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  <w:cs/>
        </w:rPr>
        <w:t>.</w:t>
      </w:r>
      <w:r w:rsidR="007F6CBE" w:rsidRPr="007F6CBE">
        <w:rPr>
          <w:rFonts w:ascii="Angsana New" w:hAnsi="Angsana New" w:hint="cs"/>
          <w:sz w:val="30"/>
          <w:szCs w:val="30"/>
        </w:rPr>
        <w:t>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 และส่วนเกินมูลค่าหุ้นสามัญ </w:t>
      </w:r>
      <w:r w:rsidR="007F6CBE" w:rsidRPr="007F6CBE">
        <w:rPr>
          <w:rFonts w:ascii="Angsana New" w:hAnsi="Angsana New" w:hint="cs"/>
          <w:sz w:val="30"/>
          <w:szCs w:val="30"/>
        </w:rPr>
        <w:t>10</w:t>
      </w:r>
      <w:r w:rsidR="000E2147">
        <w:rPr>
          <w:rFonts w:ascii="Angsana New" w:hAnsi="Angsana New"/>
          <w:sz w:val="30"/>
          <w:szCs w:val="30"/>
        </w:rPr>
        <w:t>.0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บาท) บริษัทได้รับเงินจากการขายหุ้นสามัญดังกล่าวจำนวน </w:t>
      </w:r>
      <w:r w:rsidR="007F6CBE" w:rsidRPr="007F6CBE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>,</w:t>
      </w:r>
      <w:r w:rsidR="007F6CBE" w:rsidRPr="007F6CBE">
        <w:rPr>
          <w:rFonts w:ascii="Angsana New" w:hAnsi="Angsana New" w:hint="cs"/>
          <w:sz w:val="30"/>
          <w:szCs w:val="30"/>
        </w:rPr>
        <w:t>260</w:t>
      </w:r>
      <w:r w:rsidR="009459F0">
        <w:rPr>
          <w:rFonts w:ascii="Angsana New" w:hAnsi="Angsana New"/>
          <w:sz w:val="30"/>
          <w:szCs w:val="30"/>
        </w:rPr>
        <w:t>.0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ล้านบาท โดยบริษัทดำเนินการจดทะเบียนรับชำระค่าหุ้นกับกระทรวงพาณิชย์เมื่อวันที่ </w:t>
      </w:r>
      <w:r w:rsidR="007F6CBE" w:rsidRPr="007F6CBE">
        <w:rPr>
          <w:rFonts w:ascii="Angsana New" w:hAnsi="Angsana New" w:hint="cs"/>
          <w:sz w:val="30"/>
          <w:szCs w:val="30"/>
        </w:rPr>
        <w:t>19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  <w:cs/>
        </w:rPr>
        <w:t xml:space="preserve"> และหุ้นของบริษัทเริ่มการซื้อขายในตลาดหลักทรัพย์แห่งประเทศไทยเมื่อ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F6CBE" w:rsidRPr="007F6CBE">
        <w:rPr>
          <w:rFonts w:ascii="Angsana New" w:hAnsi="Angsana New" w:hint="cs"/>
          <w:sz w:val="30"/>
          <w:szCs w:val="30"/>
        </w:rPr>
        <w:t>21</w:t>
      </w:r>
      <w:r w:rsidRPr="009721F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="007F6CBE" w:rsidRPr="007F6CBE">
        <w:rPr>
          <w:rFonts w:ascii="Angsana New" w:hAnsi="Angsana New" w:hint="cs"/>
          <w:sz w:val="30"/>
          <w:szCs w:val="30"/>
        </w:rPr>
        <w:t>52</w:t>
      </w:r>
      <w:r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 w:hint="cs"/>
          <w:sz w:val="30"/>
          <w:szCs w:val="30"/>
        </w:rPr>
        <w:t>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="007F6CBE" w:rsidRPr="007F6CBE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>,</w:t>
      </w:r>
      <w:r w:rsidR="007F6CBE" w:rsidRPr="007F6CBE">
        <w:rPr>
          <w:rFonts w:ascii="Angsana New" w:hAnsi="Angsana New" w:hint="cs"/>
          <w:sz w:val="30"/>
          <w:szCs w:val="30"/>
        </w:rPr>
        <w:t>148</w:t>
      </w:r>
      <w:r w:rsidR="009459F0">
        <w:rPr>
          <w:rFonts w:ascii="Angsana New" w:hAnsi="Angsana New"/>
          <w:sz w:val="30"/>
          <w:szCs w:val="30"/>
        </w:rPr>
        <w:t>.0</w:t>
      </w:r>
      <w:r w:rsidRPr="009721F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7956507" w14:textId="77777777" w:rsidR="007113FF" w:rsidRPr="007113FF" w:rsidRDefault="007113FF" w:rsidP="0071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D6A855" w14:textId="2EF52E73" w:rsidR="006244D7" w:rsidRPr="009721F5" w:rsidRDefault="006244D7" w:rsidP="006244D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ส่วนงานดำเนินงานและการจำแนกรายได้</w:t>
      </w:r>
    </w:p>
    <w:p w14:paraId="29048E9C" w14:textId="0C3A0E3B" w:rsidR="00C2559D" w:rsidRPr="009721F5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A40AE9F" w14:textId="0578E981" w:rsidR="00D445F1" w:rsidRPr="009721F5" w:rsidRDefault="00D445F1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88B9ACF" w14:textId="77777777" w:rsidR="00D445F1" w:rsidRPr="009721F5" w:rsidRDefault="00D445F1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EDFC652" w14:textId="02E7A0FF" w:rsidR="00C2559D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 </w:t>
      </w:r>
    </w:p>
    <w:p w14:paraId="0B1807F1" w14:textId="77777777" w:rsidR="00193116" w:rsidRPr="009721F5" w:rsidRDefault="00193116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D4B999" w14:textId="018306E4" w:rsidR="009F28FC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บริษัทคือรายได้จากการขายสินค้า</w:t>
      </w:r>
      <w:r w:rsidR="00E0096C" w:rsidRPr="009721F5">
        <w:rPr>
          <w:rFonts w:ascii="Angsana New" w:hAnsi="Angsana New" w:hint="cs"/>
          <w:sz w:val="30"/>
          <w:szCs w:val="30"/>
          <w:cs/>
        </w:rPr>
        <w:t>และการให้บริการ</w:t>
      </w:r>
      <w:r w:rsidRPr="009721F5">
        <w:rPr>
          <w:rFonts w:ascii="Angsana New" w:hAnsi="Angsana New" w:hint="cs"/>
          <w:sz w:val="30"/>
          <w:szCs w:val="30"/>
          <w:cs/>
        </w:rPr>
        <w:t xml:space="preserve"> รายได้หลักของ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บริษัทได้มาจากสัญญาที่ทำกับลูกค้า</w:t>
      </w:r>
    </w:p>
    <w:p w14:paraId="1AAC0D48" w14:textId="77777777" w:rsidR="008B2B44" w:rsidRPr="009721F5" w:rsidRDefault="008B2B44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8B2B44" w:rsidRPr="009721F5" w14:paraId="6D9F320C" w14:textId="77777777" w:rsidTr="003F5139">
        <w:trPr>
          <w:cantSplit/>
        </w:trPr>
        <w:tc>
          <w:tcPr>
            <w:tcW w:w="5760" w:type="dxa"/>
          </w:tcPr>
          <w:p w14:paraId="4AE686FA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08D4FA9E" w14:textId="77777777" w:rsidR="008B2B44" w:rsidRPr="009721F5" w:rsidRDefault="008B2B44" w:rsidP="003F5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B44" w:rsidRPr="009721F5" w14:paraId="1E41FE9D" w14:textId="77777777" w:rsidTr="003F5139">
        <w:trPr>
          <w:cantSplit/>
        </w:trPr>
        <w:tc>
          <w:tcPr>
            <w:tcW w:w="5760" w:type="dxa"/>
          </w:tcPr>
          <w:p w14:paraId="0F4FEE79" w14:textId="26BFD755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20" w:type="dxa"/>
          </w:tcPr>
          <w:p w14:paraId="087C5208" w14:textId="19692EEB" w:rsidR="008B2B44" w:rsidRPr="009721F5" w:rsidRDefault="007F6CBE" w:rsidP="003F5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63A79E" w14:textId="77777777" w:rsidR="008B2B44" w:rsidRPr="009721F5" w:rsidRDefault="008B2B44" w:rsidP="003F5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222068" w14:textId="03F680DB" w:rsidR="008B2B44" w:rsidRPr="009721F5" w:rsidRDefault="007F6CBE" w:rsidP="003F5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B2B44" w:rsidRPr="009721F5" w14:paraId="710DA3AD" w14:textId="77777777" w:rsidTr="003F5139">
        <w:trPr>
          <w:cantSplit/>
          <w:trHeight w:val="245"/>
        </w:trPr>
        <w:tc>
          <w:tcPr>
            <w:tcW w:w="5760" w:type="dxa"/>
            <w:vAlign w:val="bottom"/>
          </w:tcPr>
          <w:p w14:paraId="64D195CA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76C4E88" w14:textId="77777777" w:rsidR="008B2B44" w:rsidRPr="009721F5" w:rsidRDefault="008B2B44" w:rsidP="003F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B44" w:rsidRPr="009721F5" w14:paraId="47ABFB63" w14:textId="77777777" w:rsidTr="003F5139">
        <w:trPr>
          <w:cantSplit/>
          <w:trHeight w:val="245"/>
        </w:trPr>
        <w:tc>
          <w:tcPr>
            <w:tcW w:w="5760" w:type="dxa"/>
            <w:vAlign w:val="bottom"/>
          </w:tcPr>
          <w:p w14:paraId="334D0FBF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20" w:type="dxa"/>
            <w:vAlign w:val="bottom"/>
          </w:tcPr>
          <w:p w14:paraId="2E61DB71" w14:textId="77777777" w:rsidR="008B2B44" w:rsidRPr="009721F5" w:rsidRDefault="008B2B44" w:rsidP="003F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B2C5BB5" w14:textId="77777777" w:rsidR="008B2B44" w:rsidRPr="009721F5" w:rsidRDefault="008B2B44" w:rsidP="003F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C730E7" w14:textId="77777777" w:rsidR="008B2B44" w:rsidRPr="009721F5" w:rsidRDefault="008B2B44" w:rsidP="003F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B2B44" w:rsidRPr="009721F5" w14:paraId="5CD94C9C" w14:textId="77777777" w:rsidTr="003F5139">
        <w:trPr>
          <w:cantSplit/>
        </w:trPr>
        <w:tc>
          <w:tcPr>
            <w:tcW w:w="5760" w:type="dxa"/>
            <w:vAlign w:val="bottom"/>
          </w:tcPr>
          <w:p w14:paraId="2BD7ED57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5B8FD6C" w14:textId="2EF6F1CA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664</w:t>
            </w:r>
            <w:r w:rsidR="00C3109A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004</w:t>
            </w:r>
          </w:p>
        </w:tc>
        <w:tc>
          <w:tcPr>
            <w:tcW w:w="270" w:type="dxa"/>
            <w:vAlign w:val="bottom"/>
          </w:tcPr>
          <w:p w14:paraId="74DED167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3144CF6" w14:textId="3877F29A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576</w:t>
            </w:r>
            <w:r w:rsidR="003E362B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575</w:t>
            </w:r>
          </w:p>
        </w:tc>
      </w:tr>
      <w:tr w:rsidR="008B2B44" w:rsidRPr="009721F5" w14:paraId="0B87E94F" w14:textId="77777777" w:rsidTr="003F5139">
        <w:trPr>
          <w:cantSplit/>
        </w:trPr>
        <w:tc>
          <w:tcPr>
            <w:tcW w:w="5760" w:type="dxa"/>
            <w:vAlign w:val="bottom"/>
          </w:tcPr>
          <w:p w14:paraId="175CF54F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3B9C1B" w14:textId="549D9327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389</w:t>
            </w:r>
            <w:r w:rsidR="00C3109A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733</w:t>
            </w:r>
          </w:p>
        </w:tc>
        <w:tc>
          <w:tcPr>
            <w:tcW w:w="270" w:type="dxa"/>
            <w:vAlign w:val="bottom"/>
          </w:tcPr>
          <w:p w14:paraId="5DE0B1CA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118780" w14:textId="67452A72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346</w:t>
            </w:r>
            <w:r w:rsidR="00A35D3D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440</w:t>
            </w:r>
          </w:p>
        </w:tc>
      </w:tr>
      <w:tr w:rsidR="008B2B44" w:rsidRPr="009721F5" w14:paraId="0C93220A" w14:textId="77777777" w:rsidTr="003F5139">
        <w:trPr>
          <w:cantSplit/>
        </w:trPr>
        <w:tc>
          <w:tcPr>
            <w:tcW w:w="5760" w:type="dxa"/>
            <w:vAlign w:val="bottom"/>
          </w:tcPr>
          <w:p w14:paraId="780E2AD3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528DEA85" w14:textId="4A0040F9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C3109A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053</w:t>
            </w:r>
            <w:r w:rsidR="00C3109A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737</w:t>
            </w:r>
          </w:p>
        </w:tc>
        <w:tc>
          <w:tcPr>
            <w:tcW w:w="270" w:type="dxa"/>
            <w:vAlign w:val="bottom"/>
          </w:tcPr>
          <w:p w14:paraId="296AD28D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21C23B9" w14:textId="2BF8B714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923</w:t>
            </w:r>
            <w:r w:rsidR="003E362B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015</w:t>
            </w:r>
          </w:p>
        </w:tc>
      </w:tr>
      <w:tr w:rsidR="008B2B44" w:rsidRPr="009721F5" w14:paraId="2B0BC249" w14:textId="77777777" w:rsidTr="003F5139">
        <w:trPr>
          <w:cantSplit/>
        </w:trPr>
        <w:tc>
          <w:tcPr>
            <w:tcW w:w="5760" w:type="dxa"/>
            <w:vAlign w:val="bottom"/>
          </w:tcPr>
          <w:p w14:paraId="038D8519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37C1AC" w14:textId="7554E50B" w:rsidR="008B2B44" w:rsidRPr="009721F5" w:rsidRDefault="00C3109A" w:rsidP="003F513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389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733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10DDDDE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0586A8" w14:textId="630DCD48" w:rsidR="008B2B44" w:rsidRPr="009721F5" w:rsidRDefault="00A35D3D" w:rsidP="003F513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346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440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8B2B44" w:rsidRPr="009721F5" w14:paraId="67E77639" w14:textId="77777777" w:rsidTr="003E362B">
        <w:trPr>
          <w:cantSplit/>
        </w:trPr>
        <w:tc>
          <w:tcPr>
            <w:tcW w:w="5760" w:type="dxa"/>
            <w:vAlign w:val="bottom"/>
          </w:tcPr>
          <w:p w14:paraId="7D2929AE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F30FD23" w14:textId="7B2B9B53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664</w:t>
            </w:r>
            <w:r w:rsidR="00C3109A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270" w:type="dxa"/>
            <w:vAlign w:val="bottom"/>
          </w:tcPr>
          <w:p w14:paraId="056BE430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71DA8F5" w14:textId="3DDB574E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576</w:t>
            </w:r>
            <w:r w:rsidR="003E362B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575</w:t>
            </w:r>
          </w:p>
        </w:tc>
      </w:tr>
      <w:tr w:rsidR="008B2B44" w:rsidRPr="009721F5" w14:paraId="35465646" w14:textId="77777777" w:rsidTr="003E362B">
        <w:trPr>
          <w:cantSplit/>
        </w:trPr>
        <w:tc>
          <w:tcPr>
            <w:tcW w:w="5760" w:type="dxa"/>
            <w:vAlign w:val="bottom"/>
          </w:tcPr>
          <w:p w14:paraId="35AF63E4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97ECFC" w14:textId="5EF01946" w:rsidR="008B2B44" w:rsidRPr="009721F5" w:rsidRDefault="00C3109A" w:rsidP="003F513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287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427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36B3A23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3A25290" w14:textId="27FAAF31" w:rsidR="008B2B44" w:rsidRPr="009721F5" w:rsidRDefault="003E362B" w:rsidP="003F513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257</w:t>
            </w:r>
            <w:r w:rsidR="00B94262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171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8B2B44" w:rsidRPr="009721F5" w14:paraId="09527D06" w14:textId="77777777" w:rsidTr="003E362B">
        <w:trPr>
          <w:cantSplit/>
        </w:trPr>
        <w:tc>
          <w:tcPr>
            <w:tcW w:w="5760" w:type="dxa"/>
            <w:vAlign w:val="bottom"/>
          </w:tcPr>
          <w:p w14:paraId="66688DEC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199669" w14:textId="007C5CAB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376</w:t>
            </w:r>
            <w:r w:rsidR="00C3109A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577</w:t>
            </w:r>
          </w:p>
        </w:tc>
        <w:tc>
          <w:tcPr>
            <w:tcW w:w="270" w:type="dxa"/>
            <w:vAlign w:val="bottom"/>
          </w:tcPr>
          <w:p w14:paraId="74AC27C3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E5A15" w14:textId="4111B050" w:rsidR="008B2B44" w:rsidRPr="009721F5" w:rsidRDefault="007F6CBE" w:rsidP="003F5139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319</w:t>
            </w:r>
            <w:r w:rsidR="00B36948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404</w:t>
            </w:r>
          </w:p>
        </w:tc>
      </w:tr>
    </w:tbl>
    <w:p w14:paraId="42B42AE6" w14:textId="23F9FDF0" w:rsidR="008240FC" w:rsidRPr="004052F4" w:rsidRDefault="008240FC" w:rsidP="0082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8240FC" w:rsidRPr="004052F4" w14:paraId="6E59E704" w14:textId="77777777" w:rsidTr="00804BFF">
        <w:trPr>
          <w:cantSplit/>
        </w:trPr>
        <w:tc>
          <w:tcPr>
            <w:tcW w:w="5760" w:type="dxa"/>
          </w:tcPr>
          <w:p w14:paraId="3554F8C7" w14:textId="5D97AC59" w:rsidR="008240FC" w:rsidRPr="004052F4" w:rsidRDefault="008240FC" w:rsidP="00060D67">
            <w:pPr>
              <w:pStyle w:val="Index5"/>
              <w:spacing w:line="240" w:lineRule="auto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67338295"/>
          </w:p>
        </w:tc>
        <w:tc>
          <w:tcPr>
            <w:tcW w:w="3420" w:type="dxa"/>
            <w:gridSpan w:val="3"/>
          </w:tcPr>
          <w:p w14:paraId="17D8AC62" w14:textId="77777777" w:rsidR="008240FC" w:rsidRPr="004052F4" w:rsidRDefault="008240FC" w:rsidP="00060D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0FC" w:rsidRPr="004052F4" w14:paraId="3451DE9B" w14:textId="77777777" w:rsidTr="00804BFF">
        <w:trPr>
          <w:cantSplit/>
        </w:trPr>
        <w:tc>
          <w:tcPr>
            <w:tcW w:w="5760" w:type="dxa"/>
          </w:tcPr>
          <w:p w14:paraId="0A00863C" w14:textId="3C89DA6C" w:rsidR="008240FC" w:rsidRPr="004052F4" w:rsidRDefault="008240FC" w:rsidP="00060D67">
            <w:pPr>
              <w:pStyle w:val="Index5"/>
              <w:spacing w:line="240" w:lineRule="auto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20" w:type="dxa"/>
          </w:tcPr>
          <w:p w14:paraId="512A4FFD" w14:textId="6DB50505" w:rsidR="008240FC" w:rsidRPr="004052F4" w:rsidRDefault="007F6CBE" w:rsidP="00060D67">
            <w:pPr>
              <w:pStyle w:val="BodyText"/>
              <w:tabs>
                <w:tab w:val="decimal" w:pos="115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4B6C7B" w14:textId="77777777" w:rsidR="008240FC" w:rsidRPr="004052F4" w:rsidRDefault="008240FC" w:rsidP="00060D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8DA723" w14:textId="7BD164F9" w:rsidR="008240FC" w:rsidRPr="004052F4" w:rsidRDefault="007F6CBE" w:rsidP="00060D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240FC" w:rsidRPr="004052F4" w14:paraId="39341693" w14:textId="77777777" w:rsidTr="00804BFF">
        <w:trPr>
          <w:cantSplit/>
        </w:trPr>
        <w:tc>
          <w:tcPr>
            <w:tcW w:w="5760" w:type="dxa"/>
            <w:vAlign w:val="bottom"/>
          </w:tcPr>
          <w:p w14:paraId="43D5A192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75A43FE4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</w:tabs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52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0FC" w:rsidRPr="004052F4" w14:paraId="62757543" w14:textId="77777777" w:rsidTr="00804BFF">
        <w:trPr>
          <w:cantSplit/>
        </w:trPr>
        <w:tc>
          <w:tcPr>
            <w:tcW w:w="5760" w:type="dxa"/>
          </w:tcPr>
          <w:p w14:paraId="1E52CBEA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620" w:type="dxa"/>
          </w:tcPr>
          <w:p w14:paraId="6965808F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01E2C2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165337F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240FC" w:rsidRPr="004052F4" w14:paraId="7294991A" w14:textId="77777777" w:rsidTr="00804BFF">
        <w:trPr>
          <w:cantSplit/>
        </w:trPr>
        <w:tc>
          <w:tcPr>
            <w:tcW w:w="5760" w:type="dxa"/>
          </w:tcPr>
          <w:p w14:paraId="4F207B48" w14:textId="59681D71" w:rsidR="008240FC" w:rsidRPr="004052F4" w:rsidRDefault="00A35D3D" w:rsidP="00060D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620" w:type="dxa"/>
            <w:shd w:val="clear" w:color="auto" w:fill="auto"/>
          </w:tcPr>
          <w:p w14:paraId="2C26613C" w14:textId="24BFC10B" w:rsidR="008240FC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  <w:r w:rsidR="008D4EA0" w:rsidRPr="004052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270" w:type="dxa"/>
          </w:tcPr>
          <w:p w14:paraId="576CF9BC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AB59151" w14:textId="00EC3434" w:rsidR="008240FC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422</w:t>
            </w:r>
            <w:r w:rsidR="00E804BD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975</w:t>
            </w:r>
          </w:p>
        </w:tc>
      </w:tr>
      <w:tr w:rsidR="008240FC" w:rsidRPr="004052F4" w14:paraId="5C11FC96" w14:textId="77777777" w:rsidTr="00804BFF">
        <w:trPr>
          <w:cantSplit/>
        </w:trPr>
        <w:tc>
          <w:tcPr>
            <w:tcW w:w="5760" w:type="dxa"/>
          </w:tcPr>
          <w:p w14:paraId="49C281FE" w14:textId="302ECE3B" w:rsidR="008240FC" w:rsidRPr="004052F4" w:rsidRDefault="00A35D3D" w:rsidP="00060D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620" w:type="dxa"/>
            <w:shd w:val="clear" w:color="auto" w:fill="auto"/>
          </w:tcPr>
          <w:p w14:paraId="4601B761" w14:textId="4E3BECD3" w:rsidR="008240FC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8D4EA0" w:rsidRPr="004052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4AE4D05D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71A6E9B" w14:textId="6D5F674C" w:rsidR="008240FC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77</w:t>
            </w:r>
            <w:r w:rsidR="0041449A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107</w:t>
            </w:r>
          </w:p>
        </w:tc>
      </w:tr>
      <w:tr w:rsidR="0073125D" w:rsidRPr="004052F4" w14:paraId="3509F41F" w14:textId="77777777" w:rsidTr="00804BFF">
        <w:trPr>
          <w:cantSplit/>
        </w:trPr>
        <w:tc>
          <w:tcPr>
            <w:tcW w:w="5760" w:type="dxa"/>
          </w:tcPr>
          <w:p w14:paraId="3913DCE3" w14:textId="4C486F88" w:rsidR="0073125D" w:rsidRPr="004052F4" w:rsidRDefault="0073125D" w:rsidP="00060D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620" w:type="dxa"/>
            <w:shd w:val="clear" w:color="auto" w:fill="auto"/>
          </w:tcPr>
          <w:p w14:paraId="4A0DB480" w14:textId="63E5C426" w:rsidR="0073125D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8D4EA0" w:rsidRPr="004052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</w:tcPr>
          <w:p w14:paraId="0AD269A5" w14:textId="77777777" w:rsidR="0073125D" w:rsidRPr="004052F4" w:rsidRDefault="0073125D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52B9BEF" w14:textId="7FE518F7" w:rsidR="0073125D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39</w:t>
            </w:r>
            <w:r w:rsidR="0073125D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031</w:t>
            </w:r>
          </w:p>
        </w:tc>
      </w:tr>
      <w:tr w:rsidR="0073125D" w:rsidRPr="004052F4" w14:paraId="38ED9863" w14:textId="77777777" w:rsidTr="00804BFF">
        <w:trPr>
          <w:cantSplit/>
        </w:trPr>
        <w:tc>
          <w:tcPr>
            <w:tcW w:w="5760" w:type="dxa"/>
          </w:tcPr>
          <w:p w14:paraId="59E70A00" w14:textId="7FF203A8" w:rsidR="0073125D" w:rsidRPr="004052F4" w:rsidRDefault="0073125D" w:rsidP="00060D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620" w:type="dxa"/>
            <w:shd w:val="clear" w:color="auto" w:fill="auto"/>
          </w:tcPr>
          <w:p w14:paraId="0F777972" w14:textId="5F1AB4E3" w:rsidR="0073125D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73125D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767</w:t>
            </w:r>
          </w:p>
        </w:tc>
        <w:tc>
          <w:tcPr>
            <w:tcW w:w="270" w:type="dxa"/>
          </w:tcPr>
          <w:p w14:paraId="757ABCEA" w14:textId="77777777" w:rsidR="0073125D" w:rsidRPr="004052F4" w:rsidRDefault="0073125D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0AE472F" w14:textId="062FA8B2" w:rsidR="0073125D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73125D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138</w:t>
            </w:r>
          </w:p>
        </w:tc>
      </w:tr>
      <w:tr w:rsidR="0073125D" w:rsidRPr="004052F4" w14:paraId="44D1870A" w14:textId="77777777" w:rsidTr="00804BFF">
        <w:trPr>
          <w:cantSplit/>
        </w:trPr>
        <w:tc>
          <w:tcPr>
            <w:tcW w:w="5760" w:type="dxa"/>
          </w:tcPr>
          <w:p w14:paraId="0DFBDE4B" w14:textId="6535D036" w:rsidR="0073125D" w:rsidRPr="004052F4" w:rsidRDefault="0073125D" w:rsidP="00060D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เวชภัณฑ์ยาสำหรับสัตว์</w:t>
            </w:r>
          </w:p>
        </w:tc>
        <w:tc>
          <w:tcPr>
            <w:tcW w:w="1620" w:type="dxa"/>
            <w:shd w:val="clear" w:color="auto" w:fill="auto"/>
          </w:tcPr>
          <w:p w14:paraId="128B9766" w14:textId="2CC06C68" w:rsidR="0073125D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3125D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035</w:t>
            </w:r>
          </w:p>
        </w:tc>
        <w:tc>
          <w:tcPr>
            <w:tcW w:w="270" w:type="dxa"/>
          </w:tcPr>
          <w:p w14:paraId="103BE7B8" w14:textId="77777777" w:rsidR="0073125D" w:rsidRPr="004052F4" w:rsidRDefault="0073125D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5353224" w14:textId="200B0F35" w:rsidR="0073125D" w:rsidRPr="004052F4" w:rsidRDefault="007F6CBE" w:rsidP="00060D67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73125D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139</w:t>
            </w:r>
          </w:p>
        </w:tc>
      </w:tr>
      <w:tr w:rsidR="0073125D" w:rsidRPr="004052F4" w14:paraId="59F46994" w14:textId="77777777" w:rsidTr="00D344E4">
        <w:trPr>
          <w:cantSplit/>
        </w:trPr>
        <w:tc>
          <w:tcPr>
            <w:tcW w:w="5760" w:type="dxa"/>
          </w:tcPr>
          <w:p w14:paraId="2A7C3534" w14:textId="3B7B011A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11D192" w14:textId="07CA7B34" w:rsidR="0073125D" w:rsidRPr="004052F4" w:rsidRDefault="007F6CBE" w:rsidP="0073125D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D4EA0" w:rsidRPr="004052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270" w:type="dxa"/>
          </w:tcPr>
          <w:p w14:paraId="18A1CB66" w14:textId="7777777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04B730" w14:textId="596C7EF4" w:rsidR="0073125D" w:rsidRPr="004052F4" w:rsidRDefault="007F6CBE" w:rsidP="0073125D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73125D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185</w:t>
            </w:r>
          </w:p>
        </w:tc>
      </w:tr>
      <w:tr w:rsidR="0073125D" w:rsidRPr="004052F4" w14:paraId="0795C692" w14:textId="77777777" w:rsidTr="00D344E4">
        <w:trPr>
          <w:cantSplit/>
        </w:trPr>
        <w:tc>
          <w:tcPr>
            <w:tcW w:w="5760" w:type="dxa"/>
          </w:tcPr>
          <w:p w14:paraId="35365D0E" w14:textId="31814260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19CB470" w14:textId="039E44BB" w:rsidR="0073125D" w:rsidRPr="004052F4" w:rsidRDefault="007F6CBE" w:rsidP="0073125D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664</w:t>
            </w:r>
            <w:r w:rsidR="0073125D" w:rsidRPr="004052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270" w:type="dxa"/>
          </w:tcPr>
          <w:p w14:paraId="73C2D1B3" w14:textId="7777777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3B5E5" w14:textId="6DDBAD17" w:rsidR="0073125D" w:rsidRPr="004052F4" w:rsidRDefault="007F6CBE" w:rsidP="0073125D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576</w:t>
            </w:r>
            <w:r w:rsidR="0073125D" w:rsidRPr="004052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575</w:t>
            </w:r>
          </w:p>
        </w:tc>
      </w:tr>
      <w:tr w:rsidR="0073125D" w:rsidRPr="004052F4" w14:paraId="0A32AB32" w14:textId="77777777" w:rsidTr="00D344E4">
        <w:trPr>
          <w:cantSplit/>
        </w:trPr>
        <w:tc>
          <w:tcPr>
            <w:tcW w:w="5760" w:type="dxa"/>
          </w:tcPr>
          <w:p w14:paraId="17EF813E" w14:textId="71BF0C46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A3DF5D2" w14:textId="4946C0E8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0C7260" w14:textId="7777777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68C94BA" w14:textId="3A63584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125D" w:rsidRPr="004052F4" w14:paraId="21E769A9" w14:textId="77777777" w:rsidTr="00D344E4">
        <w:trPr>
          <w:cantSplit/>
        </w:trPr>
        <w:tc>
          <w:tcPr>
            <w:tcW w:w="5760" w:type="dxa"/>
          </w:tcPr>
          <w:p w14:paraId="54DE47F2" w14:textId="103E6706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6E7B0440" w14:textId="7777777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5EF654" w14:textId="7777777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61C975B" w14:textId="7777777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125D" w:rsidRPr="004052F4" w14:paraId="48B9947A" w14:textId="77777777" w:rsidTr="00804BFF">
        <w:trPr>
          <w:cantSplit/>
        </w:trPr>
        <w:tc>
          <w:tcPr>
            <w:tcW w:w="5760" w:type="dxa"/>
          </w:tcPr>
          <w:p w14:paraId="45CD33F6" w14:textId="21F2DA64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20" w:type="dxa"/>
          </w:tcPr>
          <w:p w14:paraId="6C4F4DB7" w14:textId="435F3DEB" w:rsidR="0073125D" w:rsidRPr="004052F4" w:rsidRDefault="007F6CBE" w:rsidP="00004748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663</w:t>
            </w:r>
            <w:r w:rsidR="0073125D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0F41D5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270" w:type="dxa"/>
          </w:tcPr>
          <w:p w14:paraId="39654E28" w14:textId="7777777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E7424ED" w14:textId="237BAA07" w:rsidR="0073125D" w:rsidRPr="004052F4" w:rsidRDefault="007F6CBE" w:rsidP="0073125D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576</w:t>
            </w:r>
            <w:r w:rsidR="0073125D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575</w:t>
            </w:r>
          </w:p>
        </w:tc>
      </w:tr>
      <w:tr w:rsidR="0073125D" w:rsidRPr="004052F4" w14:paraId="21FD2C10" w14:textId="77777777" w:rsidTr="00D344E4">
        <w:trPr>
          <w:cantSplit/>
        </w:trPr>
        <w:tc>
          <w:tcPr>
            <w:tcW w:w="5760" w:type="dxa"/>
          </w:tcPr>
          <w:p w14:paraId="1281FA3E" w14:textId="75DBC6F2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69E1E9" w14:textId="6E399246" w:rsidR="0073125D" w:rsidRPr="004052F4" w:rsidRDefault="000F41D5" w:rsidP="00004748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C0C62C3" w14:textId="7777777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235B8BE" w14:textId="0843EDFB" w:rsidR="0073125D" w:rsidRPr="004052F4" w:rsidRDefault="0073125D" w:rsidP="00FE69AF">
            <w:pPr>
              <w:pStyle w:val="30"/>
              <w:tabs>
                <w:tab w:val="clear" w:pos="360"/>
                <w:tab w:val="clear" w:pos="720"/>
                <w:tab w:val="decimal" w:pos="7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3125D" w:rsidRPr="004052F4" w14:paraId="5238ECFA" w14:textId="77777777" w:rsidTr="00D344E4">
        <w:trPr>
          <w:cantSplit/>
        </w:trPr>
        <w:tc>
          <w:tcPr>
            <w:tcW w:w="5760" w:type="dxa"/>
          </w:tcPr>
          <w:p w14:paraId="0281B3F1" w14:textId="682006A5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4E0E13E" w14:textId="10C02210" w:rsidR="0073125D" w:rsidRPr="004052F4" w:rsidRDefault="007F6CBE" w:rsidP="0073125D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664</w:t>
            </w:r>
            <w:r w:rsidR="0073125D" w:rsidRPr="004052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270" w:type="dxa"/>
          </w:tcPr>
          <w:p w14:paraId="022DE650" w14:textId="77777777" w:rsidR="0073125D" w:rsidRPr="004052F4" w:rsidRDefault="0073125D" w:rsidP="0073125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94CED" w14:textId="02EE1CD4" w:rsidR="0073125D" w:rsidRPr="004052F4" w:rsidRDefault="007F6CBE" w:rsidP="00FC54F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576</w:t>
            </w:r>
            <w:r w:rsidR="0073125D" w:rsidRPr="004052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575</w:t>
            </w:r>
          </w:p>
        </w:tc>
      </w:tr>
      <w:bookmarkEnd w:id="2"/>
    </w:tbl>
    <w:p w14:paraId="0BB0EEEE" w14:textId="77CF3FF4" w:rsidR="000D598F" w:rsidRPr="004052F4" w:rsidRDefault="000D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350E3CF3" w14:textId="77777777" w:rsidR="004052F4" w:rsidRDefault="00405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22D3CC7" w14:textId="484C6011" w:rsidR="00C2559D" w:rsidRPr="004052F4" w:rsidRDefault="00C2559D" w:rsidP="00C2559D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052F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4C819475" w14:textId="77777777" w:rsidR="00C2559D" w:rsidRPr="004052F4" w:rsidRDefault="00C2559D" w:rsidP="00C2559D">
      <w:pPr>
        <w:ind w:left="518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2291CC1" w14:textId="09164006" w:rsidR="00C2559D" w:rsidRPr="004052F4" w:rsidRDefault="00F5430D" w:rsidP="000501FA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C2559D" w:rsidRPr="004052F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0501FA" w:rsidRPr="004052F4">
        <w:rPr>
          <w:rFonts w:ascii="Angsana New" w:hAnsi="Angsana New" w:hint="cs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4052F4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EE57CCE" w14:textId="2DBFF2E8" w:rsidR="00BF48D4" w:rsidRPr="004052F4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3E211808" w14:textId="4F7D2446" w:rsidR="005510C4" w:rsidRPr="004052F4" w:rsidRDefault="005510C4" w:rsidP="00133949">
      <w:pPr>
        <w:ind w:left="518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1A9BE96" w:rsidR="006F21A4" w:rsidRPr="004052F4" w:rsidRDefault="006F21A4" w:rsidP="008240FC">
      <w:pPr>
        <w:ind w:left="5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20"/>
        <w:gridCol w:w="236"/>
        <w:gridCol w:w="1564"/>
      </w:tblGrid>
      <w:tr w:rsidR="008240FC" w:rsidRPr="004052F4" w14:paraId="67BE1F15" w14:textId="77777777" w:rsidTr="008C2C19">
        <w:trPr>
          <w:tblHeader/>
        </w:trPr>
        <w:tc>
          <w:tcPr>
            <w:tcW w:w="5760" w:type="dxa"/>
          </w:tcPr>
          <w:p w14:paraId="76C96C00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28412F3E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0FC" w:rsidRPr="004052F4" w14:paraId="493676B8" w14:textId="77777777" w:rsidTr="008C2C19">
        <w:trPr>
          <w:tblHeader/>
        </w:trPr>
        <w:tc>
          <w:tcPr>
            <w:tcW w:w="5760" w:type="dxa"/>
          </w:tcPr>
          <w:p w14:paraId="03BB665D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420" w:type="dxa"/>
            <w:gridSpan w:val="3"/>
          </w:tcPr>
          <w:p w14:paraId="4752A952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8240FC" w:rsidRPr="004052F4" w14:paraId="3CDD0000" w14:textId="77777777" w:rsidTr="008C2C19">
        <w:trPr>
          <w:tblHeader/>
        </w:trPr>
        <w:tc>
          <w:tcPr>
            <w:tcW w:w="5760" w:type="dxa"/>
          </w:tcPr>
          <w:p w14:paraId="23498FF4" w14:textId="339774C5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20" w:type="dxa"/>
            <w:vAlign w:val="center"/>
          </w:tcPr>
          <w:p w14:paraId="5824376A" w14:textId="48AAEDB7" w:rsidR="008240FC" w:rsidRPr="004052F4" w:rsidRDefault="007F6CBE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006ECB0F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3570A0FE" w14:textId="02C4DB90" w:rsidR="008240FC" w:rsidRPr="004052F4" w:rsidRDefault="007F6CBE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E244E" w:rsidRPr="004052F4" w14:paraId="39FC4141" w14:textId="77777777" w:rsidTr="0052036F">
        <w:trPr>
          <w:tblHeader/>
        </w:trPr>
        <w:tc>
          <w:tcPr>
            <w:tcW w:w="5760" w:type="dxa"/>
          </w:tcPr>
          <w:p w14:paraId="4A58B863" w14:textId="77777777" w:rsidR="00EE244E" w:rsidRPr="004052F4" w:rsidRDefault="00EE244E" w:rsidP="0052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8A69704" w14:textId="77777777" w:rsidR="00EE244E" w:rsidRPr="004052F4" w:rsidRDefault="00EE244E" w:rsidP="0052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0FC" w:rsidRPr="004052F4" w14:paraId="0E550CF1" w14:textId="77777777" w:rsidTr="008C2C19">
        <w:tc>
          <w:tcPr>
            <w:tcW w:w="5760" w:type="dxa"/>
          </w:tcPr>
          <w:p w14:paraId="0555C922" w14:textId="77777777" w:rsidR="008240FC" w:rsidRPr="004052F4" w:rsidRDefault="008240FC" w:rsidP="008240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4711DB9E" w14:textId="2ED81658" w:rsidR="008240FC" w:rsidRPr="004052F4" w:rsidRDefault="007F6CBE" w:rsidP="00863637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626</w:t>
            </w:r>
            <w:r w:rsidR="00C3109A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043</w:t>
            </w:r>
          </w:p>
        </w:tc>
        <w:tc>
          <w:tcPr>
            <w:tcW w:w="236" w:type="dxa"/>
          </w:tcPr>
          <w:p w14:paraId="13231411" w14:textId="77777777" w:rsidR="008240FC" w:rsidRPr="004052F4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43C59795" w14:textId="0F416CC1" w:rsidR="008240FC" w:rsidRPr="004052F4" w:rsidRDefault="007F6CBE" w:rsidP="008240F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540</w:t>
            </w:r>
            <w:r w:rsidR="004D5259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637</w:t>
            </w:r>
          </w:p>
        </w:tc>
      </w:tr>
      <w:tr w:rsidR="008240FC" w:rsidRPr="004052F4" w14:paraId="7EF4106B" w14:textId="77777777" w:rsidTr="008C2C19">
        <w:tc>
          <w:tcPr>
            <w:tcW w:w="5760" w:type="dxa"/>
          </w:tcPr>
          <w:p w14:paraId="6FDE3CE9" w14:textId="77777777" w:rsidR="008240FC" w:rsidRPr="004052F4" w:rsidRDefault="008240FC" w:rsidP="008240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620" w:type="dxa"/>
            <w:shd w:val="clear" w:color="auto" w:fill="auto"/>
          </w:tcPr>
          <w:p w14:paraId="3BD39BCC" w14:textId="23206F10" w:rsidR="008240FC" w:rsidRPr="004052F4" w:rsidRDefault="007F6CBE" w:rsidP="00863637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C3109A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904</w:t>
            </w:r>
          </w:p>
        </w:tc>
        <w:tc>
          <w:tcPr>
            <w:tcW w:w="236" w:type="dxa"/>
          </w:tcPr>
          <w:p w14:paraId="400CC357" w14:textId="77777777" w:rsidR="008240FC" w:rsidRPr="004052F4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44AEBF77" w14:textId="6A49D7CB" w:rsidR="008240FC" w:rsidRPr="004052F4" w:rsidRDefault="007F6CBE" w:rsidP="008240F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8E0D0E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068</w:t>
            </w:r>
          </w:p>
        </w:tc>
      </w:tr>
      <w:tr w:rsidR="008240FC" w:rsidRPr="004052F4" w14:paraId="324E91C5" w14:textId="77777777" w:rsidTr="008C2C19">
        <w:tc>
          <w:tcPr>
            <w:tcW w:w="5760" w:type="dxa"/>
          </w:tcPr>
          <w:p w14:paraId="7426D10E" w14:textId="77777777" w:rsidR="008240FC" w:rsidRPr="004052F4" w:rsidRDefault="008240FC" w:rsidP="008240F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620" w:type="dxa"/>
            <w:shd w:val="clear" w:color="auto" w:fill="auto"/>
          </w:tcPr>
          <w:p w14:paraId="102EED6A" w14:textId="09F56809" w:rsidR="008240FC" w:rsidRPr="004052F4" w:rsidRDefault="007F6CBE" w:rsidP="00863637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C3109A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6" w:type="dxa"/>
          </w:tcPr>
          <w:p w14:paraId="7356C190" w14:textId="77777777" w:rsidR="008240FC" w:rsidRPr="004052F4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624CAB25" w14:textId="4981DDBA" w:rsidR="008240FC" w:rsidRPr="004052F4" w:rsidRDefault="007F6CBE" w:rsidP="008240F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8E0D0E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159</w:t>
            </w:r>
          </w:p>
        </w:tc>
      </w:tr>
      <w:tr w:rsidR="008240FC" w:rsidRPr="004052F4" w14:paraId="320856D2" w14:textId="77777777" w:rsidTr="008C2C19">
        <w:tc>
          <w:tcPr>
            <w:tcW w:w="5760" w:type="dxa"/>
          </w:tcPr>
          <w:p w14:paraId="0B3AF88E" w14:textId="77777777" w:rsidR="008240FC" w:rsidRPr="004052F4" w:rsidRDefault="008240FC" w:rsidP="008240F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620" w:type="dxa"/>
            <w:shd w:val="clear" w:color="auto" w:fill="auto"/>
          </w:tcPr>
          <w:p w14:paraId="705E05B9" w14:textId="01EA2613" w:rsidR="008240FC" w:rsidRPr="004052F4" w:rsidRDefault="007F6CBE" w:rsidP="00863637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C3109A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657</w:t>
            </w:r>
          </w:p>
        </w:tc>
        <w:tc>
          <w:tcPr>
            <w:tcW w:w="236" w:type="dxa"/>
          </w:tcPr>
          <w:p w14:paraId="620E7581" w14:textId="77777777" w:rsidR="008240FC" w:rsidRPr="004052F4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5FBEB3E6" w14:textId="772CEFE2" w:rsidR="008240FC" w:rsidRPr="004052F4" w:rsidRDefault="007F6CBE" w:rsidP="008240F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177A08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37</w:t>
            </w: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240FC" w:rsidRPr="004052F4" w14:paraId="1942797A" w14:textId="77777777" w:rsidTr="008C2C19">
        <w:tc>
          <w:tcPr>
            <w:tcW w:w="5760" w:type="dxa"/>
          </w:tcPr>
          <w:p w14:paraId="04F78F15" w14:textId="29826D9B" w:rsidR="008240FC" w:rsidRPr="004052F4" w:rsidRDefault="008240FC" w:rsidP="008240F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620" w:type="dxa"/>
            <w:shd w:val="clear" w:color="auto" w:fill="auto"/>
          </w:tcPr>
          <w:p w14:paraId="2838D579" w14:textId="00240B35" w:rsidR="008240FC" w:rsidRPr="004052F4" w:rsidRDefault="007F6CBE" w:rsidP="00863637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C3109A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721</w:t>
            </w:r>
          </w:p>
        </w:tc>
        <w:tc>
          <w:tcPr>
            <w:tcW w:w="236" w:type="dxa"/>
          </w:tcPr>
          <w:p w14:paraId="27624951" w14:textId="77777777" w:rsidR="008240FC" w:rsidRPr="004052F4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A37169" w14:textId="012E6D13" w:rsidR="008240FC" w:rsidRPr="004052F4" w:rsidRDefault="007F6CBE" w:rsidP="008240F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177A08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456</w:t>
            </w:r>
          </w:p>
        </w:tc>
      </w:tr>
      <w:tr w:rsidR="008240FC" w:rsidRPr="004052F4" w14:paraId="7FF9C552" w14:textId="77777777" w:rsidTr="008C2C19">
        <w:tc>
          <w:tcPr>
            <w:tcW w:w="5760" w:type="dxa"/>
          </w:tcPr>
          <w:p w14:paraId="263AF6DE" w14:textId="77777777" w:rsidR="008240FC" w:rsidRPr="004052F4" w:rsidRDefault="008240FC" w:rsidP="008240F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  <w:shd w:val="clear" w:color="auto" w:fill="auto"/>
          </w:tcPr>
          <w:p w14:paraId="3F1D74CF" w14:textId="4508A7D2" w:rsidR="008240FC" w:rsidRPr="004052F4" w:rsidRDefault="007F6CBE" w:rsidP="00863637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C3109A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560</w:t>
            </w:r>
          </w:p>
        </w:tc>
        <w:tc>
          <w:tcPr>
            <w:tcW w:w="236" w:type="dxa"/>
          </w:tcPr>
          <w:p w14:paraId="6816F656" w14:textId="77777777" w:rsidR="008240FC" w:rsidRPr="004052F4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53F52E30" w14:textId="7EB6C53A" w:rsidR="008240FC" w:rsidRPr="004052F4" w:rsidRDefault="007F6CBE" w:rsidP="008240F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177A08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87</w:t>
            </w:r>
            <w:r w:rsidRPr="007F6CB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8240FC" w:rsidRPr="004052F4" w14:paraId="6C5824AE" w14:textId="77777777" w:rsidTr="008C2C19">
        <w:tc>
          <w:tcPr>
            <w:tcW w:w="5760" w:type="dxa"/>
          </w:tcPr>
          <w:p w14:paraId="2C13CB7C" w14:textId="46A03477" w:rsidR="008240FC" w:rsidRPr="004052F4" w:rsidRDefault="00A35D3D" w:rsidP="008240F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20EB8" w14:textId="78F81CDE" w:rsidR="008240FC" w:rsidRPr="004052F4" w:rsidRDefault="007F6CBE" w:rsidP="00863637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664</w:t>
            </w:r>
            <w:r w:rsidR="00C3109A" w:rsidRPr="004052F4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36" w:type="dxa"/>
          </w:tcPr>
          <w:p w14:paraId="48AB64F0" w14:textId="77777777" w:rsidR="008240FC" w:rsidRPr="004052F4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24C1896" w14:textId="1A88512E" w:rsidR="008240FC" w:rsidRPr="004052F4" w:rsidRDefault="007F6CBE" w:rsidP="008240F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576</w:t>
            </w:r>
            <w:r w:rsidR="00177A08" w:rsidRPr="004052F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575</w:t>
            </w:r>
          </w:p>
        </w:tc>
      </w:tr>
    </w:tbl>
    <w:p w14:paraId="46556B36" w14:textId="77777777" w:rsidR="00A25BFF" w:rsidRDefault="00A25BFF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D283C7B" w14:textId="0680DF04" w:rsidR="00060D67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279F">
        <w:rPr>
          <w:rFonts w:ascii="Angsana New" w:hAnsi="Angsana New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="007F6CBE" w:rsidRPr="007F6CBE">
        <w:rPr>
          <w:rFonts w:ascii="Angsana New" w:hAnsi="Angsana New"/>
          <w:sz w:val="30"/>
          <w:szCs w:val="30"/>
        </w:rPr>
        <w:t>220</w:t>
      </w:r>
      <w:r w:rsidR="004E00DD">
        <w:rPr>
          <w:rFonts w:ascii="Angsana New" w:hAnsi="Angsana New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6</w:t>
      </w:r>
      <w:r w:rsidR="004E00DD" w:rsidRPr="004E00DD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ล้านบาท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8C4B1A">
        <w:rPr>
          <w:rFonts w:ascii="Angsana New" w:hAnsi="Angsana New"/>
          <w:sz w:val="30"/>
          <w:szCs w:val="30"/>
        </w:rPr>
        <w:br/>
      </w:r>
      <w:r w:rsidR="007336FD" w:rsidRPr="008C4B1A">
        <w:rPr>
          <w:rFonts w:ascii="Angsana New" w:hAnsi="Angsana New"/>
          <w:i/>
          <w:iCs/>
          <w:sz w:val="30"/>
          <w:szCs w:val="30"/>
        </w:rPr>
        <w:t>(</w:t>
      </w:r>
      <w:r w:rsidR="007F6CBE" w:rsidRPr="007F6CBE">
        <w:rPr>
          <w:rFonts w:ascii="Angsana New" w:hAnsi="Angsana New"/>
          <w:i/>
          <w:iCs/>
          <w:sz w:val="30"/>
          <w:szCs w:val="30"/>
        </w:rPr>
        <w:t>2565</w:t>
      </w:r>
      <w:r w:rsidR="007336FD" w:rsidRPr="008C4B1A">
        <w:rPr>
          <w:rFonts w:ascii="Angsana New" w:hAnsi="Angsana New"/>
          <w:i/>
          <w:iCs/>
          <w:sz w:val="30"/>
          <w:szCs w:val="30"/>
        </w:rPr>
        <w:t xml:space="preserve">: </w:t>
      </w:r>
      <w:r w:rsidR="007336FD" w:rsidRPr="008C4B1A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7336FD" w:rsidRPr="008C4B1A">
        <w:rPr>
          <w:rFonts w:ascii="Angsana New" w:hAnsi="Angsana New"/>
          <w:i/>
          <w:iCs/>
          <w:sz w:val="30"/>
          <w:szCs w:val="30"/>
        </w:rPr>
        <w:t>)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4052F4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84E7B55" w14:textId="6D0392EB" w:rsidR="001168AA" w:rsidRPr="009721F5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ภาษีเงินได้</w:t>
      </w:r>
    </w:p>
    <w:p w14:paraId="25DE554E" w14:textId="77777777" w:rsidR="001168AA" w:rsidRPr="000C17D4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8536CA0" w14:textId="114493C9" w:rsidR="00E10BF1" w:rsidRPr="000C17D4" w:rsidRDefault="00D40839" w:rsidP="000C1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7D4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A10A42">
        <w:rPr>
          <w:rFonts w:ascii="Angsana New" w:hAnsi="Angsana New" w:hint="cs"/>
          <w:sz w:val="30"/>
          <w:szCs w:val="30"/>
          <w:cs/>
        </w:rPr>
        <w:t>หก</w:t>
      </w:r>
      <w:r w:rsidRPr="000C17D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0C17D4">
        <w:rPr>
          <w:rFonts w:ascii="Angsana New" w:hAnsi="Angsana New"/>
          <w:sz w:val="30"/>
          <w:szCs w:val="30"/>
        </w:rPr>
        <w:t xml:space="preserve"> </w:t>
      </w:r>
      <w:r w:rsidR="000C17D4">
        <w:rPr>
          <w:rFonts w:ascii="Angsana New" w:hAnsi="Angsana New"/>
          <w:sz w:val="30"/>
          <w:szCs w:val="30"/>
        </w:rPr>
        <w:br/>
      </w:r>
      <w:r w:rsidR="007F6CBE" w:rsidRPr="007F6CBE">
        <w:rPr>
          <w:rFonts w:ascii="Angsana New" w:hAnsi="Angsana New" w:hint="cs"/>
          <w:spacing w:val="-4"/>
          <w:sz w:val="30"/>
          <w:szCs w:val="30"/>
        </w:rPr>
        <w:t>30</w:t>
      </w:r>
      <w:r w:rsidR="003C546F"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3C546F" w:rsidRPr="00AA67F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pacing w:val="-4"/>
          <w:sz w:val="30"/>
          <w:szCs w:val="30"/>
        </w:rPr>
        <w:t>2566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 xml:space="preserve">คือร้อยละ </w:t>
      </w:r>
      <w:r w:rsidR="007F6CBE" w:rsidRPr="007F6CBE">
        <w:rPr>
          <w:rFonts w:ascii="Angsana New" w:hAnsi="Angsana New" w:hint="cs"/>
          <w:spacing w:val="-4"/>
          <w:sz w:val="30"/>
          <w:szCs w:val="30"/>
        </w:rPr>
        <w:t>4</w:t>
      </w:r>
      <w:r w:rsidR="00912254" w:rsidRPr="00AA67F3">
        <w:rPr>
          <w:rFonts w:ascii="Angsana New" w:hAnsi="Angsana New" w:hint="cs"/>
          <w:spacing w:val="-4"/>
          <w:sz w:val="30"/>
          <w:szCs w:val="30"/>
        </w:rPr>
        <w:t>.</w:t>
      </w:r>
      <w:r w:rsidR="007F6CBE" w:rsidRPr="007F6CBE">
        <w:rPr>
          <w:rFonts w:ascii="Angsana New" w:hAnsi="Angsana New" w:hint="cs"/>
          <w:spacing w:val="-4"/>
          <w:sz w:val="30"/>
          <w:szCs w:val="30"/>
        </w:rPr>
        <w:t>3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 xml:space="preserve">และร้อยละ </w:t>
      </w:r>
      <w:r w:rsidR="001A61D8" w:rsidRPr="00AA67F3">
        <w:rPr>
          <w:rFonts w:ascii="Angsana New" w:hAnsi="Angsana New" w:hint="cs"/>
          <w:spacing w:val="-4"/>
          <w:sz w:val="30"/>
          <w:szCs w:val="30"/>
        </w:rPr>
        <w:t>(</w:t>
      </w:r>
      <w:r w:rsidR="007F6CBE" w:rsidRPr="007F6CBE">
        <w:rPr>
          <w:rFonts w:ascii="Angsana New" w:hAnsi="Angsana New" w:hint="cs"/>
          <w:spacing w:val="-4"/>
          <w:sz w:val="30"/>
          <w:szCs w:val="30"/>
        </w:rPr>
        <w:t>22</w:t>
      </w:r>
      <w:r w:rsidR="00912254" w:rsidRPr="00AA67F3">
        <w:rPr>
          <w:rFonts w:ascii="Angsana New" w:hAnsi="Angsana New" w:hint="cs"/>
          <w:spacing w:val="-4"/>
          <w:sz w:val="30"/>
          <w:szCs w:val="30"/>
        </w:rPr>
        <w:t>.</w:t>
      </w:r>
      <w:r w:rsidR="007F6CBE" w:rsidRPr="007F6CBE">
        <w:rPr>
          <w:rFonts w:ascii="Angsana New" w:hAnsi="Angsana New"/>
          <w:spacing w:val="-4"/>
          <w:sz w:val="30"/>
          <w:szCs w:val="30"/>
        </w:rPr>
        <w:t>1</w:t>
      </w:r>
      <w:r w:rsidR="001A61D8" w:rsidRPr="00AA67F3">
        <w:rPr>
          <w:rFonts w:ascii="Angsana New" w:hAnsi="Angsana New" w:hint="cs"/>
          <w:spacing w:val="-4"/>
          <w:sz w:val="30"/>
          <w:szCs w:val="30"/>
        </w:rPr>
        <w:t>)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7F6CBE" w:rsidRPr="007F6CBE">
        <w:rPr>
          <w:rFonts w:ascii="Angsana New" w:hAnsi="Angsana New" w:hint="cs"/>
          <w:i/>
          <w:iCs/>
          <w:spacing w:val="-4"/>
          <w:sz w:val="30"/>
          <w:szCs w:val="30"/>
        </w:rPr>
        <w:t>2565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ร้อยละ</w:t>
      </w:r>
      <w:r w:rsidR="00202830" w:rsidRPr="00AA67F3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7F6CBE" w:rsidRPr="007F6CBE">
        <w:rPr>
          <w:rFonts w:ascii="Angsana New" w:hAnsi="Angsana New" w:hint="cs"/>
          <w:i/>
          <w:iCs/>
          <w:spacing w:val="-4"/>
          <w:sz w:val="30"/>
          <w:szCs w:val="30"/>
        </w:rPr>
        <w:t>14</w:t>
      </w:r>
      <w:r w:rsidR="001A7551" w:rsidRPr="00AA67F3">
        <w:rPr>
          <w:rFonts w:ascii="Angsana New" w:hAnsi="Angsana New" w:hint="cs"/>
          <w:i/>
          <w:iCs/>
          <w:spacing w:val="-4"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pacing w:val="-4"/>
          <w:sz w:val="30"/>
          <w:szCs w:val="30"/>
        </w:rPr>
        <w:t>9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และ </w:t>
      </w:r>
      <w:r w:rsidR="007F6CBE" w:rsidRPr="007F6CBE">
        <w:rPr>
          <w:rFonts w:ascii="Angsana New" w:hAnsi="Angsana New" w:hint="cs"/>
          <w:i/>
          <w:iCs/>
          <w:spacing w:val="-4"/>
          <w:sz w:val="30"/>
          <w:szCs w:val="30"/>
        </w:rPr>
        <w:t>0</w:t>
      </w:r>
      <w:r w:rsidR="001A7551" w:rsidRPr="00AA67F3">
        <w:rPr>
          <w:rFonts w:ascii="Angsana New" w:hAnsi="Angsana New" w:hint="cs"/>
          <w:i/>
          <w:iCs/>
          <w:spacing w:val="-4"/>
          <w:sz w:val="30"/>
          <w:szCs w:val="30"/>
        </w:rPr>
        <w:t>.</w:t>
      </w:r>
      <w:r w:rsidR="007F6CBE" w:rsidRPr="007F6CBE">
        <w:rPr>
          <w:rFonts w:ascii="Angsana New" w:hAnsi="Angsana New" w:hint="cs"/>
          <w:i/>
          <w:iCs/>
          <w:spacing w:val="-4"/>
          <w:sz w:val="30"/>
          <w:szCs w:val="30"/>
        </w:rPr>
        <w:t>1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ตามลำดับ)</w:t>
      </w:r>
      <w:r w:rsidR="000C17D4" w:rsidRPr="00AA67F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</w:t>
      </w:r>
      <w:r w:rsidR="00AA67F3">
        <w:rPr>
          <w:rFonts w:ascii="Angsana New" w:hAnsi="Angsana New"/>
          <w:sz w:val="30"/>
          <w:szCs w:val="30"/>
        </w:rPr>
        <w:br/>
      </w:r>
      <w:r w:rsidRPr="000C17D4">
        <w:rPr>
          <w:rFonts w:ascii="Angsana New" w:hAnsi="Angsana New" w:hint="cs"/>
          <w:sz w:val="30"/>
          <w:szCs w:val="30"/>
          <w:cs/>
        </w:rPr>
        <w:t>ในอัตราภาษีเงินได้ที่แท้จริง</w:t>
      </w:r>
      <w:r w:rsidR="008D61A9" w:rsidRPr="000C17D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8F3DD2" w:rsidRPr="000C17D4">
        <w:rPr>
          <w:rFonts w:ascii="Angsana New" w:hAnsi="Angsana New" w:hint="cs"/>
          <w:sz w:val="30"/>
          <w:szCs w:val="30"/>
          <w:cs/>
        </w:rPr>
        <w:t>และบริษัท</w:t>
      </w:r>
      <w:r w:rsidRPr="000C17D4">
        <w:rPr>
          <w:rFonts w:ascii="Angsana New" w:hAnsi="Angsana New" w:hint="cs"/>
          <w:sz w:val="30"/>
          <w:szCs w:val="30"/>
          <w:cs/>
        </w:rPr>
        <w:t>มีสาเหตุหลักจาก</w:t>
      </w:r>
      <w:r w:rsidR="00AE7C5F" w:rsidRPr="000C17D4">
        <w:rPr>
          <w:rFonts w:ascii="Angsana New" w:hAnsi="Angsana New" w:hint="cs"/>
          <w:sz w:val="30"/>
          <w:szCs w:val="30"/>
          <w:cs/>
        </w:rPr>
        <w:t>เงินปันผลรับจากบริษัทย่อย</w:t>
      </w:r>
      <w:r w:rsidRPr="000C17D4">
        <w:rPr>
          <w:rFonts w:ascii="Angsana New" w:hAnsi="Angsana New" w:hint="cs"/>
          <w:sz w:val="30"/>
          <w:szCs w:val="30"/>
          <w:cs/>
        </w:rPr>
        <w:t>ได้ที่ไม่ต้องเสียภาษี</w:t>
      </w:r>
      <w:r w:rsidR="001A61D8" w:rsidRPr="000C17D4">
        <w:rPr>
          <w:rFonts w:ascii="Angsana New" w:hAnsi="Angsana New" w:hint="cs"/>
          <w:sz w:val="30"/>
          <w:szCs w:val="30"/>
        </w:rPr>
        <w:t xml:space="preserve"> </w:t>
      </w:r>
      <w:r w:rsidR="001A61D8" w:rsidRPr="000C17D4">
        <w:rPr>
          <w:rFonts w:ascii="Angsana New" w:hAnsi="Angsana New" w:hint="cs"/>
          <w:sz w:val="30"/>
          <w:szCs w:val="30"/>
          <w:cs/>
        </w:rPr>
        <w:t>และค่าใช้จ่าย</w:t>
      </w:r>
      <w:r w:rsidR="009E2C72" w:rsidRPr="000C17D4">
        <w:rPr>
          <w:rFonts w:ascii="Angsana New" w:hAnsi="Angsana New" w:hint="cs"/>
          <w:sz w:val="30"/>
          <w:szCs w:val="30"/>
          <w:cs/>
        </w:rPr>
        <w:t>ในการออกหุ้นสามัญเพิ่มทุน</w:t>
      </w:r>
      <w:r w:rsidR="00214F2A">
        <w:rPr>
          <w:rFonts w:ascii="Angsana New" w:hAnsi="Angsana New" w:hint="cs"/>
          <w:sz w:val="30"/>
          <w:szCs w:val="30"/>
          <w:cs/>
        </w:rPr>
        <w:t>ที่</w:t>
      </w:r>
      <w:r w:rsidR="00A10A42">
        <w:rPr>
          <w:rFonts w:ascii="Angsana New" w:hAnsi="Angsana New" w:hint="cs"/>
          <w:sz w:val="30"/>
          <w:szCs w:val="30"/>
          <w:cs/>
        </w:rPr>
        <w:t>หักได้เพิ่มทางภาษี</w:t>
      </w:r>
      <w:r w:rsidR="00AA0CB1" w:rsidRPr="000C17D4">
        <w:rPr>
          <w:rFonts w:ascii="Angsana New" w:hAnsi="Angsana New" w:hint="cs"/>
          <w:sz w:val="30"/>
          <w:szCs w:val="30"/>
          <w:cs/>
        </w:rPr>
        <w:t xml:space="preserve"> </w:t>
      </w:r>
      <w:r w:rsidR="00AA0CB1" w:rsidRPr="000C17D4">
        <w:rPr>
          <w:rFonts w:ascii="Angsana New" w:hAnsi="Angsana New" w:hint="cs"/>
          <w:i/>
          <w:iCs/>
          <w:sz w:val="30"/>
          <w:szCs w:val="30"/>
        </w:rPr>
        <w:t>(</w:t>
      </w:r>
      <w:r w:rsidR="007F6CBE" w:rsidRPr="007F6CBE">
        <w:rPr>
          <w:rFonts w:ascii="Angsana New" w:hAnsi="Angsana New" w:hint="cs"/>
          <w:i/>
          <w:iCs/>
          <w:sz w:val="30"/>
          <w:szCs w:val="30"/>
        </w:rPr>
        <w:t>2565</w:t>
      </w:r>
      <w:r w:rsidR="00AA0CB1" w:rsidRPr="000C17D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A0CB1" w:rsidRPr="000C17D4">
        <w:rPr>
          <w:rFonts w:ascii="Angsana New" w:hAnsi="Angsana New" w:hint="cs"/>
          <w:i/>
          <w:iCs/>
          <w:sz w:val="30"/>
          <w:szCs w:val="30"/>
          <w:cs/>
        </w:rPr>
        <w:t>รายได้ที่ไม่ต้องเสียภาษีตามสิทธิประโยชน์จากการส่งเสริมการลงทุนและการกลับรายการภาษีเงินได้รอตัดบัญชีที่บันทึกไว้</w:t>
      </w:r>
      <w:r w:rsidR="00AA0CB1" w:rsidRPr="000C17D4">
        <w:rPr>
          <w:rFonts w:ascii="Angsana New" w:hAnsi="Angsana New" w:hint="cs"/>
          <w:i/>
          <w:iCs/>
          <w:sz w:val="30"/>
          <w:szCs w:val="30"/>
        </w:rPr>
        <w:t>)</w:t>
      </w:r>
    </w:p>
    <w:p w14:paraId="0E567EB1" w14:textId="20188A77" w:rsidR="00CD55DD" w:rsidRPr="004052F4" w:rsidRDefault="00CD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2301538C" w14:textId="77777777" w:rsidR="00A25BFF" w:rsidRDefault="00A25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7334A06B" w14:textId="2CC880C8" w:rsidR="001168AA" w:rsidRPr="009721F5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กำไรต่อหุ้น</w:t>
      </w:r>
    </w:p>
    <w:p w14:paraId="44FB1538" w14:textId="1BC4BDB3" w:rsidR="001168AA" w:rsidRPr="009721F5" w:rsidRDefault="001168AA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5AE447B" w14:textId="21EC391A" w:rsidR="005569ED" w:rsidRPr="009721F5" w:rsidRDefault="005569ED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</w:t>
      </w:r>
      <w:r w:rsidR="008240FC" w:rsidRPr="009721F5">
        <w:rPr>
          <w:rFonts w:ascii="Angsana New" w:hAnsi="Angsana New" w:hint="cs"/>
          <w:sz w:val="30"/>
          <w:szCs w:val="30"/>
          <w:cs/>
        </w:rPr>
        <w:t>หก</w:t>
      </w:r>
      <w:r w:rsidRPr="009721F5">
        <w:rPr>
          <w:rFonts w:ascii="Angsana New" w:hAnsi="Angsana New" w:hint="cs"/>
          <w:sz w:val="30"/>
          <w:szCs w:val="30"/>
          <w:cs/>
        </w:rPr>
        <w:t>เดือน</w:t>
      </w:r>
      <w:r w:rsidR="00722C8B">
        <w:rPr>
          <w:rFonts w:ascii="Angsana New" w:hAnsi="Angsana New" w:hint="cs"/>
          <w:sz w:val="30"/>
          <w:szCs w:val="30"/>
          <w:cs/>
        </w:rPr>
        <w:t>และสามเดือน</w:t>
      </w:r>
      <w:r w:rsidRPr="009721F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F6CBE" w:rsidRPr="007F6CBE">
        <w:rPr>
          <w:rFonts w:ascii="Angsana New" w:hAnsi="Angsana New" w:hint="cs"/>
          <w:sz w:val="30"/>
          <w:szCs w:val="30"/>
        </w:rPr>
        <w:t>30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8240FC" w:rsidRPr="009721F5">
        <w:rPr>
          <w:rFonts w:ascii="Angsana New" w:hAnsi="Angsana New" w:hint="cs"/>
          <w:sz w:val="30"/>
          <w:szCs w:val="30"/>
          <w:cs/>
        </w:rPr>
        <w:t>มิถุนายน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6CBE" w:rsidRPr="007F6CBE">
        <w:rPr>
          <w:rFonts w:ascii="Angsana New" w:hAnsi="Angsana New" w:hint="cs"/>
          <w:sz w:val="30"/>
          <w:szCs w:val="30"/>
        </w:rPr>
        <w:t>2565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คำนวณจากกำไรสำหรับงวดที่เป็นส่วนของผู้ถือหุ้นสามัญของบริษัทที่ออกจำหน่ายแล้วระหว่างงวด โดยได้ปรับผลกระทบจำนวนหุ้นสามัญที่เกิดจาก</w:t>
      </w:r>
      <w:r w:rsidR="006E2858" w:rsidRPr="009721F5">
        <w:rPr>
          <w:rFonts w:ascii="Angsana New" w:hAnsi="Angsana New" w:hint="cs"/>
          <w:sz w:val="30"/>
          <w:szCs w:val="30"/>
          <w:cs/>
        </w:rPr>
        <w:t>การ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เปลี่ยนแปลงมูลค่าหุ้นสามัญของบริษัทที่ตราไว้จากเดิมหุ้นละ </w:t>
      </w:r>
      <w:r w:rsidR="007F6CBE" w:rsidRPr="007F6CBE">
        <w:rPr>
          <w:rFonts w:ascii="Angsana New" w:hAnsi="Angsana New" w:hint="cs"/>
          <w:sz w:val="30"/>
          <w:szCs w:val="30"/>
        </w:rPr>
        <w:t>100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บาทเป็นหุ้นละ </w:t>
      </w:r>
      <w:r w:rsidR="007F6CBE" w:rsidRPr="007F6CBE">
        <w:rPr>
          <w:rFonts w:ascii="Angsana New" w:hAnsi="Angsana New" w:hint="cs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</w:rPr>
        <w:t>.</w:t>
      </w:r>
      <w:r w:rsidR="007F6CBE" w:rsidRPr="007F6CBE">
        <w:rPr>
          <w:rFonts w:ascii="Angsana New" w:hAnsi="Angsana New" w:hint="cs"/>
          <w:sz w:val="30"/>
          <w:szCs w:val="30"/>
        </w:rPr>
        <w:t>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่มของงวดแรกที่เสนอรายงาน โดยแสดงการคำนวณดังนี้</w:t>
      </w:r>
    </w:p>
    <w:p w14:paraId="25A31BF6" w14:textId="77777777" w:rsidR="008240FC" w:rsidRPr="009721F5" w:rsidRDefault="008240FC" w:rsidP="0082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062"/>
      </w:tblGrid>
      <w:tr w:rsidR="008240FC" w:rsidRPr="009721F5" w14:paraId="6357C092" w14:textId="77777777" w:rsidTr="004303B7">
        <w:tc>
          <w:tcPr>
            <w:tcW w:w="3780" w:type="dxa"/>
          </w:tcPr>
          <w:p w14:paraId="7D746888" w14:textId="77777777" w:rsidR="008240FC" w:rsidRPr="009721F5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DB2423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0640EE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1F5F228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0FC" w:rsidRPr="009721F5" w14:paraId="371A79BA" w14:textId="77777777" w:rsidTr="004303B7">
        <w:tc>
          <w:tcPr>
            <w:tcW w:w="3780" w:type="dxa"/>
            <w:vAlign w:val="bottom"/>
          </w:tcPr>
          <w:p w14:paraId="38838B4A" w14:textId="4E383C11" w:rsidR="008240FC" w:rsidRPr="009721F5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F6CBE" w:rsidRPr="007F6CBE">
              <w:rPr>
                <w:rFonts w:ascii="Angsana New" w:hAnsi="Angsana New" w:hint="cs"/>
                <w:b/>
                <w:i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9835F17" w14:textId="20752528" w:rsidR="008240FC" w:rsidRPr="009721F5" w:rsidRDefault="007F6CBE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FE3BA97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A0666" w14:textId="4EEA2338" w:rsidR="008240FC" w:rsidRPr="009721F5" w:rsidRDefault="007F6CBE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546533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B2FD1" w14:textId="753E3D8D" w:rsidR="008240FC" w:rsidRPr="009721F5" w:rsidRDefault="007F6CBE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2263A0B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8D9F06" w14:textId="0C13808E" w:rsidR="008240FC" w:rsidRPr="009721F5" w:rsidRDefault="007F6CBE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240FC" w:rsidRPr="009721F5" w14:paraId="4035D98E" w14:textId="77777777" w:rsidTr="004303B7">
        <w:tc>
          <w:tcPr>
            <w:tcW w:w="3780" w:type="dxa"/>
          </w:tcPr>
          <w:p w14:paraId="0DBCB887" w14:textId="77777777" w:rsidR="008240FC" w:rsidRPr="009721F5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BFFD25C" w14:textId="77777777" w:rsidR="008240FC" w:rsidRPr="009721F5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/ 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240FC" w:rsidRPr="009721F5" w14:paraId="1B26C361" w14:textId="77777777" w:rsidTr="004303B7">
        <w:tc>
          <w:tcPr>
            <w:tcW w:w="3780" w:type="dxa"/>
            <w:vAlign w:val="bottom"/>
          </w:tcPr>
          <w:p w14:paraId="6CE7F706" w14:textId="77777777" w:rsidR="008240FC" w:rsidRPr="009721F5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FC843D" w14:textId="3118F03B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61</w:t>
            </w:r>
            <w:r w:rsidR="00C537F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  <w:vAlign w:val="bottom"/>
          </w:tcPr>
          <w:p w14:paraId="0769D0BC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797519" w14:textId="584C1EC6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45</w:t>
            </w:r>
            <w:r w:rsidR="008240F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2B8DE76C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00105F" w14:textId="77777777" w:rsidR="00A718BD" w:rsidRPr="009721F5" w:rsidRDefault="00A718BD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F3B645E" w14:textId="3160F4F2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44</w:t>
            </w:r>
            <w:r w:rsidR="00A718BD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88" w:type="dxa"/>
          </w:tcPr>
          <w:p w14:paraId="748630CE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2E8E7696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CAD3A8" w14:textId="30FD20DA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  <w:r w:rsidR="008240F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126</w:t>
            </w:r>
          </w:p>
        </w:tc>
      </w:tr>
      <w:tr w:rsidR="008240FC" w:rsidRPr="009721F5" w14:paraId="69E321E9" w14:textId="77777777" w:rsidTr="004303B7">
        <w:tc>
          <w:tcPr>
            <w:tcW w:w="3780" w:type="dxa"/>
            <w:vAlign w:val="bottom"/>
          </w:tcPr>
          <w:p w14:paraId="39221091" w14:textId="77777777" w:rsidR="008240FC" w:rsidRPr="009721F5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E26A95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FC327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8E6DBB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49279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44093E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4236ED5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E5FBD04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0FC" w:rsidRPr="009721F5" w14:paraId="0F67608D" w14:textId="77777777" w:rsidTr="004303B7">
        <w:tc>
          <w:tcPr>
            <w:tcW w:w="3780" w:type="dxa"/>
          </w:tcPr>
          <w:p w14:paraId="4998D15E" w14:textId="77777777" w:rsidR="008240FC" w:rsidRPr="009721F5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06A4E84E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B40D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1B84E03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958329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0D58CF8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8DCE1A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A288446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0FC" w:rsidRPr="009721F5" w14:paraId="4B134E46" w14:textId="77777777" w:rsidTr="004303B7">
        <w:tc>
          <w:tcPr>
            <w:tcW w:w="3780" w:type="dxa"/>
            <w:vAlign w:val="bottom"/>
          </w:tcPr>
          <w:p w14:paraId="0BEFC303" w14:textId="4E94F246" w:rsidR="008240FC" w:rsidRPr="009721F5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08191000" w14:textId="2B14607A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480</w:t>
            </w:r>
            <w:r w:rsidR="00D21AF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4879589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8071D4" w14:textId="45404683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="008240F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A9B894F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EF9DDA" w14:textId="10AFC331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480</w:t>
            </w:r>
            <w:r w:rsidR="00CB5EFE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72877B4D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2922146" w14:textId="57BAF6D4" w:rsidR="008240FC" w:rsidRPr="009721F5" w:rsidRDefault="007F6CBE" w:rsidP="008240F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8240F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116DC2" w:rsidRPr="009721F5" w14:paraId="2DD4D9DB" w14:textId="77777777" w:rsidTr="004303B7">
        <w:tc>
          <w:tcPr>
            <w:tcW w:w="3780" w:type="dxa"/>
            <w:vAlign w:val="bottom"/>
          </w:tcPr>
          <w:p w14:paraId="7F4A7541" w14:textId="1AC913F0" w:rsidR="00116DC2" w:rsidRPr="009721F5" w:rsidRDefault="00116DC2" w:rsidP="00116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ผลกระทบการหุ้นที่ออกจำหน่าย</w:t>
            </w:r>
          </w:p>
        </w:tc>
        <w:tc>
          <w:tcPr>
            <w:tcW w:w="1170" w:type="dxa"/>
            <w:shd w:val="clear" w:color="auto" w:fill="auto"/>
          </w:tcPr>
          <w:p w14:paraId="668132FA" w14:textId="77777777" w:rsidR="00116DC2" w:rsidRPr="009721F5" w:rsidRDefault="00116DC2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D7E1C" w14:textId="77777777" w:rsidR="00116DC2" w:rsidRPr="009721F5" w:rsidRDefault="00116DC2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2BB11F" w14:textId="77777777" w:rsidR="00116DC2" w:rsidRPr="009721F5" w:rsidRDefault="00116DC2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36A789" w14:textId="77777777" w:rsidR="00116DC2" w:rsidRPr="009721F5" w:rsidRDefault="00116DC2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C6123B" w14:textId="77777777" w:rsidR="00116DC2" w:rsidRPr="009721F5" w:rsidRDefault="00116DC2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7B624A5" w14:textId="77777777" w:rsidR="00116DC2" w:rsidRPr="009721F5" w:rsidRDefault="00116DC2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31A8A529" w14:textId="77777777" w:rsidR="00116DC2" w:rsidRPr="009721F5" w:rsidRDefault="00116DC2" w:rsidP="008240F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585A" w:rsidRPr="009721F5" w14:paraId="17264163" w14:textId="77777777" w:rsidTr="004303B7">
        <w:tc>
          <w:tcPr>
            <w:tcW w:w="3780" w:type="dxa"/>
            <w:vAlign w:val="bottom"/>
          </w:tcPr>
          <w:p w14:paraId="63F918C2" w14:textId="3293B0FD" w:rsidR="002A585A" w:rsidRPr="009721F5" w:rsidRDefault="002A585A" w:rsidP="002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firstLine="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637A4D7" w14:textId="31813BFF" w:rsidR="002A585A" w:rsidRPr="009721F5" w:rsidRDefault="002A585A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BBA830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3042B4" w14:textId="71A5939B" w:rsidR="002A585A" w:rsidRPr="009721F5" w:rsidRDefault="007F6CBE" w:rsidP="002A58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F7BEA9B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E3EF68" w14:textId="6952260D" w:rsidR="002A585A" w:rsidRPr="009721F5" w:rsidRDefault="002A585A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16646457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246A2550" w14:textId="7B67879D" w:rsidR="002A585A" w:rsidRPr="009721F5" w:rsidRDefault="007F6CBE" w:rsidP="002A585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69</w:t>
            </w:r>
          </w:p>
        </w:tc>
      </w:tr>
      <w:tr w:rsidR="003E23B8" w:rsidRPr="009721F5" w14:paraId="6B7CE273" w14:textId="77777777" w:rsidTr="004303B7">
        <w:tc>
          <w:tcPr>
            <w:tcW w:w="3780" w:type="dxa"/>
            <w:shd w:val="clear" w:color="auto" w:fill="auto"/>
            <w:vAlign w:val="bottom"/>
          </w:tcPr>
          <w:p w14:paraId="74A9718F" w14:textId="77777777" w:rsidR="003E23B8" w:rsidRPr="009721F5" w:rsidRDefault="003E23B8" w:rsidP="0075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shd w:val="clear" w:color="auto" w:fill="auto"/>
          </w:tcPr>
          <w:p w14:paraId="23767A54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3FBA44" w14:textId="77777777" w:rsidR="003E23B8" w:rsidRPr="009721F5" w:rsidRDefault="003E23B8" w:rsidP="0075411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ED97CB3" w14:textId="0710AF5F" w:rsidR="003E23B8" w:rsidRPr="009721F5" w:rsidRDefault="007F6CBE" w:rsidP="007541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411</w:t>
            </w:r>
            <w:r w:rsidR="003E23B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633</w:t>
            </w:r>
          </w:p>
        </w:tc>
        <w:tc>
          <w:tcPr>
            <w:tcW w:w="270" w:type="dxa"/>
            <w:shd w:val="clear" w:color="auto" w:fill="auto"/>
          </w:tcPr>
          <w:p w14:paraId="4891A922" w14:textId="77777777" w:rsidR="003E23B8" w:rsidRPr="009721F5" w:rsidRDefault="003E23B8" w:rsidP="0075411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12497B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399BC24" w14:textId="77777777" w:rsidR="003E23B8" w:rsidRPr="009721F5" w:rsidRDefault="003E23B8" w:rsidP="0075411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2BD37D5B" w14:textId="633D6482" w:rsidR="003E23B8" w:rsidRPr="009721F5" w:rsidRDefault="007F6CBE" w:rsidP="0075411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411</w:t>
            </w:r>
            <w:r w:rsidR="003E23B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633</w:t>
            </w:r>
          </w:p>
        </w:tc>
      </w:tr>
      <w:tr w:rsidR="002A585A" w:rsidRPr="009721F5" w14:paraId="50B8C049" w14:textId="77777777" w:rsidTr="004303B7">
        <w:tc>
          <w:tcPr>
            <w:tcW w:w="3780" w:type="dxa"/>
            <w:shd w:val="clear" w:color="auto" w:fill="auto"/>
            <w:vAlign w:val="bottom"/>
          </w:tcPr>
          <w:p w14:paraId="06568DC7" w14:textId="471C87D5" w:rsidR="002A585A" w:rsidRPr="009721F5" w:rsidRDefault="002A585A" w:rsidP="002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ผลกระทบการหุ้นที่ออกจำหน่าย</w:t>
            </w:r>
          </w:p>
        </w:tc>
        <w:tc>
          <w:tcPr>
            <w:tcW w:w="1170" w:type="dxa"/>
            <w:shd w:val="clear" w:color="auto" w:fill="auto"/>
          </w:tcPr>
          <w:p w14:paraId="4189C3CA" w14:textId="77777777" w:rsidR="002A585A" w:rsidRPr="009721F5" w:rsidRDefault="002A585A" w:rsidP="002A58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8F492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73B7D3A" w14:textId="77777777" w:rsidR="002A585A" w:rsidRPr="009721F5" w:rsidRDefault="002A585A" w:rsidP="002A58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3FDB09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C2AE40" w14:textId="77777777" w:rsidR="002A585A" w:rsidRPr="009721F5" w:rsidRDefault="002A585A" w:rsidP="002A58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53A3C01D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C0E03E8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585A" w:rsidRPr="009721F5" w14:paraId="19FFBD61" w14:textId="77777777" w:rsidTr="004303B7">
        <w:tc>
          <w:tcPr>
            <w:tcW w:w="3780" w:type="dxa"/>
            <w:shd w:val="clear" w:color="auto" w:fill="auto"/>
            <w:vAlign w:val="bottom"/>
          </w:tcPr>
          <w:p w14:paraId="1F7CE71B" w14:textId="6C84A07F" w:rsidR="002A585A" w:rsidRPr="009721F5" w:rsidRDefault="002A585A" w:rsidP="002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15BACC28" w14:textId="30D035BC" w:rsidR="002A585A" w:rsidRPr="009721F5" w:rsidRDefault="007F6CBE" w:rsidP="002A58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7</w:t>
            </w:r>
            <w:r w:rsidR="00D21AF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3A36C9BD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2E61BC5" w14:textId="373B44F5" w:rsidR="002A585A" w:rsidRPr="009721F5" w:rsidRDefault="00D21AFD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432AD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D8F614" w14:textId="2643F235" w:rsidR="002A585A" w:rsidRPr="009721F5" w:rsidRDefault="007F6CBE" w:rsidP="00D21A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7</w:t>
            </w:r>
            <w:r w:rsidR="00D21AF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956</w:t>
            </w:r>
          </w:p>
        </w:tc>
        <w:tc>
          <w:tcPr>
            <w:tcW w:w="288" w:type="dxa"/>
            <w:shd w:val="clear" w:color="auto" w:fill="auto"/>
          </w:tcPr>
          <w:p w14:paraId="2B65584D" w14:textId="77777777" w:rsidR="002A585A" w:rsidRPr="009721F5" w:rsidRDefault="002A585A" w:rsidP="002A585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9F93F56" w14:textId="77D14DFB" w:rsidR="002A585A" w:rsidRPr="009721F5" w:rsidRDefault="00D21AFD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718BD" w:rsidRPr="009721F5" w14:paraId="700B1302" w14:textId="77777777" w:rsidTr="004303B7">
        <w:tc>
          <w:tcPr>
            <w:tcW w:w="3780" w:type="dxa"/>
            <w:vAlign w:val="bottom"/>
          </w:tcPr>
          <w:p w14:paraId="5CF881A0" w14:textId="48EA0A66" w:rsidR="00A718BD" w:rsidRPr="009721F5" w:rsidRDefault="00A718BD" w:rsidP="00A7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6BD71" w14:textId="77777777" w:rsidR="00A718BD" w:rsidRPr="009721F5" w:rsidRDefault="00A718BD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D15ECF" w14:textId="471735AE" w:rsidR="00A718BD" w:rsidRPr="009721F5" w:rsidRDefault="007F6CBE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487</w:t>
            </w:r>
            <w:r w:rsidR="00A718BD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0F2EF23C" w14:textId="77777777" w:rsidR="00A718BD" w:rsidRPr="009721F5" w:rsidRDefault="00A718BD" w:rsidP="00A718B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B814C" w14:textId="77777777" w:rsidR="00A718BD" w:rsidRPr="009721F5" w:rsidRDefault="00A718BD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DE4112B" w14:textId="3BE0C179" w:rsidR="00A718BD" w:rsidRPr="009721F5" w:rsidRDefault="007F6CBE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413</w:t>
            </w:r>
            <w:r w:rsidR="00A718BD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70" w:type="dxa"/>
            <w:shd w:val="clear" w:color="auto" w:fill="auto"/>
          </w:tcPr>
          <w:p w14:paraId="417381E7" w14:textId="77777777" w:rsidR="00A718BD" w:rsidRPr="009721F5" w:rsidRDefault="00A718BD" w:rsidP="00A718B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805E6" w14:textId="77777777" w:rsidR="00A718BD" w:rsidRPr="009721F5" w:rsidRDefault="00A718BD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1F5DBE" w14:textId="3E6412C4" w:rsidR="00A718BD" w:rsidRPr="009721F5" w:rsidRDefault="007F6CBE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487</w:t>
            </w:r>
            <w:r w:rsidR="00A718BD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288" w:type="dxa"/>
            <w:shd w:val="clear" w:color="auto" w:fill="auto"/>
          </w:tcPr>
          <w:p w14:paraId="445C3F74" w14:textId="77777777" w:rsidR="00A718BD" w:rsidRPr="009721F5" w:rsidRDefault="00A718BD" w:rsidP="00A718B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D46AC" w14:textId="77777777" w:rsidR="00A718BD" w:rsidRPr="009721F5" w:rsidRDefault="00A718BD" w:rsidP="00A718B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A47D033" w14:textId="2B307199" w:rsidR="00A718BD" w:rsidRPr="009721F5" w:rsidRDefault="007F6CBE" w:rsidP="00A718B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413</w:t>
            </w:r>
            <w:r w:rsidR="00A718BD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702</w:t>
            </w:r>
          </w:p>
        </w:tc>
      </w:tr>
      <w:tr w:rsidR="00A718BD" w:rsidRPr="009721F5" w14:paraId="7432BE67" w14:textId="77777777" w:rsidTr="004303B7">
        <w:tc>
          <w:tcPr>
            <w:tcW w:w="3780" w:type="dxa"/>
            <w:vAlign w:val="bottom"/>
          </w:tcPr>
          <w:p w14:paraId="73E535CD" w14:textId="77777777" w:rsidR="00A718BD" w:rsidRPr="009721F5" w:rsidRDefault="00A718BD" w:rsidP="00A7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B4DDFE6" w14:textId="77777777" w:rsidR="00A718BD" w:rsidRPr="009721F5" w:rsidRDefault="00A718BD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36015" w14:textId="77777777" w:rsidR="00A718BD" w:rsidRPr="009721F5" w:rsidRDefault="00A718BD" w:rsidP="00A718B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D9E430" w14:textId="77777777" w:rsidR="00A718BD" w:rsidRPr="009721F5" w:rsidRDefault="00A718BD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13E81E" w14:textId="77777777" w:rsidR="00A718BD" w:rsidRPr="009721F5" w:rsidRDefault="00A718BD" w:rsidP="00A718B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9BCA947" w14:textId="77777777" w:rsidR="00A718BD" w:rsidRPr="009721F5" w:rsidRDefault="00A718BD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5B6F596" w14:textId="77777777" w:rsidR="00A718BD" w:rsidRPr="009721F5" w:rsidRDefault="00A718BD" w:rsidP="00A718B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</w:tcPr>
          <w:p w14:paraId="36F871CE" w14:textId="77777777" w:rsidR="00A718BD" w:rsidRPr="009721F5" w:rsidRDefault="00A718BD" w:rsidP="00A718B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18BD" w:rsidRPr="009721F5" w14:paraId="0A3DC509" w14:textId="77777777" w:rsidTr="004303B7">
        <w:tc>
          <w:tcPr>
            <w:tcW w:w="3780" w:type="dxa"/>
            <w:vAlign w:val="bottom"/>
          </w:tcPr>
          <w:p w14:paraId="59BF7C10" w14:textId="77777777" w:rsidR="00A718BD" w:rsidRPr="009721F5" w:rsidRDefault="00A718BD" w:rsidP="00A7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75B63" w14:textId="7E6D9D34" w:rsidR="00A718BD" w:rsidRPr="009721F5" w:rsidRDefault="007F6CBE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A31113"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0F49BC2F" w14:textId="77777777" w:rsidR="00A718BD" w:rsidRPr="009721F5" w:rsidRDefault="00A718BD" w:rsidP="00A7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51B09" w14:textId="79D40B4B" w:rsidR="00A718BD" w:rsidRPr="009721F5" w:rsidRDefault="007F6CBE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A718BD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6AAF872" w14:textId="77777777" w:rsidR="00A718BD" w:rsidRPr="009721F5" w:rsidRDefault="00A718BD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09EE87" w14:textId="07B4C5D2" w:rsidR="00A718BD" w:rsidRPr="009721F5" w:rsidRDefault="007F6CBE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A718BD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88" w:type="dxa"/>
            <w:shd w:val="clear" w:color="auto" w:fill="auto"/>
          </w:tcPr>
          <w:p w14:paraId="701084F6" w14:textId="77777777" w:rsidR="00A718BD" w:rsidRPr="009721F5" w:rsidRDefault="00A718BD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44C9BBFD" w14:textId="3F44C5A0" w:rsidR="00A718BD" w:rsidRPr="009721F5" w:rsidRDefault="007F6CBE" w:rsidP="00A718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A718BD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07</w:t>
            </w:r>
          </w:p>
        </w:tc>
      </w:tr>
    </w:tbl>
    <w:p w14:paraId="7EBCA1DD" w14:textId="77777777" w:rsidR="008240FC" w:rsidRPr="009721F5" w:rsidRDefault="008240FC" w:rsidP="0082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highlight w:val="cyan"/>
        </w:rPr>
      </w:pPr>
    </w:p>
    <w:p w14:paraId="7C1043B6" w14:textId="77777777" w:rsidR="008240FC" w:rsidRPr="009721F5" w:rsidRDefault="008240FC">
      <w:pPr>
        <w:rPr>
          <w:rFonts w:ascii="Angsana New" w:hAnsi="Angsana New"/>
        </w:rPr>
      </w:pPr>
      <w:r w:rsidRPr="009721F5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170"/>
        <w:gridCol w:w="270"/>
        <w:gridCol w:w="1260"/>
        <w:gridCol w:w="288"/>
        <w:gridCol w:w="1062"/>
      </w:tblGrid>
      <w:tr w:rsidR="008240FC" w:rsidRPr="009721F5" w14:paraId="7DE8F2E2" w14:textId="77777777" w:rsidTr="003804AD">
        <w:tc>
          <w:tcPr>
            <w:tcW w:w="3780" w:type="dxa"/>
          </w:tcPr>
          <w:p w14:paraId="259A92F3" w14:textId="024DC1CB" w:rsidR="008240FC" w:rsidRPr="009721F5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6042AE7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EEA35A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5FD9FD1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0FC" w:rsidRPr="009721F5" w14:paraId="6A6B8579" w14:textId="77777777" w:rsidTr="003804AD">
        <w:tc>
          <w:tcPr>
            <w:tcW w:w="3780" w:type="dxa"/>
            <w:vAlign w:val="bottom"/>
          </w:tcPr>
          <w:p w14:paraId="6CBABFC2" w14:textId="5CEFE07F" w:rsidR="008240FC" w:rsidRPr="009721F5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F6CBE" w:rsidRPr="007F6CBE">
              <w:rPr>
                <w:rFonts w:ascii="Angsana New" w:hAnsi="Angsana New" w:hint="cs"/>
                <w:b/>
                <w:i/>
                <w:spacing w:val="-2"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535B78D3" w14:textId="0D16175C" w:rsidR="008240FC" w:rsidRPr="009721F5" w:rsidRDefault="007F6CBE" w:rsidP="008240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372086" w14:textId="77777777" w:rsidR="008240FC" w:rsidRPr="009721F5" w:rsidRDefault="008240FC" w:rsidP="008240F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7A7C6" w14:textId="225B0F47" w:rsidR="008240FC" w:rsidRPr="009721F5" w:rsidRDefault="007F6CBE" w:rsidP="008240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1C0A69" w14:textId="77777777" w:rsidR="008240FC" w:rsidRPr="009721F5" w:rsidRDefault="008240FC" w:rsidP="008240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C80973" w14:textId="307D13C7" w:rsidR="008240FC" w:rsidRPr="009721F5" w:rsidRDefault="007F6CBE" w:rsidP="008240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451F8088" w14:textId="77777777" w:rsidR="008240FC" w:rsidRPr="009721F5" w:rsidRDefault="008240FC" w:rsidP="008240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92AFB4" w14:textId="65DF4AD0" w:rsidR="008240FC" w:rsidRPr="009721F5" w:rsidRDefault="007F6CBE" w:rsidP="008240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240FC" w:rsidRPr="009721F5" w14:paraId="3813F74F" w14:textId="77777777" w:rsidTr="003804AD">
        <w:tc>
          <w:tcPr>
            <w:tcW w:w="3780" w:type="dxa"/>
          </w:tcPr>
          <w:p w14:paraId="39EC612D" w14:textId="77777777" w:rsidR="008240FC" w:rsidRPr="009721F5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C58DC9B" w14:textId="77777777" w:rsidR="008240FC" w:rsidRPr="009721F5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/ 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240FC" w:rsidRPr="009721F5" w14:paraId="5530B583" w14:textId="77777777" w:rsidTr="003804AD">
        <w:tc>
          <w:tcPr>
            <w:tcW w:w="3780" w:type="dxa"/>
            <w:vAlign w:val="bottom"/>
          </w:tcPr>
          <w:p w14:paraId="710352BC" w14:textId="77777777" w:rsidR="008240FC" w:rsidRPr="009721F5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89E99D" w14:textId="65285FDB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="002A35CE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  <w:vAlign w:val="bottom"/>
          </w:tcPr>
          <w:p w14:paraId="70D3F47D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57520E" w14:textId="07368E86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="008240F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46F39344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A901910" w14:textId="77777777" w:rsidR="00A718BD" w:rsidRPr="009721F5" w:rsidRDefault="00A718BD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93E0C0" w14:textId="76F5B63C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7F6CB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05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288" w:type="dxa"/>
          </w:tcPr>
          <w:p w14:paraId="4E21E37E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39B44509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BC986F" w14:textId="14A89ABF" w:rsidR="008240FC" w:rsidRPr="009721F5" w:rsidRDefault="007F6CBE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="008240F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876</w:t>
            </w:r>
          </w:p>
        </w:tc>
      </w:tr>
      <w:tr w:rsidR="008240FC" w:rsidRPr="009721F5" w14:paraId="6EA19DD0" w14:textId="77777777" w:rsidTr="003804AD">
        <w:tc>
          <w:tcPr>
            <w:tcW w:w="3780" w:type="dxa"/>
            <w:vAlign w:val="bottom"/>
          </w:tcPr>
          <w:p w14:paraId="48B03E9A" w14:textId="77777777" w:rsidR="008240FC" w:rsidRPr="00803BF9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C5E75E2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D3412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7236FA1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E4C34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3E4321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74A21377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8D1AB34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240FC" w:rsidRPr="009721F5" w14:paraId="3DC99DCC" w14:textId="77777777" w:rsidTr="003804AD">
        <w:tc>
          <w:tcPr>
            <w:tcW w:w="3780" w:type="dxa"/>
          </w:tcPr>
          <w:p w14:paraId="4930300B" w14:textId="77777777" w:rsidR="008240FC" w:rsidRPr="009721F5" w:rsidRDefault="008240FC" w:rsidP="0082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shd w:val="clear" w:color="auto" w:fill="auto"/>
          </w:tcPr>
          <w:p w14:paraId="58AFFD05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A9FA6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1BA6A7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D53E8A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CD2739" w14:textId="77777777" w:rsidR="008240FC" w:rsidRPr="009721F5" w:rsidRDefault="008240FC" w:rsidP="008240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668F8C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B9DBF89" w14:textId="77777777" w:rsidR="008240FC" w:rsidRPr="009721F5" w:rsidRDefault="008240FC" w:rsidP="008240F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352B" w:rsidRPr="009721F5" w14:paraId="3668F6BE" w14:textId="77777777" w:rsidTr="003804AD">
        <w:tc>
          <w:tcPr>
            <w:tcW w:w="3780" w:type="dxa"/>
            <w:vAlign w:val="bottom"/>
          </w:tcPr>
          <w:p w14:paraId="7AB76955" w14:textId="793BB1A9" w:rsidR="00F3352B" w:rsidRPr="009721F5" w:rsidRDefault="00F3352B" w:rsidP="00F3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080" w:type="dxa"/>
            <w:shd w:val="clear" w:color="auto" w:fill="auto"/>
          </w:tcPr>
          <w:p w14:paraId="6950D3FE" w14:textId="35E527A3" w:rsidR="00F3352B" w:rsidRPr="009721F5" w:rsidRDefault="007F6CBE" w:rsidP="00F335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480</w:t>
            </w:r>
            <w:r w:rsidR="00F3352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CE1A9B0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37ACC9" w14:textId="2EDFB6A9" w:rsidR="00F3352B" w:rsidRPr="009721F5" w:rsidRDefault="007F6CBE" w:rsidP="00F335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</w:t>
            </w:r>
            <w:r w:rsidR="003E23B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AEC91C7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0A17BAD" w14:textId="14C3D853" w:rsidR="00F3352B" w:rsidRPr="009721F5" w:rsidRDefault="007F6CBE" w:rsidP="00F335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480</w:t>
            </w:r>
            <w:r w:rsidR="00F3352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1E126368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27C522A" w14:textId="60C06FD5" w:rsidR="00F3352B" w:rsidRPr="009721F5" w:rsidRDefault="007F6CBE" w:rsidP="00F3352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3E23B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F3352B" w:rsidRPr="009721F5" w14:paraId="29F3C7D3" w14:textId="77777777" w:rsidTr="003804AD">
        <w:tc>
          <w:tcPr>
            <w:tcW w:w="3780" w:type="dxa"/>
            <w:vAlign w:val="bottom"/>
          </w:tcPr>
          <w:p w14:paraId="2CE11184" w14:textId="1195D8BF" w:rsidR="00F3352B" w:rsidRPr="009721F5" w:rsidRDefault="00F3352B" w:rsidP="00F3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ผลกระทบการหุ้นที่ออกจำหน่าย</w:t>
            </w:r>
          </w:p>
        </w:tc>
        <w:tc>
          <w:tcPr>
            <w:tcW w:w="1080" w:type="dxa"/>
            <w:shd w:val="clear" w:color="auto" w:fill="auto"/>
          </w:tcPr>
          <w:p w14:paraId="5169C640" w14:textId="77777777" w:rsidR="00F3352B" w:rsidRPr="009721F5" w:rsidRDefault="00F3352B" w:rsidP="00F335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76229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ADA1BB" w14:textId="77777777" w:rsidR="00F3352B" w:rsidRPr="009721F5" w:rsidRDefault="00F3352B" w:rsidP="00F335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222674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D29E75C" w14:textId="77777777" w:rsidR="00F3352B" w:rsidRPr="009721F5" w:rsidRDefault="00F3352B" w:rsidP="00F335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B9DAF9B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7B669875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352B" w:rsidRPr="009721F5" w14:paraId="1AFFCC24" w14:textId="77777777" w:rsidTr="003804AD">
        <w:tc>
          <w:tcPr>
            <w:tcW w:w="3780" w:type="dxa"/>
            <w:shd w:val="clear" w:color="auto" w:fill="auto"/>
            <w:vAlign w:val="bottom"/>
          </w:tcPr>
          <w:p w14:paraId="5EC80156" w14:textId="4935AEFD" w:rsidR="00F3352B" w:rsidRPr="009721F5" w:rsidRDefault="00F3352B" w:rsidP="00F33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39E83941" w14:textId="50B859B3" w:rsidR="00F3352B" w:rsidRPr="009721F5" w:rsidRDefault="00C24085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E93381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699AE1" w14:textId="0C214BB4" w:rsidR="00F3352B" w:rsidRPr="009721F5" w:rsidRDefault="007F6CBE" w:rsidP="00F335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27</w:t>
            </w:r>
            <w:r w:rsidR="00F3352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14:paraId="23677A5D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3CE0658" w14:textId="4B55FB1F" w:rsidR="00F3352B" w:rsidRPr="009721F5" w:rsidRDefault="00C24085" w:rsidP="00C2408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1D63F87" w14:textId="77777777" w:rsidR="00F3352B" w:rsidRPr="009721F5" w:rsidRDefault="00F3352B" w:rsidP="00F3352B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334FE48D" w14:textId="6EE40FD0" w:rsidR="00F3352B" w:rsidRPr="009721F5" w:rsidRDefault="007F6CBE" w:rsidP="00F3352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27</w:t>
            </w:r>
            <w:r w:rsidR="00F3352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253</w:t>
            </w:r>
          </w:p>
        </w:tc>
      </w:tr>
      <w:tr w:rsidR="003E23B8" w:rsidRPr="009721F5" w14:paraId="5B4EAEE7" w14:textId="77777777" w:rsidTr="003804AD">
        <w:tc>
          <w:tcPr>
            <w:tcW w:w="3780" w:type="dxa"/>
            <w:shd w:val="clear" w:color="auto" w:fill="auto"/>
            <w:vAlign w:val="bottom"/>
          </w:tcPr>
          <w:p w14:paraId="77C050E4" w14:textId="675F9119" w:rsidR="003E23B8" w:rsidRPr="009721F5" w:rsidRDefault="003E23B8" w:rsidP="003E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080" w:type="dxa"/>
            <w:shd w:val="clear" w:color="auto" w:fill="auto"/>
          </w:tcPr>
          <w:p w14:paraId="27EC2E85" w14:textId="0A1189CC" w:rsidR="003E23B8" w:rsidRPr="009721F5" w:rsidRDefault="00E15907" w:rsidP="00E1590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C1692D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ECBA6A" w14:textId="36B5D1F0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398</w:t>
            </w:r>
            <w:r w:rsidR="003E23B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CB850E6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604399C" w14:textId="24219EB8" w:rsidR="003E23B8" w:rsidRPr="009721F5" w:rsidRDefault="00E15907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B22D609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279F23C" w14:textId="56AAA912" w:rsidR="003E23B8" w:rsidRPr="009721F5" w:rsidRDefault="007F6CBE" w:rsidP="003E23B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398</w:t>
            </w:r>
            <w:r w:rsidR="003E23B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3E23B8" w:rsidRPr="009721F5" w14:paraId="12B21027" w14:textId="77777777" w:rsidTr="003804AD">
        <w:tc>
          <w:tcPr>
            <w:tcW w:w="3780" w:type="dxa"/>
            <w:shd w:val="clear" w:color="auto" w:fill="auto"/>
            <w:vAlign w:val="bottom"/>
          </w:tcPr>
          <w:p w14:paraId="3B230C74" w14:textId="570A6EF4" w:rsidR="003E23B8" w:rsidRPr="009721F5" w:rsidRDefault="003E23B8" w:rsidP="003E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ผลกระทบการหุ้นที่ออกจำหน่าย</w:t>
            </w:r>
          </w:p>
        </w:tc>
        <w:tc>
          <w:tcPr>
            <w:tcW w:w="1080" w:type="dxa"/>
            <w:shd w:val="clear" w:color="auto" w:fill="auto"/>
          </w:tcPr>
          <w:p w14:paraId="4AA191FC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A5434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12D18B3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193B49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04121A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83713DD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401C367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23B8" w:rsidRPr="009721F5" w14:paraId="76AAA480" w14:textId="77777777" w:rsidTr="003804AD">
        <w:tc>
          <w:tcPr>
            <w:tcW w:w="3780" w:type="dxa"/>
            <w:shd w:val="clear" w:color="auto" w:fill="auto"/>
            <w:vAlign w:val="bottom"/>
          </w:tcPr>
          <w:p w14:paraId="3AFC8AB1" w14:textId="63C7FFD1" w:rsidR="003E23B8" w:rsidRPr="009721F5" w:rsidRDefault="003E23B8" w:rsidP="003E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firstLine="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="007F6CBE" w:rsidRPr="007F6CBE">
              <w:rPr>
                <w:rFonts w:ascii="Angsana New" w:hAnsi="Angsana New"/>
                <w:sz w:val="30"/>
                <w:szCs w:val="30"/>
              </w:rPr>
              <w:t>9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5616B97" w14:textId="051B18B4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15</w:t>
            </w:r>
            <w:r w:rsidR="003E23B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056937AE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89CE0D" w14:textId="772E7236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B29946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BAED006" w14:textId="4981AEC6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15</w:t>
            </w:r>
            <w:r w:rsidR="003E23B8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824</w:t>
            </w:r>
          </w:p>
        </w:tc>
        <w:tc>
          <w:tcPr>
            <w:tcW w:w="288" w:type="dxa"/>
            <w:shd w:val="clear" w:color="auto" w:fill="auto"/>
          </w:tcPr>
          <w:p w14:paraId="6C6F357E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01640F46" w14:textId="172B6781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23B8" w:rsidRPr="009721F5" w14:paraId="277260CA" w14:textId="77777777" w:rsidTr="003804AD">
        <w:tc>
          <w:tcPr>
            <w:tcW w:w="3780" w:type="dxa"/>
            <w:vAlign w:val="bottom"/>
          </w:tcPr>
          <w:p w14:paraId="0A2D927C" w14:textId="43A506C0" w:rsidR="003E23B8" w:rsidRPr="009721F5" w:rsidRDefault="003E23B8" w:rsidP="003E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46288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B17C83" w14:textId="4CD5D95A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495</w:t>
            </w:r>
            <w:r w:rsidR="003E23B8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1902645D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AF2D0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258368" w14:textId="28C921D1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427</w:t>
            </w:r>
            <w:r w:rsidR="003E23B8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14:paraId="0D2F31DB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F4AE7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F9CD9F" w14:textId="7995ACCD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495</w:t>
            </w:r>
            <w:r w:rsidR="003E23B8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288" w:type="dxa"/>
            <w:shd w:val="clear" w:color="auto" w:fill="auto"/>
          </w:tcPr>
          <w:p w14:paraId="2D5259B4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DE878" w14:textId="77777777" w:rsidR="003E23B8" w:rsidRPr="009721F5" w:rsidRDefault="003E23B8" w:rsidP="003E23B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8538718" w14:textId="263C8E4A" w:rsidR="003E23B8" w:rsidRPr="009721F5" w:rsidRDefault="007F6CBE" w:rsidP="003E23B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427</w:t>
            </w:r>
            <w:r w:rsidR="003E23B8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253</w:t>
            </w:r>
          </w:p>
        </w:tc>
      </w:tr>
      <w:tr w:rsidR="003E23B8" w:rsidRPr="00803BF9" w14:paraId="0944D4F3" w14:textId="77777777" w:rsidTr="003804AD">
        <w:tc>
          <w:tcPr>
            <w:tcW w:w="3780" w:type="dxa"/>
            <w:vAlign w:val="bottom"/>
          </w:tcPr>
          <w:p w14:paraId="69F7DA48" w14:textId="77777777" w:rsidR="003E23B8" w:rsidRPr="00803BF9" w:rsidRDefault="003E23B8" w:rsidP="003E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47DDF22" w14:textId="77777777" w:rsidR="003E23B8" w:rsidRPr="00803BF9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1988" w14:textId="77777777" w:rsidR="003E23B8" w:rsidRPr="00803BF9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56E4BC0" w14:textId="77777777" w:rsidR="003E23B8" w:rsidRPr="00803BF9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5CDA52" w14:textId="77777777" w:rsidR="003E23B8" w:rsidRPr="00803BF9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C303FE7" w14:textId="77777777" w:rsidR="003E23B8" w:rsidRPr="00803BF9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21038AB" w14:textId="77777777" w:rsidR="003E23B8" w:rsidRPr="00803BF9" w:rsidRDefault="003E23B8" w:rsidP="003E23B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</w:tcPr>
          <w:p w14:paraId="435AB0FE" w14:textId="77777777" w:rsidR="003E23B8" w:rsidRPr="00803BF9" w:rsidRDefault="003E23B8" w:rsidP="003E23B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3B8" w:rsidRPr="009721F5" w14:paraId="0D66840B" w14:textId="77777777" w:rsidTr="003804AD">
        <w:tc>
          <w:tcPr>
            <w:tcW w:w="3780" w:type="dxa"/>
            <w:vAlign w:val="bottom"/>
          </w:tcPr>
          <w:p w14:paraId="30AA1C22" w14:textId="77777777" w:rsidR="003E23B8" w:rsidRPr="009721F5" w:rsidRDefault="003E23B8" w:rsidP="003E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6247D" w14:textId="135B268A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3C5D6B"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vAlign w:val="bottom"/>
          </w:tcPr>
          <w:p w14:paraId="4BB2849C" w14:textId="77777777" w:rsidR="003E23B8" w:rsidRPr="009721F5" w:rsidRDefault="003E23B8" w:rsidP="003E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962D2A" w14:textId="7F0FC49B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3E23B8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70" w:type="dxa"/>
            <w:shd w:val="clear" w:color="auto" w:fill="auto"/>
          </w:tcPr>
          <w:p w14:paraId="0E4F6B98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7DF56B3" w14:textId="7A42719C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3E23B8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7F6CB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8" w:type="dxa"/>
            <w:shd w:val="clear" w:color="auto" w:fill="auto"/>
          </w:tcPr>
          <w:p w14:paraId="6E0DD882" w14:textId="77777777" w:rsidR="003E23B8" w:rsidRPr="009721F5" w:rsidRDefault="003E23B8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2437D802" w14:textId="387F1939" w:rsidR="003E23B8" w:rsidRPr="009721F5" w:rsidRDefault="007F6CBE" w:rsidP="003E23B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3E23B8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04</w:t>
            </w:r>
          </w:p>
        </w:tc>
      </w:tr>
    </w:tbl>
    <w:p w14:paraId="7F0859BC" w14:textId="3501F630" w:rsidR="00D87A8F" w:rsidRPr="00803BF9" w:rsidRDefault="00D87A8F" w:rsidP="00D8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E53BE01" w14:textId="4E1D81F5" w:rsidR="00BA6E5D" w:rsidRPr="009721F5" w:rsidRDefault="00BA6E5D" w:rsidP="00BA6E5D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เงินปันผล</w:t>
      </w:r>
    </w:p>
    <w:p w14:paraId="6DAD381A" w14:textId="77777777" w:rsidR="00BA6E5D" w:rsidRPr="00803BF9" w:rsidRDefault="00BA6E5D" w:rsidP="00BA6E5D">
      <w:pPr>
        <w:rPr>
          <w:rFonts w:ascii="Angsana New" w:hAnsi="Angsana New"/>
          <w:sz w:val="30"/>
          <w:szCs w:val="30"/>
        </w:rPr>
      </w:pPr>
    </w:p>
    <w:p w14:paraId="294E3482" w14:textId="77777777" w:rsidR="00BA6E5D" w:rsidRPr="009721F5" w:rsidRDefault="00BA6E5D" w:rsidP="00BA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ผู้ถือหุ้นของกลุ่มบริษัทและบริษัทได้อนุมัติเงินปันผลดังต่อไปนี้</w:t>
      </w:r>
    </w:p>
    <w:p w14:paraId="38412AD4" w14:textId="77777777" w:rsidR="00BA6E5D" w:rsidRPr="00803BF9" w:rsidRDefault="00BA6E5D" w:rsidP="00BA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90"/>
        <w:gridCol w:w="1890"/>
        <w:gridCol w:w="1530"/>
        <w:gridCol w:w="236"/>
        <w:gridCol w:w="1294"/>
      </w:tblGrid>
      <w:tr w:rsidR="00BA6E5D" w:rsidRPr="009721F5" w14:paraId="4C329326" w14:textId="77777777" w:rsidTr="0018549E">
        <w:trPr>
          <w:tblHeader/>
        </w:trPr>
        <w:tc>
          <w:tcPr>
            <w:tcW w:w="2340" w:type="dxa"/>
            <w:vAlign w:val="bottom"/>
          </w:tcPr>
          <w:p w14:paraId="3714EB6C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9850FF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6681A6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C9E47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364E9D85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00FDCD90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23C3C36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82C7288" w14:textId="77777777" w:rsidR="00BA6E5D" w:rsidRPr="009721F5" w:rsidDel="00D43E7A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A6E5D" w:rsidRPr="009721F5" w14:paraId="067FAD1A" w14:textId="77777777" w:rsidTr="0018549E">
        <w:trPr>
          <w:tblHeader/>
        </w:trPr>
        <w:tc>
          <w:tcPr>
            <w:tcW w:w="2340" w:type="dxa"/>
          </w:tcPr>
          <w:p w14:paraId="4B4402CA" w14:textId="77777777" w:rsidR="00BA6E5D" w:rsidRPr="00803BF9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B2BE9C9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B474CD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BF1997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E993E86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0081C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E5D" w:rsidRPr="009721F5" w14:paraId="04BCFDA8" w14:textId="77777777" w:rsidTr="0018549E">
        <w:tc>
          <w:tcPr>
            <w:tcW w:w="2340" w:type="dxa"/>
          </w:tcPr>
          <w:p w14:paraId="6B2070F2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890" w:type="dxa"/>
          </w:tcPr>
          <w:p w14:paraId="5699DE16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E9DAA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76A273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42BE7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91A6E9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A6E5D" w:rsidRPr="009721F5" w14:paraId="2D212CF5" w14:textId="77777777" w:rsidTr="0018549E">
        <w:tc>
          <w:tcPr>
            <w:tcW w:w="2340" w:type="dxa"/>
          </w:tcPr>
          <w:p w14:paraId="615BD4AB" w14:textId="38B85EAE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7F6CBE" w:rsidRPr="007F6CBE">
              <w:rPr>
                <w:rFonts w:ascii="Angsana New" w:hAnsi="Angsana New" w:hint="cs"/>
                <w:i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1AFA9EA2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1BA45FA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0BF6695B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3479D1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331EB6B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C68F2" w:rsidRPr="009721F5" w14:paraId="733EB348" w14:textId="77777777" w:rsidTr="0018549E">
        <w:tc>
          <w:tcPr>
            <w:tcW w:w="2340" w:type="dxa"/>
          </w:tcPr>
          <w:p w14:paraId="6CC6789D" w14:textId="069FD5E0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150E0611" w14:textId="2924C3B0" w:rsidR="00DC68F2" w:rsidRPr="009721F5" w:rsidRDefault="007F6CB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27</w:t>
            </w:r>
            <w:r w:rsidR="00DC68F2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C68F2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560B645C" w14:textId="34BD5641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0E160161" w14:textId="6BD6F756" w:rsidR="00DC68F2" w:rsidRPr="009721F5" w:rsidRDefault="007F6CB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0</w:t>
            </w:r>
            <w:r w:rsidR="00DC68F2"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14:paraId="7D3FA58D" w14:textId="77777777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DBEFEB9" w14:textId="764F696B" w:rsidR="00DC68F2" w:rsidRPr="009721F5" w:rsidRDefault="007F6CBE" w:rsidP="00DC68F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24</w:t>
            </w:r>
            <w:r w:rsidR="00DC68F2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BA6E5D" w:rsidRPr="009721F5" w14:paraId="6F02C3F5" w14:textId="77777777" w:rsidTr="0018549E">
        <w:tc>
          <w:tcPr>
            <w:tcW w:w="2340" w:type="dxa"/>
          </w:tcPr>
          <w:p w14:paraId="4770B436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9BE5A8D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6A4B262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75C274E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C9CAC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CF35B50" w14:textId="77777777" w:rsidR="00BA6E5D" w:rsidRPr="009721F5" w:rsidRDefault="00BA6E5D" w:rsidP="00DB13E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E5D" w:rsidRPr="009721F5" w14:paraId="424E56D6" w14:textId="77777777" w:rsidTr="0018549E">
        <w:tc>
          <w:tcPr>
            <w:tcW w:w="2340" w:type="dxa"/>
          </w:tcPr>
          <w:p w14:paraId="58247B2C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890" w:type="dxa"/>
          </w:tcPr>
          <w:p w14:paraId="0A9639D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362521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3B4105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3A5B73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DD2FD5B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A6E5D" w:rsidRPr="009721F5" w14:paraId="5581BDBA" w14:textId="77777777" w:rsidTr="0018549E">
        <w:tc>
          <w:tcPr>
            <w:tcW w:w="2340" w:type="dxa"/>
          </w:tcPr>
          <w:p w14:paraId="52663438" w14:textId="1200E403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7F6CBE" w:rsidRPr="007F6CBE">
              <w:rPr>
                <w:rFonts w:ascii="Angsana New" w:hAnsi="Angsana New" w:hint="cs"/>
                <w:i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35EE3870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0EF7F05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8CBF04D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2CEAABE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6D78FCA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C68F2" w:rsidRPr="009721F5" w14:paraId="430D29CF" w14:textId="77777777" w:rsidTr="0018549E">
        <w:tc>
          <w:tcPr>
            <w:tcW w:w="2340" w:type="dxa"/>
          </w:tcPr>
          <w:p w14:paraId="6D587CC8" w14:textId="4A8E7319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76B7FA4A" w14:textId="2280261B" w:rsidR="00DC68F2" w:rsidRPr="009721F5" w:rsidRDefault="007F6CB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C68F2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C68F2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0B09EFFB" w14:textId="5AE742FC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174836D8" w14:textId="76451924" w:rsidR="00DC68F2" w:rsidRPr="009721F5" w:rsidRDefault="007F6CB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486CBAF5" w14:textId="77777777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4D3594" w14:textId="0952F94D" w:rsidR="00DC68F2" w:rsidRPr="009721F5" w:rsidRDefault="007F6CBE" w:rsidP="00DC68F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17</w:t>
            </w:r>
            <w:r w:rsidR="00DC68F2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999</w:t>
            </w:r>
          </w:p>
        </w:tc>
      </w:tr>
    </w:tbl>
    <w:p w14:paraId="250A7483" w14:textId="5C08E4A8" w:rsidR="00737136" w:rsidRPr="009721F5" w:rsidRDefault="00737136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เครื่องมือทางการเงิน</w:t>
      </w:r>
    </w:p>
    <w:p w14:paraId="71D86D2B" w14:textId="77777777" w:rsidR="005104BB" w:rsidRPr="009721F5" w:rsidRDefault="005104BB" w:rsidP="005104B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5470570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1F8E39E5" w14:textId="120BCBC6" w:rsidR="00B12FAA" w:rsidRPr="009721F5" w:rsidRDefault="00B12FAA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4C1A6C9" w14:textId="081613CC" w:rsidR="00D44179" w:rsidRPr="009721F5" w:rsidRDefault="00D44179" w:rsidP="00AE076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474"/>
      </w:tblGrid>
      <w:tr w:rsidR="00B12FAA" w:rsidRPr="009721F5" w14:paraId="72D48910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4683C4E9" w14:textId="6F540145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825F27D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12FAA" w:rsidRPr="009721F5" w14:paraId="06A95034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5E9B1AFB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F66E5DF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98DA249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997912D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12FAA" w:rsidRPr="009721F5" w14:paraId="042CF60B" w14:textId="77777777" w:rsidTr="000F77AF">
        <w:trPr>
          <w:trHeight w:val="261"/>
          <w:tblHeader/>
        </w:trPr>
        <w:tc>
          <w:tcPr>
            <w:tcW w:w="5760" w:type="dxa"/>
            <w:hideMark/>
          </w:tcPr>
          <w:p w14:paraId="2876A11A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A0F1D7D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0EB2358" w14:textId="74CB641A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7B7C621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038ADB1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396C20A4" w14:textId="625AB29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B12FAA" w:rsidRPr="009721F5" w14:paraId="2BB9576E" w14:textId="77777777" w:rsidTr="000F77AF">
        <w:trPr>
          <w:trHeight w:val="261"/>
          <w:tblHeader/>
        </w:trPr>
        <w:tc>
          <w:tcPr>
            <w:tcW w:w="5760" w:type="dxa"/>
          </w:tcPr>
          <w:p w14:paraId="4BE7BBE4" w14:textId="5C7250FC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14200700" w14:textId="77777777" w:rsidR="00B12FAA" w:rsidRPr="009721F5" w:rsidRDefault="00B12FAA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CE9" w:rsidRPr="009721F5" w14:paraId="2122F649" w14:textId="77777777" w:rsidTr="000F77AF">
        <w:trPr>
          <w:trHeight w:val="261"/>
        </w:trPr>
        <w:tc>
          <w:tcPr>
            <w:tcW w:w="5760" w:type="dxa"/>
          </w:tcPr>
          <w:p w14:paraId="64C2C68C" w14:textId="754C2201" w:rsidR="00026CE9" w:rsidRPr="009721F5" w:rsidRDefault="00026CE9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3557AE"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240FC"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557AE"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3420" w:type="dxa"/>
            <w:gridSpan w:val="3"/>
          </w:tcPr>
          <w:p w14:paraId="1F47D0D3" w14:textId="77777777" w:rsidR="00026CE9" w:rsidRPr="009721F5" w:rsidRDefault="00026CE9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12FAA" w:rsidRPr="009721F5" w14:paraId="3A4B1D16" w14:textId="77777777" w:rsidTr="000F77AF">
        <w:trPr>
          <w:trHeight w:val="261"/>
        </w:trPr>
        <w:tc>
          <w:tcPr>
            <w:tcW w:w="5760" w:type="dxa"/>
          </w:tcPr>
          <w:p w14:paraId="18E77D20" w14:textId="77777777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03B7FD29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77BAC7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0453691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FAA" w:rsidRPr="009721F5" w14:paraId="73D253DB" w14:textId="77777777" w:rsidTr="000F77AF">
        <w:trPr>
          <w:trHeight w:val="261"/>
        </w:trPr>
        <w:tc>
          <w:tcPr>
            <w:tcW w:w="5760" w:type="dxa"/>
            <w:hideMark/>
          </w:tcPr>
          <w:p w14:paraId="6EA7A89C" w14:textId="77777777" w:rsidR="00B12FAA" w:rsidRPr="009721F5" w:rsidRDefault="00B12FAA" w:rsidP="00B12FAA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FC5DC9" w14:textId="3206F314" w:rsidR="00B12FAA" w:rsidRPr="009721F5" w:rsidRDefault="007F6CBE" w:rsidP="00B12FA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315</w:t>
            </w:r>
            <w:r w:rsidR="00481FDE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6BE43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3DDECCE" w14:textId="6470D46B" w:rsidR="00B12FAA" w:rsidRPr="009721F5" w:rsidRDefault="007F6CBE" w:rsidP="00B12FA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315</w:t>
            </w:r>
            <w:r w:rsidR="007F75EB"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219</w:t>
            </w:r>
          </w:p>
        </w:tc>
      </w:tr>
      <w:tr w:rsidR="00060D67" w:rsidRPr="009721F5" w14:paraId="566FE1E1" w14:textId="77777777" w:rsidTr="000F77AF">
        <w:trPr>
          <w:trHeight w:val="261"/>
        </w:trPr>
        <w:tc>
          <w:tcPr>
            <w:tcW w:w="5760" w:type="dxa"/>
          </w:tcPr>
          <w:p w14:paraId="5CC420DE" w14:textId="77777777" w:rsidR="00060D67" w:rsidRPr="009721F5" w:rsidRDefault="00060D67" w:rsidP="0000098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6B2DC873" w14:textId="77777777" w:rsidR="00060D67" w:rsidRPr="009721F5" w:rsidRDefault="00060D67" w:rsidP="0000098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2293E" w:rsidRPr="009721F5" w14:paraId="51D6D9D3" w14:textId="77777777" w:rsidTr="000F77AF">
        <w:trPr>
          <w:trHeight w:val="261"/>
        </w:trPr>
        <w:tc>
          <w:tcPr>
            <w:tcW w:w="5760" w:type="dxa"/>
          </w:tcPr>
          <w:p w14:paraId="05B3BE9F" w14:textId="0F98FEFA" w:rsidR="0022293E" w:rsidRPr="009721F5" w:rsidRDefault="00F301C0" w:rsidP="0000098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420" w:type="dxa"/>
            <w:gridSpan w:val="3"/>
          </w:tcPr>
          <w:p w14:paraId="5BA486DE" w14:textId="098F591C" w:rsidR="0022293E" w:rsidRPr="009721F5" w:rsidRDefault="0022293E" w:rsidP="0000098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2293E" w:rsidRPr="009721F5" w14:paraId="70739625" w14:textId="77777777" w:rsidTr="000F77AF">
        <w:trPr>
          <w:trHeight w:val="261"/>
        </w:trPr>
        <w:tc>
          <w:tcPr>
            <w:tcW w:w="5760" w:type="dxa"/>
          </w:tcPr>
          <w:p w14:paraId="3A6F5210" w14:textId="77777777" w:rsidR="0022293E" w:rsidRPr="009721F5" w:rsidRDefault="0022293E" w:rsidP="0000098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BAC048E" w14:textId="77777777" w:rsidR="0022293E" w:rsidRPr="009721F5" w:rsidRDefault="0022293E" w:rsidP="000009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37A622" w14:textId="77777777" w:rsidR="0022293E" w:rsidRPr="009721F5" w:rsidRDefault="0022293E" w:rsidP="000009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EED4B6D" w14:textId="77777777" w:rsidR="0022293E" w:rsidRPr="009721F5" w:rsidRDefault="0022293E" w:rsidP="0000098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7AE" w:rsidRPr="009721F5" w14:paraId="2B171EAE" w14:textId="77777777" w:rsidTr="000F77AF">
        <w:trPr>
          <w:trHeight w:val="261"/>
        </w:trPr>
        <w:tc>
          <w:tcPr>
            <w:tcW w:w="5760" w:type="dxa"/>
            <w:hideMark/>
          </w:tcPr>
          <w:p w14:paraId="1D540BE5" w14:textId="77777777" w:rsidR="003557AE" w:rsidRPr="009721F5" w:rsidRDefault="003557AE" w:rsidP="003557AE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C590CCF" w14:textId="7CD3C0C8" w:rsidR="003557AE" w:rsidRPr="009721F5" w:rsidRDefault="007F6CBE" w:rsidP="003557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  <w:r w:rsidR="003557AE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012</w:t>
            </w:r>
          </w:p>
        </w:tc>
        <w:tc>
          <w:tcPr>
            <w:tcW w:w="236" w:type="dxa"/>
            <w:vAlign w:val="bottom"/>
          </w:tcPr>
          <w:p w14:paraId="3F4D3904" w14:textId="77777777" w:rsidR="003557AE" w:rsidRPr="009721F5" w:rsidRDefault="003557AE" w:rsidP="003557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09123CD" w14:textId="1397626E" w:rsidR="003557AE" w:rsidRPr="009721F5" w:rsidRDefault="007F6CBE" w:rsidP="003557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479</w:t>
            </w:r>
            <w:r w:rsidR="003557AE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573</w:t>
            </w:r>
          </w:p>
        </w:tc>
      </w:tr>
    </w:tbl>
    <w:p w14:paraId="11587E37" w14:textId="0AEEB61C" w:rsidR="0022293E" w:rsidRPr="009721F5" w:rsidRDefault="0022293E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E9326E1" w14:textId="77777777" w:rsidR="00060D67" w:rsidRPr="009721F5" w:rsidRDefault="00060D67">
      <w:pPr>
        <w:rPr>
          <w:rFonts w:ascii="Angsana New" w:hAnsi="Angsana New"/>
        </w:rPr>
      </w:pPr>
      <w:r w:rsidRPr="009721F5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474"/>
      </w:tblGrid>
      <w:tr w:rsidR="00B12FAA" w:rsidRPr="009721F5" w14:paraId="38739540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735C3013" w14:textId="1D39698E" w:rsidR="00B12FAA" w:rsidRPr="009721F5" w:rsidRDefault="0022293E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3420" w:type="dxa"/>
            <w:gridSpan w:val="3"/>
          </w:tcPr>
          <w:p w14:paraId="32AD2BBC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12FAA" w:rsidRPr="009721F5" w14:paraId="39CC223E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45319CCE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B595B89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19624C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EDCDB0C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12FAA" w:rsidRPr="009721F5" w14:paraId="0EAD15B3" w14:textId="77777777" w:rsidTr="000F77AF">
        <w:trPr>
          <w:trHeight w:val="261"/>
          <w:tblHeader/>
        </w:trPr>
        <w:tc>
          <w:tcPr>
            <w:tcW w:w="5760" w:type="dxa"/>
            <w:hideMark/>
          </w:tcPr>
          <w:p w14:paraId="2EA99DD9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1950AB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B57DA4B" w14:textId="200223F5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45E69FA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5148A0A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00082F7" w14:textId="26F88939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F6CBE"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B12FAA" w:rsidRPr="009721F5" w14:paraId="4CDAEC62" w14:textId="77777777" w:rsidTr="000F77AF">
        <w:trPr>
          <w:trHeight w:val="261"/>
          <w:tblHeader/>
        </w:trPr>
        <w:tc>
          <w:tcPr>
            <w:tcW w:w="5760" w:type="dxa"/>
          </w:tcPr>
          <w:p w14:paraId="212630F2" w14:textId="379CEB81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5130813D" w14:textId="77777777" w:rsidR="00B12FAA" w:rsidRPr="009721F5" w:rsidRDefault="00B12FAA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CE9" w:rsidRPr="009721F5" w14:paraId="28EEB082" w14:textId="77777777" w:rsidTr="000F77AF">
        <w:trPr>
          <w:trHeight w:val="261"/>
        </w:trPr>
        <w:tc>
          <w:tcPr>
            <w:tcW w:w="5760" w:type="dxa"/>
          </w:tcPr>
          <w:p w14:paraId="5544424D" w14:textId="02A75CC2" w:rsidR="00026CE9" w:rsidRPr="009721F5" w:rsidRDefault="003557AE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240FC"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3420" w:type="dxa"/>
            <w:gridSpan w:val="3"/>
          </w:tcPr>
          <w:p w14:paraId="36B06A67" w14:textId="77777777" w:rsidR="00026CE9" w:rsidRPr="009721F5" w:rsidRDefault="00026CE9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12FAA" w:rsidRPr="009721F5" w14:paraId="3379564D" w14:textId="77777777" w:rsidTr="000F77AF">
        <w:trPr>
          <w:trHeight w:val="261"/>
        </w:trPr>
        <w:tc>
          <w:tcPr>
            <w:tcW w:w="5760" w:type="dxa"/>
          </w:tcPr>
          <w:p w14:paraId="05AB42AC" w14:textId="77777777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6297683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B431A4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EE1474E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267" w:rsidRPr="009721F5" w14:paraId="2ED0C743" w14:textId="77777777" w:rsidTr="000F77AF">
        <w:trPr>
          <w:trHeight w:val="261"/>
        </w:trPr>
        <w:tc>
          <w:tcPr>
            <w:tcW w:w="5760" w:type="dxa"/>
            <w:hideMark/>
          </w:tcPr>
          <w:p w14:paraId="50F08F14" w14:textId="77777777" w:rsidR="002F2267" w:rsidRPr="009721F5" w:rsidRDefault="002F2267" w:rsidP="002F2267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7ADDA91" w14:textId="736A6CC5" w:rsidR="002F2267" w:rsidRPr="009721F5" w:rsidRDefault="007F6CBE" w:rsidP="002F226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178</w:t>
            </w:r>
            <w:r w:rsidR="00155C90" w:rsidRPr="009721F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36" w:type="dxa"/>
            <w:vAlign w:val="bottom"/>
          </w:tcPr>
          <w:p w14:paraId="23A6C086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F3491F8" w14:textId="75F89064" w:rsidR="002F2267" w:rsidRPr="009721F5" w:rsidRDefault="007F6CBE" w:rsidP="002F226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177</w:t>
            </w:r>
            <w:r w:rsidR="00155C90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828</w:t>
            </w:r>
          </w:p>
        </w:tc>
      </w:tr>
      <w:tr w:rsidR="002F2267" w:rsidRPr="009721F5" w14:paraId="741AD389" w14:textId="77777777" w:rsidTr="000F77AF">
        <w:trPr>
          <w:trHeight w:val="261"/>
        </w:trPr>
        <w:tc>
          <w:tcPr>
            <w:tcW w:w="5760" w:type="dxa"/>
          </w:tcPr>
          <w:p w14:paraId="61E8A203" w14:textId="77777777" w:rsidR="002F2267" w:rsidRPr="009721F5" w:rsidRDefault="002F2267" w:rsidP="002F226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49C2ECC" w14:textId="2F814BDD" w:rsidR="002F2267" w:rsidRPr="009721F5" w:rsidRDefault="002F2267" w:rsidP="002F226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BC1C8D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9A04242" w14:textId="2E45314E" w:rsidR="002F2267" w:rsidRPr="009721F5" w:rsidRDefault="002F2267" w:rsidP="002F226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57AE" w:rsidRPr="009721F5" w14:paraId="111C0FBA" w14:textId="77777777" w:rsidTr="000F77AF">
        <w:trPr>
          <w:trHeight w:val="261"/>
        </w:trPr>
        <w:tc>
          <w:tcPr>
            <w:tcW w:w="5760" w:type="dxa"/>
          </w:tcPr>
          <w:p w14:paraId="3D591506" w14:textId="72BBC8A9" w:rsidR="003557AE" w:rsidRPr="009721F5" w:rsidRDefault="003557AE" w:rsidP="003557A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420" w:type="dxa"/>
            <w:gridSpan w:val="3"/>
          </w:tcPr>
          <w:p w14:paraId="1D884DC4" w14:textId="11F62B61" w:rsidR="003557AE" w:rsidRPr="009721F5" w:rsidRDefault="003557AE" w:rsidP="003557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F2267" w:rsidRPr="009721F5" w14:paraId="1F0313EE" w14:textId="77777777" w:rsidTr="000F77AF">
        <w:trPr>
          <w:trHeight w:val="261"/>
        </w:trPr>
        <w:tc>
          <w:tcPr>
            <w:tcW w:w="5760" w:type="dxa"/>
          </w:tcPr>
          <w:p w14:paraId="7C941CE5" w14:textId="77777777" w:rsidR="002F2267" w:rsidRPr="009721F5" w:rsidRDefault="002F2267" w:rsidP="002F226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9258496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5C5107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39D278C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7AE" w:rsidRPr="009721F5" w14:paraId="61747233" w14:textId="77777777" w:rsidTr="000F77AF">
        <w:trPr>
          <w:trHeight w:val="261"/>
        </w:trPr>
        <w:tc>
          <w:tcPr>
            <w:tcW w:w="5760" w:type="dxa"/>
            <w:hideMark/>
          </w:tcPr>
          <w:p w14:paraId="542064C8" w14:textId="77777777" w:rsidR="003557AE" w:rsidRPr="009721F5" w:rsidRDefault="003557AE" w:rsidP="003557AE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79C725E5" w14:textId="2E8E8AC2" w:rsidR="003557AE" w:rsidRPr="009721F5" w:rsidRDefault="007F6CBE" w:rsidP="003557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306</w:t>
            </w:r>
            <w:r w:rsidR="003557AE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018</w:t>
            </w:r>
          </w:p>
        </w:tc>
        <w:tc>
          <w:tcPr>
            <w:tcW w:w="236" w:type="dxa"/>
            <w:vAlign w:val="bottom"/>
          </w:tcPr>
          <w:p w14:paraId="6805A8D7" w14:textId="77777777" w:rsidR="003557AE" w:rsidRPr="009721F5" w:rsidRDefault="003557AE" w:rsidP="003557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C2B3A9D" w14:textId="1134C018" w:rsidR="003557AE" w:rsidRPr="009721F5" w:rsidRDefault="007F6CBE" w:rsidP="003557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305</w:t>
            </w:r>
            <w:r w:rsidR="003557AE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  <w:lang w:val="en-US"/>
              </w:rPr>
              <w:t>577</w:t>
            </w:r>
          </w:p>
        </w:tc>
      </w:tr>
    </w:tbl>
    <w:p w14:paraId="19FB5B76" w14:textId="222B5CCC" w:rsidR="008874BA" w:rsidRPr="009721F5" w:rsidRDefault="008874BA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93CE0E" w14:textId="4B312228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682828" w14:textId="0E59E8A6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F6CBE" w:rsidRPr="007F6CBE">
        <w:rPr>
          <w:rFonts w:ascii="Angsana New" w:hAnsi="Angsana New" w:hint="cs"/>
          <w:spacing w:val="-2"/>
          <w:sz w:val="30"/>
          <w:szCs w:val="30"/>
        </w:rPr>
        <w:t>2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อัตราดอกเบี้ย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ตลาด</w:t>
      </w:r>
    </w:p>
    <w:p w14:paraId="11F4DB77" w14:textId="77777777" w:rsidR="00865BCC" w:rsidRPr="009721F5" w:rsidRDefault="00865BCC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ED4BCF" w14:textId="10821E69" w:rsidR="005B6A13" w:rsidRPr="009721F5" w:rsidRDefault="005B6A13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ภาระผูกพันกับบุคคลหรือกิจการที่ไม่เกี่ยวข้องกัน</w:t>
      </w:r>
    </w:p>
    <w:p w14:paraId="26CD0AA2" w14:textId="231DA266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5B6A13" w:rsidRPr="009721F5" w14:paraId="7170CEC2" w14:textId="77777777" w:rsidTr="000F77AF">
        <w:trPr>
          <w:tblHeader/>
        </w:trPr>
        <w:tc>
          <w:tcPr>
            <w:tcW w:w="5670" w:type="dxa"/>
          </w:tcPr>
          <w:p w14:paraId="20C9EE41" w14:textId="77777777" w:rsidR="005B6A13" w:rsidRPr="009721F5" w:rsidRDefault="005B6A13" w:rsidP="00C06C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DC5F120" w14:textId="3DF669C5" w:rsidR="005B6A13" w:rsidRPr="009721F5" w:rsidRDefault="008240FC" w:rsidP="00C06C75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DC05DB3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D76648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D7BB239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D70F4EB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5B6A13" w:rsidRPr="009721F5" w14:paraId="631EAAAB" w14:textId="77777777" w:rsidTr="000F77AF">
        <w:trPr>
          <w:tblHeader/>
        </w:trPr>
        <w:tc>
          <w:tcPr>
            <w:tcW w:w="5670" w:type="dxa"/>
          </w:tcPr>
          <w:p w14:paraId="0FB8DE31" w14:textId="77777777" w:rsidR="005B6A13" w:rsidRPr="009721F5" w:rsidRDefault="005B6A13" w:rsidP="00C06C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230BF10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13" w:rsidRPr="009721F5" w14:paraId="576E048B" w14:textId="77777777" w:rsidTr="000F77AF">
        <w:trPr>
          <w:trHeight w:val="335"/>
        </w:trPr>
        <w:tc>
          <w:tcPr>
            <w:tcW w:w="5670" w:type="dxa"/>
          </w:tcPr>
          <w:p w14:paraId="2A864481" w14:textId="77777777" w:rsidR="005B6A13" w:rsidRPr="009721F5" w:rsidRDefault="005B6A13" w:rsidP="00C06C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BFECF4B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963668E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5624E98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17FC" w:rsidRPr="009721F5" w14:paraId="3952946C" w14:textId="77777777" w:rsidTr="000F77AF">
        <w:trPr>
          <w:trHeight w:val="440"/>
        </w:trPr>
        <w:tc>
          <w:tcPr>
            <w:tcW w:w="5670" w:type="dxa"/>
          </w:tcPr>
          <w:p w14:paraId="32B134EB" w14:textId="1CA9F89C" w:rsidR="002217FC" w:rsidRPr="009721F5" w:rsidRDefault="002217FC" w:rsidP="002217FC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45378F" w:rsidRPr="009721F5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620" w:type="dxa"/>
          </w:tcPr>
          <w:p w14:paraId="5347EED7" w14:textId="0E07126E" w:rsidR="002217FC" w:rsidRPr="009721F5" w:rsidRDefault="007F6CBE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</w:t>
            </w:r>
            <w:r w:rsidR="00E616A1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490</w:t>
            </w:r>
          </w:p>
        </w:tc>
        <w:tc>
          <w:tcPr>
            <w:tcW w:w="279" w:type="dxa"/>
          </w:tcPr>
          <w:p w14:paraId="09A29549" w14:textId="77777777" w:rsidR="002217FC" w:rsidRPr="009721F5" w:rsidRDefault="002217FC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D45C991" w14:textId="74F2FF10" w:rsidR="002217FC" w:rsidRPr="009721F5" w:rsidRDefault="007F6CBE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</w:t>
            </w:r>
            <w:r w:rsidR="00C6714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490</w:t>
            </w:r>
          </w:p>
        </w:tc>
      </w:tr>
      <w:tr w:rsidR="00B02DD8" w:rsidRPr="009721F5" w14:paraId="381F3E92" w14:textId="77777777" w:rsidTr="000F77AF">
        <w:trPr>
          <w:trHeight w:val="370"/>
        </w:trPr>
        <w:tc>
          <w:tcPr>
            <w:tcW w:w="5670" w:type="dxa"/>
          </w:tcPr>
          <w:p w14:paraId="3014B76C" w14:textId="77777777" w:rsidR="00B02DD8" w:rsidRPr="009721F5" w:rsidRDefault="00B02DD8" w:rsidP="00B02DD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CD68F4" w14:textId="2FB1D46A" w:rsidR="00B02DD8" w:rsidRPr="009721F5" w:rsidRDefault="007F6CBE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E616A1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9" w:type="dxa"/>
          </w:tcPr>
          <w:p w14:paraId="54400D64" w14:textId="77777777" w:rsidR="00B02DD8" w:rsidRPr="009721F5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384E8A5F" w14:textId="1C4339CC" w:rsidR="00B02DD8" w:rsidRPr="009721F5" w:rsidRDefault="007F6CBE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C67143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490</w:t>
            </w:r>
          </w:p>
        </w:tc>
      </w:tr>
      <w:tr w:rsidR="00B02DD8" w:rsidRPr="009721F5" w14:paraId="5FF8F50F" w14:textId="77777777" w:rsidTr="000F77AF">
        <w:trPr>
          <w:trHeight w:val="370"/>
        </w:trPr>
        <w:tc>
          <w:tcPr>
            <w:tcW w:w="5670" w:type="dxa"/>
          </w:tcPr>
          <w:p w14:paraId="21B03BA3" w14:textId="77777777" w:rsidR="00B02DD8" w:rsidRPr="009721F5" w:rsidRDefault="00B02DD8" w:rsidP="00B02DD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EC9278" w14:textId="351B2884" w:rsidR="00B02DD8" w:rsidRPr="009721F5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EBBA631" w14:textId="77777777" w:rsidR="00B02DD8" w:rsidRPr="009721F5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FE359CD" w14:textId="77777777" w:rsidR="00B02DD8" w:rsidRPr="009721F5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2A9BB7A" w14:textId="748A39EB" w:rsidR="00060D67" w:rsidRPr="009721F5" w:rsidRDefault="00060D67">
      <w:pPr>
        <w:rPr>
          <w:rFonts w:ascii="Angsana New" w:hAnsi="Angsana New"/>
        </w:rPr>
      </w:pPr>
      <w:r w:rsidRPr="009721F5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060D67" w:rsidRPr="009721F5" w14:paraId="363B323D" w14:textId="77777777" w:rsidTr="000F77AF">
        <w:trPr>
          <w:tblHeader/>
        </w:trPr>
        <w:tc>
          <w:tcPr>
            <w:tcW w:w="5670" w:type="dxa"/>
          </w:tcPr>
          <w:p w14:paraId="4D4FC1C3" w14:textId="77777777" w:rsidR="00060D67" w:rsidRPr="009721F5" w:rsidRDefault="00060D67" w:rsidP="00804B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C93860" w14:textId="7888DB61" w:rsidR="00060D67" w:rsidRPr="009721F5" w:rsidRDefault="00060D67" w:rsidP="00804BFF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7F6CBE" w:rsidRPr="007F6C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D8468E1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B86DCE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1D597186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B64D48F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060D67" w:rsidRPr="009721F5" w14:paraId="4362B167" w14:textId="77777777" w:rsidTr="000F77AF">
        <w:trPr>
          <w:tblHeader/>
        </w:trPr>
        <w:tc>
          <w:tcPr>
            <w:tcW w:w="5670" w:type="dxa"/>
          </w:tcPr>
          <w:p w14:paraId="18032228" w14:textId="77777777" w:rsidR="00060D67" w:rsidRPr="009721F5" w:rsidRDefault="00060D67" w:rsidP="00804B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B4223C2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13" w:rsidRPr="009721F5" w14:paraId="5FECA4F9" w14:textId="77777777" w:rsidTr="000F77AF">
        <w:trPr>
          <w:trHeight w:val="197"/>
        </w:trPr>
        <w:tc>
          <w:tcPr>
            <w:tcW w:w="5670" w:type="dxa"/>
          </w:tcPr>
          <w:p w14:paraId="6CDE320A" w14:textId="232C3995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332918F" w14:textId="550004AB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6606F263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338DBF32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13" w:rsidRPr="009721F5" w14:paraId="3B16FA70" w14:textId="77777777" w:rsidTr="000F77AF">
        <w:trPr>
          <w:trHeight w:val="197"/>
        </w:trPr>
        <w:tc>
          <w:tcPr>
            <w:tcW w:w="5670" w:type="dxa"/>
          </w:tcPr>
          <w:p w14:paraId="1481CD0F" w14:textId="103FDD43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229103"/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  <w:bookmarkEnd w:id="3"/>
          </w:p>
        </w:tc>
        <w:tc>
          <w:tcPr>
            <w:tcW w:w="1620" w:type="dxa"/>
            <w:shd w:val="clear" w:color="auto" w:fill="auto"/>
          </w:tcPr>
          <w:p w14:paraId="52A481CE" w14:textId="6F620B0A" w:rsidR="005B6A13" w:rsidRPr="009721F5" w:rsidRDefault="007F6CBE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</w:t>
            </w:r>
            <w:r w:rsidR="00520D51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628</w:t>
            </w:r>
          </w:p>
        </w:tc>
        <w:tc>
          <w:tcPr>
            <w:tcW w:w="279" w:type="dxa"/>
          </w:tcPr>
          <w:p w14:paraId="0C148F03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BBF0B08" w14:textId="1EA46940" w:rsidR="005B6A13" w:rsidRPr="009721F5" w:rsidRDefault="007F6CBE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</w:t>
            </w:r>
            <w:r w:rsidR="00E616A1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628</w:t>
            </w:r>
          </w:p>
        </w:tc>
      </w:tr>
      <w:tr w:rsidR="002F2267" w:rsidRPr="009721F5" w14:paraId="0BF67DC2" w14:textId="77777777" w:rsidTr="000F77AF">
        <w:trPr>
          <w:trHeight w:val="197"/>
        </w:trPr>
        <w:tc>
          <w:tcPr>
            <w:tcW w:w="5670" w:type="dxa"/>
          </w:tcPr>
          <w:p w14:paraId="3F9963E5" w14:textId="4BC11AE1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80229111"/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สัญญาบริการให้คำปรึกษา</w:t>
            </w:r>
            <w:bookmarkEnd w:id="4"/>
          </w:p>
        </w:tc>
        <w:tc>
          <w:tcPr>
            <w:tcW w:w="1620" w:type="dxa"/>
            <w:shd w:val="clear" w:color="auto" w:fill="auto"/>
          </w:tcPr>
          <w:p w14:paraId="7A9A1357" w14:textId="40F2E746" w:rsidR="002F2267" w:rsidRPr="009721F5" w:rsidRDefault="007F6CB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="002A4E1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095</w:t>
            </w:r>
          </w:p>
        </w:tc>
        <w:tc>
          <w:tcPr>
            <w:tcW w:w="279" w:type="dxa"/>
          </w:tcPr>
          <w:p w14:paraId="03E4F7EE" w14:textId="77777777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2081ABD" w14:textId="1598C46C" w:rsidR="002F2267" w:rsidRPr="009721F5" w:rsidRDefault="007F6CB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="005A64AA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095</w:t>
            </w:r>
          </w:p>
        </w:tc>
      </w:tr>
      <w:tr w:rsidR="002F2267" w:rsidRPr="009721F5" w14:paraId="016A8D3A" w14:textId="77777777" w:rsidTr="000F77AF">
        <w:trPr>
          <w:trHeight w:val="197"/>
        </w:trPr>
        <w:tc>
          <w:tcPr>
            <w:tcW w:w="5670" w:type="dxa"/>
          </w:tcPr>
          <w:p w14:paraId="7B926DEE" w14:textId="7511E29E" w:rsidR="002F2267" w:rsidRPr="009721F5" w:rsidRDefault="002F2267" w:rsidP="002F2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shd w:val="clear" w:color="auto" w:fill="auto"/>
          </w:tcPr>
          <w:p w14:paraId="3B903C19" w14:textId="0CB2F7E3" w:rsidR="002F2267" w:rsidRPr="009721F5" w:rsidRDefault="007F6CB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</w:t>
            </w:r>
            <w:r w:rsidR="002A4E1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813</w:t>
            </w:r>
          </w:p>
        </w:tc>
        <w:tc>
          <w:tcPr>
            <w:tcW w:w="279" w:type="dxa"/>
          </w:tcPr>
          <w:p w14:paraId="275E4FA5" w14:textId="77777777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8222822" w14:textId="68F4DA92" w:rsidR="002F2267" w:rsidRPr="009721F5" w:rsidRDefault="007F6CB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</w:t>
            </w:r>
            <w:r w:rsidR="002B1761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600</w:t>
            </w:r>
          </w:p>
        </w:tc>
      </w:tr>
      <w:tr w:rsidR="002F2267" w:rsidRPr="009721F5" w14:paraId="63B2F8DF" w14:textId="77777777" w:rsidTr="000F77AF">
        <w:trPr>
          <w:trHeight w:val="197"/>
        </w:trPr>
        <w:tc>
          <w:tcPr>
            <w:tcW w:w="5670" w:type="dxa"/>
          </w:tcPr>
          <w:p w14:paraId="77C0FDB0" w14:textId="77777777" w:rsidR="002F2267" w:rsidRPr="009721F5" w:rsidRDefault="002F2267" w:rsidP="002F22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14B3D" w14:textId="7456A5DA" w:rsidR="002F2267" w:rsidRPr="009721F5" w:rsidRDefault="007F6CB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  <w:r w:rsidR="00121E80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9" w:type="dxa"/>
          </w:tcPr>
          <w:p w14:paraId="15403835" w14:textId="77777777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5BB902F3" w14:textId="15133FCD" w:rsidR="002F2267" w:rsidRPr="009721F5" w:rsidRDefault="007F6CB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121E80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b/>
                <w:bCs/>
                <w:sz w:val="30"/>
                <w:szCs w:val="30"/>
              </w:rPr>
              <w:t>323</w:t>
            </w:r>
          </w:p>
        </w:tc>
      </w:tr>
    </w:tbl>
    <w:p w14:paraId="3A94567A" w14:textId="77777777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p w14:paraId="0D4E0156" w14:textId="7CAB0E02" w:rsidR="00CB6AC8" w:rsidRPr="009721F5" w:rsidRDefault="00CB6AC8" w:rsidP="004D4EB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การจัดประเภทรายการใหม่</w:t>
      </w:r>
    </w:p>
    <w:p w14:paraId="49456267" w14:textId="05DCF70B" w:rsidR="00CB6AC8" w:rsidRPr="009721F5" w:rsidRDefault="00CB6AC8" w:rsidP="003F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8FE0A83" w14:textId="3A73B378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="007F6CBE" w:rsidRPr="007F6CBE">
        <w:rPr>
          <w:rFonts w:ascii="Angsana New" w:hAnsi="Angsana New" w:hint="cs"/>
          <w:sz w:val="30"/>
          <w:szCs w:val="30"/>
        </w:rPr>
        <w:t>2565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7F6CBE" w:rsidRPr="007F6CBE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ดังนี้</w:t>
      </w: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CB6AC8" w:rsidRPr="009721F5" w14:paraId="09010FF7" w14:textId="77777777" w:rsidTr="00201DAE">
        <w:tc>
          <w:tcPr>
            <w:tcW w:w="3150" w:type="dxa"/>
          </w:tcPr>
          <w:p w14:paraId="23F342E5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65A15BF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7360" w:rsidRPr="009721F5" w14:paraId="4829B1AC" w14:textId="77777777" w:rsidTr="00201DAE">
        <w:tc>
          <w:tcPr>
            <w:tcW w:w="3150" w:type="dxa"/>
          </w:tcPr>
          <w:p w14:paraId="5E70E103" w14:textId="77777777" w:rsidR="00567360" w:rsidRPr="009721F5" w:rsidRDefault="00567360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2B75256E" w14:textId="3FD54651" w:rsidR="00567360" w:rsidRDefault="00567360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B6AC8" w:rsidRPr="009721F5" w14:paraId="2704687D" w14:textId="77777777" w:rsidTr="00201DAE">
        <w:tc>
          <w:tcPr>
            <w:tcW w:w="3150" w:type="dxa"/>
          </w:tcPr>
          <w:p w14:paraId="33F4CC80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5606AB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C4AA27D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648837C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26E8D915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DDCB479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B6AC8" w:rsidRPr="009721F5" w14:paraId="07D2D22F" w14:textId="77777777" w:rsidTr="00201DAE">
        <w:tc>
          <w:tcPr>
            <w:tcW w:w="3150" w:type="dxa"/>
          </w:tcPr>
          <w:p w14:paraId="6F2957C7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20195B5D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7360" w:rsidRPr="009721F5" w14:paraId="7BB3E7EC" w14:textId="77777777" w:rsidTr="00496CBD">
        <w:tc>
          <w:tcPr>
            <w:tcW w:w="9180" w:type="dxa"/>
            <w:gridSpan w:val="6"/>
          </w:tcPr>
          <w:p w14:paraId="647F1E22" w14:textId="79730E35" w:rsidR="00567360" w:rsidRPr="00567360" w:rsidRDefault="00567360" w:rsidP="0056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7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67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67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</w:tr>
      <w:tr w:rsidR="00CB6AC8" w:rsidRPr="009721F5" w14:paraId="44E4AF2E" w14:textId="77777777" w:rsidTr="00201DAE">
        <w:tc>
          <w:tcPr>
            <w:tcW w:w="3150" w:type="dxa"/>
          </w:tcPr>
          <w:p w14:paraId="772CCFEA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0D313A40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44EA4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899B58E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BD6E977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EC7751C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AC8" w:rsidRPr="009721F5" w14:paraId="33B470BE" w14:textId="77777777" w:rsidTr="00201DAE">
        <w:tc>
          <w:tcPr>
            <w:tcW w:w="3150" w:type="dxa"/>
          </w:tcPr>
          <w:p w14:paraId="142142DE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890" w:type="dxa"/>
          </w:tcPr>
          <w:p w14:paraId="5B0EF93E" w14:textId="74A04593" w:rsidR="00CB6AC8" w:rsidRPr="009721F5" w:rsidRDefault="00A66F1B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610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320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7C9B02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F53939D" w14:textId="0E7B76F6" w:rsidR="00CB6AC8" w:rsidRPr="009721F5" w:rsidRDefault="007F6CBE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33</w:t>
            </w:r>
            <w:r w:rsidR="00033661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745</w:t>
            </w:r>
          </w:p>
        </w:tc>
        <w:tc>
          <w:tcPr>
            <w:tcW w:w="242" w:type="dxa"/>
          </w:tcPr>
          <w:p w14:paraId="1452B97E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4A2C6E1" w14:textId="572F7D57" w:rsidR="00CB6AC8" w:rsidRPr="009721F5" w:rsidRDefault="00A6578F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576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575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B6AC8" w:rsidRPr="009721F5" w14:paraId="419BF1EB" w14:textId="77777777" w:rsidTr="00201DAE">
        <w:tc>
          <w:tcPr>
            <w:tcW w:w="3150" w:type="dxa"/>
          </w:tcPr>
          <w:p w14:paraId="2C55FC0C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890" w:type="dxa"/>
          </w:tcPr>
          <w:p w14:paraId="79B315B9" w14:textId="3A0E5C50" w:rsidR="00CB6AC8" w:rsidRPr="009721F5" w:rsidRDefault="007F6CBE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286</w:t>
            </w:r>
            <w:r w:rsidR="00A66F1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956</w:t>
            </w:r>
          </w:p>
        </w:tc>
        <w:tc>
          <w:tcPr>
            <w:tcW w:w="236" w:type="dxa"/>
          </w:tcPr>
          <w:p w14:paraId="66555157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21E6F9D" w14:textId="752B9519" w:rsidR="00CB6AC8" w:rsidRPr="009721F5" w:rsidRDefault="0003366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29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785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4ACC14A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27FF30C" w14:textId="47D85B4B" w:rsidR="00CB6AC8" w:rsidRPr="009721F5" w:rsidRDefault="007F6CBE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257</w:t>
            </w:r>
            <w:r w:rsidR="00A6578F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171</w:t>
            </w:r>
          </w:p>
        </w:tc>
      </w:tr>
      <w:tr w:rsidR="00CB6AC8" w:rsidRPr="009721F5" w14:paraId="1748EDBF" w14:textId="77777777" w:rsidTr="00201DAE">
        <w:tc>
          <w:tcPr>
            <w:tcW w:w="3150" w:type="dxa"/>
          </w:tcPr>
          <w:p w14:paraId="169CA70E" w14:textId="01D7F777" w:rsidR="00CB6AC8" w:rsidRPr="009721F5" w:rsidRDefault="0045378F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12C18008" w14:textId="2BD26E4A" w:rsidR="00CB6AC8" w:rsidRPr="009721F5" w:rsidRDefault="007F6CBE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153</w:t>
            </w:r>
            <w:r w:rsidR="00A66F1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2459725F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6857A96" w14:textId="54764990" w:rsidR="00CB6AC8" w:rsidRPr="009721F5" w:rsidRDefault="00215D3F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 w:hint="cs"/>
                <w:sz w:val="30"/>
                <w:szCs w:val="30"/>
              </w:rPr>
              <w:t>016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9BC7854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E60EBF4" w14:textId="52B1C8D0" w:rsidR="00CB6AC8" w:rsidRPr="009721F5" w:rsidRDefault="007F6CBE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145</w:t>
            </w:r>
            <w:r w:rsidR="00A6578F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102</w:t>
            </w:r>
          </w:p>
        </w:tc>
      </w:tr>
      <w:tr w:rsidR="00CB6AC8" w:rsidRPr="009721F5" w14:paraId="0E503862" w14:textId="77777777" w:rsidTr="00201DAE">
        <w:tc>
          <w:tcPr>
            <w:tcW w:w="3150" w:type="dxa"/>
          </w:tcPr>
          <w:p w14:paraId="63D586D6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11A2A067" w14:textId="0E183960" w:rsidR="00CB6AC8" w:rsidRPr="009721F5" w:rsidRDefault="007F6CBE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103</w:t>
            </w:r>
            <w:r w:rsidR="00A66F1B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374</w:t>
            </w:r>
          </w:p>
        </w:tc>
        <w:tc>
          <w:tcPr>
            <w:tcW w:w="236" w:type="dxa"/>
          </w:tcPr>
          <w:p w14:paraId="26F04F09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C14C7E9" w14:textId="37209331" w:rsidR="00CB6AC8" w:rsidRPr="009721F5" w:rsidRDefault="007F6CBE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4</w:t>
            </w:r>
            <w:r w:rsidR="00215D3F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056</w:t>
            </w:r>
          </w:p>
        </w:tc>
        <w:tc>
          <w:tcPr>
            <w:tcW w:w="242" w:type="dxa"/>
          </w:tcPr>
          <w:p w14:paraId="744625F6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22B32FF" w14:textId="7576F489" w:rsidR="00CB6AC8" w:rsidRPr="009721F5" w:rsidRDefault="007F6CBE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107</w:t>
            </w:r>
            <w:r w:rsidR="00A6578F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6CBE">
              <w:rPr>
                <w:rFonts w:ascii="Angsana New" w:hAnsi="Angsana New" w:hint="cs"/>
                <w:sz w:val="30"/>
                <w:szCs w:val="30"/>
              </w:rPr>
              <w:t>430</w:t>
            </w:r>
          </w:p>
        </w:tc>
      </w:tr>
      <w:tr w:rsidR="00CB6AC8" w:rsidRPr="009721F5" w14:paraId="59D9B591" w14:textId="77777777" w:rsidTr="00201DAE">
        <w:tc>
          <w:tcPr>
            <w:tcW w:w="3150" w:type="dxa"/>
          </w:tcPr>
          <w:p w14:paraId="368FAF9D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150F3B9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A2EA4E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A0393F7" w14:textId="3CD1243C" w:rsidR="00CB6AC8" w:rsidRPr="009721F5" w:rsidRDefault="000240B5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6505E92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448D9D5" w14:textId="77777777" w:rsidR="00CB6AC8" w:rsidRPr="009721F5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3EFA7B4" w14:textId="77777777" w:rsidR="00AB3EB3" w:rsidRDefault="00AB3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2777A206" w14:textId="77777777" w:rsidR="00B474FB" w:rsidRPr="009721F5" w:rsidRDefault="00B474FB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AB3EB3" w:rsidRPr="009721F5" w14:paraId="4BC65EED" w14:textId="77777777" w:rsidTr="007F256B">
        <w:tc>
          <w:tcPr>
            <w:tcW w:w="3150" w:type="dxa"/>
          </w:tcPr>
          <w:p w14:paraId="36503C67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F2A1076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EB3" w:rsidRPr="009721F5" w14:paraId="71475FF6" w14:textId="77777777" w:rsidTr="007F256B">
        <w:tc>
          <w:tcPr>
            <w:tcW w:w="3150" w:type="dxa"/>
          </w:tcPr>
          <w:p w14:paraId="14347EB2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CED28EA" w14:textId="3C8551F6" w:rsidR="00AB3EB3" w:rsidRPr="009721F5" w:rsidRDefault="007F6CBE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6736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B3EB3" w:rsidRPr="009721F5" w14:paraId="57679189" w14:textId="77777777" w:rsidTr="007F256B">
        <w:tc>
          <w:tcPr>
            <w:tcW w:w="3150" w:type="dxa"/>
          </w:tcPr>
          <w:p w14:paraId="50B733A7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F4567F5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44B1F71F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A624749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2755B25C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DA82A32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B3EB3" w:rsidRPr="009721F5" w14:paraId="01A79EB6" w14:textId="77777777" w:rsidTr="007F256B">
        <w:tc>
          <w:tcPr>
            <w:tcW w:w="3150" w:type="dxa"/>
          </w:tcPr>
          <w:p w14:paraId="3B4718A6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1897704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7360" w:rsidRPr="009721F5" w14:paraId="75F3B650" w14:textId="77777777" w:rsidTr="00BF3F78">
        <w:tc>
          <w:tcPr>
            <w:tcW w:w="9180" w:type="dxa"/>
            <w:gridSpan w:val="6"/>
          </w:tcPr>
          <w:p w14:paraId="208052C3" w14:textId="75164744" w:rsidR="00567360" w:rsidRPr="00567360" w:rsidRDefault="00567360" w:rsidP="00BF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7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67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67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67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</w:tr>
      <w:tr w:rsidR="00AB3EB3" w:rsidRPr="009721F5" w14:paraId="1F091998" w14:textId="77777777" w:rsidTr="007F256B">
        <w:tc>
          <w:tcPr>
            <w:tcW w:w="3150" w:type="dxa"/>
          </w:tcPr>
          <w:p w14:paraId="16805FD2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55E8BB81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E1C64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744064B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7B2162E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609BF9F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B3" w:rsidRPr="009721F5" w14:paraId="466D88B4" w14:textId="77777777" w:rsidTr="007F256B">
        <w:tc>
          <w:tcPr>
            <w:tcW w:w="3150" w:type="dxa"/>
          </w:tcPr>
          <w:p w14:paraId="3B27A619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890" w:type="dxa"/>
          </w:tcPr>
          <w:p w14:paraId="7B1BEAAA" w14:textId="054AAB5E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/>
                <w:sz w:val="30"/>
                <w:szCs w:val="30"/>
              </w:rPr>
              <w:t>313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/>
                <w:sz w:val="30"/>
                <w:szCs w:val="30"/>
              </w:rPr>
              <w:t>458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0676F0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80DC6B5" w14:textId="2C7812C3" w:rsidR="00AB3EB3" w:rsidRPr="009721F5" w:rsidRDefault="007F6CBE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/>
                <w:sz w:val="30"/>
                <w:szCs w:val="30"/>
              </w:rPr>
              <w:t>17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42" w:type="dxa"/>
          </w:tcPr>
          <w:p w14:paraId="138CC86D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AF1B9B1" w14:textId="2DC9DB0F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/>
                <w:sz w:val="30"/>
                <w:szCs w:val="30"/>
              </w:rPr>
              <w:t>295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/>
                <w:sz w:val="30"/>
                <w:szCs w:val="30"/>
              </w:rPr>
              <w:t>815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B3EB3" w:rsidRPr="009721F5" w14:paraId="0A7F9045" w14:textId="77777777" w:rsidTr="007F256B">
        <w:tc>
          <w:tcPr>
            <w:tcW w:w="3150" w:type="dxa"/>
          </w:tcPr>
          <w:p w14:paraId="73222D37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890" w:type="dxa"/>
          </w:tcPr>
          <w:p w14:paraId="012D904B" w14:textId="0970B359" w:rsidR="00AB3EB3" w:rsidRPr="009721F5" w:rsidRDefault="007F6CBE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/>
                <w:sz w:val="30"/>
                <w:szCs w:val="30"/>
              </w:rPr>
              <w:t>151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14:paraId="4C0543B8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103C5B6" w14:textId="0500FA8D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/>
                <w:sz w:val="30"/>
                <w:szCs w:val="30"/>
              </w:rPr>
              <w:t>14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/>
                <w:sz w:val="30"/>
                <w:szCs w:val="30"/>
              </w:rPr>
              <w:t>634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8C48A39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6F75B89" w14:textId="7A117A98" w:rsidR="00AB3EB3" w:rsidRPr="009721F5" w:rsidRDefault="007F6CBE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/>
                <w:sz w:val="30"/>
                <w:szCs w:val="30"/>
              </w:rPr>
              <w:t>136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AB3EB3" w:rsidRPr="009721F5" w14:paraId="330DD24B" w14:textId="77777777" w:rsidTr="007F256B">
        <w:tc>
          <w:tcPr>
            <w:tcW w:w="3150" w:type="dxa"/>
          </w:tcPr>
          <w:p w14:paraId="5ACE5BBD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39A25619" w14:textId="7AF10E7F" w:rsidR="00AB3EB3" w:rsidRPr="009721F5" w:rsidRDefault="007F6CBE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/>
                <w:sz w:val="30"/>
                <w:szCs w:val="30"/>
              </w:rPr>
              <w:t>77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36" w:type="dxa"/>
          </w:tcPr>
          <w:p w14:paraId="23CDE143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C479B90" w14:textId="2056440C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6CBE" w:rsidRPr="007F6CBE">
              <w:rPr>
                <w:rFonts w:ascii="Angsana New" w:hAnsi="Angsana New"/>
                <w:sz w:val="30"/>
                <w:szCs w:val="30"/>
              </w:rPr>
              <w:t>5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="007F6CBE" w:rsidRPr="007F6CBE">
              <w:rPr>
                <w:rFonts w:ascii="Angsana New" w:hAnsi="Angsana New"/>
                <w:sz w:val="30"/>
                <w:szCs w:val="30"/>
              </w:rPr>
              <w:t>165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2279D15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4C20A31" w14:textId="2966CBD5" w:rsidR="00AB3EB3" w:rsidRPr="009721F5" w:rsidRDefault="007F6CBE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/>
                <w:sz w:val="30"/>
                <w:szCs w:val="30"/>
              </w:rPr>
              <w:t>72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AB3EB3" w:rsidRPr="009721F5" w14:paraId="23E09DA7" w14:textId="77777777" w:rsidTr="007F256B">
        <w:tc>
          <w:tcPr>
            <w:tcW w:w="3150" w:type="dxa"/>
          </w:tcPr>
          <w:p w14:paraId="34494E94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7B585A9B" w14:textId="76C9F0F1" w:rsidR="00AB3EB3" w:rsidRPr="009721F5" w:rsidRDefault="007F6CBE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/>
                <w:sz w:val="30"/>
                <w:szCs w:val="30"/>
              </w:rPr>
              <w:t>54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36" w:type="dxa"/>
          </w:tcPr>
          <w:p w14:paraId="0798DA28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DF5EF1A" w14:textId="69A72E78" w:rsidR="00AB3EB3" w:rsidRPr="009721F5" w:rsidRDefault="007F6CBE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/>
                <w:sz w:val="30"/>
                <w:szCs w:val="30"/>
              </w:rPr>
              <w:t>2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42" w:type="dxa"/>
          </w:tcPr>
          <w:p w14:paraId="2EE25F42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D6D4443" w14:textId="2D2743AA" w:rsidR="00AB3EB3" w:rsidRPr="009721F5" w:rsidRDefault="007F6CBE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6CBE">
              <w:rPr>
                <w:rFonts w:ascii="Angsana New" w:hAnsi="Angsana New"/>
                <w:sz w:val="30"/>
                <w:szCs w:val="30"/>
              </w:rPr>
              <w:t>57</w:t>
            </w:r>
            <w:r w:rsidR="009E57DF">
              <w:rPr>
                <w:rFonts w:ascii="Angsana New" w:hAnsi="Angsana New"/>
                <w:sz w:val="30"/>
                <w:szCs w:val="30"/>
              </w:rPr>
              <w:t>,</w:t>
            </w:r>
            <w:r w:rsidRPr="007F6CBE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AB3EB3" w:rsidRPr="009721F5" w14:paraId="040CD94F" w14:textId="77777777" w:rsidTr="007F256B">
        <w:tc>
          <w:tcPr>
            <w:tcW w:w="3150" w:type="dxa"/>
          </w:tcPr>
          <w:p w14:paraId="7B0CC4F0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3EC3103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210374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188E37EF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304878B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FD0B06A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282FDD2" w14:textId="77777777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62F677" w14:textId="105FB3D7" w:rsidR="00CB6AC8" w:rsidRPr="009721F5" w:rsidRDefault="00B474FB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280DE" w14:textId="5AE48EFA" w:rsidR="00AE445F" w:rsidRPr="00B76E19" w:rsidRDefault="005B6A13" w:rsidP="004D4EB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B76E19">
        <w:rPr>
          <w:rFonts w:ascii="Angsana New" w:hAnsi="Angsana New" w:cs="Angsana New" w:hint="cs"/>
          <w:cs/>
        </w:rPr>
        <w:t>เหตุการณ์ภายหลังรอบระยะเวลารายงาน</w:t>
      </w:r>
    </w:p>
    <w:p w14:paraId="786F55E6" w14:textId="77777777" w:rsidR="00AE445F" w:rsidRPr="009721F5" w:rsidRDefault="00AE445F" w:rsidP="00394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260FE7" w14:textId="2B562087" w:rsidR="0045378F" w:rsidRPr="009721F5" w:rsidRDefault="00394E76" w:rsidP="00394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4E76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7F6CBE" w:rsidRPr="007F6CBE">
        <w:rPr>
          <w:rFonts w:ascii="Angsana New" w:hAnsi="Angsana New"/>
          <w:sz w:val="30"/>
          <w:szCs w:val="30"/>
        </w:rPr>
        <w:t>14</w:t>
      </w:r>
      <w:r w:rsidRPr="00394E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F6CBE" w:rsidRPr="007F6CBE">
        <w:rPr>
          <w:rFonts w:ascii="Angsana New" w:hAnsi="Angsana New"/>
          <w:sz w:val="30"/>
          <w:szCs w:val="30"/>
        </w:rPr>
        <w:t>2566</w:t>
      </w:r>
      <w:r w:rsidRPr="00394E76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คณะกรรมการมีมติอนุมัติการจ่าย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94E76">
        <w:rPr>
          <w:rFonts w:ascii="Angsana New" w:hAnsi="Angsana New"/>
          <w:sz w:val="30"/>
          <w:szCs w:val="30"/>
          <w:cs/>
        </w:rPr>
        <w:t xml:space="preserve">เงินปันผลระหว่างกาลในอัตราหุ้นละ </w:t>
      </w:r>
      <w:r w:rsidR="007F6CBE" w:rsidRPr="007F6CBE">
        <w:rPr>
          <w:rFonts w:ascii="Angsana New" w:hAnsi="Angsana New"/>
          <w:sz w:val="30"/>
          <w:szCs w:val="30"/>
        </w:rPr>
        <w:t>0</w:t>
      </w:r>
      <w:r w:rsidR="00FC23D1">
        <w:rPr>
          <w:rFonts w:ascii="Angsana New" w:hAnsi="Angsana New"/>
          <w:sz w:val="30"/>
          <w:szCs w:val="30"/>
        </w:rPr>
        <w:t>.</w:t>
      </w:r>
      <w:r w:rsidR="007F6CBE" w:rsidRPr="007F6CBE">
        <w:rPr>
          <w:rFonts w:ascii="Angsana New" w:hAnsi="Angsana New"/>
          <w:sz w:val="30"/>
          <w:szCs w:val="30"/>
        </w:rPr>
        <w:t>03</w:t>
      </w:r>
      <w:r w:rsidRPr="00394E76">
        <w:rPr>
          <w:rFonts w:ascii="Angsana New" w:hAnsi="Angsana New"/>
          <w:sz w:val="30"/>
          <w:szCs w:val="30"/>
        </w:rPr>
        <w:t xml:space="preserve"> </w:t>
      </w:r>
      <w:r w:rsidRPr="00394E76">
        <w:rPr>
          <w:rFonts w:ascii="Angsana New" w:hAnsi="Angsana New"/>
          <w:sz w:val="30"/>
          <w:szCs w:val="30"/>
          <w:cs/>
        </w:rPr>
        <w:t xml:space="preserve">บาท เป็นจํานวนเงินทั้งสิ้น </w:t>
      </w:r>
      <w:r w:rsidR="003502AC">
        <w:rPr>
          <w:rFonts w:ascii="Angsana New" w:hAnsi="Angsana New"/>
          <w:sz w:val="30"/>
          <w:szCs w:val="30"/>
        </w:rPr>
        <w:t>18</w:t>
      </w:r>
      <w:r w:rsidR="009459F0">
        <w:rPr>
          <w:rFonts w:ascii="Angsana New" w:hAnsi="Angsana New"/>
          <w:sz w:val="30"/>
          <w:szCs w:val="30"/>
        </w:rPr>
        <w:t>.00</w:t>
      </w:r>
      <w:r w:rsidRPr="00394E76">
        <w:rPr>
          <w:rFonts w:ascii="Angsana New" w:hAnsi="Angsana New"/>
          <w:sz w:val="30"/>
          <w:szCs w:val="30"/>
        </w:rPr>
        <w:t xml:space="preserve"> </w:t>
      </w:r>
      <w:r w:rsidRPr="00394E76">
        <w:rPr>
          <w:rFonts w:ascii="Angsana New" w:hAnsi="Angsana New"/>
          <w:sz w:val="30"/>
          <w:szCs w:val="30"/>
          <w:cs/>
        </w:rPr>
        <w:t>ล้านบาท โดยมีกําหนดจ่ายเงินปันผลภายในเดือน</w:t>
      </w:r>
      <w:r w:rsidR="00FC23D1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</w:t>
      </w:r>
      <w:r w:rsidR="007F6CBE" w:rsidRPr="007F6CBE">
        <w:rPr>
          <w:rFonts w:ascii="Angsana New" w:hAnsi="Angsana New"/>
          <w:sz w:val="30"/>
          <w:szCs w:val="30"/>
        </w:rPr>
        <w:t>2566</w:t>
      </w:r>
    </w:p>
    <w:sectPr w:rsidR="0045378F" w:rsidRPr="009721F5" w:rsidSect="00857CEA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8D08A" w14:textId="77777777" w:rsidR="003D16DE" w:rsidRDefault="003D16DE" w:rsidP="004956B4">
      <w:r>
        <w:separator/>
      </w:r>
    </w:p>
  </w:endnote>
  <w:endnote w:type="continuationSeparator" w:id="0">
    <w:p w14:paraId="4453E8C9" w14:textId="77777777" w:rsidR="003D16DE" w:rsidRDefault="003D16D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15D63453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7F6CBE" w:rsidRPr="007F6CBE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C2615" w14:textId="77777777" w:rsidR="003D16DE" w:rsidRDefault="003D16DE" w:rsidP="004956B4">
      <w:r>
        <w:separator/>
      </w:r>
    </w:p>
  </w:footnote>
  <w:footnote w:type="continuationSeparator" w:id="0">
    <w:p w14:paraId="6ACD34E2" w14:textId="77777777" w:rsidR="003D16DE" w:rsidRDefault="003D16D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9C06" w14:textId="5E5221D8" w:rsidR="00B12FA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521A66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2D4BC2">
      <w:rPr>
        <w:rFonts w:asciiTheme="majorBidi" w:hAnsiTheme="majorBidi"/>
        <w:b/>
        <w:bCs/>
        <w:sz w:val="32"/>
        <w:szCs w:val="32"/>
        <w:cs/>
      </w:rPr>
      <w:t>(มหาชน)</w:t>
    </w:r>
    <w:r w:rsidR="002D4BC2">
      <w:rPr>
        <w:rFonts w:asciiTheme="majorBidi" w:hAnsiTheme="majorBidi" w:hint="cs"/>
        <w:b/>
        <w:bCs/>
        <w:sz w:val="32"/>
        <w:szCs w:val="32"/>
        <w:cs/>
      </w:rPr>
      <w:t xml:space="preserve"> </w:t>
    </w:r>
    <w:r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0A68E261" w:rsidR="00B12FAA" w:rsidRPr="00C27993" w:rsidRDefault="00B12FAA" w:rsidP="00775CD8">
    <w:pPr>
      <w:rPr>
        <w:rFonts w:asciiTheme="majorBidi" w:hAnsiTheme="majorBidi" w:cstheme="majorBidi"/>
        <w:b/>
        <w:bCs/>
        <w:sz w:val="32"/>
        <w:szCs w:val="32"/>
        <w:cs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3AE9DF6C" w14:textId="3647575B" w:rsidR="00AE2613" w:rsidRPr="00C27993" w:rsidRDefault="00AE2613" w:rsidP="00AE2613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งวดสามเดือนและหกเดือน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7F6CBE" w:rsidRPr="007F6CBE">
      <w:rPr>
        <w:rFonts w:ascii="Angsana New" w:hAnsi="Angsana New"/>
        <w:b/>
        <w:sz w:val="32"/>
        <w:szCs w:val="30"/>
      </w:rPr>
      <w:t>30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มิถุนายน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7F6CBE" w:rsidRPr="007F6CBE">
      <w:rPr>
        <w:rFonts w:ascii="Angsana New" w:hAnsi="Angsana New"/>
        <w:b/>
        <w:sz w:val="32"/>
        <w:szCs w:val="30"/>
      </w:rPr>
      <w:t>2566</w:t>
    </w:r>
    <w:r>
      <w:rPr>
        <w:rFonts w:asciiTheme="majorBidi" w:hAnsiTheme="majorBidi" w:hint="cs"/>
        <w:b/>
        <w:sz w:val="32"/>
        <w:szCs w:val="30"/>
        <w:cs/>
      </w:rPr>
      <w:t xml:space="preserve"> </w:t>
    </w:r>
    <w:r w:rsidRPr="00CF320C">
      <w:rPr>
        <w:rFonts w:asciiTheme="majorBidi" w:hAnsiTheme="majorBidi" w:hint="cs"/>
        <w:bCs/>
        <w:sz w:val="32"/>
        <w:szCs w:val="30"/>
        <w:cs/>
      </w:rPr>
      <w:t>(ไม่ได้ตรวจสอบ)</w:t>
    </w:r>
  </w:p>
  <w:p w14:paraId="4E991E3E" w14:textId="77777777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CC4"/>
    <w:rsid w:val="00060D67"/>
    <w:rsid w:val="000614BA"/>
    <w:rsid w:val="00061F33"/>
    <w:rsid w:val="00061FB6"/>
    <w:rsid w:val="00062089"/>
    <w:rsid w:val="000622B0"/>
    <w:rsid w:val="0006355A"/>
    <w:rsid w:val="000638A9"/>
    <w:rsid w:val="000646A7"/>
    <w:rsid w:val="00064A91"/>
    <w:rsid w:val="000652AB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32E"/>
    <w:rsid w:val="000A34B2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B7C"/>
    <w:rsid w:val="000E2147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21D9"/>
    <w:rsid w:val="000F25D6"/>
    <w:rsid w:val="000F41D5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555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656"/>
    <w:rsid w:val="0017353E"/>
    <w:rsid w:val="001736EC"/>
    <w:rsid w:val="00174C19"/>
    <w:rsid w:val="00174F12"/>
    <w:rsid w:val="001762F1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3DB"/>
    <w:rsid w:val="00254C63"/>
    <w:rsid w:val="00254FEE"/>
    <w:rsid w:val="002550EF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6C0"/>
    <w:rsid w:val="002B1741"/>
    <w:rsid w:val="002B1761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10D2"/>
    <w:rsid w:val="002E16B2"/>
    <w:rsid w:val="002E1A47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840"/>
    <w:rsid w:val="00337FD4"/>
    <w:rsid w:val="00340288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4B6F"/>
    <w:rsid w:val="00354EA3"/>
    <w:rsid w:val="003550DB"/>
    <w:rsid w:val="003557AE"/>
    <w:rsid w:val="00355F66"/>
    <w:rsid w:val="003566BB"/>
    <w:rsid w:val="00356781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175"/>
    <w:rsid w:val="0038452F"/>
    <w:rsid w:val="00384884"/>
    <w:rsid w:val="00384A5C"/>
    <w:rsid w:val="0038504E"/>
    <w:rsid w:val="00385A3B"/>
    <w:rsid w:val="00385ADF"/>
    <w:rsid w:val="003860C0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D17"/>
    <w:rsid w:val="003D1211"/>
    <w:rsid w:val="003D16DE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3422"/>
    <w:rsid w:val="0040353F"/>
    <w:rsid w:val="0040358A"/>
    <w:rsid w:val="00403A47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303B7"/>
    <w:rsid w:val="004303EB"/>
    <w:rsid w:val="004303EC"/>
    <w:rsid w:val="00430BB2"/>
    <w:rsid w:val="004311D8"/>
    <w:rsid w:val="0043201B"/>
    <w:rsid w:val="004326E5"/>
    <w:rsid w:val="0043336E"/>
    <w:rsid w:val="004344D6"/>
    <w:rsid w:val="00434C49"/>
    <w:rsid w:val="00434DCB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91B"/>
    <w:rsid w:val="004B5E2A"/>
    <w:rsid w:val="004B60B8"/>
    <w:rsid w:val="004B619D"/>
    <w:rsid w:val="004B65AF"/>
    <w:rsid w:val="004B69EC"/>
    <w:rsid w:val="004B70D7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35FA"/>
    <w:rsid w:val="004E3D6A"/>
    <w:rsid w:val="004E3E5E"/>
    <w:rsid w:val="004E4AE8"/>
    <w:rsid w:val="004E5068"/>
    <w:rsid w:val="004E51E3"/>
    <w:rsid w:val="004E5950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6248"/>
    <w:rsid w:val="004F6727"/>
    <w:rsid w:val="004F775E"/>
    <w:rsid w:val="0050010E"/>
    <w:rsid w:val="005012F0"/>
    <w:rsid w:val="00501EEF"/>
    <w:rsid w:val="005022F9"/>
    <w:rsid w:val="005023E2"/>
    <w:rsid w:val="0050256B"/>
    <w:rsid w:val="00502632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B6D"/>
    <w:rsid w:val="00517DF4"/>
    <w:rsid w:val="0052035B"/>
    <w:rsid w:val="00520466"/>
    <w:rsid w:val="0052056B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ED"/>
    <w:rsid w:val="00556AA3"/>
    <w:rsid w:val="00556FB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987"/>
    <w:rsid w:val="005F4CDA"/>
    <w:rsid w:val="005F5420"/>
    <w:rsid w:val="005F5819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D3"/>
    <w:rsid w:val="006416A6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E0B"/>
    <w:rsid w:val="006D10CE"/>
    <w:rsid w:val="006D1B4B"/>
    <w:rsid w:val="006D1CA1"/>
    <w:rsid w:val="006D2A11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20A"/>
    <w:rsid w:val="0070328B"/>
    <w:rsid w:val="007034FE"/>
    <w:rsid w:val="00703843"/>
    <w:rsid w:val="00703AF7"/>
    <w:rsid w:val="00703D14"/>
    <w:rsid w:val="00704EDB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DD"/>
    <w:rsid w:val="00717E04"/>
    <w:rsid w:val="00720645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B21"/>
    <w:rsid w:val="0073401E"/>
    <w:rsid w:val="007340BD"/>
    <w:rsid w:val="00734361"/>
    <w:rsid w:val="00734476"/>
    <w:rsid w:val="0073454D"/>
    <w:rsid w:val="00734B75"/>
    <w:rsid w:val="00735875"/>
    <w:rsid w:val="007359AD"/>
    <w:rsid w:val="00735B4B"/>
    <w:rsid w:val="00736476"/>
    <w:rsid w:val="00736605"/>
    <w:rsid w:val="00737136"/>
    <w:rsid w:val="0073796E"/>
    <w:rsid w:val="00737F5E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177"/>
    <w:rsid w:val="00762BCA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76A"/>
    <w:rsid w:val="007C7E3C"/>
    <w:rsid w:val="007D0565"/>
    <w:rsid w:val="007D05C0"/>
    <w:rsid w:val="007D09C5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5EB"/>
    <w:rsid w:val="007F767F"/>
    <w:rsid w:val="007F7828"/>
    <w:rsid w:val="007F7B05"/>
    <w:rsid w:val="00800081"/>
    <w:rsid w:val="00800293"/>
    <w:rsid w:val="00800DDB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FFD"/>
    <w:rsid w:val="00812904"/>
    <w:rsid w:val="00812B37"/>
    <w:rsid w:val="008135AA"/>
    <w:rsid w:val="008138B5"/>
    <w:rsid w:val="00814408"/>
    <w:rsid w:val="00814881"/>
    <w:rsid w:val="00814AEB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57CEA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A5"/>
    <w:rsid w:val="00876431"/>
    <w:rsid w:val="008778D6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A7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4B3"/>
    <w:rsid w:val="008B0BC8"/>
    <w:rsid w:val="008B0DF7"/>
    <w:rsid w:val="008B1295"/>
    <w:rsid w:val="008B2B44"/>
    <w:rsid w:val="008B4089"/>
    <w:rsid w:val="008B42B3"/>
    <w:rsid w:val="008B511E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59F0"/>
    <w:rsid w:val="009462D5"/>
    <w:rsid w:val="009473DF"/>
    <w:rsid w:val="0094774F"/>
    <w:rsid w:val="00947AB9"/>
    <w:rsid w:val="00947ED6"/>
    <w:rsid w:val="0095006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604D"/>
    <w:rsid w:val="009677C5"/>
    <w:rsid w:val="0096781A"/>
    <w:rsid w:val="00967DF3"/>
    <w:rsid w:val="00971106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3A6"/>
    <w:rsid w:val="009817C3"/>
    <w:rsid w:val="0098203A"/>
    <w:rsid w:val="009822EB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6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82F"/>
    <w:rsid w:val="009F08D6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70CC"/>
    <w:rsid w:val="00A273F0"/>
    <w:rsid w:val="00A27AFB"/>
    <w:rsid w:val="00A3029D"/>
    <w:rsid w:val="00A30533"/>
    <w:rsid w:val="00A31113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AC8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475"/>
    <w:rsid w:val="00AC7D12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1010F"/>
    <w:rsid w:val="00B10601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32CC"/>
    <w:rsid w:val="00B5391B"/>
    <w:rsid w:val="00B541FC"/>
    <w:rsid w:val="00B5452B"/>
    <w:rsid w:val="00B54767"/>
    <w:rsid w:val="00B54982"/>
    <w:rsid w:val="00B54D0F"/>
    <w:rsid w:val="00B5531B"/>
    <w:rsid w:val="00B5560B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2847"/>
    <w:rsid w:val="00B82967"/>
    <w:rsid w:val="00B82B21"/>
    <w:rsid w:val="00B82DF9"/>
    <w:rsid w:val="00B83A66"/>
    <w:rsid w:val="00B846B2"/>
    <w:rsid w:val="00B858A4"/>
    <w:rsid w:val="00B858B0"/>
    <w:rsid w:val="00B85DDC"/>
    <w:rsid w:val="00B85E18"/>
    <w:rsid w:val="00B862F9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F15"/>
    <w:rsid w:val="00C5325E"/>
    <w:rsid w:val="00C537FC"/>
    <w:rsid w:val="00C540D9"/>
    <w:rsid w:val="00C5435D"/>
    <w:rsid w:val="00C5526F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02"/>
    <w:rsid w:val="00CD5531"/>
    <w:rsid w:val="00CD55DD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E7E18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BB4"/>
    <w:rsid w:val="00D02F38"/>
    <w:rsid w:val="00D03749"/>
    <w:rsid w:val="00D03760"/>
    <w:rsid w:val="00D03936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2A2"/>
    <w:rsid w:val="00E118EB"/>
    <w:rsid w:val="00E11BF8"/>
    <w:rsid w:val="00E11DE4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353B"/>
    <w:rsid w:val="00E337D0"/>
    <w:rsid w:val="00E33953"/>
    <w:rsid w:val="00E339E7"/>
    <w:rsid w:val="00E33C79"/>
    <w:rsid w:val="00E345C5"/>
    <w:rsid w:val="00E346BB"/>
    <w:rsid w:val="00E34761"/>
    <w:rsid w:val="00E35CCE"/>
    <w:rsid w:val="00E35CD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BD1"/>
    <w:rsid w:val="00E84C5D"/>
    <w:rsid w:val="00E852FF"/>
    <w:rsid w:val="00E86123"/>
    <w:rsid w:val="00E86183"/>
    <w:rsid w:val="00E87F0F"/>
    <w:rsid w:val="00E90203"/>
    <w:rsid w:val="00E90298"/>
    <w:rsid w:val="00E90477"/>
    <w:rsid w:val="00E905D6"/>
    <w:rsid w:val="00E90A43"/>
    <w:rsid w:val="00E90CB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3EC"/>
    <w:rsid w:val="00EC2A7F"/>
    <w:rsid w:val="00EC3020"/>
    <w:rsid w:val="00EC3215"/>
    <w:rsid w:val="00EC3523"/>
    <w:rsid w:val="00EC37C7"/>
    <w:rsid w:val="00EC3BCC"/>
    <w:rsid w:val="00EC43B9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7F2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7160"/>
    <w:rsid w:val="00F778E3"/>
    <w:rsid w:val="00F77A47"/>
    <w:rsid w:val="00F80E8C"/>
    <w:rsid w:val="00F80EBD"/>
    <w:rsid w:val="00F80EE6"/>
    <w:rsid w:val="00F81309"/>
    <w:rsid w:val="00F81DC7"/>
    <w:rsid w:val="00F8286B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</TotalTime>
  <Pages>18</Pages>
  <Words>2963</Words>
  <Characters>16891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Supakpen, Somudorn</cp:lastModifiedBy>
  <cp:revision>6</cp:revision>
  <cp:lastPrinted>2023-08-09T08:21:00Z</cp:lastPrinted>
  <dcterms:created xsi:type="dcterms:W3CDTF">2023-08-10T03:29:00Z</dcterms:created>
  <dcterms:modified xsi:type="dcterms:W3CDTF">2023-08-14T09:42:00Z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