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510A2" w14:textId="214A6ECF" w:rsidR="00EA6304" w:rsidRPr="00781025" w:rsidRDefault="003C26A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34D37"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06D51A0C" w:rsidR="00B63EA7" w:rsidRPr="00F1598F" w:rsidRDefault="00950E8F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0E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950E8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832914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950E8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950E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="00B63EA7" w:rsidRPr="00F1598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95D98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default" r:id="rId10"/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019E2C38" w14:textId="77777777" w:rsidR="007517DD" w:rsidRDefault="007517DD" w:rsidP="007517DD">
      <w:pPr>
        <w:rPr>
          <w:rFonts w:ascii="Times New Roman" w:hAnsi="Times New Roman"/>
          <w:szCs w:val="22"/>
        </w:rPr>
      </w:pPr>
    </w:p>
    <w:p w14:paraId="2C130BBB" w14:textId="77777777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1B5BEED" w14:textId="731990A5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CF02CD" w14:textId="77777777" w:rsidR="005F09B7" w:rsidRDefault="005F09B7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46A8611" w14:textId="77777777" w:rsidR="007517DD" w:rsidRPr="00BB30B5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B30B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A61510" w14:textId="77777777" w:rsidR="007517DD" w:rsidRPr="00BB30B5" w:rsidRDefault="007517DD" w:rsidP="007517DD">
      <w:pPr>
        <w:rPr>
          <w:rFonts w:asciiTheme="majorBidi" w:hAnsiTheme="majorBidi" w:cstheme="majorBidi"/>
          <w:b/>
          <w:bCs/>
        </w:rPr>
      </w:pPr>
    </w:p>
    <w:p w14:paraId="2F82ED51" w14:textId="77777777" w:rsidR="007517DD" w:rsidRPr="00310479" w:rsidRDefault="007517DD" w:rsidP="007517DD">
      <w:pPr>
        <w:rPr>
          <w:rFonts w:ascii="Times New Roman" w:hAnsi="Times New Roman"/>
          <w:b/>
          <w:bCs/>
          <w:sz w:val="30"/>
          <w:szCs w:val="30"/>
          <w:cs/>
        </w:rPr>
      </w:pPr>
      <w:r w:rsidRPr="00310479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ช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ทวี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4CD7027C" w14:textId="77777777" w:rsidR="007517DD" w:rsidRPr="00BB30B5" w:rsidRDefault="007517DD" w:rsidP="007517D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4BAAEC6" w14:textId="6ADBAEFB" w:rsidR="002D392F" w:rsidRPr="00D12B44" w:rsidRDefault="002D392F" w:rsidP="001A2D2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12B44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51278D" w:rsidRPr="0051278D">
        <w:rPr>
          <w:rFonts w:ascii="Angsana New" w:hAnsi="Angsana New"/>
          <w:sz w:val="30"/>
          <w:szCs w:val="30"/>
        </w:rPr>
        <w:t xml:space="preserve">30 </w:t>
      </w:r>
      <w:r w:rsidR="0051278D" w:rsidRPr="0051278D">
        <w:rPr>
          <w:rFonts w:ascii="Angsana New" w:hAnsi="Angsana New" w:hint="cs"/>
          <w:sz w:val="30"/>
          <w:szCs w:val="30"/>
          <w:cs/>
        </w:rPr>
        <w:t>มิถุนายน</w:t>
      </w:r>
      <w:r w:rsidR="0051278D">
        <w:rPr>
          <w:rFonts w:ascii="Angsana New" w:hAnsi="Angsana New"/>
          <w:color w:val="FFFFFF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1278D">
        <w:rPr>
          <w:rFonts w:ascii="Angsana New" w:hAnsi="Angsana New"/>
          <w:sz w:val="30"/>
          <w:szCs w:val="30"/>
        </w:rPr>
        <w:t xml:space="preserve"> </w:t>
      </w:r>
      <w:r w:rsidR="0051278D" w:rsidRPr="008E0184">
        <w:rPr>
          <w:rFonts w:asciiTheme="majorBidi" w:hAnsiTheme="majorBidi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51278D">
        <w:rPr>
          <w:rFonts w:asciiTheme="majorBidi" w:hAnsiTheme="majorBidi"/>
          <w:sz w:val="30"/>
          <w:szCs w:val="30"/>
        </w:rPr>
        <w:t xml:space="preserve"> 30</w:t>
      </w:r>
      <w:r w:rsidR="0051278D" w:rsidRPr="008E0184">
        <w:rPr>
          <w:rFonts w:asciiTheme="majorBidi" w:hAnsiTheme="majorBidi"/>
          <w:sz w:val="30"/>
          <w:szCs w:val="30"/>
          <w:rtl/>
          <w:cs/>
        </w:rPr>
        <w:t xml:space="preserve"> </w:t>
      </w:r>
      <w:r w:rsidR="0051278D" w:rsidRPr="008E0184">
        <w:rPr>
          <w:rFonts w:asciiTheme="majorBidi" w:hAnsiTheme="majorBidi" w:hint="cs"/>
          <w:sz w:val="30"/>
          <w:szCs w:val="30"/>
          <w:cs/>
        </w:rPr>
        <w:t>มิถุนายน</w:t>
      </w:r>
      <w:r w:rsidR="0051278D">
        <w:rPr>
          <w:rFonts w:asciiTheme="majorBidi" w:hAnsiTheme="majorBidi"/>
          <w:sz w:val="30"/>
          <w:szCs w:val="30"/>
        </w:rPr>
        <w:t xml:space="preserve"> </w:t>
      </w:r>
      <w:r w:rsidR="0051278D" w:rsidRPr="008E0184">
        <w:rPr>
          <w:rFonts w:asciiTheme="majorBidi" w:hAnsiTheme="majorBidi" w:cstheme="majorBidi"/>
          <w:sz w:val="30"/>
          <w:szCs w:val="30"/>
        </w:rPr>
        <w:t>256</w:t>
      </w:r>
      <w:r w:rsidR="0051278D">
        <w:rPr>
          <w:rFonts w:asciiTheme="majorBidi" w:hAnsiTheme="majorBidi" w:cstheme="majorBidi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รวมและงบ</w:t>
      </w:r>
      <w:r w:rsidRPr="00D12B44">
        <w:rPr>
          <w:rFonts w:ascii="Angsana New" w:hAnsi="Angsana New" w:hint="cs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>บกระแสเงินสดรวมและงบกระแสเงินสดเฉพาะ</w:t>
      </w:r>
      <w:r w:rsidR="0051278D" w:rsidRPr="0031047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1278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51278D" w:rsidRPr="0031047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1A2D20">
        <w:rPr>
          <w:rFonts w:asciiTheme="majorBidi" w:hAnsiTheme="majorBidi" w:cstheme="majorBidi"/>
          <w:color w:val="FFFFFF"/>
          <w:sz w:val="30"/>
          <w:szCs w:val="30"/>
        </w:rPr>
        <w:br/>
      </w:r>
      <w:r w:rsidR="0051278D" w:rsidRPr="00310479">
        <w:rPr>
          <w:rFonts w:asciiTheme="majorBidi" w:hAnsiTheme="majorBidi" w:cstheme="majorBidi"/>
          <w:sz w:val="30"/>
          <w:szCs w:val="30"/>
        </w:rPr>
        <w:t>3</w:t>
      </w:r>
      <w:r w:rsidR="0051278D">
        <w:rPr>
          <w:rFonts w:asciiTheme="majorBidi" w:hAnsiTheme="majorBidi" w:cstheme="majorBidi"/>
          <w:sz w:val="30"/>
          <w:szCs w:val="30"/>
        </w:rPr>
        <w:t>0</w:t>
      </w:r>
      <w:r w:rsidR="0051278D" w:rsidRPr="00310479">
        <w:rPr>
          <w:rFonts w:asciiTheme="majorBidi" w:hAnsiTheme="majorBidi" w:cstheme="majorBidi"/>
          <w:color w:val="FFFFFF"/>
          <w:sz w:val="30"/>
          <w:szCs w:val="30"/>
        </w:rPr>
        <w:t>-</w:t>
      </w:r>
      <w:r w:rsidR="0051278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2E440921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F157A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A879EAB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DEEC8D" w14:textId="477ACC36" w:rsidR="007517DD" w:rsidRPr="00310479" w:rsidRDefault="007517DD" w:rsidP="0051278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รหัส</w:t>
      </w:r>
      <w:r w:rsidRPr="00310479">
        <w:rPr>
          <w:rFonts w:asciiTheme="majorBidi" w:hAnsiTheme="majorBidi" w:cstheme="majorBidi"/>
          <w:sz w:val="30"/>
          <w:szCs w:val="30"/>
        </w:rPr>
        <w:t xml:space="preserve"> 2410 “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0479">
        <w:rPr>
          <w:rFonts w:asciiTheme="majorBidi" w:hAnsiTheme="majorBidi" w:cstheme="majorBidi"/>
          <w:sz w:val="30"/>
          <w:szCs w:val="30"/>
        </w:rPr>
        <w:t>”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625B351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F5CF8F4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1CC769E8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36A4C7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305C2250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599D1D7E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CC98523" w14:textId="77777777" w:rsidR="007517DD" w:rsidRPr="00F1598F" w:rsidRDefault="007517DD" w:rsidP="0075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517DD" w:rsidRPr="00F1598F" w:rsidSect="00AC3F03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1440" w:right="1440" w:bottom="1440" w:left="1440" w:header="475" w:footer="274" w:gutter="0"/>
          <w:pgNumType w:start="1"/>
          <w:cols w:space="720"/>
          <w:titlePg/>
          <w:docGrid w:linePitch="245"/>
        </w:sectPr>
      </w:pPr>
    </w:p>
    <w:p w14:paraId="30A383BF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FC8972" w14:textId="77777777" w:rsidR="005F09B7" w:rsidRDefault="005F09B7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F62B43" w14:textId="77777777" w:rsidR="00AE306A" w:rsidRDefault="00AE306A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75972CD" w14:textId="77777777" w:rsidR="00AE306A" w:rsidRDefault="00AE306A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020776" w14:textId="2BBC01F9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4E501E0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85B735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10479">
        <w:rPr>
          <w:rFonts w:asciiTheme="majorBidi" w:hAnsiTheme="majorBidi" w:cstheme="majorBidi"/>
          <w:sz w:val="30"/>
          <w:szCs w:val="30"/>
        </w:rPr>
        <w:t>34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D23502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875E0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29DEFEA6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ADBEBD6" w14:textId="3DF8ED55" w:rsidR="007517DD" w:rsidRPr="00310479" w:rsidRDefault="007517DD" w:rsidP="007517DD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ซึ่งระบุว่า กลุ่มบริษัทและบริษัทมีผลการดำเนินงานขาดทุนสุทธิ</w:t>
      </w:r>
      <w:r w:rsidRPr="00310479">
        <w:rPr>
          <w:rFonts w:asciiTheme="majorBidi" w:hAnsiTheme="majorBidi" w:cstheme="majorBidi"/>
          <w:spacing w:val="6"/>
          <w:sz w:val="30"/>
          <w:szCs w:val="30"/>
          <w:cs/>
        </w:rPr>
        <w:t>เป็นจำนวนเงิน</w:t>
      </w:r>
      <w:r w:rsidR="006C3FD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061E03">
        <w:rPr>
          <w:rFonts w:asciiTheme="majorBidi" w:hAnsiTheme="majorBidi" w:cstheme="majorBidi"/>
          <w:spacing w:val="6"/>
          <w:sz w:val="30"/>
          <w:szCs w:val="30"/>
        </w:rPr>
        <w:t>214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E92465">
        <w:rPr>
          <w:rFonts w:asciiTheme="majorBidi" w:hAnsiTheme="majorBidi" w:cstheme="majorBidi"/>
          <w:spacing w:val="-2"/>
          <w:sz w:val="30"/>
          <w:szCs w:val="30"/>
        </w:rPr>
        <w:t>200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51278D" w:rsidRPr="0051278D">
        <w:rPr>
          <w:rFonts w:asciiTheme="majorBidi" w:hAnsiTheme="majorBidi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10615">
        <w:rPr>
          <w:rFonts w:asciiTheme="majorBidi" w:hAnsiTheme="majorBidi"/>
          <w:spacing w:val="-2"/>
          <w:sz w:val="30"/>
          <w:szCs w:val="30"/>
        </w:rPr>
        <w:t>30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1278D" w:rsidRPr="0051278D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C567E">
        <w:rPr>
          <w:rFonts w:asciiTheme="majorBidi" w:hAnsiTheme="majorBidi" w:hint="cs"/>
          <w:spacing w:val="-2"/>
          <w:sz w:val="30"/>
          <w:szCs w:val="30"/>
        </w:rPr>
        <w:t>256</w:t>
      </w:r>
      <w:r w:rsidR="003054F2">
        <w:rPr>
          <w:rFonts w:asciiTheme="majorBidi" w:hAnsiTheme="majorBidi"/>
          <w:spacing w:val="-2"/>
          <w:sz w:val="30"/>
          <w:szCs w:val="30"/>
        </w:rPr>
        <w:t>6</w:t>
      </w:r>
      <w:r w:rsidR="00BC5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วันที่เดียวกัน กลุ่มบริษัทและบริษัทมีขาดทุนสะสมเป็นจำนวนเงิน </w:t>
      </w:r>
      <w:r w:rsidR="00061E03">
        <w:rPr>
          <w:rFonts w:asciiTheme="majorBidi" w:hAnsiTheme="majorBidi" w:cstheme="majorBidi"/>
          <w:spacing w:val="-2"/>
          <w:sz w:val="30"/>
          <w:szCs w:val="30"/>
        </w:rPr>
        <w:t>1,445</w:t>
      </w:r>
      <w:r w:rsidR="00BC56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010615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232C5">
        <w:rPr>
          <w:rFonts w:asciiTheme="majorBidi" w:hAnsiTheme="majorBidi" w:cstheme="majorBidi"/>
          <w:spacing w:val="-2"/>
          <w:sz w:val="30"/>
          <w:szCs w:val="30"/>
        </w:rPr>
        <w:t>,378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และมีหนี้สิน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หมุนเวียน</w:t>
      </w:r>
      <w:r w:rsidR="00B35DC3" w:rsidRPr="00DC1315">
        <w:rPr>
          <w:rFonts w:asciiTheme="majorBidi" w:hAnsiTheme="majorBidi" w:cstheme="majorBidi" w:hint="cs"/>
          <w:color w:val="0070C0"/>
          <w:spacing w:val="-4"/>
          <w:sz w:val="30"/>
          <w:szCs w:val="30"/>
          <w:cs/>
        </w:rPr>
        <w:t>ต่ำ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กว่าสินทรัพย์หมุนเวียนเป็</w:t>
      </w:r>
      <w:bookmarkStart w:id="2" w:name="_GoBack"/>
      <w:bookmarkEnd w:id="2"/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นจำนวนเงิน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61E03">
        <w:rPr>
          <w:rFonts w:asciiTheme="majorBidi" w:hAnsiTheme="majorBidi" w:cstheme="majorBidi"/>
          <w:spacing w:val="-4"/>
          <w:sz w:val="30"/>
          <w:szCs w:val="30"/>
        </w:rPr>
        <w:t>252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61E03">
        <w:rPr>
          <w:rFonts w:asciiTheme="majorBidi" w:hAnsiTheme="majorBidi" w:cstheme="majorBidi"/>
          <w:spacing w:val="-4"/>
          <w:sz w:val="30"/>
          <w:szCs w:val="30"/>
        </w:rPr>
        <w:t>355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 ตามที่กล่าวในหมายเหตุ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ประกอบข้อมูลทางการเงินระหว่างกาลข้อ </w:t>
      </w:r>
      <w:r w:rsidRPr="00310479">
        <w:rPr>
          <w:rFonts w:asciiTheme="majorBidi" w:hAnsiTheme="majorBidi" w:cstheme="majorBidi"/>
          <w:sz w:val="30"/>
          <w:szCs w:val="30"/>
        </w:rPr>
        <w:t xml:space="preserve">1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ต่อไปอีกในอนาคตเนื่องจากความไม่แน่นอนในภาวะการณ์ทางเศรษฐ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3" w:name="_Hlk118148001"/>
      <w:r w:rsidRPr="001251B4">
        <w:rPr>
          <w:rFonts w:asciiTheme="majorBidi" w:hAnsiTheme="majorBidi" w:hint="cs"/>
          <w:sz w:val="30"/>
          <w:szCs w:val="30"/>
          <w:cs/>
        </w:rPr>
        <w:t>รวมถึงผล</w:t>
      </w:r>
      <w:r>
        <w:rPr>
          <w:rFonts w:asciiTheme="majorBidi" w:hAnsiTheme="majorBidi" w:hint="cs"/>
          <w:sz w:val="30"/>
          <w:szCs w:val="30"/>
          <w:cs/>
        </w:rPr>
        <w:t>กระทบ</w:t>
      </w:r>
      <w:r w:rsidRPr="001251B4">
        <w:rPr>
          <w:rFonts w:asciiTheme="majorBidi" w:hAnsiTheme="majorBidi" w:hint="cs"/>
          <w:sz w:val="30"/>
          <w:szCs w:val="30"/>
          <w:cs/>
        </w:rPr>
        <w:t>ที่ตามมาจากการแพร่ระบาดของเชื้อไวรัส</w:t>
      </w:r>
      <w:r w:rsidRPr="001251B4">
        <w:rPr>
          <w:rFonts w:asciiTheme="majorBidi" w:hAnsiTheme="majorBidi"/>
          <w:sz w:val="30"/>
          <w:szCs w:val="30"/>
          <w:cs/>
        </w:rPr>
        <w:t xml:space="preserve"> </w:t>
      </w:r>
      <w:r w:rsidRPr="001251B4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/>
          <w:sz w:val="30"/>
          <w:szCs w:val="30"/>
        </w:rPr>
        <w:t>19</w:t>
      </w:r>
      <w:bookmarkEnd w:id="3"/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1F3602A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BCE2A1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94F1D3F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B21BCCC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854BFD1" w14:textId="77777777" w:rsidR="007517DD" w:rsidRPr="00310479" w:rsidRDefault="007517DD" w:rsidP="007517DD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(บงกช อ่ำเสงี่ยม)</w:t>
      </w:r>
    </w:p>
    <w:p w14:paraId="264F895F" w14:textId="77777777" w:rsidR="007517DD" w:rsidRPr="00310479" w:rsidRDefault="007517DD" w:rsidP="007517DD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5455D02F" w14:textId="77777777" w:rsidR="007517DD" w:rsidRPr="00310479" w:rsidRDefault="007517DD" w:rsidP="007517DD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เลขทะเบียน</w:t>
      </w:r>
      <w:r w:rsidRPr="00310479">
        <w:rPr>
          <w:rFonts w:asciiTheme="majorBidi" w:hAnsiTheme="majorBidi" w:cstheme="majorBidi"/>
          <w:lang w:val="en-US"/>
        </w:rPr>
        <w:t xml:space="preserve"> 3684</w:t>
      </w:r>
    </w:p>
    <w:p w14:paraId="7B2090A2" w14:textId="77777777" w:rsidR="007517DD" w:rsidRPr="00310479" w:rsidRDefault="007517DD" w:rsidP="007517D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5996D5" w14:textId="77777777" w:rsidR="007517DD" w:rsidRPr="00310479" w:rsidRDefault="007517DD" w:rsidP="007517D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6FC2626" w14:textId="77777777" w:rsidR="007517DD" w:rsidRPr="00310479" w:rsidRDefault="007517DD" w:rsidP="007517D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2503F32" w14:textId="7D09A6CB" w:rsidR="007517DD" w:rsidRDefault="001209CB" w:rsidP="007517DD">
      <w:pPr>
        <w:rPr>
          <w:rFonts w:ascii="Times New Roman" w:hAnsi="Times New Roman"/>
        </w:rPr>
      </w:pPr>
      <w:r>
        <w:rPr>
          <w:rFonts w:asciiTheme="majorBidi" w:hAnsiTheme="majorBidi" w:cstheme="majorBidi"/>
          <w:sz w:val="30"/>
          <w:szCs w:val="30"/>
        </w:rPr>
        <w:t>15</w:t>
      </w:r>
      <w:r w:rsidR="007517DD"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="0051278D" w:rsidRPr="0051278D">
        <w:rPr>
          <w:rFonts w:asciiTheme="majorBidi" w:hAnsiTheme="majorBidi" w:hint="cs"/>
          <w:sz w:val="30"/>
          <w:szCs w:val="30"/>
          <w:cs/>
        </w:rPr>
        <w:t>สิงหาคม</w:t>
      </w:r>
      <w:r w:rsidR="0051278D" w:rsidRPr="0051278D">
        <w:rPr>
          <w:rFonts w:asciiTheme="majorBidi" w:hAnsiTheme="majorBidi"/>
          <w:sz w:val="30"/>
          <w:szCs w:val="30"/>
          <w:cs/>
        </w:rPr>
        <w:t xml:space="preserve"> </w:t>
      </w:r>
      <w:r w:rsidR="007517DD" w:rsidRPr="00310479">
        <w:rPr>
          <w:rFonts w:asciiTheme="majorBidi" w:hAnsiTheme="majorBidi" w:cstheme="majorBidi"/>
          <w:sz w:val="30"/>
          <w:szCs w:val="30"/>
        </w:rPr>
        <w:t>256</w:t>
      </w:r>
      <w:r w:rsidR="00883A40">
        <w:rPr>
          <w:rFonts w:asciiTheme="majorBidi" w:hAnsiTheme="majorBidi" w:cstheme="majorBidi"/>
          <w:sz w:val="30"/>
          <w:szCs w:val="30"/>
        </w:rPr>
        <w:t>6</w:t>
      </w:r>
    </w:p>
    <w:p w14:paraId="4B952E44" w14:textId="552DA26F" w:rsidR="007517DD" w:rsidRDefault="007517DD" w:rsidP="007517DD">
      <w:pPr>
        <w:rPr>
          <w:rFonts w:ascii="Times New Roman" w:hAnsi="Times New Roman"/>
        </w:rPr>
      </w:pPr>
    </w:p>
    <w:sectPr w:rsidR="007517DD" w:rsidSect="007517D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6E2E9" w14:textId="77777777" w:rsidR="00D46FB9" w:rsidRDefault="00D46FB9" w:rsidP="00900EE2">
      <w:r>
        <w:separator/>
      </w:r>
    </w:p>
  </w:endnote>
  <w:endnote w:type="continuationSeparator" w:id="0">
    <w:p w14:paraId="5A2DE00F" w14:textId="77777777" w:rsidR="00D46FB9" w:rsidRDefault="00D46FB9" w:rsidP="00900EE2">
      <w:r>
        <w:continuationSeparator/>
      </w:r>
    </w:p>
  </w:endnote>
  <w:endnote w:type="continuationNotice" w:id="1">
    <w:p w14:paraId="7D551385" w14:textId="77777777" w:rsidR="00D46FB9" w:rsidRDefault="00D46F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420AB" w14:textId="77777777" w:rsidR="00782596" w:rsidRDefault="00782596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782596" w:rsidRDefault="0078259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E2D52" w14:textId="77777777" w:rsidR="00782596" w:rsidRPr="00EE2DC5" w:rsidRDefault="0078259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782596" w:rsidRDefault="0078259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A79FA" w14:textId="6EC10E82" w:rsidR="00782596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82596" w:rsidRPr="00C562FA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4BDE8" w14:textId="77777777" w:rsidR="007517DD" w:rsidRDefault="007517D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03A660AD" w14:textId="77777777" w:rsidR="007517DD" w:rsidRDefault="007517DD" w:rsidP="000A3970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053EF" w14:textId="77777777" w:rsidR="007517DD" w:rsidRPr="00EE2DC5" w:rsidRDefault="007517D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4730AC59" w14:textId="77777777" w:rsidR="007517DD" w:rsidRDefault="007517DD" w:rsidP="007C2D59">
    <w:pPr>
      <w:pStyle w:val="Footer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FAFCE" w14:textId="77777777" w:rsidR="007517DD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A981EF2" w14:textId="77777777" w:rsidR="007517DD" w:rsidRPr="00C562FA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4104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8F23D47" w14:textId="5B1558F6" w:rsidR="007517DD" w:rsidRPr="007517DD" w:rsidRDefault="007517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517DD">
          <w:rPr>
            <w:rFonts w:ascii="Angsana New" w:hAnsi="Angsana New"/>
            <w:sz w:val="30"/>
            <w:szCs w:val="30"/>
          </w:rPr>
          <w:fldChar w:fldCharType="begin"/>
        </w:r>
        <w:r w:rsidRPr="007517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517DD">
          <w:rPr>
            <w:rFonts w:ascii="Angsana New" w:hAnsi="Angsana New"/>
            <w:sz w:val="30"/>
            <w:szCs w:val="30"/>
          </w:rPr>
          <w:fldChar w:fldCharType="separate"/>
        </w:r>
        <w:r w:rsidR="00DC1315">
          <w:rPr>
            <w:rFonts w:ascii="Angsana New" w:hAnsi="Angsana New"/>
            <w:noProof/>
            <w:sz w:val="30"/>
            <w:szCs w:val="30"/>
          </w:rPr>
          <w:t>2</w:t>
        </w:r>
        <w:r w:rsidRPr="007517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3CD7B" w14:textId="77777777" w:rsidR="00D46FB9" w:rsidRDefault="00D46FB9" w:rsidP="00900EE2">
      <w:r>
        <w:separator/>
      </w:r>
    </w:p>
  </w:footnote>
  <w:footnote w:type="continuationSeparator" w:id="0">
    <w:p w14:paraId="58ABF3D5" w14:textId="77777777" w:rsidR="00D46FB9" w:rsidRDefault="00D46FB9" w:rsidP="00900EE2">
      <w:r>
        <w:continuationSeparator/>
      </w:r>
    </w:p>
  </w:footnote>
  <w:footnote w:type="continuationNotice" w:id="1">
    <w:p w14:paraId="7E8F4B8C" w14:textId="77777777" w:rsidR="00D46FB9" w:rsidRDefault="00D46F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82596" w14:paraId="2DD239B5" w14:textId="77777777" w:rsidTr="15BFB9EF">
      <w:tc>
        <w:tcPr>
          <w:tcW w:w="3200" w:type="dxa"/>
        </w:tcPr>
        <w:p w14:paraId="0049664C" w14:textId="2F206406" w:rsidR="00782596" w:rsidRDefault="00782596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782596" w:rsidRDefault="00782596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782596" w:rsidRDefault="00782596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782596" w:rsidRDefault="00782596" w:rsidP="15BFB9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517DD" w14:paraId="3BE7044C" w14:textId="77777777" w:rsidTr="15BFB9EF">
      <w:tc>
        <w:tcPr>
          <w:tcW w:w="3200" w:type="dxa"/>
        </w:tcPr>
        <w:p w14:paraId="4A056CDA" w14:textId="77777777" w:rsidR="007517DD" w:rsidRDefault="007517DD" w:rsidP="15BFB9EF">
          <w:pPr>
            <w:pStyle w:val="Header"/>
            <w:ind w:left="-115"/>
          </w:pPr>
        </w:p>
      </w:tc>
      <w:tc>
        <w:tcPr>
          <w:tcW w:w="3200" w:type="dxa"/>
        </w:tcPr>
        <w:p w14:paraId="4D2DB891" w14:textId="77777777" w:rsidR="007517DD" w:rsidRDefault="007517DD" w:rsidP="15BFB9EF">
          <w:pPr>
            <w:pStyle w:val="Header"/>
            <w:jc w:val="center"/>
          </w:pPr>
        </w:p>
      </w:tc>
      <w:tc>
        <w:tcPr>
          <w:tcW w:w="3200" w:type="dxa"/>
        </w:tcPr>
        <w:p w14:paraId="6E0E768D" w14:textId="77777777" w:rsidR="007517DD" w:rsidRDefault="007517DD" w:rsidP="15BFB9EF">
          <w:pPr>
            <w:pStyle w:val="Header"/>
            <w:ind w:right="-115"/>
            <w:jc w:val="right"/>
          </w:pPr>
        </w:p>
      </w:tc>
    </w:tr>
  </w:tbl>
  <w:p w14:paraId="289CA1DD" w14:textId="77777777" w:rsidR="007517DD" w:rsidRDefault="007517DD" w:rsidP="15BFB9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E50901" w14:textId="1F97545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0B8B5371" w14:textId="7B0CD49D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36457E93" w14:textId="2315AAD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1147C0FE" w14:textId="7777777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42297" w14:textId="77777777" w:rsidR="007517DD" w:rsidRDefault="007517DD" w:rsidP="15BFB9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71113"/>
    <w:multiLevelType w:val="hybridMultilevel"/>
    <w:tmpl w:val="025AB9F2"/>
    <w:lvl w:ilvl="0" w:tplc="0DFE36D6">
      <w:start w:val="1"/>
      <w:numFmt w:val="decimal"/>
      <w:lvlText w:val="3.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4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8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9"/>
  </w:num>
  <w:num w:numId="14">
    <w:abstractNumId w:val="25"/>
  </w:num>
  <w:num w:numId="15">
    <w:abstractNumId w:val="31"/>
  </w:num>
  <w:num w:numId="16">
    <w:abstractNumId w:val="54"/>
  </w:num>
  <w:num w:numId="17">
    <w:abstractNumId w:val="55"/>
  </w:num>
  <w:num w:numId="18">
    <w:abstractNumId w:val="17"/>
  </w:num>
  <w:num w:numId="19">
    <w:abstractNumId w:val="50"/>
  </w:num>
  <w:num w:numId="20">
    <w:abstractNumId w:val="36"/>
  </w:num>
  <w:num w:numId="21">
    <w:abstractNumId w:val="52"/>
  </w:num>
  <w:num w:numId="2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2"/>
  </w:num>
  <w:num w:numId="25">
    <w:abstractNumId w:val="18"/>
  </w:num>
  <w:num w:numId="26">
    <w:abstractNumId w:val="40"/>
  </w:num>
  <w:num w:numId="27">
    <w:abstractNumId w:val="20"/>
  </w:num>
  <w:num w:numId="28">
    <w:abstractNumId w:val="15"/>
  </w:num>
  <w:num w:numId="29">
    <w:abstractNumId w:val="61"/>
  </w:num>
  <w:num w:numId="30">
    <w:abstractNumId w:val="59"/>
  </w:num>
  <w:num w:numId="31">
    <w:abstractNumId w:val="10"/>
  </w:num>
  <w:num w:numId="32">
    <w:abstractNumId w:val="51"/>
  </w:num>
  <w:num w:numId="33">
    <w:abstractNumId w:val="39"/>
  </w:num>
  <w:num w:numId="34">
    <w:abstractNumId w:val="57"/>
  </w:num>
  <w:num w:numId="35">
    <w:abstractNumId w:val="11"/>
  </w:num>
  <w:num w:numId="36">
    <w:abstractNumId w:val="47"/>
  </w:num>
  <w:num w:numId="37">
    <w:abstractNumId w:val="42"/>
  </w:num>
  <w:num w:numId="38">
    <w:abstractNumId w:val="38"/>
  </w:num>
  <w:num w:numId="39">
    <w:abstractNumId w:val="53"/>
  </w:num>
  <w:num w:numId="40">
    <w:abstractNumId w:val="28"/>
  </w:num>
  <w:num w:numId="41">
    <w:abstractNumId w:val="34"/>
  </w:num>
  <w:num w:numId="42">
    <w:abstractNumId w:val="41"/>
  </w:num>
  <w:num w:numId="43">
    <w:abstractNumId w:val="44"/>
  </w:num>
  <w:num w:numId="44">
    <w:abstractNumId w:val="60"/>
  </w:num>
  <w:num w:numId="45">
    <w:abstractNumId w:val="13"/>
  </w:num>
  <w:num w:numId="46">
    <w:abstractNumId w:val="23"/>
  </w:num>
  <w:num w:numId="47">
    <w:abstractNumId w:val="26"/>
  </w:num>
  <w:num w:numId="48">
    <w:abstractNumId w:val="30"/>
  </w:num>
  <w:num w:numId="49">
    <w:abstractNumId w:val="19"/>
  </w:num>
  <w:num w:numId="50">
    <w:abstractNumId w:val="33"/>
  </w:num>
  <w:num w:numId="51">
    <w:abstractNumId w:val="16"/>
  </w:num>
  <w:num w:numId="52">
    <w:abstractNumId w:val="24"/>
  </w:num>
  <w:num w:numId="53">
    <w:abstractNumId w:val="37"/>
  </w:num>
  <w:num w:numId="54">
    <w:abstractNumId w:val="56"/>
  </w:num>
  <w:num w:numId="55">
    <w:abstractNumId w:val="48"/>
  </w:num>
  <w:num w:numId="56">
    <w:abstractNumId w:val="43"/>
  </w:num>
  <w:num w:numId="57">
    <w:abstractNumId w:val="46"/>
  </w:num>
  <w:num w:numId="58">
    <w:abstractNumId w:val="45"/>
  </w:num>
  <w:num w:numId="59">
    <w:abstractNumId w:val="14"/>
  </w:num>
  <w:num w:numId="60">
    <w:abstractNumId w:val="22"/>
  </w:num>
  <w:num w:numId="61">
    <w:abstractNumId w:val="12"/>
  </w:num>
  <w:num w:numId="62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681"/>
    <w:rsid w:val="00004A00"/>
    <w:rsid w:val="00004A90"/>
    <w:rsid w:val="00005193"/>
    <w:rsid w:val="0000528B"/>
    <w:rsid w:val="0000532A"/>
    <w:rsid w:val="00005345"/>
    <w:rsid w:val="000053A9"/>
    <w:rsid w:val="00005444"/>
    <w:rsid w:val="00005497"/>
    <w:rsid w:val="000054A5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5FC"/>
    <w:rsid w:val="00010615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A3A"/>
    <w:rsid w:val="00012D8E"/>
    <w:rsid w:val="00012F16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BB5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0EE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0D9"/>
    <w:rsid w:val="0002788B"/>
    <w:rsid w:val="000278EB"/>
    <w:rsid w:val="00027C4A"/>
    <w:rsid w:val="00027CBE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109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3BC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37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44F"/>
    <w:rsid w:val="000467C8"/>
    <w:rsid w:val="00046A56"/>
    <w:rsid w:val="00046D85"/>
    <w:rsid w:val="00046E6B"/>
    <w:rsid w:val="00046FD9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A7F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4E66"/>
    <w:rsid w:val="000550A8"/>
    <w:rsid w:val="0005517C"/>
    <w:rsid w:val="000554B1"/>
    <w:rsid w:val="0005553D"/>
    <w:rsid w:val="00055A6B"/>
    <w:rsid w:val="00055B58"/>
    <w:rsid w:val="00055BC8"/>
    <w:rsid w:val="00055C9B"/>
    <w:rsid w:val="00055D13"/>
    <w:rsid w:val="00055E09"/>
    <w:rsid w:val="00055EBA"/>
    <w:rsid w:val="000560BA"/>
    <w:rsid w:val="00056713"/>
    <w:rsid w:val="00056831"/>
    <w:rsid w:val="000569EF"/>
    <w:rsid w:val="00056AE9"/>
    <w:rsid w:val="00056BBB"/>
    <w:rsid w:val="00056FF4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CA"/>
    <w:rsid w:val="00061E03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514"/>
    <w:rsid w:val="000667DD"/>
    <w:rsid w:val="00066A7B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D8E"/>
    <w:rsid w:val="00067F1A"/>
    <w:rsid w:val="00067F25"/>
    <w:rsid w:val="00070247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70D3"/>
    <w:rsid w:val="000870D6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A21"/>
    <w:rsid w:val="000A2A8A"/>
    <w:rsid w:val="000A3065"/>
    <w:rsid w:val="000A3104"/>
    <w:rsid w:val="000A31D7"/>
    <w:rsid w:val="000A32DD"/>
    <w:rsid w:val="000A3407"/>
    <w:rsid w:val="000A36C7"/>
    <w:rsid w:val="000A377A"/>
    <w:rsid w:val="000A3970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A91"/>
    <w:rsid w:val="000A4C67"/>
    <w:rsid w:val="000A4D8B"/>
    <w:rsid w:val="000A4D9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1F"/>
    <w:rsid w:val="000B18AC"/>
    <w:rsid w:val="000B1BC3"/>
    <w:rsid w:val="000B1C92"/>
    <w:rsid w:val="000B1E84"/>
    <w:rsid w:val="000B20FE"/>
    <w:rsid w:val="000B220E"/>
    <w:rsid w:val="000B2227"/>
    <w:rsid w:val="000B2261"/>
    <w:rsid w:val="000B2444"/>
    <w:rsid w:val="000B2580"/>
    <w:rsid w:val="000B25C8"/>
    <w:rsid w:val="000B289F"/>
    <w:rsid w:val="000B28B9"/>
    <w:rsid w:val="000B2988"/>
    <w:rsid w:val="000B2A77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33C0"/>
    <w:rsid w:val="000C37DE"/>
    <w:rsid w:val="000C38C6"/>
    <w:rsid w:val="000C39B3"/>
    <w:rsid w:val="000C3AD4"/>
    <w:rsid w:val="000C3BA8"/>
    <w:rsid w:val="000C4506"/>
    <w:rsid w:val="000C492C"/>
    <w:rsid w:val="000C4C30"/>
    <w:rsid w:val="000C4CDB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1AA"/>
    <w:rsid w:val="000D121E"/>
    <w:rsid w:val="000D198F"/>
    <w:rsid w:val="000D199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EAE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0D"/>
    <w:rsid w:val="000D6ABB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E0"/>
    <w:rsid w:val="000E014F"/>
    <w:rsid w:val="000E01C4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7E7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EC4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D62"/>
    <w:rsid w:val="000F7F4A"/>
    <w:rsid w:val="00100100"/>
    <w:rsid w:val="00100341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2A3F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A50"/>
    <w:rsid w:val="00106C37"/>
    <w:rsid w:val="00106F32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A6"/>
    <w:rsid w:val="001131F1"/>
    <w:rsid w:val="001133F9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9CB"/>
    <w:rsid w:val="00120A98"/>
    <w:rsid w:val="00120ABB"/>
    <w:rsid w:val="00120CF4"/>
    <w:rsid w:val="00120D15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04B"/>
    <w:rsid w:val="001221E7"/>
    <w:rsid w:val="00122518"/>
    <w:rsid w:val="001229B2"/>
    <w:rsid w:val="00122C0A"/>
    <w:rsid w:val="001230EF"/>
    <w:rsid w:val="0012315E"/>
    <w:rsid w:val="00123224"/>
    <w:rsid w:val="00123264"/>
    <w:rsid w:val="00123577"/>
    <w:rsid w:val="00123805"/>
    <w:rsid w:val="001239B9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AC4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6E7"/>
    <w:rsid w:val="00130975"/>
    <w:rsid w:val="001309B4"/>
    <w:rsid w:val="00130CDA"/>
    <w:rsid w:val="00130EAE"/>
    <w:rsid w:val="00130F33"/>
    <w:rsid w:val="00131223"/>
    <w:rsid w:val="001316C2"/>
    <w:rsid w:val="0013175C"/>
    <w:rsid w:val="00131B7B"/>
    <w:rsid w:val="00132040"/>
    <w:rsid w:val="0013208D"/>
    <w:rsid w:val="0013227B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672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AE0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DD6"/>
    <w:rsid w:val="001433F9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694"/>
    <w:rsid w:val="00144741"/>
    <w:rsid w:val="00144A61"/>
    <w:rsid w:val="00144D95"/>
    <w:rsid w:val="00144E77"/>
    <w:rsid w:val="00144F0E"/>
    <w:rsid w:val="00145062"/>
    <w:rsid w:val="0014518F"/>
    <w:rsid w:val="00145268"/>
    <w:rsid w:val="00145329"/>
    <w:rsid w:val="001453C7"/>
    <w:rsid w:val="0014564F"/>
    <w:rsid w:val="0014567E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71"/>
    <w:rsid w:val="001479CE"/>
    <w:rsid w:val="00147BCE"/>
    <w:rsid w:val="00147C86"/>
    <w:rsid w:val="00150162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18F0"/>
    <w:rsid w:val="00151A13"/>
    <w:rsid w:val="00151A5C"/>
    <w:rsid w:val="0015201C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7EC"/>
    <w:rsid w:val="00153830"/>
    <w:rsid w:val="00153A22"/>
    <w:rsid w:val="00153A79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F49"/>
    <w:rsid w:val="0015500E"/>
    <w:rsid w:val="00155554"/>
    <w:rsid w:val="001555B0"/>
    <w:rsid w:val="00155906"/>
    <w:rsid w:val="00155908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75"/>
    <w:rsid w:val="00156F97"/>
    <w:rsid w:val="00157044"/>
    <w:rsid w:val="00157171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79"/>
    <w:rsid w:val="00163AA6"/>
    <w:rsid w:val="00163BB2"/>
    <w:rsid w:val="00163C99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4"/>
    <w:rsid w:val="001663D9"/>
    <w:rsid w:val="001663FC"/>
    <w:rsid w:val="00166559"/>
    <w:rsid w:val="00166567"/>
    <w:rsid w:val="0016656E"/>
    <w:rsid w:val="00166935"/>
    <w:rsid w:val="00166981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B5C"/>
    <w:rsid w:val="00173CAA"/>
    <w:rsid w:val="00173DC8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171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41"/>
    <w:rsid w:val="00180B5B"/>
    <w:rsid w:val="00180B72"/>
    <w:rsid w:val="00180BEB"/>
    <w:rsid w:val="00181107"/>
    <w:rsid w:val="00181366"/>
    <w:rsid w:val="001813DE"/>
    <w:rsid w:val="001817B8"/>
    <w:rsid w:val="00181C40"/>
    <w:rsid w:val="00181DCF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EB"/>
    <w:rsid w:val="001843B5"/>
    <w:rsid w:val="00184B65"/>
    <w:rsid w:val="00184F8D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2A3"/>
    <w:rsid w:val="00193420"/>
    <w:rsid w:val="00193666"/>
    <w:rsid w:val="00193805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8A1"/>
    <w:rsid w:val="001A09D9"/>
    <w:rsid w:val="001A0A18"/>
    <w:rsid w:val="001A0B6C"/>
    <w:rsid w:val="001A0E8B"/>
    <w:rsid w:val="001A10A3"/>
    <w:rsid w:val="001A1117"/>
    <w:rsid w:val="001A11D9"/>
    <w:rsid w:val="001A1223"/>
    <w:rsid w:val="001A1263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2D20"/>
    <w:rsid w:val="001A3545"/>
    <w:rsid w:val="001A3921"/>
    <w:rsid w:val="001A3B1D"/>
    <w:rsid w:val="001A3BEE"/>
    <w:rsid w:val="001A4036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D8"/>
    <w:rsid w:val="001A6869"/>
    <w:rsid w:val="001A69FD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395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54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A18"/>
    <w:rsid w:val="001D7B14"/>
    <w:rsid w:val="001E0285"/>
    <w:rsid w:val="001E044D"/>
    <w:rsid w:val="001E044E"/>
    <w:rsid w:val="001E0466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B4F"/>
    <w:rsid w:val="001E4B62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655"/>
    <w:rsid w:val="001E6A7F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AD5"/>
    <w:rsid w:val="001F1B9B"/>
    <w:rsid w:val="001F1E37"/>
    <w:rsid w:val="001F1E89"/>
    <w:rsid w:val="001F1FE6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D"/>
    <w:rsid w:val="001F42B8"/>
    <w:rsid w:val="001F43A1"/>
    <w:rsid w:val="001F44A1"/>
    <w:rsid w:val="001F4584"/>
    <w:rsid w:val="001F46F1"/>
    <w:rsid w:val="001F474C"/>
    <w:rsid w:val="001F48C3"/>
    <w:rsid w:val="001F4AD4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DD"/>
    <w:rsid w:val="00205D80"/>
    <w:rsid w:val="0020614E"/>
    <w:rsid w:val="0020616B"/>
    <w:rsid w:val="00206263"/>
    <w:rsid w:val="002064F5"/>
    <w:rsid w:val="00206592"/>
    <w:rsid w:val="00206659"/>
    <w:rsid w:val="00206750"/>
    <w:rsid w:val="0020696D"/>
    <w:rsid w:val="00206A08"/>
    <w:rsid w:val="00206A19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098"/>
    <w:rsid w:val="00216191"/>
    <w:rsid w:val="002161AB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DDB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F2D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18C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7C6"/>
    <w:rsid w:val="002428BF"/>
    <w:rsid w:val="00242AC0"/>
    <w:rsid w:val="00242C5A"/>
    <w:rsid w:val="00242E07"/>
    <w:rsid w:val="00242FC0"/>
    <w:rsid w:val="00242FEB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8B6"/>
    <w:rsid w:val="00246B99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DFC"/>
    <w:rsid w:val="002551D3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0F30"/>
    <w:rsid w:val="0026109F"/>
    <w:rsid w:val="002610A7"/>
    <w:rsid w:val="002611F8"/>
    <w:rsid w:val="00261326"/>
    <w:rsid w:val="00261421"/>
    <w:rsid w:val="0026145C"/>
    <w:rsid w:val="002616FB"/>
    <w:rsid w:val="0026186A"/>
    <w:rsid w:val="00261A0A"/>
    <w:rsid w:val="00261A79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3FF7"/>
    <w:rsid w:val="0027424D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152"/>
    <w:rsid w:val="00284240"/>
    <w:rsid w:val="002843BB"/>
    <w:rsid w:val="00284656"/>
    <w:rsid w:val="00284AB5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74E"/>
    <w:rsid w:val="00292BDD"/>
    <w:rsid w:val="00292C4E"/>
    <w:rsid w:val="00292CF8"/>
    <w:rsid w:val="0029323A"/>
    <w:rsid w:val="002934D1"/>
    <w:rsid w:val="002934E0"/>
    <w:rsid w:val="0029354D"/>
    <w:rsid w:val="0029361D"/>
    <w:rsid w:val="0029391B"/>
    <w:rsid w:val="00293A85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5D98"/>
    <w:rsid w:val="00296096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D19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755"/>
    <w:rsid w:val="002A384B"/>
    <w:rsid w:val="002A391D"/>
    <w:rsid w:val="002A39F2"/>
    <w:rsid w:val="002A3B27"/>
    <w:rsid w:val="002A3B66"/>
    <w:rsid w:val="002A40F8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0A"/>
    <w:rsid w:val="002B5E80"/>
    <w:rsid w:val="002B628D"/>
    <w:rsid w:val="002B6450"/>
    <w:rsid w:val="002B6851"/>
    <w:rsid w:val="002B6D45"/>
    <w:rsid w:val="002B6FAD"/>
    <w:rsid w:val="002B7460"/>
    <w:rsid w:val="002B7554"/>
    <w:rsid w:val="002B76B2"/>
    <w:rsid w:val="002B780A"/>
    <w:rsid w:val="002B7A32"/>
    <w:rsid w:val="002B7D2F"/>
    <w:rsid w:val="002B7E72"/>
    <w:rsid w:val="002C0102"/>
    <w:rsid w:val="002C01A6"/>
    <w:rsid w:val="002C0243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92F"/>
    <w:rsid w:val="002D3A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BE8"/>
    <w:rsid w:val="002D5D0C"/>
    <w:rsid w:val="002D5D70"/>
    <w:rsid w:val="002D66F1"/>
    <w:rsid w:val="002D6727"/>
    <w:rsid w:val="002D6847"/>
    <w:rsid w:val="002D6C6B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33D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DAF"/>
    <w:rsid w:val="002F3F2E"/>
    <w:rsid w:val="002F41AF"/>
    <w:rsid w:val="002F42E6"/>
    <w:rsid w:val="002F449C"/>
    <w:rsid w:val="002F46A7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978"/>
    <w:rsid w:val="002F7AA2"/>
    <w:rsid w:val="002F7E21"/>
    <w:rsid w:val="00300183"/>
    <w:rsid w:val="00300362"/>
    <w:rsid w:val="0030046E"/>
    <w:rsid w:val="00300533"/>
    <w:rsid w:val="00300630"/>
    <w:rsid w:val="0030092B"/>
    <w:rsid w:val="00300B20"/>
    <w:rsid w:val="00300C90"/>
    <w:rsid w:val="00300CE4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01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1F0"/>
    <w:rsid w:val="00305265"/>
    <w:rsid w:val="00305315"/>
    <w:rsid w:val="0030541B"/>
    <w:rsid w:val="003054F2"/>
    <w:rsid w:val="0030555A"/>
    <w:rsid w:val="00305713"/>
    <w:rsid w:val="00305B8F"/>
    <w:rsid w:val="00305C4D"/>
    <w:rsid w:val="00305D5F"/>
    <w:rsid w:val="00306066"/>
    <w:rsid w:val="00306272"/>
    <w:rsid w:val="003063C3"/>
    <w:rsid w:val="00306462"/>
    <w:rsid w:val="003064AB"/>
    <w:rsid w:val="00306635"/>
    <w:rsid w:val="00306969"/>
    <w:rsid w:val="003069C3"/>
    <w:rsid w:val="00306BC5"/>
    <w:rsid w:val="00306CE8"/>
    <w:rsid w:val="003070E5"/>
    <w:rsid w:val="0030732C"/>
    <w:rsid w:val="00307350"/>
    <w:rsid w:val="00307351"/>
    <w:rsid w:val="00307648"/>
    <w:rsid w:val="0030765C"/>
    <w:rsid w:val="00307DA4"/>
    <w:rsid w:val="003101E3"/>
    <w:rsid w:val="003102EB"/>
    <w:rsid w:val="00310313"/>
    <w:rsid w:val="00310391"/>
    <w:rsid w:val="003104E3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AD"/>
    <w:rsid w:val="0031355A"/>
    <w:rsid w:val="00313734"/>
    <w:rsid w:val="00313742"/>
    <w:rsid w:val="00313EAA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8E7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984"/>
    <w:rsid w:val="00322AA1"/>
    <w:rsid w:val="00322DDB"/>
    <w:rsid w:val="00323179"/>
    <w:rsid w:val="00323231"/>
    <w:rsid w:val="003232C5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5BA"/>
    <w:rsid w:val="003246B6"/>
    <w:rsid w:val="00324B10"/>
    <w:rsid w:val="00324BA4"/>
    <w:rsid w:val="00324BC0"/>
    <w:rsid w:val="00324D5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6FB5"/>
    <w:rsid w:val="00327002"/>
    <w:rsid w:val="0032727C"/>
    <w:rsid w:val="00327396"/>
    <w:rsid w:val="003277CA"/>
    <w:rsid w:val="00327874"/>
    <w:rsid w:val="00327985"/>
    <w:rsid w:val="00327A89"/>
    <w:rsid w:val="00327B49"/>
    <w:rsid w:val="00327BC7"/>
    <w:rsid w:val="00327FDE"/>
    <w:rsid w:val="00330126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58"/>
    <w:rsid w:val="003327EB"/>
    <w:rsid w:val="00332C8B"/>
    <w:rsid w:val="00332EE3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136"/>
    <w:rsid w:val="00335314"/>
    <w:rsid w:val="003353DF"/>
    <w:rsid w:val="003354E1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A60"/>
    <w:rsid w:val="00341AC5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033"/>
    <w:rsid w:val="0036158C"/>
    <w:rsid w:val="003618D9"/>
    <w:rsid w:val="00361A1A"/>
    <w:rsid w:val="00361A20"/>
    <w:rsid w:val="00361DCD"/>
    <w:rsid w:val="00361E60"/>
    <w:rsid w:val="00361FC8"/>
    <w:rsid w:val="003625B1"/>
    <w:rsid w:val="00362614"/>
    <w:rsid w:val="0036269F"/>
    <w:rsid w:val="003626E1"/>
    <w:rsid w:val="00362A4D"/>
    <w:rsid w:val="00362DD8"/>
    <w:rsid w:val="00362FBC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0C7"/>
    <w:rsid w:val="00367149"/>
    <w:rsid w:val="003671C5"/>
    <w:rsid w:val="00367979"/>
    <w:rsid w:val="00367AA5"/>
    <w:rsid w:val="00367AB0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2BE"/>
    <w:rsid w:val="003723D0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9E4"/>
    <w:rsid w:val="00373CCD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E4F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FDA"/>
    <w:rsid w:val="003911EF"/>
    <w:rsid w:val="0039127B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09D"/>
    <w:rsid w:val="0039343F"/>
    <w:rsid w:val="00393480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501B"/>
    <w:rsid w:val="0039510E"/>
    <w:rsid w:val="00395298"/>
    <w:rsid w:val="003952FE"/>
    <w:rsid w:val="003955C8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2A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2F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30DC"/>
    <w:rsid w:val="003B30E7"/>
    <w:rsid w:val="003B31D6"/>
    <w:rsid w:val="003B332E"/>
    <w:rsid w:val="003B336A"/>
    <w:rsid w:val="003B355B"/>
    <w:rsid w:val="003B36A5"/>
    <w:rsid w:val="003B3808"/>
    <w:rsid w:val="003B3A45"/>
    <w:rsid w:val="003B3F91"/>
    <w:rsid w:val="003B41D4"/>
    <w:rsid w:val="003B427D"/>
    <w:rsid w:val="003B454E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827"/>
    <w:rsid w:val="003C3981"/>
    <w:rsid w:val="003C3B50"/>
    <w:rsid w:val="003C3C0C"/>
    <w:rsid w:val="003C3DB9"/>
    <w:rsid w:val="003C42FB"/>
    <w:rsid w:val="003C44BE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F6A"/>
    <w:rsid w:val="003C6162"/>
    <w:rsid w:val="003C6178"/>
    <w:rsid w:val="003C61A9"/>
    <w:rsid w:val="003C630D"/>
    <w:rsid w:val="003C68C3"/>
    <w:rsid w:val="003C69E5"/>
    <w:rsid w:val="003C6DB5"/>
    <w:rsid w:val="003C6E0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7A"/>
    <w:rsid w:val="003D31F4"/>
    <w:rsid w:val="003D3350"/>
    <w:rsid w:val="003D34E9"/>
    <w:rsid w:val="003D3566"/>
    <w:rsid w:val="003D3572"/>
    <w:rsid w:val="003D3782"/>
    <w:rsid w:val="003D3A13"/>
    <w:rsid w:val="003D3AC4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A8C"/>
    <w:rsid w:val="003E0B94"/>
    <w:rsid w:val="003E0E74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647"/>
    <w:rsid w:val="003F1713"/>
    <w:rsid w:val="003F1C3A"/>
    <w:rsid w:val="003F1DF5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4CB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8EE"/>
    <w:rsid w:val="003F5960"/>
    <w:rsid w:val="003F5BA2"/>
    <w:rsid w:val="003F5ECF"/>
    <w:rsid w:val="003F6372"/>
    <w:rsid w:val="003F65E8"/>
    <w:rsid w:val="003F6955"/>
    <w:rsid w:val="003F69E7"/>
    <w:rsid w:val="003F6B4C"/>
    <w:rsid w:val="003F6C79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5A"/>
    <w:rsid w:val="00400E73"/>
    <w:rsid w:val="0040128B"/>
    <w:rsid w:val="004014B2"/>
    <w:rsid w:val="00401753"/>
    <w:rsid w:val="00401F7A"/>
    <w:rsid w:val="00401FE1"/>
    <w:rsid w:val="004020C2"/>
    <w:rsid w:val="004024AD"/>
    <w:rsid w:val="00402980"/>
    <w:rsid w:val="00402A31"/>
    <w:rsid w:val="00402D07"/>
    <w:rsid w:val="00403158"/>
    <w:rsid w:val="00403186"/>
    <w:rsid w:val="004032D9"/>
    <w:rsid w:val="00403465"/>
    <w:rsid w:val="004035B2"/>
    <w:rsid w:val="00403839"/>
    <w:rsid w:val="00403941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9C0"/>
    <w:rsid w:val="00404C43"/>
    <w:rsid w:val="00404D72"/>
    <w:rsid w:val="00405344"/>
    <w:rsid w:val="00405513"/>
    <w:rsid w:val="0040551F"/>
    <w:rsid w:val="004056B8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F01"/>
    <w:rsid w:val="00407294"/>
    <w:rsid w:val="0040739A"/>
    <w:rsid w:val="00407513"/>
    <w:rsid w:val="00407600"/>
    <w:rsid w:val="00407850"/>
    <w:rsid w:val="0040795D"/>
    <w:rsid w:val="00407C74"/>
    <w:rsid w:val="00407CCD"/>
    <w:rsid w:val="00407CD5"/>
    <w:rsid w:val="00407E56"/>
    <w:rsid w:val="004100B4"/>
    <w:rsid w:val="00410404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976"/>
    <w:rsid w:val="004149B9"/>
    <w:rsid w:val="004149EC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870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C9"/>
    <w:rsid w:val="00432AF1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98"/>
    <w:rsid w:val="0043549E"/>
    <w:rsid w:val="00435A08"/>
    <w:rsid w:val="00435C11"/>
    <w:rsid w:val="00435DC9"/>
    <w:rsid w:val="0043630D"/>
    <w:rsid w:val="00436401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896"/>
    <w:rsid w:val="00445934"/>
    <w:rsid w:val="00445A01"/>
    <w:rsid w:val="00445BF1"/>
    <w:rsid w:val="00445D0C"/>
    <w:rsid w:val="00445DA4"/>
    <w:rsid w:val="00445E7E"/>
    <w:rsid w:val="004461DA"/>
    <w:rsid w:val="0044641B"/>
    <w:rsid w:val="00446557"/>
    <w:rsid w:val="0044665E"/>
    <w:rsid w:val="004467F1"/>
    <w:rsid w:val="00446909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9C9"/>
    <w:rsid w:val="004509F9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1EBF"/>
    <w:rsid w:val="00452288"/>
    <w:rsid w:val="00452362"/>
    <w:rsid w:val="004526BF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6014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FCD"/>
    <w:rsid w:val="004610A8"/>
    <w:rsid w:val="00461251"/>
    <w:rsid w:val="00461365"/>
    <w:rsid w:val="004614F1"/>
    <w:rsid w:val="00461743"/>
    <w:rsid w:val="00461981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B2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700D"/>
    <w:rsid w:val="00467029"/>
    <w:rsid w:val="004672B8"/>
    <w:rsid w:val="004673E6"/>
    <w:rsid w:val="004676A6"/>
    <w:rsid w:val="0046772E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F6E"/>
    <w:rsid w:val="004720EB"/>
    <w:rsid w:val="0047232E"/>
    <w:rsid w:val="004723B9"/>
    <w:rsid w:val="004727C6"/>
    <w:rsid w:val="00472808"/>
    <w:rsid w:val="004729C8"/>
    <w:rsid w:val="00473041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57"/>
    <w:rsid w:val="004779C1"/>
    <w:rsid w:val="00477C6E"/>
    <w:rsid w:val="00477D75"/>
    <w:rsid w:val="00477DEA"/>
    <w:rsid w:val="0048047E"/>
    <w:rsid w:val="00480493"/>
    <w:rsid w:val="00480612"/>
    <w:rsid w:val="00480769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F5B"/>
    <w:rsid w:val="004951B6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4022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0C"/>
    <w:rsid w:val="004B4A96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4E8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00"/>
    <w:rsid w:val="004E2D4B"/>
    <w:rsid w:val="004E2F90"/>
    <w:rsid w:val="004E3158"/>
    <w:rsid w:val="004E31FE"/>
    <w:rsid w:val="004E33D5"/>
    <w:rsid w:val="004E3580"/>
    <w:rsid w:val="004E35A7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68D"/>
    <w:rsid w:val="004E4716"/>
    <w:rsid w:val="004E4726"/>
    <w:rsid w:val="004E4746"/>
    <w:rsid w:val="004E499A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8F5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97C"/>
    <w:rsid w:val="004F2F61"/>
    <w:rsid w:val="004F30D9"/>
    <w:rsid w:val="004F39A9"/>
    <w:rsid w:val="004F39B7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8E7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1E3"/>
    <w:rsid w:val="005018F6"/>
    <w:rsid w:val="00501C05"/>
    <w:rsid w:val="00501D3A"/>
    <w:rsid w:val="00501E23"/>
    <w:rsid w:val="0050201A"/>
    <w:rsid w:val="00502293"/>
    <w:rsid w:val="005022B2"/>
    <w:rsid w:val="0050234C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A6"/>
    <w:rsid w:val="005067CB"/>
    <w:rsid w:val="00506830"/>
    <w:rsid w:val="00506856"/>
    <w:rsid w:val="00506BB4"/>
    <w:rsid w:val="00506FF3"/>
    <w:rsid w:val="00507039"/>
    <w:rsid w:val="005071D4"/>
    <w:rsid w:val="005071E6"/>
    <w:rsid w:val="00507385"/>
    <w:rsid w:val="005073E7"/>
    <w:rsid w:val="00507630"/>
    <w:rsid w:val="005077D4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1D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78D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6C3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9A2"/>
    <w:rsid w:val="00527A9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3C6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FB"/>
    <w:rsid w:val="005369FF"/>
    <w:rsid w:val="00536A00"/>
    <w:rsid w:val="00536BAA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647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77D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A6A"/>
    <w:rsid w:val="00551C80"/>
    <w:rsid w:val="00551DA8"/>
    <w:rsid w:val="00551F1E"/>
    <w:rsid w:val="00551F35"/>
    <w:rsid w:val="00551F38"/>
    <w:rsid w:val="00552322"/>
    <w:rsid w:val="0055238C"/>
    <w:rsid w:val="00552555"/>
    <w:rsid w:val="005525E1"/>
    <w:rsid w:val="0055286B"/>
    <w:rsid w:val="00552944"/>
    <w:rsid w:val="005529C1"/>
    <w:rsid w:val="00552C5E"/>
    <w:rsid w:val="00552F53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410F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CC1"/>
    <w:rsid w:val="00555D17"/>
    <w:rsid w:val="00556065"/>
    <w:rsid w:val="00556226"/>
    <w:rsid w:val="00556281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B1A"/>
    <w:rsid w:val="00562CEB"/>
    <w:rsid w:val="005630E9"/>
    <w:rsid w:val="00563164"/>
    <w:rsid w:val="005631EA"/>
    <w:rsid w:val="005633C4"/>
    <w:rsid w:val="00563928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51E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BA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D32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00"/>
    <w:rsid w:val="0058554A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417"/>
    <w:rsid w:val="005868EE"/>
    <w:rsid w:val="00586AD5"/>
    <w:rsid w:val="00586CAF"/>
    <w:rsid w:val="005870D9"/>
    <w:rsid w:val="00587177"/>
    <w:rsid w:val="005871BE"/>
    <w:rsid w:val="00587378"/>
    <w:rsid w:val="0058753A"/>
    <w:rsid w:val="0058754A"/>
    <w:rsid w:val="005875D4"/>
    <w:rsid w:val="00587A3C"/>
    <w:rsid w:val="0059030A"/>
    <w:rsid w:val="005903FE"/>
    <w:rsid w:val="0059049C"/>
    <w:rsid w:val="00590A2B"/>
    <w:rsid w:val="00590AB5"/>
    <w:rsid w:val="00590C3C"/>
    <w:rsid w:val="00590CA1"/>
    <w:rsid w:val="00591009"/>
    <w:rsid w:val="005912B1"/>
    <w:rsid w:val="00591573"/>
    <w:rsid w:val="005915CB"/>
    <w:rsid w:val="005917B1"/>
    <w:rsid w:val="0059193F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98"/>
    <w:rsid w:val="005977AE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08F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FCE"/>
    <w:rsid w:val="005A6203"/>
    <w:rsid w:val="005A6671"/>
    <w:rsid w:val="005A6814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59"/>
    <w:rsid w:val="005A7B0F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6DE3"/>
    <w:rsid w:val="005B722E"/>
    <w:rsid w:val="005B73F5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960"/>
    <w:rsid w:val="005C79C3"/>
    <w:rsid w:val="005C7A5B"/>
    <w:rsid w:val="005D0196"/>
    <w:rsid w:val="005D0449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8C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912"/>
    <w:rsid w:val="005D7AAB"/>
    <w:rsid w:val="005D7B03"/>
    <w:rsid w:val="005D7CD3"/>
    <w:rsid w:val="005E0080"/>
    <w:rsid w:val="005E021D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39D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9B7"/>
    <w:rsid w:val="005F0A60"/>
    <w:rsid w:val="005F0C22"/>
    <w:rsid w:val="005F0D48"/>
    <w:rsid w:val="005F0E05"/>
    <w:rsid w:val="005F0E51"/>
    <w:rsid w:val="005F0E92"/>
    <w:rsid w:val="005F0EBB"/>
    <w:rsid w:val="005F128E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1D9"/>
    <w:rsid w:val="0060520C"/>
    <w:rsid w:val="006052CF"/>
    <w:rsid w:val="006053A6"/>
    <w:rsid w:val="006054AD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0AA"/>
    <w:rsid w:val="006111BA"/>
    <w:rsid w:val="006111C6"/>
    <w:rsid w:val="006116A5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0A2"/>
    <w:rsid w:val="00616303"/>
    <w:rsid w:val="00616509"/>
    <w:rsid w:val="006168C6"/>
    <w:rsid w:val="00616D82"/>
    <w:rsid w:val="00616E53"/>
    <w:rsid w:val="00616E56"/>
    <w:rsid w:val="006177E8"/>
    <w:rsid w:val="006179D4"/>
    <w:rsid w:val="006200DF"/>
    <w:rsid w:val="00620138"/>
    <w:rsid w:val="006201FF"/>
    <w:rsid w:val="0062028A"/>
    <w:rsid w:val="00620332"/>
    <w:rsid w:val="00620463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728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49"/>
    <w:rsid w:val="006252B0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D78"/>
    <w:rsid w:val="00632F84"/>
    <w:rsid w:val="0063334F"/>
    <w:rsid w:val="0063345F"/>
    <w:rsid w:val="006334E1"/>
    <w:rsid w:val="00633744"/>
    <w:rsid w:val="0063375C"/>
    <w:rsid w:val="0063386D"/>
    <w:rsid w:val="00633A5F"/>
    <w:rsid w:val="00633B87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5A7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5F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ADC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1F0"/>
    <w:rsid w:val="006464F7"/>
    <w:rsid w:val="006465EC"/>
    <w:rsid w:val="00646827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95D"/>
    <w:rsid w:val="00652A8F"/>
    <w:rsid w:val="00652C4F"/>
    <w:rsid w:val="00652D89"/>
    <w:rsid w:val="00652D9A"/>
    <w:rsid w:val="00652F93"/>
    <w:rsid w:val="006537FA"/>
    <w:rsid w:val="0065394C"/>
    <w:rsid w:val="00653C42"/>
    <w:rsid w:val="00653F5F"/>
    <w:rsid w:val="00653FD1"/>
    <w:rsid w:val="0065401F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698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418"/>
    <w:rsid w:val="006618D9"/>
    <w:rsid w:val="00661A5B"/>
    <w:rsid w:val="00661C31"/>
    <w:rsid w:val="00661C33"/>
    <w:rsid w:val="00661CE0"/>
    <w:rsid w:val="00661E55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619"/>
    <w:rsid w:val="00663620"/>
    <w:rsid w:val="00663732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D00"/>
    <w:rsid w:val="00666E76"/>
    <w:rsid w:val="00666E81"/>
    <w:rsid w:val="00666EA2"/>
    <w:rsid w:val="00666F58"/>
    <w:rsid w:val="006675A3"/>
    <w:rsid w:val="00667614"/>
    <w:rsid w:val="006676BA"/>
    <w:rsid w:val="0066795D"/>
    <w:rsid w:val="00667B0D"/>
    <w:rsid w:val="00667BA7"/>
    <w:rsid w:val="00667BBC"/>
    <w:rsid w:val="00667D89"/>
    <w:rsid w:val="006701A6"/>
    <w:rsid w:val="00670445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2B"/>
    <w:rsid w:val="00673F36"/>
    <w:rsid w:val="0067436E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7C0"/>
    <w:rsid w:val="00681A56"/>
    <w:rsid w:val="00681AC5"/>
    <w:rsid w:val="00681D98"/>
    <w:rsid w:val="006821C2"/>
    <w:rsid w:val="0068282A"/>
    <w:rsid w:val="006828F0"/>
    <w:rsid w:val="00682996"/>
    <w:rsid w:val="00682A66"/>
    <w:rsid w:val="00682D87"/>
    <w:rsid w:val="00682F7E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B47"/>
    <w:rsid w:val="00687D04"/>
    <w:rsid w:val="00687F90"/>
    <w:rsid w:val="006903C0"/>
    <w:rsid w:val="0069073C"/>
    <w:rsid w:val="00690C25"/>
    <w:rsid w:val="00690F33"/>
    <w:rsid w:val="0069127C"/>
    <w:rsid w:val="006915F7"/>
    <w:rsid w:val="00691654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0CA8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42"/>
    <w:rsid w:val="006A59DF"/>
    <w:rsid w:val="006A5BC4"/>
    <w:rsid w:val="006A5D1F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494"/>
    <w:rsid w:val="006A7DDC"/>
    <w:rsid w:val="006A7F11"/>
    <w:rsid w:val="006B011F"/>
    <w:rsid w:val="006B0150"/>
    <w:rsid w:val="006B0197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53A"/>
    <w:rsid w:val="006B2C1A"/>
    <w:rsid w:val="006B2E08"/>
    <w:rsid w:val="006B30C6"/>
    <w:rsid w:val="006B3101"/>
    <w:rsid w:val="006B31F9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EF1"/>
    <w:rsid w:val="006C3FDF"/>
    <w:rsid w:val="006C4172"/>
    <w:rsid w:val="006C4386"/>
    <w:rsid w:val="006C43F0"/>
    <w:rsid w:val="006C44DB"/>
    <w:rsid w:val="006C4A98"/>
    <w:rsid w:val="006C4B49"/>
    <w:rsid w:val="006C4CF0"/>
    <w:rsid w:val="006C4E57"/>
    <w:rsid w:val="006C4E87"/>
    <w:rsid w:val="006C4EFB"/>
    <w:rsid w:val="006C4F52"/>
    <w:rsid w:val="006C506F"/>
    <w:rsid w:val="006C50E3"/>
    <w:rsid w:val="006C5138"/>
    <w:rsid w:val="006C5158"/>
    <w:rsid w:val="006C5E7A"/>
    <w:rsid w:val="006C60F7"/>
    <w:rsid w:val="006C6129"/>
    <w:rsid w:val="006C612E"/>
    <w:rsid w:val="006C6275"/>
    <w:rsid w:val="006C6386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35D"/>
    <w:rsid w:val="006D3399"/>
    <w:rsid w:val="006D33E6"/>
    <w:rsid w:val="006D35B6"/>
    <w:rsid w:val="006D3A13"/>
    <w:rsid w:val="006D3F26"/>
    <w:rsid w:val="006D40B3"/>
    <w:rsid w:val="006D4257"/>
    <w:rsid w:val="006D4305"/>
    <w:rsid w:val="006D448B"/>
    <w:rsid w:val="006D44F2"/>
    <w:rsid w:val="006D47AE"/>
    <w:rsid w:val="006D4808"/>
    <w:rsid w:val="006D4A05"/>
    <w:rsid w:val="006D4B3A"/>
    <w:rsid w:val="006D4B53"/>
    <w:rsid w:val="006D4D96"/>
    <w:rsid w:val="006D4E4F"/>
    <w:rsid w:val="006D5178"/>
    <w:rsid w:val="006D520A"/>
    <w:rsid w:val="006D52AA"/>
    <w:rsid w:val="006D534E"/>
    <w:rsid w:val="006D5597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F3"/>
    <w:rsid w:val="006E302E"/>
    <w:rsid w:val="006E317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775"/>
    <w:rsid w:val="006E5F3A"/>
    <w:rsid w:val="006E6469"/>
    <w:rsid w:val="006E64EA"/>
    <w:rsid w:val="006E6522"/>
    <w:rsid w:val="006E669B"/>
    <w:rsid w:val="006E6732"/>
    <w:rsid w:val="006E67F2"/>
    <w:rsid w:val="006E687C"/>
    <w:rsid w:val="006E69EF"/>
    <w:rsid w:val="006E6AA7"/>
    <w:rsid w:val="006E6BAC"/>
    <w:rsid w:val="006E6BE4"/>
    <w:rsid w:val="006E6CE0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906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870"/>
    <w:rsid w:val="00710892"/>
    <w:rsid w:val="00710BFF"/>
    <w:rsid w:val="00710D18"/>
    <w:rsid w:val="00710DA3"/>
    <w:rsid w:val="00710DD0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52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AEC"/>
    <w:rsid w:val="00714B9C"/>
    <w:rsid w:val="00714DA7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2A7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224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3B5"/>
    <w:rsid w:val="00726580"/>
    <w:rsid w:val="0072665C"/>
    <w:rsid w:val="00726EE5"/>
    <w:rsid w:val="00727360"/>
    <w:rsid w:val="007273B1"/>
    <w:rsid w:val="007273B9"/>
    <w:rsid w:val="007279CD"/>
    <w:rsid w:val="00727A6A"/>
    <w:rsid w:val="00727BDB"/>
    <w:rsid w:val="00727D4B"/>
    <w:rsid w:val="00727D97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B9"/>
    <w:rsid w:val="007325F8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D7E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7DD"/>
    <w:rsid w:val="00751805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3052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4046"/>
    <w:rsid w:val="00754059"/>
    <w:rsid w:val="007544F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6B"/>
    <w:rsid w:val="00762BBA"/>
    <w:rsid w:val="0076313B"/>
    <w:rsid w:val="007631D1"/>
    <w:rsid w:val="007637DF"/>
    <w:rsid w:val="0076399B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56"/>
    <w:rsid w:val="00764C5E"/>
    <w:rsid w:val="00764D07"/>
    <w:rsid w:val="00764DE9"/>
    <w:rsid w:val="00764E20"/>
    <w:rsid w:val="00765433"/>
    <w:rsid w:val="007656BC"/>
    <w:rsid w:val="0076586D"/>
    <w:rsid w:val="00765E5D"/>
    <w:rsid w:val="00765E84"/>
    <w:rsid w:val="007662D6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AC"/>
    <w:rsid w:val="007711E5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439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636"/>
    <w:rsid w:val="007947C6"/>
    <w:rsid w:val="00794834"/>
    <w:rsid w:val="00794CCC"/>
    <w:rsid w:val="00794CF4"/>
    <w:rsid w:val="00795280"/>
    <w:rsid w:val="00795785"/>
    <w:rsid w:val="00795987"/>
    <w:rsid w:val="00795C61"/>
    <w:rsid w:val="00795CBD"/>
    <w:rsid w:val="00795F80"/>
    <w:rsid w:val="0079601B"/>
    <w:rsid w:val="00796344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379"/>
    <w:rsid w:val="007B2653"/>
    <w:rsid w:val="007B278D"/>
    <w:rsid w:val="007B2868"/>
    <w:rsid w:val="007B2B6F"/>
    <w:rsid w:val="007B30BA"/>
    <w:rsid w:val="007B3201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C1"/>
    <w:rsid w:val="007B6ABD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034"/>
    <w:rsid w:val="007C02CD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018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DB5"/>
    <w:rsid w:val="007D3FED"/>
    <w:rsid w:val="007D43E1"/>
    <w:rsid w:val="007D474A"/>
    <w:rsid w:val="007D4980"/>
    <w:rsid w:val="007D4D18"/>
    <w:rsid w:val="007D4E6C"/>
    <w:rsid w:val="007D5165"/>
    <w:rsid w:val="007D51D1"/>
    <w:rsid w:val="007D5366"/>
    <w:rsid w:val="007D5745"/>
    <w:rsid w:val="007D5810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6C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B36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84"/>
    <w:rsid w:val="007F7F26"/>
    <w:rsid w:val="007F7FDA"/>
    <w:rsid w:val="0080014C"/>
    <w:rsid w:val="0080031A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25E"/>
    <w:rsid w:val="008026A5"/>
    <w:rsid w:val="00802910"/>
    <w:rsid w:val="00802D1A"/>
    <w:rsid w:val="00802FB7"/>
    <w:rsid w:val="008030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4FD"/>
    <w:rsid w:val="00804569"/>
    <w:rsid w:val="00804C58"/>
    <w:rsid w:val="00804D0A"/>
    <w:rsid w:val="00804E2B"/>
    <w:rsid w:val="00804F92"/>
    <w:rsid w:val="00804F98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6F84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3F2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C63"/>
    <w:rsid w:val="00814E3F"/>
    <w:rsid w:val="00814E4A"/>
    <w:rsid w:val="00814EA5"/>
    <w:rsid w:val="00815150"/>
    <w:rsid w:val="0081534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51"/>
    <w:rsid w:val="00821E6D"/>
    <w:rsid w:val="00821FA0"/>
    <w:rsid w:val="00821FCC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4FF"/>
    <w:rsid w:val="0082495B"/>
    <w:rsid w:val="00824970"/>
    <w:rsid w:val="008249F0"/>
    <w:rsid w:val="00824A4F"/>
    <w:rsid w:val="00824E0D"/>
    <w:rsid w:val="00824E35"/>
    <w:rsid w:val="00824EF6"/>
    <w:rsid w:val="008253CE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AD7"/>
    <w:rsid w:val="00830BC6"/>
    <w:rsid w:val="00830BE6"/>
    <w:rsid w:val="00830C21"/>
    <w:rsid w:val="00830E8E"/>
    <w:rsid w:val="00830F30"/>
    <w:rsid w:val="008314ED"/>
    <w:rsid w:val="008315F1"/>
    <w:rsid w:val="00831619"/>
    <w:rsid w:val="00831972"/>
    <w:rsid w:val="00831E09"/>
    <w:rsid w:val="0083202D"/>
    <w:rsid w:val="008324B2"/>
    <w:rsid w:val="0083253F"/>
    <w:rsid w:val="008326B7"/>
    <w:rsid w:val="00832914"/>
    <w:rsid w:val="008329D1"/>
    <w:rsid w:val="00832C79"/>
    <w:rsid w:val="00832CC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BC6"/>
    <w:rsid w:val="00833C2E"/>
    <w:rsid w:val="00833CF6"/>
    <w:rsid w:val="00833DDA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C2A"/>
    <w:rsid w:val="00835EC1"/>
    <w:rsid w:val="008362A3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8D1"/>
    <w:rsid w:val="00846CAC"/>
    <w:rsid w:val="00847022"/>
    <w:rsid w:val="00847F16"/>
    <w:rsid w:val="008500FA"/>
    <w:rsid w:val="008500FE"/>
    <w:rsid w:val="008501C0"/>
    <w:rsid w:val="008502B1"/>
    <w:rsid w:val="00850305"/>
    <w:rsid w:val="0085038C"/>
    <w:rsid w:val="008504AC"/>
    <w:rsid w:val="00850927"/>
    <w:rsid w:val="008509FB"/>
    <w:rsid w:val="00850C0C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5092"/>
    <w:rsid w:val="008551B2"/>
    <w:rsid w:val="0085530F"/>
    <w:rsid w:val="00855648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CC8"/>
    <w:rsid w:val="00860D51"/>
    <w:rsid w:val="00860E24"/>
    <w:rsid w:val="00860F7A"/>
    <w:rsid w:val="008610B4"/>
    <w:rsid w:val="008610D0"/>
    <w:rsid w:val="0086118B"/>
    <w:rsid w:val="008611BF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290"/>
    <w:rsid w:val="008643AB"/>
    <w:rsid w:val="008646A7"/>
    <w:rsid w:val="0086477A"/>
    <w:rsid w:val="0086490C"/>
    <w:rsid w:val="00864997"/>
    <w:rsid w:val="00864E55"/>
    <w:rsid w:val="00864E6F"/>
    <w:rsid w:val="0086508E"/>
    <w:rsid w:val="00865140"/>
    <w:rsid w:val="0086537B"/>
    <w:rsid w:val="008653C3"/>
    <w:rsid w:val="0086553E"/>
    <w:rsid w:val="0086557D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50F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A40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B78"/>
    <w:rsid w:val="00885F36"/>
    <w:rsid w:val="00886021"/>
    <w:rsid w:val="008867E9"/>
    <w:rsid w:val="00886BED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919"/>
    <w:rsid w:val="00895E2E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324"/>
    <w:rsid w:val="00897798"/>
    <w:rsid w:val="00897972"/>
    <w:rsid w:val="00897980"/>
    <w:rsid w:val="00897ECF"/>
    <w:rsid w:val="008A0603"/>
    <w:rsid w:val="008A09A8"/>
    <w:rsid w:val="008A0B23"/>
    <w:rsid w:val="008A0D8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671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45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91E"/>
    <w:rsid w:val="008A7E94"/>
    <w:rsid w:val="008A7F1A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1E36"/>
    <w:rsid w:val="008C23AD"/>
    <w:rsid w:val="008C2454"/>
    <w:rsid w:val="008C27BC"/>
    <w:rsid w:val="008C2960"/>
    <w:rsid w:val="008C2B6A"/>
    <w:rsid w:val="008C2C4E"/>
    <w:rsid w:val="008C2CEA"/>
    <w:rsid w:val="008C30AB"/>
    <w:rsid w:val="008C3257"/>
    <w:rsid w:val="008C33CD"/>
    <w:rsid w:val="008C33D9"/>
    <w:rsid w:val="008C3629"/>
    <w:rsid w:val="008C3AC7"/>
    <w:rsid w:val="008C3BD5"/>
    <w:rsid w:val="008C3C1A"/>
    <w:rsid w:val="008C3D75"/>
    <w:rsid w:val="008C4714"/>
    <w:rsid w:val="008C471F"/>
    <w:rsid w:val="008C48F9"/>
    <w:rsid w:val="008C4B1C"/>
    <w:rsid w:val="008C4B53"/>
    <w:rsid w:val="008C4B5E"/>
    <w:rsid w:val="008C4BF6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4EB"/>
    <w:rsid w:val="008C6584"/>
    <w:rsid w:val="008C6698"/>
    <w:rsid w:val="008C6B44"/>
    <w:rsid w:val="008C6BCE"/>
    <w:rsid w:val="008C7013"/>
    <w:rsid w:val="008C7022"/>
    <w:rsid w:val="008C7418"/>
    <w:rsid w:val="008C75AC"/>
    <w:rsid w:val="008C75C4"/>
    <w:rsid w:val="008C7688"/>
    <w:rsid w:val="008C7715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5C4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E9D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DC"/>
    <w:rsid w:val="008E0AF3"/>
    <w:rsid w:val="008E0B47"/>
    <w:rsid w:val="008E0CF5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A0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5A"/>
    <w:rsid w:val="008E4286"/>
    <w:rsid w:val="008E4487"/>
    <w:rsid w:val="008E451B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7DD"/>
    <w:rsid w:val="008F282B"/>
    <w:rsid w:val="008F2AC4"/>
    <w:rsid w:val="008F2D08"/>
    <w:rsid w:val="008F376B"/>
    <w:rsid w:val="008F3900"/>
    <w:rsid w:val="008F3CA8"/>
    <w:rsid w:val="008F3EA7"/>
    <w:rsid w:val="008F3F58"/>
    <w:rsid w:val="008F41AB"/>
    <w:rsid w:val="008F445A"/>
    <w:rsid w:val="008F449D"/>
    <w:rsid w:val="008F4516"/>
    <w:rsid w:val="008F454E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34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623"/>
    <w:rsid w:val="00921816"/>
    <w:rsid w:val="009218D8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4FD8"/>
    <w:rsid w:val="00925279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53E"/>
    <w:rsid w:val="009276DC"/>
    <w:rsid w:val="009278E1"/>
    <w:rsid w:val="00927A33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89B"/>
    <w:rsid w:val="009329DF"/>
    <w:rsid w:val="00932AC4"/>
    <w:rsid w:val="00932D3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3DB"/>
    <w:rsid w:val="009343F6"/>
    <w:rsid w:val="0093469A"/>
    <w:rsid w:val="009346EE"/>
    <w:rsid w:val="00934765"/>
    <w:rsid w:val="009347F2"/>
    <w:rsid w:val="00934AD6"/>
    <w:rsid w:val="00934C98"/>
    <w:rsid w:val="00934F78"/>
    <w:rsid w:val="009350A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97"/>
    <w:rsid w:val="00943DBE"/>
    <w:rsid w:val="00943FF6"/>
    <w:rsid w:val="0094412D"/>
    <w:rsid w:val="00944384"/>
    <w:rsid w:val="00944427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0E8F"/>
    <w:rsid w:val="00951035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B4A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65C"/>
    <w:rsid w:val="009568B8"/>
    <w:rsid w:val="00956944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4BC"/>
    <w:rsid w:val="009619A5"/>
    <w:rsid w:val="00961ABF"/>
    <w:rsid w:val="00962259"/>
    <w:rsid w:val="0096227A"/>
    <w:rsid w:val="00962314"/>
    <w:rsid w:val="00962351"/>
    <w:rsid w:val="009623D8"/>
    <w:rsid w:val="009624D5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5C2"/>
    <w:rsid w:val="00967667"/>
    <w:rsid w:val="00967731"/>
    <w:rsid w:val="00967791"/>
    <w:rsid w:val="0096799B"/>
    <w:rsid w:val="00967C1D"/>
    <w:rsid w:val="00967E50"/>
    <w:rsid w:val="00970017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AE2"/>
    <w:rsid w:val="00972B06"/>
    <w:rsid w:val="00972B44"/>
    <w:rsid w:val="00972E12"/>
    <w:rsid w:val="00972E65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31F"/>
    <w:rsid w:val="00976468"/>
    <w:rsid w:val="009764B1"/>
    <w:rsid w:val="009766BF"/>
    <w:rsid w:val="00976896"/>
    <w:rsid w:val="00976B96"/>
    <w:rsid w:val="00976D91"/>
    <w:rsid w:val="00976F3D"/>
    <w:rsid w:val="00977020"/>
    <w:rsid w:val="0097737A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87E25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1EB7"/>
    <w:rsid w:val="00992284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4090"/>
    <w:rsid w:val="0099422C"/>
    <w:rsid w:val="009942F9"/>
    <w:rsid w:val="009945B7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6D81"/>
    <w:rsid w:val="009971CB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7F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40D1"/>
    <w:rsid w:val="009A41B8"/>
    <w:rsid w:val="009A5098"/>
    <w:rsid w:val="009A51DB"/>
    <w:rsid w:val="009A5423"/>
    <w:rsid w:val="009A54AA"/>
    <w:rsid w:val="009A56CB"/>
    <w:rsid w:val="009A5C62"/>
    <w:rsid w:val="009A5D00"/>
    <w:rsid w:val="009A5EA1"/>
    <w:rsid w:val="009A5EDA"/>
    <w:rsid w:val="009A5F91"/>
    <w:rsid w:val="009A63DA"/>
    <w:rsid w:val="009A65D0"/>
    <w:rsid w:val="009A68F0"/>
    <w:rsid w:val="009A691B"/>
    <w:rsid w:val="009A6C95"/>
    <w:rsid w:val="009A6E5C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5DB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3FC"/>
    <w:rsid w:val="009B6456"/>
    <w:rsid w:val="009B6494"/>
    <w:rsid w:val="009B6676"/>
    <w:rsid w:val="009B6890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2DB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1C1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ACA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4E43"/>
    <w:rsid w:val="009D55A3"/>
    <w:rsid w:val="009D55E1"/>
    <w:rsid w:val="009D57BC"/>
    <w:rsid w:val="009D58BD"/>
    <w:rsid w:val="009D5AC6"/>
    <w:rsid w:val="009D5C5C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2211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9A9"/>
    <w:rsid w:val="009F0A48"/>
    <w:rsid w:val="009F108C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C78"/>
    <w:rsid w:val="009F2DD0"/>
    <w:rsid w:val="009F3008"/>
    <w:rsid w:val="009F30EA"/>
    <w:rsid w:val="009F355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C71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7E"/>
    <w:rsid w:val="009F7799"/>
    <w:rsid w:val="009F7866"/>
    <w:rsid w:val="009F793F"/>
    <w:rsid w:val="009F7B20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0F05"/>
    <w:rsid w:val="00A0104C"/>
    <w:rsid w:val="00A0109C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1EB"/>
    <w:rsid w:val="00A032C3"/>
    <w:rsid w:val="00A03377"/>
    <w:rsid w:val="00A03475"/>
    <w:rsid w:val="00A03534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787"/>
    <w:rsid w:val="00A067C3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A97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3DD6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1C1"/>
    <w:rsid w:val="00A2029D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2E4"/>
    <w:rsid w:val="00A244BE"/>
    <w:rsid w:val="00A24581"/>
    <w:rsid w:val="00A24715"/>
    <w:rsid w:val="00A248D8"/>
    <w:rsid w:val="00A24BEC"/>
    <w:rsid w:val="00A24DD0"/>
    <w:rsid w:val="00A253B6"/>
    <w:rsid w:val="00A25804"/>
    <w:rsid w:val="00A2596B"/>
    <w:rsid w:val="00A25A6B"/>
    <w:rsid w:val="00A25B8B"/>
    <w:rsid w:val="00A261DC"/>
    <w:rsid w:val="00A26248"/>
    <w:rsid w:val="00A264C5"/>
    <w:rsid w:val="00A26E37"/>
    <w:rsid w:val="00A27117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703"/>
    <w:rsid w:val="00A3079E"/>
    <w:rsid w:val="00A308F1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848"/>
    <w:rsid w:val="00A3191F"/>
    <w:rsid w:val="00A31995"/>
    <w:rsid w:val="00A31A06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779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1E2"/>
    <w:rsid w:val="00A40674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B12"/>
    <w:rsid w:val="00A47014"/>
    <w:rsid w:val="00A47641"/>
    <w:rsid w:val="00A4764B"/>
    <w:rsid w:val="00A47654"/>
    <w:rsid w:val="00A4766E"/>
    <w:rsid w:val="00A47704"/>
    <w:rsid w:val="00A47977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1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0C0"/>
    <w:rsid w:val="00A771CE"/>
    <w:rsid w:val="00A773E6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C10"/>
    <w:rsid w:val="00A92C8F"/>
    <w:rsid w:val="00A92D97"/>
    <w:rsid w:val="00A92F51"/>
    <w:rsid w:val="00A9303E"/>
    <w:rsid w:val="00A9381A"/>
    <w:rsid w:val="00A9382B"/>
    <w:rsid w:val="00A938C7"/>
    <w:rsid w:val="00A93908"/>
    <w:rsid w:val="00A93BCB"/>
    <w:rsid w:val="00A93C0C"/>
    <w:rsid w:val="00A93C18"/>
    <w:rsid w:val="00A93CCC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8F7"/>
    <w:rsid w:val="00A95992"/>
    <w:rsid w:val="00A95A3D"/>
    <w:rsid w:val="00A95BB1"/>
    <w:rsid w:val="00A95CA6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803"/>
    <w:rsid w:val="00A97849"/>
    <w:rsid w:val="00A97902"/>
    <w:rsid w:val="00A97B44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10ED"/>
    <w:rsid w:val="00AA1150"/>
    <w:rsid w:val="00AA11E1"/>
    <w:rsid w:val="00AA11E9"/>
    <w:rsid w:val="00AA1254"/>
    <w:rsid w:val="00AA12E4"/>
    <w:rsid w:val="00AA14D7"/>
    <w:rsid w:val="00AA1560"/>
    <w:rsid w:val="00AA1576"/>
    <w:rsid w:val="00AA159C"/>
    <w:rsid w:val="00AA1615"/>
    <w:rsid w:val="00AA161D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1A3"/>
    <w:rsid w:val="00AA735A"/>
    <w:rsid w:val="00AA7685"/>
    <w:rsid w:val="00AA76F8"/>
    <w:rsid w:val="00AA7D80"/>
    <w:rsid w:val="00AB016B"/>
    <w:rsid w:val="00AB01BF"/>
    <w:rsid w:val="00AB02D2"/>
    <w:rsid w:val="00AB0668"/>
    <w:rsid w:val="00AB06AE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57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951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3F03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3B1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A9"/>
    <w:rsid w:val="00AD37D4"/>
    <w:rsid w:val="00AD3883"/>
    <w:rsid w:val="00AD39F3"/>
    <w:rsid w:val="00AD3A8C"/>
    <w:rsid w:val="00AD3AA6"/>
    <w:rsid w:val="00AD3BF6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65E"/>
    <w:rsid w:val="00AE077C"/>
    <w:rsid w:val="00AE080B"/>
    <w:rsid w:val="00AE095D"/>
    <w:rsid w:val="00AE0B0E"/>
    <w:rsid w:val="00AE0D60"/>
    <w:rsid w:val="00AE0F62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06A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96B"/>
    <w:rsid w:val="00AE4B88"/>
    <w:rsid w:val="00AE4C2D"/>
    <w:rsid w:val="00AE4EA6"/>
    <w:rsid w:val="00AE5071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F0"/>
    <w:rsid w:val="00AF3FC6"/>
    <w:rsid w:val="00AF45DE"/>
    <w:rsid w:val="00AF4670"/>
    <w:rsid w:val="00AF4A0F"/>
    <w:rsid w:val="00AF4AAE"/>
    <w:rsid w:val="00AF4AFE"/>
    <w:rsid w:val="00AF4E4D"/>
    <w:rsid w:val="00AF5395"/>
    <w:rsid w:val="00AF55E7"/>
    <w:rsid w:val="00AF5877"/>
    <w:rsid w:val="00AF5B7E"/>
    <w:rsid w:val="00AF5BDC"/>
    <w:rsid w:val="00AF5DF9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63F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36F"/>
    <w:rsid w:val="00B0553A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4D7C"/>
    <w:rsid w:val="00B15348"/>
    <w:rsid w:val="00B15855"/>
    <w:rsid w:val="00B158E3"/>
    <w:rsid w:val="00B15B64"/>
    <w:rsid w:val="00B15B72"/>
    <w:rsid w:val="00B1605A"/>
    <w:rsid w:val="00B16165"/>
    <w:rsid w:val="00B16453"/>
    <w:rsid w:val="00B16677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514"/>
    <w:rsid w:val="00B20635"/>
    <w:rsid w:val="00B20829"/>
    <w:rsid w:val="00B2098B"/>
    <w:rsid w:val="00B2099B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2092"/>
    <w:rsid w:val="00B22162"/>
    <w:rsid w:val="00B2237D"/>
    <w:rsid w:val="00B223AB"/>
    <w:rsid w:val="00B223F8"/>
    <w:rsid w:val="00B22597"/>
    <w:rsid w:val="00B22A4E"/>
    <w:rsid w:val="00B22BD7"/>
    <w:rsid w:val="00B22D43"/>
    <w:rsid w:val="00B22F1A"/>
    <w:rsid w:val="00B22F66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D5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DC3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557"/>
    <w:rsid w:val="00B456C6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ED"/>
    <w:rsid w:val="00B51E64"/>
    <w:rsid w:val="00B51F2C"/>
    <w:rsid w:val="00B52382"/>
    <w:rsid w:val="00B52388"/>
    <w:rsid w:val="00B5238D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2C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2A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6F"/>
    <w:rsid w:val="00B7732D"/>
    <w:rsid w:val="00B77499"/>
    <w:rsid w:val="00B774CF"/>
    <w:rsid w:val="00B77669"/>
    <w:rsid w:val="00B7774D"/>
    <w:rsid w:val="00B777A4"/>
    <w:rsid w:val="00B77825"/>
    <w:rsid w:val="00B778F3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803"/>
    <w:rsid w:val="00B8580B"/>
    <w:rsid w:val="00B85879"/>
    <w:rsid w:val="00B85C65"/>
    <w:rsid w:val="00B8612F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4C1"/>
    <w:rsid w:val="00BC567E"/>
    <w:rsid w:val="00BC5826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2FC"/>
    <w:rsid w:val="00BD043F"/>
    <w:rsid w:val="00BD0CFF"/>
    <w:rsid w:val="00BD0F5D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B36"/>
    <w:rsid w:val="00BD3C60"/>
    <w:rsid w:val="00BD3DE5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6F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CF8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49"/>
    <w:rsid w:val="00C00F5A"/>
    <w:rsid w:val="00C01321"/>
    <w:rsid w:val="00C0146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F69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177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0EE"/>
    <w:rsid w:val="00C225E0"/>
    <w:rsid w:val="00C22B67"/>
    <w:rsid w:val="00C22CC1"/>
    <w:rsid w:val="00C22E86"/>
    <w:rsid w:val="00C22EAA"/>
    <w:rsid w:val="00C22ED2"/>
    <w:rsid w:val="00C22F89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D19"/>
    <w:rsid w:val="00C24E84"/>
    <w:rsid w:val="00C24F40"/>
    <w:rsid w:val="00C25117"/>
    <w:rsid w:val="00C2512C"/>
    <w:rsid w:val="00C25299"/>
    <w:rsid w:val="00C25376"/>
    <w:rsid w:val="00C25526"/>
    <w:rsid w:val="00C25632"/>
    <w:rsid w:val="00C2573D"/>
    <w:rsid w:val="00C257EB"/>
    <w:rsid w:val="00C25A33"/>
    <w:rsid w:val="00C25A47"/>
    <w:rsid w:val="00C25BB8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0BE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D1E"/>
    <w:rsid w:val="00C32F54"/>
    <w:rsid w:val="00C32F63"/>
    <w:rsid w:val="00C330AB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B5A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7"/>
    <w:rsid w:val="00C36EA7"/>
    <w:rsid w:val="00C370A4"/>
    <w:rsid w:val="00C370B1"/>
    <w:rsid w:val="00C37363"/>
    <w:rsid w:val="00C37582"/>
    <w:rsid w:val="00C375BD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7B0"/>
    <w:rsid w:val="00C41829"/>
    <w:rsid w:val="00C41877"/>
    <w:rsid w:val="00C41A7C"/>
    <w:rsid w:val="00C41CBF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D4C"/>
    <w:rsid w:val="00C44210"/>
    <w:rsid w:val="00C44350"/>
    <w:rsid w:val="00C443F2"/>
    <w:rsid w:val="00C44420"/>
    <w:rsid w:val="00C4466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173"/>
    <w:rsid w:val="00C51287"/>
    <w:rsid w:val="00C514C4"/>
    <w:rsid w:val="00C51580"/>
    <w:rsid w:val="00C5175C"/>
    <w:rsid w:val="00C519E7"/>
    <w:rsid w:val="00C519E8"/>
    <w:rsid w:val="00C51A17"/>
    <w:rsid w:val="00C52478"/>
    <w:rsid w:val="00C525D0"/>
    <w:rsid w:val="00C526BD"/>
    <w:rsid w:val="00C52846"/>
    <w:rsid w:val="00C52BE8"/>
    <w:rsid w:val="00C52D7B"/>
    <w:rsid w:val="00C52DD8"/>
    <w:rsid w:val="00C53276"/>
    <w:rsid w:val="00C53469"/>
    <w:rsid w:val="00C53691"/>
    <w:rsid w:val="00C536DE"/>
    <w:rsid w:val="00C5378A"/>
    <w:rsid w:val="00C537A2"/>
    <w:rsid w:val="00C538DE"/>
    <w:rsid w:val="00C54040"/>
    <w:rsid w:val="00C5450A"/>
    <w:rsid w:val="00C546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10B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163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5E56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0B8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93A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997"/>
    <w:rsid w:val="00C94A8A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36E"/>
    <w:rsid w:val="00C96716"/>
    <w:rsid w:val="00C968E7"/>
    <w:rsid w:val="00C9694F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F9E"/>
    <w:rsid w:val="00CA42CF"/>
    <w:rsid w:val="00CA4321"/>
    <w:rsid w:val="00CA4782"/>
    <w:rsid w:val="00CA47C1"/>
    <w:rsid w:val="00CA4853"/>
    <w:rsid w:val="00CA49C9"/>
    <w:rsid w:val="00CA49FF"/>
    <w:rsid w:val="00CA4B12"/>
    <w:rsid w:val="00CA4C71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7B"/>
    <w:rsid w:val="00CA62A1"/>
    <w:rsid w:val="00CA6382"/>
    <w:rsid w:val="00CA6439"/>
    <w:rsid w:val="00CA659D"/>
    <w:rsid w:val="00CA6BC8"/>
    <w:rsid w:val="00CA6C2A"/>
    <w:rsid w:val="00CA6F27"/>
    <w:rsid w:val="00CA6FC4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C1"/>
    <w:rsid w:val="00CB3288"/>
    <w:rsid w:val="00CB32BB"/>
    <w:rsid w:val="00CB3531"/>
    <w:rsid w:val="00CB378A"/>
    <w:rsid w:val="00CB3B0B"/>
    <w:rsid w:val="00CB3C78"/>
    <w:rsid w:val="00CB4128"/>
    <w:rsid w:val="00CB438F"/>
    <w:rsid w:val="00CB4427"/>
    <w:rsid w:val="00CB4568"/>
    <w:rsid w:val="00CB457E"/>
    <w:rsid w:val="00CB460E"/>
    <w:rsid w:val="00CB4EE4"/>
    <w:rsid w:val="00CB4F15"/>
    <w:rsid w:val="00CB50CA"/>
    <w:rsid w:val="00CB5977"/>
    <w:rsid w:val="00CB5DAD"/>
    <w:rsid w:val="00CB5E3C"/>
    <w:rsid w:val="00CB608C"/>
    <w:rsid w:val="00CB62C4"/>
    <w:rsid w:val="00CB6334"/>
    <w:rsid w:val="00CB6356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C0103"/>
    <w:rsid w:val="00CC0105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B31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9DE"/>
    <w:rsid w:val="00CC5A6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613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62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3BD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26C"/>
    <w:rsid w:val="00D00635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1F5B"/>
    <w:rsid w:val="00D02242"/>
    <w:rsid w:val="00D024B7"/>
    <w:rsid w:val="00D025CB"/>
    <w:rsid w:val="00D02658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20A"/>
    <w:rsid w:val="00D1634A"/>
    <w:rsid w:val="00D16779"/>
    <w:rsid w:val="00D16AEB"/>
    <w:rsid w:val="00D16B91"/>
    <w:rsid w:val="00D16C4A"/>
    <w:rsid w:val="00D171B0"/>
    <w:rsid w:val="00D1726C"/>
    <w:rsid w:val="00D17978"/>
    <w:rsid w:val="00D17BCB"/>
    <w:rsid w:val="00D17C49"/>
    <w:rsid w:val="00D17C85"/>
    <w:rsid w:val="00D17EFD"/>
    <w:rsid w:val="00D17F45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C"/>
    <w:rsid w:val="00D2209D"/>
    <w:rsid w:val="00D2212F"/>
    <w:rsid w:val="00D2254A"/>
    <w:rsid w:val="00D22840"/>
    <w:rsid w:val="00D22B3D"/>
    <w:rsid w:val="00D22F30"/>
    <w:rsid w:val="00D23240"/>
    <w:rsid w:val="00D232EF"/>
    <w:rsid w:val="00D2359B"/>
    <w:rsid w:val="00D23610"/>
    <w:rsid w:val="00D23842"/>
    <w:rsid w:val="00D23905"/>
    <w:rsid w:val="00D23AC8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69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53A"/>
    <w:rsid w:val="00D3360C"/>
    <w:rsid w:val="00D337E7"/>
    <w:rsid w:val="00D3386D"/>
    <w:rsid w:val="00D3396F"/>
    <w:rsid w:val="00D33C7D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A0A"/>
    <w:rsid w:val="00D36CD9"/>
    <w:rsid w:val="00D37616"/>
    <w:rsid w:val="00D376DE"/>
    <w:rsid w:val="00D37B78"/>
    <w:rsid w:val="00D37CE3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2032"/>
    <w:rsid w:val="00D42088"/>
    <w:rsid w:val="00D422C0"/>
    <w:rsid w:val="00D4258B"/>
    <w:rsid w:val="00D429E3"/>
    <w:rsid w:val="00D42CC1"/>
    <w:rsid w:val="00D42D8E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806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6FB9"/>
    <w:rsid w:val="00D47046"/>
    <w:rsid w:val="00D473D8"/>
    <w:rsid w:val="00D4764F"/>
    <w:rsid w:val="00D47678"/>
    <w:rsid w:val="00D47BC4"/>
    <w:rsid w:val="00D47DDB"/>
    <w:rsid w:val="00D47E06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B5A"/>
    <w:rsid w:val="00D55C56"/>
    <w:rsid w:val="00D55D5E"/>
    <w:rsid w:val="00D55E1E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8E5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C1"/>
    <w:rsid w:val="00D66818"/>
    <w:rsid w:val="00D66859"/>
    <w:rsid w:val="00D6686B"/>
    <w:rsid w:val="00D66A01"/>
    <w:rsid w:val="00D66BD2"/>
    <w:rsid w:val="00D66C46"/>
    <w:rsid w:val="00D672E4"/>
    <w:rsid w:val="00D6738F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2EE"/>
    <w:rsid w:val="00D7097B"/>
    <w:rsid w:val="00D70A09"/>
    <w:rsid w:val="00D70C01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7C9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4CE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09B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62"/>
    <w:rsid w:val="00D871C0"/>
    <w:rsid w:val="00D8726C"/>
    <w:rsid w:val="00D8729B"/>
    <w:rsid w:val="00D87427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370"/>
    <w:rsid w:val="00D91676"/>
    <w:rsid w:val="00D91D39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A3"/>
    <w:rsid w:val="00D931BF"/>
    <w:rsid w:val="00D931F2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69"/>
    <w:rsid w:val="00D94676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DF2"/>
    <w:rsid w:val="00D97EA3"/>
    <w:rsid w:val="00D97EF0"/>
    <w:rsid w:val="00DA00E8"/>
    <w:rsid w:val="00DA01AB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35D"/>
    <w:rsid w:val="00DB237D"/>
    <w:rsid w:val="00DB276C"/>
    <w:rsid w:val="00DB28A2"/>
    <w:rsid w:val="00DB2AD7"/>
    <w:rsid w:val="00DB2BA7"/>
    <w:rsid w:val="00DB3353"/>
    <w:rsid w:val="00DB3C1C"/>
    <w:rsid w:val="00DB3E72"/>
    <w:rsid w:val="00DB3E9E"/>
    <w:rsid w:val="00DB42B9"/>
    <w:rsid w:val="00DB43EA"/>
    <w:rsid w:val="00DB450A"/>
    <w:rsid w:val="00DB45BF"/>
    <w:rsid w:val="00DB47AC"/>
    <w:rsid w:val="00DB481D"/>
    <w:rsid w:val="00DB48DC"/>
    <w:rsid w:val="00DB4B23"/>
    <w:rsid w:val="00DB4EE5"/>
    <w:rsid w:val="00DB4F45"/>
    <w:rsid w:val="00DB4FF7"/>
    <w:rsid w:val="00DB5018"/>
    <w:rsid w:val="00DB5037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A59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315"/>
    <w:rsid w:val="00DC147A"/>
    <w:rsid w:val="00DC14FE"/>
    <w:rsid w:val="00DC150B"/>
    <w:rsid w:val="00DC15CA"/>
    <w:rsid w:val="00DC1CE9"/>
    <w:rsid w:val="00DC1D23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362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8A7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A2"/>
    <w:rsid w:val="00DE1BF5"/>
    <w:rsid w:val="00DE1D83"/>
    <w:rsid w:val="00DE1DB1"/>
    <w:rsid w:val="00DE207E"/>
    <w:rsid w:val="00DE21CE"/>
    <w:rsid w:val="00DE24AD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458"/>
    <w:rsid w:val="00E015E6"/>
    <w:rsid w:val="00E019C2"/>
    <w:rsid w:val="00E019EE"/>
    <w:rsid w:val="00E01D73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92"/>
    <w:rsid w:val="00E0617C"/>
    <w:rsid w:val="00E06313"/>
    <w:rsid w:val="00E06648"/>
    <w:rsid w:val="00E067A5"/>
    <w:rsid w:val="00E06934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EA6"/>
    <w:rsid w:val="00E07EC8"/>
    <w:rsid w:val="00E1032F"/>
    <w:rsid w:val="00E104A7"/>
    <w:rsid w:val="00E10653"/>
    <w:rsid w:val="00E10A2B"/>
    <w:rsid w:val="00E10EFF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BCB"/>
    <w:rsid w:val="00E17CDA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8C7"/>
    <w:rsid w:val="00E218FA"/>
    <w:rsid w:val="00E21B22"/>
    <w:rsid w:val="00E21C30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A09"/>
    <w:rsid w:val="00E26B72"/>
    <w:rsid w:val="00E26C00"/>
    <w:rsid w:val="00E275B3"/>
    <w:rsid w:val="00E276C7"/>
    <w:rsid w:val="00E27847"/>
    <w:rsid w:val="00E27933"/>
    <w:rsid w:val="00E27ACA"/>
    <w:rsid w:val="00E27B40"/>
    <w:rsid w:val="00E27E2B"/>
    <w:rsid w:val="00E27F25"/>
    <w:rsid w:val="00E301B3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FA1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CD"/>
    <w:rsid w:val="00E37BE1"/>
    <w:rsid w:val="00E37C0E"/>
    <w:rsid w:val="00E37D4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6EF"/>
    <w:rsid w:val="00E41875"/>
    <w:rsid w:val="00E418FA"/>
    <w:rsid w:val="00E41C38"/>
    <w:rsid w:val="00E41E3C"/>
    <w:rsid w:val="00E41E77"/>
    <w:rsid w:val="00E41E7B"/>
    <w:rsid w:val="00E41E95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C1D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61A"/>
    <w:rsid w:val="00E5070B"/>
    <w:rsid w:val="00E50996"/>
    <w:rsid w:val="00E50BBC"/>
    <w:rsid w:val="00E50C49"/>
    <w:rsid w:val="00E510E5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B28"/>
    <w:rsid w:val="00E53D33"/>
    <w:rsid w:val="00E5432E"/>
    <w:rsid w:val="00E547B6"/>
    <w:rsid w:val="00E54AFE"/>
    <w:rsid w:val="00E54B37"/>
    <w:rsid w:val="00E54F47"/>
    <w:rsid w:val="00E54F6D"/>
    <w:rsid w:val="00E5503D"/>
    <w:rsid w:val="00E55097"/>
    <w:rsid w:val="00E55151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358"/>
    <w:rsid w:val="00E574E9"/>
    <w:rsid w:val="00E57531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CA0"/>
    <w:rsid w:val="00E63CCD"/>
    <w:rsid w:val="00E64047"/>
    <w:rsid w:val="00E640BC"/>
    <w:rsid w:val="00E641B1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8ED"/>
    <w:rsid w:val="00E6798E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42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2F24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695"/>
    <w:rsid w:val="00E75A0F"/>
    <w:rsid w:val="00E75A6A"/>
    <w:rsid w:val="00E75AD8"/>
    <w:rsid w:val="00E75B16"/>
    <w:rsid w:val="00E75BEE"/>
    <w:rsid w:val="00E75C37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312"/>
    <w:rsid w:val="00E82623"/>
    <w:rsid w:val="00E82C19"/>
    <w:rsid w:val="00E82DBC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5B2"/>
    <w:rsid w:val="00E8680B"/>
    <w:rsid w:val="00E869F3"/>
    <w:rsid w:val="00E86A88"/>
    <w:rsid w:val="00E86E3B"/>
    <w:rsid w:val="00E86FE4"/>
    <w:rsid w:val="00E8707E"/>
    <w:rsid w:val="00E8718E"/>
    <w:rsid w:val="00E877B1"/>
    <w:rsid w:val="00E877E0"/>
    <w:rsid w:val="00E87A68"/>
    <w:rsid w:val="00E87AE9"/>
    <w:rsid w:val="00E87F94"/>
    <w:rsid w:val="00E90089"/>
    <w:rsid w:val="00E900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465"/>
    <w:rsid w:val="00E92536"/>
    <w:rsid w:val="00E9266A"/>
    <w:rsid w:val="00E92A5B"/>
    <w:rsid w:val="00E92A98"/>
    <w:rsid w:val="00E92ADB"/>
    <w:rsid w:val="00E92F56"/>
    <w:rsid w:val="00E9309B"/>
    <w:rsid w:val="00E932DA"/>
    <w:rsid w:val="00E9332E"/>
    <w:rsid w:val="00E933B8"/>
    <w:rsid w:val="00E9352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F7D"/>
    <w:rsid w:val="00E967C4"/>
    <w:rsid w:val="00E96A0E"/>
    <w:rsid w:val="00E96A3F"/>
    <w:rsid w:val="00E96A56"/>
    <w:rsid w:val="00E96AEB"/>
    <w:rsid w:val="00E96D11"/>
    <w:rsid w:val="00E96FE2"/>
    <w:rsid w:val="00E97042"/>
    <w:rsid w:val="00E972BB"/>
    <w:rsid w:val="00E9736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5F3"/>
    <w:rsid w:val="00EA38A3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10F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54C"/>
    <w:rsid w:val="00EB675D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4F6"/>
    <w:rsid w:val="00EC17E1"/>
    <w:rsid w:val="00EC1A70"/>
    <w:rsid w:val="00EC1F5E"/>
    <w:rsid w:val="00EC2041"/>
    <w:rsid w:val="00EC2058"/>
    <w:rsid w:val="00EC222F"/>
    <w:rsid w:val="00EC2387"/>
    <w:rsid w:val="00EC2400"/>
    <w:rsid w:val="00EC247B"/>
    <w:rsid w:val="00EC2485"/>
    <w:rsid w:val="00EC24CC"/>
    <w:rsid w:val="00EC24D9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D9"/>
    <w:rsid w:val="00EC61B1"/>
    <w:rsid w:val="00EC6646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3F9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3CA"/>
    <w:rsid w:val="00ED47D0"/>
    <w:rsid w:val="00ED48FE"/>
    <w:rsid w:val="00ED4B16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096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D7B3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39F"/>
    <w:rsid w:val="00EE293D"/>
    <w:rsid w:val="00EE2C42"/>
    <w:rsid w:val="00EE2D53"/>
    <w:rsid w:val="00EE2DC5"/>
    <w:rsid w:val="00EE2E6D"/>
    <w:rsid w:val="00EE32A2"/>
    <w:rsid w:val="00EE33CC"/>
    <w:rsid w:val="00EE352D"/>
    <w:rsid w:val="00EE38FF"/>
    <w:rsid w:val="00EE39B1"/>
    <w:rsid w:val="00EE3C1A"/>
    <w:rsid w:val="00EE3D24"/>
    <w:rsid w:val="00EE3D3B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0D1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7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C88"/>
    <w:rsid w:val="00F00E2A"/>
    <w:rsid w:val="00F00E47"/>
    <w:rsid w:val="00F011C4"/>
    <w:rsid w:val="00F01581"/>
    <w:rsid w:val="00F015CE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8BF"/>
    <w:rsid w:val="00F05B4A"/>
    <w:rsid w:val="00F05C49"/>
    <w:rsid w:val="00F05FC7"/>
    <w:rsid w:val="00F06186"/>
    <w:rsid w:val="00F06246"/>
    <w:rsid w:val="00F06389"/>
    <w:rsid w:val="00F063B3"/>
    <w:rsid w:val="00F06489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09B"/>
    <w:rsid w:val="00F1023D"/>
    <w:rsid w:val="00F103FE"/>
    <w:rsid w:val="00F10420"/>
    <w:rsid w:val="00F105A0"/>
    <w:rsid w:val="00F106C1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F61"/>
    <w:rsid w:val="00F263CF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6B"/>
    <w:rsid w:val="00F275AE"/>
    <w:rsid w:val="00F277AD"/>
    <w:rsid w:val="00F27B69"/>
    <w:rsid w:val="00F27F6C"/>
    <w:rsid w:val="00F305D1"/>
    <w:rsid w:val="00F30878"/>
    <w:rsid w:val="00F30962"/>
    <w:rsid w:val="00F30D31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F7"/>
    <w:rsid w:val="00F43617"/>
    <w:rsid w:val="00F4364D"/>
    <w:rsid w:val="00F43885"/>
    <w:rsid w:val="00F43935"/>
    <w:rsid w:val="00F43B63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6058"/>
    <w:rsid w:val="00F466B3"/>
    <w:rsid w:val="00F46709"/>
    <w:rsid w:val="00F467A0"/>
    <w:rsid w:val="00F46990"/>
    <w:rsid w:val="00F46C54"/>
    <w:rsid w:val="00F46C56"/>
    <w:rsid w:val="00F46F4D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2FC"/>
    <w:rsid w:val="00F524DA"/>
    <w:rsid w:val="00F525C8"/>
    <w:rsid w:val="00F527E9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4C"/>
    <w:rsid w:val="00F5508D"/>
    <w:rsid w:val="00F550DC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DD2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289"/>
    <w:rsid w:val="00F646BC"/>
    <w:rsid w:val="00F646DD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BB"/>
    <w:rsid w:val="00F677F0"/>
    <w:rsid w:val="00F6785B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129B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BE5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A14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33D"/>
    <w:rsid w:val="00F9751D"/>
    <w:rsid w:val="00F975A0"/>
    <w:rsid w:val="00F97983"/>
    <w:rsid w:val="00F979A7"/>
    <w:rsid w:val="00F97E57"/>
    <w:rsid w:val="00F97FAD"/>
    <w:rsid w:val="00FA0033"/>
    <w:rsid w:val="00FA0132"/>
    <w:rsid w:val="00FA0304"/>
    <w:rsid w:val="00FA0463"/>
    <w:rsid w:val="00FA05E2"/>
    <w:rsid w:val="00FA0746"/>
    <w:rsid w:val="00FA0925"/>
    <w:rsid w:val="00FA0D7D"/>
    <w:rsid w:val="00FA0F17"/>
    <w:rsid w:val="00FA0F2D"/>
    <w:rsid w:val="00FA1049"/>
    <w:rsid w:val="00FA1087"/>
    <w:rsid w:val="00FA1248"/>
    <w:rsid w:val="00FA1598"/>
    <w:rsid w:val="00FA1623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168"/>
    <w:rsid w:val="00FA4300"/>
    <w:rsid w:val="00FA4452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D4A"/>
    <w:rsid w:val="00FA7F25"/>
    <w:rsid w:val="00FA7F57"/>
    <w:rsid w:val="00FA7F99"/>
    <w:rsid w:val="00FB0009"/>
    <w:rsid w:val="00FB05C7"/>
    <w:rsid w:val="00FB07C6"/>
    <w:rsid w:val="00FB0B7C"/>
    <w:rsid w:val="00FB0D21"/>
    <w:rsid w:val="00FB0DE8"/>
    <w:rsid w:val="00FB10F3"/>
    <w:rsid w:val="00FB123A"/>
    <w:rsid w:val="00FB12AE"/>
    <w:rsid w:val="00FB14BA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0F1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7CC"/>
    <w:rsid w:val="00FC28B1"/>
    <w:rsid w:val="00FC2A3A"/>
    <w:rsid w:val="00FC2BA9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40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785"/>
    <w:rsid w:val="00FD17FD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32F"/>
    <w:rsid w:val="00FD27DD"/>
    <w:rsid w:val="00FD2807"/>
    <w:rsid w:val="00FD2854"/>
    <w:rsid w:val="00FD2897"/>
    <w:rsid w:val="00FD2B00"/>
    <w:rsid w:val="00FD2B5B"/>
    <w:rsid w:val="00FD2DF4"/>
    <w:rsid w:val="00FD3410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764"/>
    <w:rsid w:val="00FE2A07"/>
    <w:rsid w:val="00FE2AEF"/>
    <w:rsid w:val="00FE2BA7"/>
    <w:rsid w:val="00FE2DE6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91"/>
    <w:rsid w:val="00FE4CC8"/>
    <w:rsid w:val="00FE4E4E"/>
    <w:rsid w:val="00FE50F9"/>
    <w:rsid w:val="00FE5318"/>
    <w:rsid w:val="00FE53EA"/>
    <w:rsid w:val="00FE57C3"/>
    <w:rsid w:val="00FE5854"/>
    <w:rsid w:val="00FE59F7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4FD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14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3F784992-DA24-4FF5-837F-3E967E44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D85CA-C5BF-43D1-956A-1F609D9CD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8EB56A-EE3E-494F-B3E9-DB509ED52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19AC0-E551-44FA-93D0-BD94E770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172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Naranuwat</cp:lastModifiedBy>
  <cp:revision>45</cp:revision>
  <cp:lastPrinted>2023-07-31T10:02:00Z</cp:lastPrinted>
  <dcterms:created xsi:type="dcterms:W3CDTF">2022-11-09T21:28:00Z</dcterms:created>
  <dcterms:modified xsi:type="dcterms:W3CDTF">2023-09-27T10:44:00Z</dcterms:modified>
</cp:coreProperties>
</file>