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E10EFF"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E10EFF"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E10EFF"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E10EFF"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E10EFF"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E10EFF"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E10EFF"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E10EFF"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E10EFF"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E10EFF"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74380537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1604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B557A3" w:rsidRPr="00F1598F" w14:paraId="2439B2BE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A73B6D3" w14:textId="65DB074D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48D51FC2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งบการเงินระหว่างกาลนี้ได้รับอนุมัติให้ออกงบการเงินจากคณะกรรมการบริหารเมื่อวันที่</w:t>
      </w:r>
      <w:r w:rsidR="00284240">
        <w:rPr>
          <w:rFonts w:asciiTheme="majorBidi" w:hAnsiTheme="majorBidi" w:cstheme="majorBidi"/>
          <w:sz w:val="30"/>
          <w:szCs w:val="30"/>
        </w:rPr>
        <w:t xml:space="preserve"> </w:t>
      </w:r>
      <w:r w:rsidR="00546B82">
        <w:rPr>
          <w:rFonts w:asciiTheme="majorBidi" w:hAnsiTheme="majorBidi" w:cstheme="majorBidi"/>
          <w:sz w:val="30"/>
          <w:szCs w:val="30"/>
        </w:rPr>
        <w:t>15</w:t>
      </w:r>
      <w:r w:rsidR="00542375" w:rsidRPr="00542375">
        <w:rPr>
          <w:rFonts w:asciiTheme="majorBidi" w:hAnsiTheme="majorBidi" w:cstheme="majorBidi"/>
          <w:sz w:val="30"/>
          <w:szCs w:val="30"/>
        </w:rPr>
        <w:t xml:space="preserve"> </w:t>
      </w:r>
      <w:r w:rsidR="00542375" w:rsidRPr="00542375">
        <w:rPr>
          <w:rFonts w:asciiTheme="majorBidi" w:hAnsiTheme="majorBidi" w:hint="cs"/>
          <w:sz w:val="30"/>
          <w:szCs w:val="30"/>
          <w:cs/>
        </w:rPr>
        <w:t>สิงหาคม</w:t>
      </w:r>
      <w:r w:rsidR="00542375" w:rsidRPr="00542375">
        <w:rPr>
          <w:rFonts w:asciiTheme="majorBidi" w:hAnsiTheme="majorBidi"/>
          <w:sz w:val="30"/>
          <w:szCs w:val="30"/>
          <w:cs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3E0C9C">
        <w:rPr>
          <w:rFonts w:asciiTheme="majorBidi" w:hAnsiTheme="majorBidi" w:cstheme="majorBidi"/>
          <w:sz w:val="30"/>
          <w:szCs w:val="30"/>
        </w:rPr>
        <w:t>6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04496210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</w:t>
      </w:r>
      <w:r w:rsidR="00160477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</w:t>
      </w:r>
      <w:bookmarkStart w:id="1" w:name="_GoBack"/>
      <w:bookmarkEnd w:id="1"/>
      <w:r w:rsidRPr="003A3A7C">
        <w:rPr>
          <w:rFonts w:asciiTheme="majorBidi" w:hAnsiTheme="majorBidi" w:hint="cs"/>
          <w:spacing w:val="8"/>
          <w:sz w:val="30"/>
          <w:szCs w:val="30"/>
          <w:cs/>
        </w:rPr>
        <w:t>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 w:rsidR="001B61F6">
        <w:rPr>
          <w:rFonts w:asciiTheme="majorBidi" w:hAnsiTheme="majorBidi"/>
          <w:spacing w:val="8"/>
          <w:sz w:val="30"/>
          <w:szCs w:val="30"/>
        </w:rPr>
        <w:t>5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7C1868E1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3A1FE852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1B61F6">
        <w:rPr>
          <w:rFonts w:ascii="Angsana New" w:hAnsi="Angsana New"/>
          <w:sz w:val="30"/>
          <w:szCs w:val="30"/>
        </w:rPr>
        <w:t>5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F1598F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F1598F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62CC97B3" w:rsidR="00675D1B" w:rsidRPr="0091112F" w:rsidRDefault="00675D1B" w:rsidP="0088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012A3A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</w:t>
      </w:r>
      <w:r w:rsidRPr="00F34BEC">
        <w:rPr>
          <w:rFonts w:asciiTheme="majorBidi" w:hAnsiTheme="majorBidi"/>
          <w:spacing w:val="-2"/>
          <w:sz w:val="30"/>
          <w:szCs w:val="30"/>
          <w:cs/>
        </w:rPr>
        <w:t>การดำเนินงานขาดทุนสุทธิ</w:t>
      </w:r>
      <w:r w:rsidR="001F16F7" w:rsidRPr="00F34BEC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FA4FF9">
        <w:rPr>
          <w:rFonts w:asciiTheme="majorBidi" w:hAnsiTheme="majorBidi"/>
          <w:spacing w:val="-2"/>
          <w:sz w:val="30"/>
          <w:szCs w:val="30"/>
        </w:rPr>
        <w:t>21</w:t>
      </w:r>
      <w:r w:rsidR="001126C9">
        <w:rPr>
          <w:rFonts w:asciiTheme="majorBidi" w:hAnsiTheme="majorBidi"/>
          <w:spacing w:val="-2"/>
          <w:sz w:val="30"/>
          <w:szCs w:val="30"/>
        </w:rPr>
        <w:t>4</w:t>
      </w:r>
      <w:r w:rsidR="001F16F7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F34BEC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B24D5E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22133" w:rsidRPr="007B415A">
        <w:rPr>
          <w:rFonts w:asciiTheme="majorBidi" w:hAnsiTheme="majorBidi"/>
          <w:spacing w:val="-2"/>
          <w:sz w:val="30"/>
          <w:szCs w:val="30"/>
        </w:rPr>
        <w:t>200</w:t>
      </w:r>
      <w:r w:rsidR="00ED0F7B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F34BEC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887A99" w:rsidRPr="00887A99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2B5BC5">
        <w:rPr>
          <w:rFonts w:asciiTheme="majorBidi" w:hAnsiTheme="majorBidi" w:hint="cs"/>
          <w:spacing w:val="-2"/>
          <w:sz w:val="30"/>
          <w:szCs w:val="30"/>
          <w:cs/>
        </w:rPr>
        <w:t xml:space="preserve">       </w:t>
      </w:r>
      <w:r w:rsidR="00887A99" w:rsidRPr="00887A99">
        <w:rPr>
          <w:rFonts w:asciiTheme="majorBidi" w:hAnsiTheme="majorBidi" w:hint="cs"/>
          <w:spacing w:val="-2"/>
          <w:sz w:val="30"/>
          <w:szCs w:val="30"/>
          <w:cs/>
        </w:rPr>
        <w:t>หกเดือนสิ้นสุดวันที่</w:t>
      </w:r>
      <w:r w:rsidR="00887A99" w:rsidRPr="00887A9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0467B">
        <w:rPr>
          <w:rFonts w:asciiTheme="majorBidi" w:hAnsiTheme="majorBidi"/>
          <w:spacing w:val="-2"/>
          <w:sz w:val="30"/>
          <w:szCs w:val="30"/>
        </w:rPr>
        <w:t>30</w:t>
      </w:r>
      <w:r w:rsidR="00887A99" w:rsidRPr="00887A9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87A99" w:rsidRPr="00887A99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887A99" w:rsidRPr="00887A9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96EB1" w:rsidRPr="00F34BEC">
        <w:rPr>
          <w:rFonts w:asciiTheme="majorBidi" w:hAnsiTheme="majorBidi"/>
          <w:spacing w:val="-4"/>
          <w:sz w:val="30"/>
          <w:szCs w:val="30"/>
        </w:rPr>
        <w:t>256</w:t>
      </w:r>
      <w:r w:rsidR="00ED0F7B" w:rsidRPr="00F34BEC">
        <w:rPr>
          <w:rFonts w:asciiTheme="majorBidi" w:hAnsiTheme="majorBidi"/>
          <w:spacing w:val="-4"/>
          <w:sz w:val="30"/>
          <w:szCs w:val="30"/>
        </w:rPr>
        <w:t>6</w:t>
      </w:r>
      <w:r w:rsidR="00F96EB1" w:rsidRPr="00F34BE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F34BEC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F34BEC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F34B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8285E" w:rsidRPr="007B415A">
        <w:rPr>
          <w:rFonts w:asciiTheme="majorBidi" w:hAnsiTheme="majorBidi"/>
          <w:spacing w:val="-2"/>
          <w:sz w:val="30"/>
          <w:szCs w:val="30"/>
        </w:rPr>
        <w:t>1,445</w:t>
      </w:r>
      <w:r w:rsidR="00C46D7A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F34BEC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F34BEC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887A9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043B5" w:rsidRPr="007B415A">
        <w:rPr>
          <w:rFonts w:asciiTheme="majorBidi" w:hAnsiTheme="majorBidi"/>
          <w:spacing w:val="-2"/>
          <w:sz w:val="30"/>
          <w:szCs w:val="30"/>
        </w:rPr>
        <w:t>1,378</w:t>
      </w:r>
      <w:r w:rsidR="00887A9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F34BEC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A7795D" w:rsidRPr="00F34BEC">
        <w:rPr>
          <w:rFonts w:asciiTheme="majorBidi" w:hAnsiTheme="majorBidi"/>
          <w:spacing w:val="-2"/>
          <w:sz w:val="30"/>
          <w:szCs w:val="30"/>
          <w:cs/>
        </w:rPr>
        <w:t>และมีหนี้สินหมุนเวียน</w:t>
      </w:r>
      <w:r w:rsidR="00AF13CC" w:rsidRPr="007B415A">
        <w:rPr>
          <w:rFonts w:asciiTheme="majorBidi" w:hAnsiTheme="majorBidi" w:hint="cs"/>
          <w:color w:val="0070C0"/>
          <w:spacing w:val="-2"/>
          <w:sz w:val="30"/>
          <w:szCs w:val="30"/>
          <w:cs/>
        </w:rPr>
        <w:t>ต่ำ</w:t>
      </w:r>
      <w:r w:rsidR="008874EE" w:rsidRPr="00F34BEC">
        <w:rPr>
          <w:rFonts w:asciiTheme="majorBidi" w:hAnsiTheme="majorBidi"/>
          <w:spacing w:val="-2"/>
          <w:sz w:val="30"/>
          <w:szCs w:val="30"/>
          <w:cs/>
        </w:rPr>
        <w:t>กว่าสินทรัพย์หมุนเวียนเป็นจำนวนเงิน</w:t>
      </w:r>
      <w:r w:rsidR="00910E01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B10EE" w:rsidRPr="007B415A">
        <w:rPr>
          <w:rFonts w:asciiTheme="majorBidi" w:hAnsiTheme="majorBidi"/>
          <w:spacing w:val="-2"/>
          <w:sz w:val="30"/>
          <w:szCs w:val="30"/>
        </w:rPr>
        <w:t>252</w:t>
      </w:r>
      <w:r w:rsidR="00ED0F7B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10E01" w:rsidRPr="00F34BEC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1B77E3" w:rsidRPr="00F34BEC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1D7531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B10EE" w:rsidRPr="007B415A">
        <w:rPr>
          <w:rFonts w:asciiTheme="majorBidi" w:hAnsiTheme="majorBidi"/>
          <w:spacing w:val="-2"/>
          <w:sz w:val="30"/>
          <w:szCs w:val="30"/>
        </w:rPr>
        <w:t>355</w:t>
      </w:r>
      <w:r w:rsidR="00F34BEC" w:rsidRPr="00263DF0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B77E3" w:rsidRPr="00F34BEC">
        <w:rPr>
          <w:rFonts w:asciiTheme="majorBidi" w:hAnsiTheme="majorBidi"/>
          <w:spacing w:val="-2"/>
          <w:sz w:val="30"/>
          <w:szCs w:val="30"/>
          <w:cs/>
        </w:rPr>
        <w:t>ล้านบา</w:t>
      </w:r>
      <w:r w:rsidR="001B77E3" w:rsidRPr="00F34BEC">
        <w:rPr>
          <w:rFonts w:asciiTheme="majorBidi" w:hAnsiTheme="majorBidi" w:hint="cs"/>
          <w:spacing w:val="-2"/>
          <w:sz w:val="30"/>
          <w:szCs w:val="30"/>
          <w:cs/>
        </w:rPr>
        <w:t>ท</w:t>
      </w:r>
      <w:r w:rsidR="007350C7" w:rsidRPr="00F34BE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26F8E" w:rsidRPr="00F34BEC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F34B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F34BEC">
        <w:rPr>
          <w:rFonts w:asciiTheme="majorBidi" w:hAnsiTheme="majorBidi"/>
          <w:spacing w:val="-2"/>
          <w:sz w:val="30"/>
          <w:szCs w:val="30"/>
          <w:cs/>
        </w:rPr>
        <w:t>การดำเนินงานของกลุ่มบริษัทได้รับผลกระทบอย่าง</w:t>
      </w:r>
      <w:r w:rsidR="008632A3" w:rsidRPr="000A4D8B">
        <w:rPr>
          <w:rFonts w:asciiTheme="majorBidi" w:hAnsiTheme="majorBidi"/>
          <w:spacing w:val="-2"/>
          <w:sz w:val="30"/>
          <w:szCs w:val="30"/>
          <w:cs/>
        </w:rPr>
        <w:t>มากและอาจจะได้รับผลกระทบ</w:t>
      </w:r>
      <w:r w:rsidR="00FE223B">
        <w:rPr>
          <w:rFonts w:asciiTheme="majorBidi" w:hAnsiTheme="majorBidi" w:hint="cs"/>
          <w:spacing w:val="-2"/>
          <w:sz w:val="30"/>
          <w:szCs w:val="30"/>
          <w:cs/>
        </w:rPr>
        <w:t>อย่างต่อเนื่อง</w:t>
      </w:r>
      <w:r w:rsidR="008632A3" w:rsidRPr="000A4D8B">
        <w:rPr>
          <w:rFonts w:asciiTheme="majorBidi" w:hAnsiTheme="majorBidi"/>
          <w:spacing w:val="-2"/>
          <w:sz w:val="30"/>
          <w:szCs w:val="30"/>
          <w:cs/>
        </w:rPr>
        <w:t>ต่อไปอีกในอนาคตเนื่องจากความไม่แน่นอนในภาวะการณ์ทางเศรษฐกิจ</w:t>
      </w:r>
      <w:r w:rsidR="00D17978" w:rsidRPr="000A4D8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17978" w:rsidRPr="000A4D8B">
        <w:rPr>
          <w:rFonts w:asciiTheme="majorBidi" w:hAnsiTheme="majorBidi"/>
          <w:sz w:val="30"/>
          <w:szCs w:val="30"/>
          <w:cs/>
        </w:rPr>
        <w:t>รวมถึงผล</w:t>
      </w:r>
      <w:r w:rsidR="00936C42" w:rsidRPr="000A4D8B">
        <w:rPr>
          <w:rFonts w:asciiTheme="majorBidi" w:hAnsiTheme="majorBidi"/>
          <w:sz w:val="30"/>
          <w:szCs w:val="30"/>
          <w:cs/>
        </w:rPr>
        <w:t>กระทบ</w:t>
      </w:r>
      <w:r w:rsidR="00D17978" w:rsidRPr="000A4D8B">
        <w:rPr>
          <w:rFonts w:asciiTheme="majorBidi" w:hAnsiTheme="majorBidi"/>
          <w:sz w:val="30"/>
          <w:szCs w:val="30"/>
          <w:cs/>
        </w:rPr>
        <w:t xml:space="preserve">ที่ตามมาจากการแพร่ระบาดของเชื้อไวรัส </w:t>
      </w:r>
      <w:r w:rsidR="00D17978" w:rsidRPr="000A4D8B">
        <w:rPr>
          <w:rFonts w:asciiTheme="majorBidi" w:hAnsiTheme="majorBidi" w:cstheme="majorBidi"/>
          <w:sz w:val="30"/>
          <w:szCs w:val="30"/>
        </w:rPr>
        <w:t>COVID-</w:t>
      </w:r>
      <w:r w:rsidR="00D17978" w:rsidRPr="000A4D8B">
        <w:rPr>
          <w:rFonts w:asciiTheme="majorBidi" w:hAnsiTheme="majorBidi"/>
          <w:sz w:val="30"/>
          <w:szCs w:val="30"/>
        </w:rPr>
        <w:t>19</w:t>
      </w:r>
      <w:r w:rsidR="00D17978" w:rsidRPr="000A4D8B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012A3A">
        <w:rPr>
          <w:rFonts w:asciiTheme="majorBidi" w:hAnsiTheme="majorBidi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10387E71" w14:textId="586424FA" w:rsidR="00B51DED" w:rsidRPr="003A3A7C" w:rsidRDefault="00B51DED" w:rsidP="00B51D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3A3A7C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9D7DEB">
        <w:rPr>
          <w:rFonts w:asciiTheme="majorBidi" w:hAnsiTheme="majorBidi" w:hint="cs"/>
          <w:sz w:val="30"/>
          <w:szCs w:val="30"/>
          <w:cs/>
        </w:rPr>
        <w:t>โดย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3A3A7C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/>
          <w:sz w:val="30"/>
          <w:szCs w:val="30"/>
          <w:cs/>
        </w:rPr>
        <w:br/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B557A3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B7BA0C7" w14:textId="5A55CFBA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0F0044" w14:textId="77777777" w:rsidR="003121E1" w:rsidRPr="00B557A3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42647058" w14:textId="23963D50" w:rsidR="0093289B" w:rsidRPr="00A939EF" w:rsidRDefault="00B557A3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30"/>
          <w:szCs w:val="30"/>
          <w:lang w:eastAsia="x-none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ร่วมและ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ย่อย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ที่มีการเปลี่ยนแปลงอย่างมีสาระสำคัญได้เปิดเผยในหมายเหตุข้อ </w:t>
      </w:r>
      <w:r w:rsidR="003D2C9F">
        <w:rPr>
          <w:rFonts w:ascii="Angsana New" w:eastAsia="Calibri" w:hAnsi="Angsana New"/>
          <w:spacing w:val="-10"/>
          <w:sz w:val="30"/>
          <w:szCs w:val="30"/>
          <w:lang w:eastAsia="x-none"/>
        </w:rPr>
        <w:t>4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 ความสัมพันธ์ที่มีกับผู้บริหารสำคัญและบุคคลหรือกิจการที่เกี่ยวข้องกัน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งวดหกเดือนสิ้นสุดวันที่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0350AB" w:rsidRPr="00991C6E">
        <w:rPr>
          <w:rFonts w:asciiTheme="majorBidi" w:hAnsiTheme="majorBidi" w:cstheme="majorBidi"/>
          <w:sz w:val="30"/>
          <w:szCs w:val="30"/>
        </w:rPr>
        <w:t>30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มิถุนายน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00496F">
        <w:rPr>
          <w:rFonts w:asciiTheme="majorBidi" w:hAnsiTheme="majorBidi" w:cstheme="majorBidi"/>
          <w:sz w:val="30"/>
          <w:szCs w:val="30"/>
        </w:rPr>
        <w:t>2566</w:t>
      </w:r>
      <w:r w:rsidR="00BC0DFB">
        <w:rPr>
          <w:rFonts w:ascii="Angsana New" w:hAnsi="Angsana New"/>
          <w:sz w:val="30"/>
          <w:szCs w:val="30"/>
        </w:rPr>
        <w:t xml:space="preserve"> </w:t>
      </w:r>
    </w:p>
    <w:p w14:paraId="2236B7DD" w14:textId="77777777" w:rsidR="0093289B" w:rsidRPr="00B557A3" w:rsidRDefault="0093289B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B557A3">
        <w:trPr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6456F5F" w14:textId="194F8635" w:rsidR="0093289B" w:rsidRPr="008E1326" w:rsidRDefault="00887A99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FC3F103" w14:textId="0001093A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2334D"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7A99"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</w:tcPr>
          <w:p w14:paraId="2B01F235" w14:textId="542CDBC3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0CBEFD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0A8B7E1A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2F783132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3289B" w:rsidRPr="008E1326" w14:paraId="668F3D97" w14:textId="77777777" w:rsidTr="00B557A3">
        <w:trPr>
          <w:trHeight w:val="344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8E1326" w:rsidRDefault="0093289B" w:rsidP="003C29B8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93289B"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6E91D8F5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798C" w:rsidRPr="008E1326" w14:paraId="0012A47A" w14:textId="77777777" w:rsidTr="0093289B">
        <w:tc>
          <w:tcPr>
            <w:tcW w:w="3328" w:type="dxa"/>
            <w:shd w:val="clear" w:color="auto" w:fill="auto"/>
          </w:tcPr>
          <w:p w14:paraId="592667C5" w14:textId="21956DF7" w:rsidR="005D798C" w:rsidRPr="008E1326" w:rsidRDefault="005D798C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</w:tcPr>
          <w:p w14:paraId="3167E6F4" w14:textId="108582BC" w:rsidR="005D798C" w:rsidRDefault="005D798C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3F82D" w14:textId="77777777" w:rsidR="005D798C" w:rsidRPr="008E1326" w:rsidRDefault="005D798C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24D8DF" w14:textId="6A217DCC" w:rsidR="005D798C" w:rsidRPr="008E1326" w:rsidRDefault="005D798C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FA0CD08" w14:textId="77777777" w:rsidR="005D798C" w:rsidRPr="008E1326" w:rsidRDefault="005D798C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6AD02" w14:textId="3950E6F0" w:rsidR="005D798C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  <w:tc>
          <w:tcPr>
            <w:tcW w:w="270" w:type="dxa"/>
            <w:shd w:val="clear" w:color="auto" w:fill="auto"/>
          </w:tcPr>
          <w:p w14:paraId="6A87FE5D" w14:textId="77777777" w:rsidR="005D798C" w:rsidRPr="00B557A3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E36316A" w14:textId="3E281379" w:rsidR="005D798C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7A99" w:rsidRPr="008E1326" w14:paraId="1CDF6E92" w14:textId="77777777" w:rsidTr="0093289B">
        <w:tc>
          <w:tcPr>
            <w:tcW w:w="3328" w:type="dxa"/>
            <w:shd w:val="clear" w:color="auto" w:fill="auto"/>
          </w:tcPr>
          <w:p w14:paraId="58C824E2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6DD3CB94" w:rsidR="00887A99" w:rsidRPr="008E1326" w:rsidRDefault="00A11C01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887A99" w:rsidRPr="008E1326" w:rsidRDefault="00887A99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42CBA161" w:rsidR="00887A99" w:rsidRPr="008E1326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12CD7253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887A99" w:rsidRPr="008E1326" w14:paraId="66335310" w14:textId="77777777" w:rsidTr="0093289B">
        <w:tc>
          <w:tcPr>
            <w:tcW w:w="3328" w:type="dxa"/>
            <w:shd w:val="clear" w:color="auto" w:fill="auto"/>
          </w:tcPr>
          <w:p w14:paraId="42A19E4C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2E4B9084" w:rsidR="00887A99" w:rsidRPr="008E1326" w:rsidRDefault="00A11C01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887A99" w:rsidRPr="008E1326" w:rsidRDefault="00887A99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18FADFA2" w:rsidR="00887A99" w:rsidRPr="008E1326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24EEAD84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887A99" w:rsidRPr="008E1326" w14:paraId="6209DD8B" w14:textId="77777777" w:rsidTr="0093289B">
        <w:tc>
          <w:tcPr>
            <w:tcW w:w="3328" w:type="dxa"/>
            <w:shd w:val="clear" w:color="auto" w:fill="auto"/>
          </w:tcPr>
          <w:p w14:paraId="5A067F14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23F3F2EB" w:rsidR="00887A99" w:rsidRPr="008E1326" w:rsidRDefault="00A11C01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887A99" w:rsidRPr="008E1326" w:rsidRDefault="00887A99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887A99" w:rsidRPr="008E1326" w:rsidRDefault="00887A99" w:rsidP="00887A9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6B61FF93" w:rsidR="00887A99" w:rsidRPr="008E1326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5460B15E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</w:tr>
      <w:tr w:rsidR="00887A99" w:rsidRPr="008E1326" w14:paraId="665B2248" w14:textId="77777777" w:rsidTr="0093289B">
        <w:tc>
          <w:tcPr>
            <w:tcW w:w="3328" w:type="dxa"/>
            <w:shd w:val="clear" w:color="auto" w:fill="auto"/>
          </w:tcPr>
          <w:p w14:paraId="2F84FF34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60BAE87A" w:rsidR="00887A99" w:rsidRPr="008E1326" w:rsidRDefault="00A11C01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887A99" w:rsidRPr="008E1326" w:rsidRDefault="00887A99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887A99" w:rsidRPr="008E1326" w:rsidRDefault="00887A99" w:rsidP="00887A9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339A2959" w:rsidR="00887A99" w:rsidRPr="008E1326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D5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505BFF8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3,695</w:t>
            </w:r>
          </w:p>
        </w:tc>
      </w:tr>
      <w:tr w:rsidR="00887A99" w:rsidRPr="008E1326" w14:paraId="0DDDEF50" w14:textId="77777777" w:rsidTr="0093289B">
        <w:tc>
          <w:tcPr>
            <w:tcW w:w="3328" w:type="dxa"/>
            <w:shd w:val="clear" w:color="auto" w:fill="auto"/>
          </w:tcPr>
          <w:p w14:paraId="513F0796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7D75789E" w:rsidR="00887A99" w:rsidRPr="008E1326" w:rsidRDefault="00A11C01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887A99" w:rsidRPr="008E1326" w:rsidRDefault="00887A99" w:rsidP="00887A9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887A99" w:rsidRPr="008E1326" w:rsidRDefault="00887A99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887A99" w:rsidRPr="008E1326" w:rsidRDefault="00887A99" w:rsidP="00887A9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4FFD24FD" w:rsidR="00887A99" w:rsidRPr="008E1326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33381D5D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</w:tr>
      <w:tr w:rsidR="00887A99" w:rsidRPr="008E1326" w14:paraId="3F40A429" w14:textId="77777777" w:rsidTr="0093289B">
        <w:tc>
          <w:tcPr>
            <w:tcW w:w="3328" w:type="dxa"/>
            <w:shd w:val="clear" w:color="auto" w:fill="auto"/>
          </w:tcPr>
          <w:p w14:paraId="16329320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1EA13F9C" w:rsidR="00887A99" w:rsidRPr="008E1326" w:rsidRDefault="00A11C01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887A99" w:rsidRPr="008E1326" w:rsidRDefault="00887A99" w:rsidP="00887A9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887A99" w:rsidRPr="008E1326" w:rsidRDefault="00887A99" w:rsidP="002D7C3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887A99" w:rsidRPr="008E1326" w:rsidRDefault="00887A99" w:rsidP="00887A9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28FB7403" w:rsidR="00887A99" w:rsidRPr="008E1326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F7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6A8DC598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10,346</w:t>
            </w:r>
          </w:p>
        </w:tc>
      </w:tr>
      <w:tr w:rsidR="00887A99" w:rsidRPr="008E1326" w14:paraId="5F284F82" w14:textId="77777777" w:rsidTr="0093289B">
        <w:tc>
          <w:tcPr>
            <w:tcW w:w="3328" w:type="dxa"/>
            <w:shd w:val="clear" w:color="auto" w:fill="auto"/>
          </w:tcPr>
          <w:p w14:paraId="2DE6A1F2" w14:textId="77777777" w:rsidR="00887A99" w:rsidRPr="00B557A3" w:rsidRDefault="00887A99" w:rsidP="00887A9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887A99" w:rsidRPr="00B557A3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887A99" w:rsidRPr="00B557A3" w:rsidRDefault="00887A99" w:rsidP="00887A9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887A99" w:rsidRPr="00B557A3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887A99" w:rsidRPr="00B557A3" w:rsidRDefault="00887A99" w:rsidP="00887A9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87A99" w:rsidRPr="008E1326" w14:paraId="7C1F75E8" w14:textId="77777777" w:rsidTr="0093289B">
        <w:tc>
          <w:tcPr>
            <w:tcW w:w="3328" w:type="dxa"/>
            <w:shd w:val="clear" w:color="auto" w:fill="auto"/>
          </w:tcPr>
          <w:p w14:paraId="287F0F2F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887A99" w:rsidRPr="00B557A3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887A99" w:rsidRPr="00B557A3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87A99" w:rsidRPr="008E1326" w14:paraId="600D577B" w14:textId="77777777" w:rsidTr="0093289B">
        <w:tc>
          <w:tcPr>
            <w:tcW w:w="3328" w:type="dxa"/>
            <w:shd w:val="clear" w:color="auto" w:fill="auto"/>
          </w:tcPr>
          <w:p w14:paraId="5DFB3E4A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6D5B2559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A4E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12E315E1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31,266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0BBDEE09" w:rsidR="00887A99" w:rsidRPr="008E1326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92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04EB284B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31,266</w:t>
            </w:r>
          </w:p>
        </w:tc>
      </w:tr>
      <w:tr w:rsidR="00887A99" w:rsidRPr="008E1326" w14:paraId="25316324" w14:textId="77777777" w:rsidTr="0093289B">
        <w:tc>
          <w:tcPr>
            <w:tcW w:w="3328" w:type="dxa"/>
            <w:shd w:val="clear" w:color="auto" w:fill="auto"/>
          </w:tcPr>
          <w:p w14:paraId="7AE1EE29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7D20E407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52C495F2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0B9C7DCE" w:rsidR="00887A99" w:rsidRPr="00B557A3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1113737E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887A99" w:rsidRPr="008E1326" w14:paraId="0D4C90A9" w14:textId="77777777" w:rsidTr="0093289B">
        <w:tc>
          <w:tcPr>
            <w:tcW w:w="3328" w:type="dxa"/>
            <w:shd w:val="clear" w:color="auto" w:fill="auto"/>
          </w:tcPr>
          <w:p w14:paraId="72B5286D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6F2CAEA6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62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3974B6EB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4,152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68C557F9" w:rsidR="00887A99" w:rsidRPr="00B557A3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022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2F73B7E5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2,639</w:t>
            </w:r>
          </w:p>
        </w:tc>
      </w:tr>
      <w:tr w:rsidR="00887A99" w:rsidRPr="008E1326" w14:paraId="5E2CB84F" w14:textId="77777777" w:rsidTr="0093289B">
        <w:tc>
          <w:tcPr>
            <w:tcW w:w="3328" w:type="dxa"/>
            <w:shd w:val="clear" w:color="auto" w:fill="auto"/>
          </w:tcPr>
          <w:p w14:paraId="4D564A82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26597266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62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30B6FE8D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10,934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591ABB8E" w:rsidR="00887A99" w:rsidRPr="00B557A3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454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5A0E34D1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10,934</w:t>
            </w:r>
          </w:p>
        </w:tc>
      </w:tr>
      <w:tr w:rsidR="00887A99" w:rsidRPr="008E1326" w14:paraId="3950CBE1" w14:textId="77777777" w:rsidTr="00E10EFF">
        <w:trPr>
          <w:trHeight w:val="371"/>
        </w:trPr>
        <w:tc>
          <w:tcPr>
            <w:tcW w:w="3328" w:type="dxa"/>
            <w:shd w:val="clear" w:color="auto" w:fill="auto"/>
          </w:tcPr>
          <w:p w14:paraId="74A79965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5902541F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053CAE3A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38008C87" w:rsidR="00887A99" w:rsidRPr="003B355B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887A99" w:rsidRPr="00B557A3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577859F2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5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887A99" w:rsidRPr="008E1326" w14:paraId="47BE7757" w14:textId="77777777" w:rsidTr="00E10EFF">
        <w:tc>
          <w:tcPr>
            <w:tcW w:w="3328" w:type="dxa"/>
            <w:shd w:val="clear" w:color="auto" w:fill="auto"/>
          </w:tcPr>
          <w:p w14:paraId="6BAA53F2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702DC0C0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92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7F8274C4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39BC57D4" w:rsidR="00887A99" w:rsidRPr="003B355B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454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31BC9AEF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55B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887A99" w:rsidRPr="008E1326" w14:paraId="4DBA1739" w14:textId="77777777" w:rsidTr="0093289B">
        <w:tc>
          <w:tcPr>
            <w:tcW w:w="3328" w:type="dxa"/>
            <w:shd w:val="clear" w:color="auto" w:fill="auto"/>
          </w:tcPr>
          <w:p w14:paraId="14E34FAA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887A99" w:rsidRPr="008E1326" w:rsidRDefault="00887A99" w:rsidP="00887A99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87A99" w:rsidRPr="008E1326" w14:paraId="200C2FDC" w14:textId="77777777" w:rsidTr="0093289B">
        <w:tc>
          <w:tcPr>
            <w:tcW w:w="3328" w:type="dxa"/>
            <w:shd w:val="clear" w:color="auto" w:fill="auto"/>
          </w:tcPr>
          <w:p w14:paraId="7719B880" w14:textId="77777777" w:rsidR="00887A99" w:rsidRPr="008E1326" w:rsidRDefault="00887A99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887A99" w:rsidRPr="008E1326" w:rsidRDefault="00887A99" w:rsidP="00887A99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87A99" w:rsidRPr="008E1326" w14:paraId="57D1746C" w14:textId="77777777" w:rsidTr="0093289B">
        <w:tc>
          <w:tcPr>
            <w:tcW w:w="3328" w:type="dxa"/>
            <w:shd w:val="clear" w:color="auto" w:fill="auto"/>
          </w:tcPr>
          <w:p w14:paraId="0E94D148" w14:textId="77777777" w:rsidR="00887A99" w:rsidRPr="008E1326" w:rsidRDefault="00887A99" w:rsidP="00887A99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5586EF2E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454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65E836A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6,801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726C3ABF" w:rsidR="00887A99" w:rsidRPr="008E1326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05C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564CFC23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6,801</w:t>
            </w:r>
          </w:p>
        </w:tc>
      </w:tr>
      <w:tr w:rsidR="00887A99" w:rsidRPr="008E1326" w14:paraId="34A338D9" w14:textId="77777777" w:rsidTr="00E10EFF">
        <w:tc>
          <w:tcPr>
            <w:tcW w:w="3328" w:type="dxa"/>
            <w:shd w:val="clear" w:color="auto" w:fill="auto"/>
          </w:tcPr>
          <w:p w14:paraId="196C34A5" w14:textId="77777777" w:rsidR="00887A99" w:rsidRPr="008E1326" w:rsidRDefault="00887A99" w:rsidP="00887A99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6B281326" w:rsidR="00887A99" w:rsidRPr="008E1326" w:rsidRDefault="0092334D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3D3B67D4" w:rsidR="00887A99" w:rsidRPr="008E1326" w:rsidRDefault="00887A99" w:rsidP="00887A9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887A99" w:rsidRPr="008E1326" w:rsidRDefault="00887A99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56654849" w:rsidR="00887A99" w:rsidRPr="008E1326" w:rsidRDefault="0092334D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5E838AE3" w:rsidR="00887A99" w:rsidRPr="008E1326" w:rsidRDefault="00887A99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</w:tr>
    </w:tbl>
    <w:p w14:paraId="1BDA5D23" w14:textId="77777777" w:rsidR="0093289B" w:rsidRPr="007B415A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lang w:eastAsia="x-none"/>
        </w:rPr>
      </w:pPr>
    </w:p>
    <w:p w14:paraId="00333627" w14:textId="06930086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A55922" w:rsidRPr="00A55922">
        <w:rPr>
          <w:rFonts w:asciiTheme="majorBidi" w:hAnsiTheme="majorBidi" w:hint="cs"/>
          <w:sz w:val="30"/>
          <w:szCs w:val="30"/>
          <w:cs/>
        </w:rPr>
        <w:t>วันที่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1B01A2">
        <w:rPr>
          <w:rFonts w:asciiTheme="majorBidi" w:hAnsiTheme="majorBidi"/>
          <w:sz w:val="30"/>
          <w:szCs w:val="30"/>
        </w:rPr>
        <w:t>30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A55922" w:rsidRPr="00A55922">
        <w:rPr>
          <w:rFonts w:asciiTheme="majorBidi" w:hAnsiTheme="majorBidi" w:hint="cs"/>
          <w:sz w:val="30"/>
          <w:szCs w:val="30"/>
          <w:cs/>
        </w:rPr>
        <w:t>มิถุนายน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FA10A6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FA10A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7B415A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5083BD9B" w:rsidR="008C7715" w:rsidRPr="006639B9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4E4F35CA" w:rsidR="008C7715" w:rsidRPr="006639B9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794D9A33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6E1992DA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00329B9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3A2D88B3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AEA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33486537" w:rsidR="00821AEA" w:rsidRPr="006639B9" w:rsidRDefault="00EB312F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645C5CBA" w:rsidR="00821AEA" w:rsidRPr="006639B9" w:rsidRDefault="00821AEA" w:rsidP="00D8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1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142C5D71" w:rsidR="00821AEA" w:rsidRPr="006639B9" w:rsidRDefault="00680F0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4,443</w:t>
            </w:r>
          </w:p>
        </w:tc>
        <w:tc>
          <w:tcPr>
            <w:tcW w:w="272" w:type="dxa"/>
          </w:tcPr>
          <w:p w14:paraId="5F400C4C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6D3A4CAB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821AEA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4ED75574" w:rsidR="00821AEA" w:rsidRPr="006639B9" w:rsidRDefault="00EB312F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31,406</w:t>
            </w:r>
          </w:p>
        </w:tc>
        <w:tc>
          <w:tcPr>
            <w:tcW w:w="238" w:type="dxa"/>
          </w:tcPr>
          <w:p w14:paraId="2A37CEDE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27C1FCCE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598F66E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04C33EF9" w:rsidR="00821AEA" w:rsidRPr="006639B9" w:rsidRDefault="00680F0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31,406</w:t>
            </w:r>
          </w:p>
        </w:tc>
        <w:tc>
          <w:tcPr>
            <w:tcW w:w="272" w:type="dxa"/>
          </w:tcPr>
          <w:p w14:paraId="325B55B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326A4901" w:rsidR="00821AEA" w:rsidRPr="006639B9" w:rsidRDefault="00821AEA" w:rsidP="0032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</w:tr>
      <w:tr w:rsidR="00821AEA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6E62DAEF" w:rsidR="00821AEA" w:rsidRPr="006639B9" w:rsidRDefault="00EB312F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31,406</w:t>
            </w:r>
          </w:p>
        </w:tc>
        <w:tc>
          <w:tcPr>
            <w:tcW w:w="238" w:type="dxa"/>
          </w:tcPr>
          <w:p w14:paraId="0B616713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682F63FA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728F191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53B57FF6" w:rsidR="00821AEA" w:rsidRPr="006639B9" w:rsidRDefault="000A6C26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35,849</w:t>
            </w:r>
          </w:p>
        </w:tc>
        <w:tc>
          <w:tcPr>
            <w:tcW w:w="272" w:type="dxa"/>
          </w:tcPr>
          <w:p w14:paraId="7D89B5B5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60067A7E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</w:tr>
      <w:tr w:rsidR="00821AEA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821AEA" w:rsidRDefault="00821AEA" w:rsidP="00821AEA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821AEA" w:rsidRPr="00CC6849" w:rsidRDefault="00821AEA" w:rsidP="00821AEA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24DC7E9A" w:rsidR="00821AEA" w:rsidRPr="006639B9" w:rsidRDefault="00EB312F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(11,171)</w:t>
            </w:r>
          </w:p>
        </w:tc>
        <w:tc>
          <w:tcPr>
            <w:tcW w:w="238" w:type="dxa"/>
            <w:vAlign w:val="bottom"/>
          </w:tcPr>
          <w:p w14:paraId="5D30EF54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1D6A6F9C" w:rsidR="00821AEA" w:rsidRPr="006639B9" w:rsidRDefault="00821AEA" w:rsidP="0032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  <w:tc>
          <w:tcPr>
            <w:tcW w:w="273" w:type="dxa"/>
            <w:vAlign w:val="bottom"/>
          </w:tcPr>
          <w:p w14:paraId="5B269A1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3E8D9DE3" w:rsidR="00821AEA" w:rsidRPr="006639B9" w:rsidRDefault="003B0A2D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(11,171)</w:t>
            </w:r>
          </w:p>
        </w:tc>
        <w:tc>
          <w:tcPr>
            <w:tcW w:w="272" w:type="dxa"/>
            <w:vAlign w:val="bottom"/>
          </w:tcPr>
          <w:p w14:paraId="3408F23E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62C82156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</w:tr>
      <w:tr w:rsidR="00821AEA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1CAEE46B" w:rsidR="00821AEA" w:rsidRPr="006639B9" w:rsidRDefault="00EB312F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20,235</w:t>
            </w:r>
          </w:p>
        </w:tc>
        <w:tc>
          <w:tcPr>
            <w:tcW w:w="238" w:type="dxa"/>
          </w:tcPr>
          <w:p w14:paraId="239F9B06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FD22CAA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16,147</w:t>
            </w:r>
          </w:p>
        </w:tc>
        <w:tc>
          <w:tcPr>
            <w:tcW w:w="273" w:type="dxa"/>
          </w:tcPr>
          <w:p w14:paraId="68A5CE84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78F3C89A" w:rsidR="00821AEA" w:rsidRPr="006639B9" w:rsidRDefault="00582066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24,678</w:t>
            </w:r>
          </w:p>
        </w:tc>
        <w:tc>
          <w:tcPr>
            <w:tcW w:w="272" w:type="dxa"/>
          </w:tcPr>
          <w:p w14:paraId="185D9CCD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38A25381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17,679</w:t>
            </w:r>
          </w:p>
        </w:tc>
      </w:tr>
    </w:tbl>
    <w:p w14:paraId="41BF4B26" w14:textId="77777777" w:rsidR="00E6225C" w:rsidRPr="002A40F8" w:rsidRDefault="00E6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0"/>
        <w:gridCol w:w="9"/>
        <w:gridCol w:w="1251"/>
        <w:gridCol w:w="9"/>
        <w:gridCol w:w="236"/>
        <w:gridCol w:w="25"/>
        <w:gridCol w:w="1179"/>
        <w:gridCol w:w="81"/>
        <w:gridCol w:w="192"/>
        <w:gridCol w:w="78"/>
        <w:gridCol w:w="1179"/>
        <w:gridCol w:w="81"/>
        <w:gridCol w:w="191"/>
        <w:gridCol w:w="79"/>
        <w:gridCol w:w="1179"/>
        <w:gridCol w:w="81"/>
      </w:tblGrid>
      <w:tr w:rsidR="001F0366" w:rsidRPr="006639B9" w14:paraId="7D7191F5" w14:textId="77777777" w:rsidTr="00367501">
        <w:trPr>
          <w:gridAfter w:val="1"/>
          <w:wAfter w:w="81" w:type="dxa"/>
          <w:cantSplit/>
        </w:trPr>
        <w:tc>
          <w:tcPr>
            <w:tcW w:w="6039" w:type="dxa"/>
            <w:gridSpan w:val="8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gridSpan w:val="2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  <w:gridSpan w:val="2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42A3DE" w14:textId="7F99154B" w:rsidR="008C7715" w:rsidRPr="006639B9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5D780897" w14:textId="6C9B1D47" w:rsidR="008C7715" w:rsidRPr="006639B9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75A40B3" w14:textId="6424F85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70EC12" w14:textId="0931259C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F87DF4B" w14:textId="6F853806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5CB4F59" w14:textId="2D887207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6639B9" w14:paraId="75283B4A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3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AEA" w:rsidRPr="006639B9" w14:paraId="0C46814F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23778E8E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CA49D0D" w14:textId="1031F454" w:rsidR="00821AEA" w:rsidRPr="006639B9" w:rsidRDefault="00CC2BBC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91570F1" w14:textId="07E2BA02" w:rsidR="00821AEA" w:rsidRPr="006639B9" w:rsidRDefault="00821AEA" w:rsidP="00D8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1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9AB15A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2792C7CD" w14:textId="67C4D1D8" w:rsidR="00821AEA" w:rsidRPr="006639B9" w:rsidRDefault="00D43D2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75,175</w:t>
            </w:r>
          </w:p>
        </w:tc>
        <w:tc>
          <w:tcPr>
            <w:tcW w:w="272" w:type="dxa"/>
            <w:gridSpan w:val="2"/>
          </w:tcPr>
          <w:p w14:paraId="4507D1EC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80D2B64" w14:textId="26745246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39,814</w:t>
            </w:r>
          </w:p>
        </w:tc>
      </w:tr>
      <w:tr w:rsidR="00821AEA" w:rsidRPr="006639B9" w14:paraId="2F4777B1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07DB6F59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84B4CED" w14:textId="67B2FA36" w:rsidR="00821AEA" w:rsidRPr="006639B9" w:rsidRDefault="00CC2BBC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4BD2DE4A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3A68D94" w14:textId="3A14C4AE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  <w:gridSpan w:val="2"/>
          </w:tcPr>
          <w:p w14:paraId="579258A8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24600278" w14:textId="76CF5830" w:rsidR="00821AEA" w:rsidRPr="006639B9" w:rsidRDefault="00777E65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77,382</w:t>
            </w:r>
          </w:p>
        </w:tc>
        <w:tc>
          <w:tcPr>
            <w:tcW w:w="272" w:type="dxa"/>
            <w:gridSpan w:val="2"/>
          </w:tcPr>
          <w:p w14:paraId="124B7C7B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4F327B6" w14:textId="27E7566C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</w:tr>
      <w:tr w:rsidR="00821AEA" w:rsidRPr="006639B9" w14:paraId="6BF6EAEC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63C77D77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538F6" w14:textId="3F871041" w:rsidR="00821AEA" w:rsidRPr="006639B9" w:rsidRDefault="00C71C6B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6A07236F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75316" w14:textId="697CCBBD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3" w:type="dxa"/>
            <w:gridSpan w:val="2"/>
          </w:tcPr>
          <w:p w14:paraId="7B6B2CD5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A3F046" w14:textId="6C107683" w:rsidR="00821AEA" w:rsidRPr="006639B9" w:rsidRDefault="00A37EC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152,557</w:t>
            </w:r>
          </w:p>
        </w:tc>
        <w:tc>
          <w:tcPr>
            <w:tcW w:w="272" w:type="dxa"/>
            <w:gridSpan w:val="2"/>
          </w:tcPr>
          <w:p w14:paraId="014581E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43D0C" w14:textId="0C2F5FCB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47,191</w:t>
            </w:r>
          </w:p>
        </w:tc>
      </w:tr>
      <w:tr w:rsidR="001F0366" w:rsidRPr="003A3A7C" w14:paraId="3BCE91A2" w14:textId="77777777" w:rsidTr="001F0366">
        <w:tc>
          <w:tcPr>
            <w:tcW w:w="9180" w:type="dxa"/>
            <w:gridSpan w:val="17"/>
            <w:shd w:val="clear" w:color="auto" w:fill="auto"/>
          </w:tcPr>
          <w:p w14:paraId="556D7BA6" w14:textId="4E800737" w:rsidR="001F0366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1F0366" w:rsidRPr="007B415A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F0366" w:rsidRPr="003A3A7C" w14:paraId="442F4A53" w14:textId="77777777" w:rsidTr="001F0366">
        <w:tc>
          <w:tcPr>
            <w:tcW w:w="3330" w:type="dxa"/>
            <w:gridSpan w:val="2"/>
            <w:shd w:val="clear" w:color="auto" w:fill="auto"/>
          </w:tcPr>
          <w:p w14:paraId="7EB5C90B" w14:textId="77777777" w:rsidR="001F0366" w:rsidRPr="003A3A7C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7"/>
            <w:shd w:val="clear" w:color="auto" w:fill="auto"/>
          </w:tcPr>
          <w:p w14:paraId="1EEE98FE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014A0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  <w:shd w:val="clear" w:color="auto" w:fill="auto"/>
          </w:tcPr>
          <w:p w14:paraId="60D41B7C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3A3A7C" w14:paraId="765DF576" w14:textId="77777777" w:rsidTr="001F0366">
        <w:tc>
          <w:tcPr>
            <w:tcW w:w="3330" w:type="dxa"/>
            <w:gridSpan w:val="2"/>
            <w:shd w:val="clear" w:color="auto" w:fill="auto"/>
          </w:tcPr>
          <w:p w14:paraId="22208B25" w14:textId="77777777" w:rsidR="008C7715" w:rsidRPr="003A3A7C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86DA64" w14:textId="72E02102" w:rsidR="008C7715" w:rsidRPr="003A3A7C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2" w:name="_Hlk141707799"/>
            <w:r w:rsidRPr="00991C6E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bookmarkEnd w:id="2"/>
            <w:r w:rsidRPr="008E132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17500E6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B057D6" w14:textId="62D138A7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6963E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5E98C6" w14:textId="4658346B" w:rsidR="008C7715" w:rsidRPr="003A3A7C" w:rsidRDefault="00A5592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17AC03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22EBEE4" w14:textId="6D8E7013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3A3A7C" w14:paraId="6475EB82" w14:textId="77777777" w:rsidTr="001F0366">
        <w:tc>
          <w:tcPr>
            <w:tcW w:w="3330" w:type="dxa"/>
            <w:gridSpan w:val="2"/>
            <w:shd w:val="clear" w:color="auto" w:fill="auto"/>
          </w:tcPr>
          <w:p w14:paraId="654329AB" w14:textId="77777777" w:rsidR="008C7715" w:rsidRPr="003A3A7C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A264F4" w14:textId="4F21BF21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D07CAB1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F7D147" w14:textId="1F788183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2456A0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C1D0E" w14:textId="2FE75519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936F42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9203A9F" w14:textId="34CBCB34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3A3A7C" w14:paraId="690E4A51" w14:textId="77777777" w:rsidTr="001F0366">
        <w:trPr>
          <w:trHeight w:val="344"/>
        </w:trPr>
        <w:tc>
          <w:tcPr>
            <w:tcW w:w="3330" w:type="dxa"/>
            <w:gridSpan w:val="2"/>
            <w:shd w:val="clear" w:color="auto" w:fill="auto"/>
          </w:tcPr>
          <w:p w14:paraId="1AD8BCE9" w14:textId="77777777" w:rsidR="008C7715" w:rsidRPr="003A3A7C" w:rsidRDefault="008C7715" w:rsidP="008C7715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15"/>
            <w:shd w:val="clear" w:color="auto" w:fill="auto"/>
          </w:tcPr>
          <w:p w14:paraId="07D3F297" w14:textId="77777777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C7715" w:rsidRPr="003A3A7C" w14:paraId="397CDF9D" w14:textId="77777777" w:rsidTr="001F0366">
        <w:tc>
          <w:tcPr>
            <w:tcW w:w="3330" w:type="dxa"/>
            <w:gridSpan w:val="2"/>
            <w:shd w:val="clear" w:color="auto" w:fill="auto"/>
          </w:tcPr>
          <w:p w14:paraId="6445FFDB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756D1E" w14:textId="77777777" w:rsidR="008C7715" w:rsidRPr="003A3A7C" w:rsidRDefault="008C7715" w:rsidP="008C7715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FE7FBB3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B00022" w14:textId="77777777" w:rsidR="008C7715" w:rsidRPr="003A3A7C" w:rsidRDefault="008C7715" w:rsidP="008C7715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01E6CD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002722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EA02F6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09FBD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21AEA" w:rsidRPr="003A3A7C" w14:paraId="26CDF164" w14:textId="77777777" w:rsidTr="001F0366">
        <w:tc>
          <w:tcPr>
            <w:tcW w:w="3330" w:type="dxa"/>
            <w:gridSpan w:val="2"/>
            <w:shd w:val="clear" w:color="auto" w:fill="auto"/>
          </w:tcPr>
          <w:p w14:paraId="069B6E98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gridSpan w:val="2"/>
          </w:tcPr>
          <w:p w14:paraId="13EE678E" w14:textId="7DE73190" w:rsidR="00821AEA" w:rsidRPr="003A3A7C" w:rsidRDefault="00330A18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40,800</w:t>
            </w:r>
          </w:p>
        </w:tc>
        <w:tc>
          <w:tcPr>
            <w:tcW w:w="270" w:type="dxa"/>
            <w:gridSpan w:val="3"/>
          </w:tcPr>
          <w:p w14:paraId="3C077E1D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67DFBF9" w14:textId="66391AC0" w:rsidR="00821AEA" w:rsidRPr="003A3A7C" w:rsidRDefault="00821AEA" w:rsidP="006C3079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49,399</w:t>
            </w:r>
          </w:p>
        </w:tc>
        <w:tc>
          <w:tcPr>
            <w:tcW w:w="270" w:type="dxa"/>
            <w:gridSpan w:val="2"/>
          </w:tcPr>
          <w:p w14:paraId="2A384657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BEF4B00" w14:textId="57E073CB" w:rsidR="00821AEA" w:rsidRPr="00560ED3" w:rsidRDefault="00A371A9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27,540</w:t>
            </w:r>
          </w:p>
        </w:tc>
        <w:tc>
          <w:tcPr>
            <w:tcW w:w="270" w:type="dxa"/>
            <w:gridSpan w:val="2"/>
          </w:tcPr>
          <w:p w14:paraId="361D1F35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64316CA" w14:textId="43816AC0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35,113</w:t>
            </w:r>
          </w:p>
        </w:tc>
      </w:tr>
      <w:tr w:rsidR="00821AEA" w:rsidRPr="003A3A7C" w14:paraId="6E092F64" w14:textId="77777777" w:rsidTr="001F0366">
        <w:tc>
          <w:tcPr>
            <w:tcW w:w="3330" w:type="dxa"/>
            <w:gridSpan w:val="2"/>
            <w:shd w:val="clear" w:color="auto" w:fill="auto"/>
          </w:tcPr>
          <w:p w14:paraId="45B25109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gridSpan w:val="2"/>
          </w:tcPr>
          <w:p w14:paraId="64DB9996" w14:textId="55064554" w:rsidR="00821AEA" w:rsidRPr="003A3A7C" w:rsidRDefault="005A7644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17,799</w:t>
            </w:r>
          </w:p>
        </w:tc>
        <w:tc>
          <w:tcPr>
            <w:tcW w:w="270" w:type="dxa"/>
            <w:gridSpan w:val="3"/>
          </w:tcPr>
          <w:p w14:paraId="57A00F18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26FF25F" w14:textId="7CDD063C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32,483</w:t>
            </w:r>
          </w:p>
        </w:tc>
        <w:tc>
          <w:tcPr>
            <w:tcW w:w="270" w:type="dxa"/>
            <w:gridSpan w:val="2"/>
          </w:tcPr>
          <w:p w14:paraId="0BB1FA83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5E41874" w14:textId="3DBA2004" w:rsidR="00821AEA" w:rsidRPr="003A3A7C" w:rsidRDefault="00A371A9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8,165</w:t>
            </w:r>
          </w:p>
        </w:tc>
        <w:tc>
          <w:tcPr>
            <w:tcW w:w="270" w:type="dxa"/>
            <w:gridSpan w:val="2"/>
          </w:tcPr>
          <w:p w14:paraId="5A8B0211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1DB1D8B" w14:textId="466D2A0A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17,216</w:t>
            </w:r>
          </w:p>
        </w:tc>
      </w:tr>
      <w:tr w:rsidR="00821AEA" w:rsidRPr="003A3A7C" w14:paraId="17FF2E2B" w14:textId="77777777" w:rsidTr="001F0366">
        <w:tc>
          <w:tcPr>
            <w:tcW w:w="3330" w:type="dxa"/>
            <w:gridSpan w:val="2"/>
            <w:shd w:val="clear" w:color="auto" w:fill="auto"/>
          </w:tcPr>
          <w:p w14:paraId="716BFD9F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</w:tcPr>
          <w:p w14:paraId="56EDA4FC" w14:textId="71CAF909" w:rsidR="00821AEA" w:rsidRPr="003A3A7C" w:rsidRDefault="0082633B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35,954</w:t>
            </w:r>
          </w:p>
        </w:tc>
        <w:tc>
          <w:tcPr>
            <w:tcW w:w="270" w:type="dxa"/>
            <w:gridSpan w:val="3"/>
          </w:tcPr>
          <w:p w14:paraId="75DF4ADC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247C8AB" w14:textId="63435560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34,517</w:t>
            </w:r>
          </w:p>
        </w:tc>
        <w:tc>
          <w:tcPr>
            <w:tcW w:w="270" w:type="dxa"/>
            <w:gridSpan w:val="2"/>
          </w:tcPr>
          <w:p w14:paraId="66EA0D94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C17CF37" w14:textId="171A2E83" w:rsidR="00821AEA" w:rsidRPr="003A3A7C" w:rsidRDefault="00A371A9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18,600</w:t>
            </w:r>
          </w:p>
        </w:tc>
        <w:tc>
          <w:tcPr>
            <w:tcW w:w="270" w:type="dxa"/>
            <w:gridSpan w:val="2"/>
          </w:tcPr>
          <w:p w14:paraId="787552C2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7F4DE41" w14:textId="4A51A1FB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18,307</w:t>
            </w:r>
          </w:p>
        </w:tc>
      </w:tr>
      <w:tr w:rsidR="00821AEA" w:rsidRPr="003A3A7C" w14:paraId="6E114555" w14:textId="77777777" w:rsidTr="00A939EF">
        <w:tc>
          <w:tcPr>
            <w:tcW w:w="3330" w:type="dxa"/>
            <w:gridSpan w:val="2"/>
            <w:shd w:val="clear" w:color="auto" w:fill="auto"/>
          </w:tcPr>
          <w:p w14:paraId="339AF732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5B0A0F41" w14:textId="6769497E" w:rsidR="00821AEA" w:rsidRPr="001F1F0E" w:rsidRDefault="0092334D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334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20</w:t>
            </w:r>
            <w:r w:rsidR="00DC634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92334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gridSpan w:val="3"/>
          </w:tcPr>
          <w:p w14:paraId="2BF82581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9C38720" w14:textId="0F62E95B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B3AB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0D23B87C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E692911" w14:textId="2111D7F8" w:rsidR="00821AEA" w:rsidRPr="007E7693" w:rsidRDefault="00A371A9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20,373</w:t>
            </w:r>
          </w:p>
        </w:tc>
        <w:tc>
          <w:tcPr>
            <w:tcW w:w="270" w:type="dxa"/>
            <w:gridSpan w:val="2"/>
          </w:tcPr>
          <w:p w14:paraId="1359379D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0B72B9E" w14:textId="39995DFA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12,015</w:t>
            </w:r>
          </w:p>
        </w:tc>
      </w:tr>
      <w:tr w:rsidR="00821AEA" w:rsidRPr="003A3A7C" w14:paraId="6EF15EAD" w14:textId="77777777" w:rsidTr="001F0366">
        <w:tc>
          <w:tcPr>
            <w:tcW w:w="3330" w:type="dxa"/>
            <w:gridSpan w:val="2"/>
            <w:shd w:val="clear" w:color="auto" w:fill="auto"/>
          </w:tcPr>
          <w:p w14:paraId="279DAE2A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72F4477" w14:textId="016528E8" w:rsidR="00821AEA" w:rsidRPr="003A3A7C" w:rsidRDefault="00B21B75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114,926</w:t>
            </w:r>
          </w:p>
        </w:tc>
        <w:tc>
          <w:tcPr>
            <w:tcW w:w="270" w:type="dxa"/>
            <w:gridSpan w:val="3"/>
          </w:tcPr>
          <w:p w14:paraId="1B6286D0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DDA9D86" w14:textId="4D1374BA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128,414</w:t>
            </w:r>
          </w:p>
        </w:tc>
        <w:tc>
          <w:tcPr>
            <w:tcW w:w="270" w:type="dxa"/>
            <w:gridSpan w:val="2"/>
          </w:tcPr>
          <w:p w14:paraId="36D9EDDB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186ABAB" w14:textId="73924FE9" w:rsidR="00821AEA" w:rsidRPr="003A3A7C" w:rsidRDefault="00330A18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74,678</w:t>
            </w:r>
          </w:p>
        </w:tc>
        <w:tc>
          <w:tcPr>
            <w:tcW w:w="270" w:type="dxa"/>
            <w:gridSpan w:val="2"/>
          </w:tcPr>
          <w:p w14:paraId="0674B968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6F98F0A" w14:textId="4B600E8E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  <w:tr w:rsidR="00821AEA" w:rsidRPr="003A3A7C" w14:paraId="088F086A" w14:textId="77777777" w:rsidTr="00930B0C">
        <w:tc>
          <w:tcPr>
            <w:tcW w:w="3330" w:type="dxa"/>
            <w:gridSpan w:val="2"/>
            <w:shd w:val="clear" w:color="auto" w:fill="auto"/>
          </w:tcPr>
          <w:p w14:paraId="3CCA1034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EDC7063" w14:textId="177EC0F2" w:rsidR="00821AEA" w:rsidRPr="00641868" w:rsidRDefault="001F1F0E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(210)</w:t>
            </w:r>
          </w:p>
        </w:tc>
        <w:tc>
          <w:tcPr>
            <w:tcW w:w="270" w:type="dxa"/>
            <w:gridSpan w:val="3"/>
          </w:tcPr>
          <w:p w14:paraId="59D0431B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846F7E" w14:textId="72646A03" w:rsidR="00821AEA" w:rsidRPr="003A3A7C" w:rsidRDefault="00821AEA" w:rsidP="006D7AA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  <w:tc>
          <w:tcPr>
            <w:tcW w:w="270" w:type="dxa"/>
            <w:gridSpan w:val="2"/>
          </w:tcPr>
          <w:p w14:paraId="11B60CF8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1C318E" w14:textId="5332AB7B" w:rsidR="00821AEA" w:rsidRPr="00CC0C11" w:rsidRDefault="00330A18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(210)</w:t>
            </w:r>
          </w:p>
        </w:tc>
        <w:tc>
          <w:tcPr>
            <w:tcW w:w="270" w:type="dxa"/>
            <w:gridSpan w:val="2"/>
          </w:tcPr>
          <w:p w14:paraId="24A5D58D" w14:textId="77777777" w:rsidR="00821AEA" w:rsidRPr="00CC0C11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24E5C2" w14:textId="149FA5F3" w:rsidR="00821AEA" w:rsidRPr="003A3A7C" w:rsidRDefault="00821AEA" w:rsidP="007B415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1AEA" w:rsidRPr="003A3A7C" w14:paraId="47A6A7CD" w14:textId="77777777" w:rsidTr="001F0366">
        <w:tc>
          <w:tcPr>
            <w:tcW w:w="3330" w:type="dxa"/>
            <w:gridSpan w:val="2"/>
            <w:shd w:val="clear" w:color="auto" w:fill="auto"/>
          </w:tcPr>
          <w:p w14:paraId="7242822D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61A3B153" w:rsidR="00821AEA" w:rsidRPr="003A3A7C" w:rsidRDefault="00B21B75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114,716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77ADC3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73717AAB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128,261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5DBF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58C2D70D" w:rsidR="00821AEA" w:rsidRPr="003A3A7C" w:rsidRDefault="00330A18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74,468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21D73" w14:textId="77777777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72221522" w:rsidR="00821AEA" w:rsidRPr="003A3A7C" w:rsidRDefault="00821AEA" w:rsidP="00821AEA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</w:t>
      </w:r>
      <w:r w:rsidR="00B538BE">
        <w:rPr>
          <w:rFonts w:ascii="Angsana New" w:hAnsi="Angsana New"/>
          <w:sz w:val="30"/>
          <w:szCs w:val="30"/>
        </w:rPr>
        <w:t>8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72792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727925" w:rsidRPr="008E1326" w14:paraId="0501C243" w14:textId="77777777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E6E56BC" w14:textId="7EB208C0" w:rsidR="00727925" w:rsidRPr="008E1326" w:rsidRDefault="0072792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="003B5B11" w:rsidRPr="003B5B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</w:tc>
        <w:tc>
          <w:tcPr>
            <w:tcW w:w="1890" w:type="dxa"/>
            <w:gridSpan w:val="3"/>
            <w:vAlign w:val="bottom"/>
          </w:tcPr>
          <w:p w14:paraId="4A0253A5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64FC99D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DF682B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7925" w:rsidRPr="008E1326" w14:paraId="54AD87A6" w14:textId="77777777">
        <w:trPr>
          <w:cantSplit/>
          <w:tblHeader/>
        </w:trPr>
        <w:tc>
          <w:tcPr>
            <w:tcW w:w="4950" w:type="dxa"/>
            <w:vAlign w:val="bottom"/>
          </w:tcPr>
          <w:p w14:paraId="2F8629A8" w14:textId="4D35506C" w:rsidR="00727925" w:rsidRPr="008E1326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งวดหกเดือนสิ้นสุดวันที่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A17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48F8D70A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D5E7FA4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53645B" w14:textId="77777777" w:rsidR="00727925" w:rsidRPr="008E1326" w:rsidRDefault="0072792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33DF697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B29B852" w14:textId="77777777" w:rsidR="00727925" w:rsidRPr="008E1326" w:rsidRDefault="0072792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A912E36" w14:textId="77777777" w:rsidR="00727925" w:rsidRPr="008E1326" w:rsidRDefault="007279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680F1" w14:textId="77777777" w:rsidR="00727925" w:rsidRPr="008E1326" w:rsidRDefault="0072792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27925" w:rsidRPr="008E1326" w14:paraId="65F2AC8D" w14:textId="77777777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2039CCF0" w14:textId="77777777" w:rsidR="00727925" w:rsidRPr="00E10EFF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477E0A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1B30" w:rsidRPr="008E1326" w14:paraId="6781A110" w14:textId="77777777" w:rsidTr="00E34184">
        <w:trPr>
          <w:cantSplit/>
        </w:trPr>
        <w:tc>
          <w:tcPr>
            <w:tcW w:w="4950" w:type="dxa"/>
          </w:tcPr>
          <w:p w14:paraId="29D2926A" w14:textId="115B1D6C" w:rsidR="00E34184" w:rsidRPr="00A939EF" w:rsidRDefault="00E34184" w:rsidP="00A939EF">
            <w:p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939E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/>
                <w:spacing w:val="-6"/>
                <w:sz w:val="30"/>
                <w:szCs w:val="30"/>
              </w:rPr>
              <w:br/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>(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กลับรายการ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) </w:t>
            </w:r>
            <w:r w:rsidRPr="00A939E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งวดหกเดือนสิ้นสุดวันที่</w:t>
            </w:r>
            <w:r w:rsidR="00A55922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553378"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55922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47A349" w14:textId="1F03618E" w:rsidR="00E34184" w:rsidRPr="008E1326" w:rsidRDefault="00C177FB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6D4FD287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C68ED" w14:textId="2A90470D" w:rsidR="00E34184" w:rsidRPr="008E1326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178" w:type="dxa"/>
          </w:tcPr>
          <w:p w14:paraId="50620485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5B54338A" w14:textId="0D7DC64F" w:rsidR="00E34184" w:rsidRPr="00E10EFF" w:rsidRDefault="00C125EF" w:rsidP="00F553E0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80" w:type="dxa"/>
          </w:tcPr>
          <w:p w14:paraId="484A0B13" w14:textId="77777777" w:rsidR="00E34184" w:rsidRPr="00E10EFF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97BEDA" w14:textId="055E7BF6" w:rsidR="00E34184" w:rsidRPr="008E1326" w:rsidRDefault="00E34184" w:rsidP="00F553E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(349)</w:t>
            </w:r>
          </w:p>
        </w:tc>
      </w:tr>
    </w:tbl>
    <w:p w14:paraId="11289F27" w14:textId="77777777" w:rsidR="00727925" w:rsidRDefault="00727925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37B167F" w14:textId="174D1CCE" w:rsidR="00A56AA5" w:rsidRPr="00010756" w:rsidRDefault="00A56AA5" w:rsidP="003F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7517D6A4" w14:textId="77777777" w:rsidR="00494DE9" w:rsidRDefault="00494DE9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CF16E0E" w14:textId="77777777" w:rsidR="00494DE9" w:rsidRDefault="00494DE9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280FAD" w14:textId="31EE459D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317A2EC8" w:rsidR="008C7715" w:rsidRPr="00F1598F" w:rsidRDefault="00D2748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2748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Pr="00D2748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9A08101" w14:textId="16A4AD58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hideMark/>
          </w:tcPr>
          <w:p w14:paraId="568C2E0A" w14:textId="07CC8D1A" w:rsidR="008C7715" w:rsidRPr="00F1598F" w:rsidRDefault="00D27482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2748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Pr="00D2748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hideMark/>
          </w:tcPr>
          <w:p w14:paraId="58151E26" w14:textId="15F3E913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E97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0E085DB9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42744AF7" w14:textId="77777777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E97" w:rsidRPr="00F1598F" w14:paraId="404D24FB" w14:textId="77777777" w:rsidTr="007062FD">
        <w:trPr>
          <w:cantSplit/>
        </w:trPr>
        <w:tc>
          <w:tcPr>
            <w:tcW w:w="2512" w:type="dxa"/>
          </w:tcPr>
          <w:p w14:paraId="6659377F" w14:textId="72004DA8" w:rsidR="00C90E97" w:rsidRPr="007620F0" w:rsidRDefault="00C90E97" w:rsidP="007B415A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53" w:type="dxa"/>
          </w:tcPr>
          <w:p w14:paraId="07B2FF72" w14:textId="39823DA3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1185" w:type="dxa"/>
            <w:vAlign w:val="bottom"/>
          </w:tcPr>
          <w:p w14:paraId="78FE7900" w14:textId="09E9C323" w:rsidR="00C90E97" w:rsidRPr="00F7467B" w:rsidRDefault="00F7467B" w:rsidP="007B415A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76,442</w:t>
            </w:r>
          </w:p>
        </w:tc>
        <w:tc>
          <w:tcPr>
            <w:tcW w:w="270" w:type="dxa"/>
          </w:tcPr>
          <w:p w14:paraId="5574E4DE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CF9D6" w14:textId="348BD6F0" w:rsidR="00C90E97" w:rsidRPr="00F1598F" w:rsidRDefault="00C90E97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70" w:type="dxa"/>
          </w:tcPr>
          <w:p w14:paraId="55892A68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C34F" w14:textId="4BCC5C63" w:rsidR="00C90E97" w:rsidRPr="00F1598F" w:rsidRDefault="00F7467B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67B">
              <w:rPr>
                <w:rFonts w:asciiTheme="majorBidi" w:hAnsiTheme="majorBidi" w:cstheme="majorBidi"/>
                <w:sz w:val="30"/>
                <w:szCs w:val="30"/>
              </w:rPr>
              <w:t>76,442</w:t>
            </w:r>
          </w:p>
        </w:tc>
        <w:tc>
          <w:tcPr>
            <w:tcW w:w="270" w:type="dxa"/>
          </w:tcPr>
          <w:p w14:paraId="724D5F6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D020" w14:textId="1715B41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DC67A1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C90E97" w:rsidRPr="00F1598F" w14:paraId="4F8BD5D4" w14:textId="77777777" w:rsidTr="007062FD">
        <w:trPr>
          <w:cantSplit/>
        </w:trPr>
        <w:tc>
          <w:tcPr>
            <w:tcW w:w="2512" w:type="dxa"/>
          </w:tcPr>
          <w:p w14:paraId="79FE252C" w14:textId="77777777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5E4F808" w14:textId="77777777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C0C05E0" w14:textId="77777777" w:rsidR="00C90E97" w:rsidRPr="00F7467B" w:rsidRDefault="00C90E97" w:rsidP="007B415A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A3A57" w14:textId="77777777" w:rsidR="00C90E97" w:rsidRPr="00F1598F" w:rsidRDefault="00C90E97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CFEE3" w14:textId="77777777" w:rsidR="00C90E97" w:rsidRPr="00F1598F" w:rsidRDefault="00C90E97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B17CB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C8B9B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905F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38F43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E97" w:rsidRPr="00F1598F" w14:paraId="3CC65C53" w14:textId="77777777" w:rsidTr="007062FD">
        <w:trPr>
          <w:cantSplit/>
        </w:trPr>
        <w:tc>
          <w:tcPr>
            <w:tcW w:w="2512" w:type="dxa"/>
          </w:tcPr>
          <w:p w14:paraId="60DFF508" w14:textId="1006C0AD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0AC8310A" w14:textId="77777777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D0E0D26" w14:textId="77777777" w:rsidR="00C90E97" w:rsidRPr="00F7467B" w:rsidRDefault="00C90E97" w:rsidP="007B415A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1B2D57" w14:textId="77777777" w:rsidR="00C90E97" w:rsidRPr="00F1598F" w:rsidRDefault="00C90E97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747D6" w14:textId="77777777" w:rsidR="00C90E97" w:rsidRPr="00F1598F" w:rsidRDefault="00C90E97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B9F6E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00BC3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18A7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65DC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E97" w:rsidRPr="00F1598F" w14:paraId="22F657FB" w14:textId="77777777">
        <w:trPr>
          <w:cantSplit/>
        </w:trPr>
        <w:tc>
          <w:tcPr>
            <w:tcW w:w="2512" w:type="dxa"/>
            <w:hideMark/>
          </w:tcPr>
          <w:p w14:paraId="71F9CDAD" w14:textId="731E58FB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25E5E509" w:rsidR="00C90E97" w:rsidRPr="00F7467B" w:rsidRDefault="00B13461" w:rsidP="007B415A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1C5AE9C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873F6" w14:textId="117F13ED" w:rsidR="00C90E97" w:rsidRPr="00F1598F" w:rsidRDefault="00C90E97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7D45B0D4" w:rsidR="00C90E97" w:rsidRPr="00F1598F" w:rsidRDefault="00B13461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84,324</w:t>
            </w:r>
          </w:p>
        </w:tc>
        <w:tc>
          <w:tcPr>
            <w:tcW w:w="270" w:type="dxa"/>
          </w:tcPr>
          <w:p w14:paraId="2CAD2F7D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5EB222E3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88,155</w:t>
            </w:r>
          </w:p>
        </w:tc>
      </w:tr>
      <w:tr w:rsidR="00C90E97" w:rsidRPr="00F1598F" w14:paraId="1AC9ACCF" w14:textId="77777777">
        <w:trPr>
          <w:cantSplit/>
        </w:trPr>
        <w:tc>
          <w:tcPr>
            <w:tcW w:w="2512" w:type="dxa"/>
          </w:tcPr>
          <w:p w14:paraId="1BFDA7B3" w14:textId="50544ED2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6D173955" w14:textId="4D60AB0D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7F904011" w:rsidR="00C90E97" w:rsidRPr="00F7467B" w:rsidRDefault="00B13461" w:rsidP="007B415A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493E1D9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C081E" w14:textId="5F80D4DB" w:rsidR="00C90E97" w:rsidRPr="00F1598F" w:rsidRDefault="00C90E97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28E8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8E4D76" w14:textId="2766E1D6" w:rsidR="00C90E97" w:rsidRPr="00F1598F" w:rsidRDefault="00B13461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22,913</w:t>
            </w:r>
          </w:p>
        </w:tc>
        <w:tc>
          <w:tcPr>
            <w:tcW w:w="270" w:type="dxa"/>
          </w:tcPr>
          <w:p w14:paraId="773E6109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2CFE0382" w:rsidR="00C90E97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22,628</w:t>
            </w:r>
          </w:p>
        </w:tc>
      </w:tr>
      <w:tr w:rsidR="00C90E97" w:rsidRPr="00F1598F" w14:paraId="06048546" w14:textId="77777777">
        <w:trPr>
          <w:cantSplit/>
        </w:trPr>
        <w:tc>
          <w:tcPr>
            <w:tcW w:w="2512" w:type="dxa"/>
          </w:tcPr>
          <w:p w14:paraId="63A99090" w14:textId="7D3F6CCF" w:rsidR="00C90E97" w:rsidRPr="007A3427" w:rsidRDefault="00C90E97" w:rsidP="00C90E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C90E97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09735C0F" w:rsidR="00C90E97" w:rsidRPr="00C2497A" w:rsidRDefault="00B13461" w:rsidP="0064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76,442</w:t>
            </w:r>
          </w:p>
        </w:tc>
        <w:tc>
          <w:tcPr>
            <w:tcW w:w="270" w:type="dxa"/>
          </w:tcPr>
          <w:p w14:paraId="1032D7D6" w14:textId="77777777" w:rsidR="00C90E97" w:rsidRPr="0091112F" w:rsidRDefault="00C90E97" w:rsidP="00C90E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EF31A" w14:textId="09A26C7E" w:rsidR="00C90E97" w:rsidRPr="002A40F8" w:rsidRDefault="00C90E97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6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70" w:type="dxa"/>
          </w:tcPr>
          <w:p w14:paraId="4C10F56D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04E36509" w:rsidR="00C90E97" w:rsidRPr="0091112F" w:rsidRDefault="00BE3236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183,679</w:t>
            </w:r>
          </w:p>
        </w:tc>
        <w:tc>
          <w:tcPr>
            <w:tcW w:w="270" w:type="dxa"/>
          </w:tcPr>
          <w:p w14:paraId="526A4FCA" w14:textId="77777777" w:rsidR="00C90E97" w:rsidRPr="0091112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3670A0E6" w:rsidR="00C90E97" w:rsidRPr="0091112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</w:t>
            </w:r>
            <w:r w:rsidR="004D6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</w:tr>
    </w:tbl>
    <w:p w14:paraId="68F64039" w14:textId="77777777" w:rsidR="00A56AA5" w:rsidRPr="0091112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EF9DEDB" w14:textId="6F847812" w:rsidR="00E6225C" w:rsidRPr="00E6225C" w:rsidRDefault="007713E1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8E1326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</w:t>
      </w:r>
      <w:r w:rsidR="00D27482" w:rsidRPr="00D27482">
        <w:rPr>
          <w:rFonts w:asciiTheme="majorBidi" w:hAnsiTheme="majorBidi" w:hint="cs"/>
          <w:sz w:val="30"/>
          <w:szCs w:val="30"/>
          <w:cs/>
        </w:rPr>
        <w:t>สำหรับงวดหกเดือนสิ้นสุดวันที่</w:t>
      </w:r>
      <w:r w:rsidR="00D27482" w:rsidRPr="00D27482">
        <w:rPr>
          <w:rFonts w:asciiTheme="majorBidi" w:hAnsiTheme="majorBidi"/>
          <w:sz w:val="30"/>
          <w:szCs w:val="30"/>
          <w:cs/>
        </w:rPr>
        <w:t xml:space="preserve"> </w:t>
      </w:r>
      <w:r w:rsidR="004C0448">
        <w:rPr>
          <w:rFonts w:asciiTheme="majorBidi" w:hAnsiTheme="majorBidi"/>
          <w:sz w:val="30"/>
          <w:szCs w:val="30"/>
        </w:rPr>
        <w:t>30</w:t>
      </w:r>
      <w:r w:rsidR="00D27482" w:rsidRPr="00D27482">
        <w:rPr>
          <w:rFonts w:asciiTheme="majorBidi" w:hAnsiTheme="majorBidi"/>
          <w:sz w:val="30"/>
          <w:szCs w:val="30"/>
          <w:cs/>
        </w:rPr>
        <w:t xml:space="preserve"> </w:t>
      </w:r>
      <w:r w:rsidR="00D27482" w:rsidRPr="00D27482">
        <w:rPr>
          <w:rFonts w:asciiTheme="majorBidi" w:hAnsiTheme="majorBidi" w:hint="cs"/>
          <w:sz w:val="30"/>
          <w:szCs w:val="30"/>
          <w:cs/>
        </w:rPr>
        <w:t>มิถุนายน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4C535D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4C535D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6D2EBE" w:rsidRPr="008E1326" w14:paraId="5FBFCF5B" w14:textId="7777777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4A24468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CB202D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42366C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D2B4340" w14:textId="2AD5D94F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07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2EBE" w:rsidRPr="008E1326" w14:paraId="0F7D1374" w14:textId="77777777">
        <w:trPr>
          <w:tblHeader/>
        </w:trPr>
        <w:tc>
          <w:tcPr>
            <w:tcW w:w="3087" w:type="dxa"/>
            <w:vAlign w:val="bottom"/>
          </w:tcPr>
          <w:p w14:paraId="5C82BF7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EF8C15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481D7FB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B9854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3A703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F0117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0EDB35D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D154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162A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656EADE" w14:textId="53506515" w:rsidR="006D2EBE" w:rsidRPr="008E1326" w:rsidRDefault="00D2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4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27482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D2EBE" w:rsidRPr="008E1326" w14:paraId="34835B02" w14:textId="7777777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C60039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765F0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4A2902C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225BBD8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D2EBE" w:rsidRPr="008E1326" w14:paraId="39D441EB" w14:textId="77777777">
        <w:tc>
          <w:tcPr>
            <w:tcW w:w="3087" w:type="dxa"/>
            <w:vAlign w:val="bottom"/>
          </w:tcPr>
          <w:p w14:paraId="2E47299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7B12E20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E767A3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23B6F11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20A5E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889A11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2F64AF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DA6F4D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0BD9C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6ADEFC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EBE" w:rsidRPr="008E1326" w14:paraId="6B35D50E" w14:textId="77777777">
        <w:tc>
          <w:tcPr>
            <w:tcW w:w="3087" w:type="dxa"/>
          </w:tcPr>
          <w:p w14:paraId="1EF196AF" w14:textId="1DE1A64D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D7FB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352E87E6" w14:textId="117BCA88" w:rsidR="006D2EBE" w:rsidRPr="008E1326" w:rsidRDefault="008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5520519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E772FC" w14:textId="1492A06C" w:rsidR="006D2EBE" w:rsidRPr="008E1326" w:rsidRDefault="00E6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840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6506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713318E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4FD460" w14:textId="47FF4173" w:rsidR="006D2EBE" w:rsidRPr="008E1326" w:rsidRDefault="006A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</w:t>
            </w:r>
            <w:r w:rsidR="00D960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1933B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4C07FC" w14:textId="0B4E1E51" w:rsidR="006D2EBE" w:rsidRPr="008E1326" w:rsidRDefault="006A09F9" w:rsidP="00A2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DB07D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8C9A7C3" w14:textId="267EBCCF" w:rsidR="006D2EBE" w:rsidRPr="008E1326" w:rsidRDefault="00F3637C" w:rsidP="0021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left="-95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76,59</w:t>
            </w:r>
            <w:r w:rsidR="00D62F9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D2EBE" w:rsidRPr="008E1326" w14:paraId="5EF35F99" w14:textId="77777777">
        <w:tc>
          <w:tcPr>
            <w:tcW w:w="3087" w:type="dxa"/>
          </w:tcPr>
          <w:p w14:paraId="0B3B659D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0B5DE5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C1EE9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8DE60FA" w14:textId="4E1AE769" w:rsidR="006D2EBE" w:rsidRPr="008E1326" w:rsidRDefault="00B7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D2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,994</w:t>
            </w:r>
          </w:p>
        </w:tc>
        <w:tc>
          <w:tcPr>
            <w:tcW w:w="236" w:type="dxa"/>
          </w:tcPr>
          <w:p w14:paraId="763B14E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9F04E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C7B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6584BE1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3C12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1F56A15" w14:textId="671E177B" w:rsidR="006D2EBE" w:rsidRPr="008E1326" w:rsidRDefault="00F3637C" w:rsidP="000D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76,59</w:t>
            </w:r>
            <w:r w:rsidR="00D62F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6D2EBE" w:rsidRPr="008E1326" w14:paraId="6C811E71" w14:textId="77777777" w:rsidTr="00B96506">
        <w:trPr>
          <w:gridAfter w:val="1"/>
          <w:wAfter w:w="6" w:type="dxa"/>
        </w:trPr>
        <w:tc>
          <w:tcPr>
            <w:tcW w:w="3087" w:type="dxa"/>
          </w:tcPr>
          <w:p w14:paraId="39A764B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5CFD58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EE74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3C06E2" w14:textId="6078EAEB" w:rsidR="006D2EBE" w:rsidRPr="008E1326" w:rsidRDefault="001E213F" w:rsidP="00D8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E0CF76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D83C705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376ECE6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6B047B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979CC1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656930" w14:textId="0877B210" w:rsidR="006D2EBE" w:rsidRPr="008E1326" w:rsidRDefault="00FA3EAD" w:rsidP="0021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D62F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2EBE" w:rsidRPr="008E1326" w14:paraId="35799976" w14:textId="77777777">
        <w:tc>
          <w:tcPr>
            <w:tcW w:w="3087" w:type="dxa"/>
          </w:tcPr>
          <w:p w14:paraId="3079C43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6A6DA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FFD14B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110FD7" w14:textId="3B29C91B" w:rsidR="006D2EBE" w:rsidRPr="008E1326" w:rsidRDefault="009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1E2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3899971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745AA4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2B26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3B57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75AD70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6A4B" w14:textId="4F4B0EB8" w:rsidR="006D2EBE" w:rsidRPr="008E1326" w:rsidRDefault="0003349D" w:rsidP="000D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76,442</w:t>
            </w:r>
          </w:p>
        </w:tc>
      </w:tr>
    </w:tbl>
    <w:p w14:paraId="3A2CDF8C" w14:textId="77777777" w:rsidR="0094054C" w:rsidRDefault="0094054C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D1ED3" w14:textId="77777777" w:rsidR="006D2EBE" w:rsidRPr="00E6225C" w:rsidRDefault="006D2EBE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8E1326" w14:paraId="408A91CC" w14:textId="77777777" w:rsidTr="00461BDF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8E1326" w14:paraId="16D5C94A" w14:textId="77777777" w:rsidTr="00461BDF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53C5D004" w:rsidR="007713E1" w:rsidRPr="008E1326" w:rsidRDefault="00AA0E3C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713E1" w:rsidRPr="008E1326" w14:paraId="67DA2F33" w14:textId="77777777" w:rsidTr="00461BDF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8E1326" w14:paraId="6062117F" w14:textId="77777777" w:rsidTr="00461BDF">
        <w:tc>
          <w:tcPr>
            <w:tcW w:w="3087" w:type="dxa"/>
            <w:vAlign w:val="bottom"/>
          </w:tcPr>
          <w:p w14:paraId="3851B748" w14:textId="68744CD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5066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45B8" w:rsidRPr="008E1326" w14:paraId="5BF006CA" w14:textId="77777777" w:rsidTr="00A939EF">
        <w:tc>
          <w:tcPr>
            <w:tcW w:w="3087" w:type="dxa"/>
          </w:tcPr>
          <w:p w14:paraId="19B613AB" w14:textId="435A2AE4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791D4310" w14:textId="3D2D107A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72A2A2A3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4641B9" w14:textId="50BFAAA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76542F72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6AD0F12" w14:textId="72F6C442" w:rsidR="00EF45B8" w:rsidRPr="008E1326" w:rsidRDefault="00A25B8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</w:t>
            </w:r>
            <w:r w:rsidR="00D960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vAlign w:val="bottom"/>
          </w:tcPr>
          <w:p w14:paraId="0827D353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AE2C9F3" w14:textId="0FEC1A1C" w:rsidR="00EF45B8" w:rsidRPr="008E1326" w:rsidRDefault="00A25B8D" w:rsidP="00A2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A7552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423C958" w14:textId="7FD41DDF" w:rsidR="00EF45B8" w:rsidRPr="008E1326" w:rsidRDefault="00A25B8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76,59</w:t>
            </w:r>
            <w:r w:rsidR="00D9605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F45B8" w:rsidRPr="008E1326" w14:paraId="5C95244D" w14:textId="77777777" w:rsidTr="00A939EF">
        <w:tc>
          <w:tcPr>
            <w:tcW w:w="3087" w:type="dxa"/>
          </w:tcPr>
          <w:p w14:paraId="2DCA6246" w14:textId="7CE5A420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28D791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1E2C218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3D0C8D" w14:textId="2A7AC79E" w:rsidR="00EF45B8" w:rsidRPr="00DF32E7" w:rsidRDefault="00DF32E7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68176466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4737B76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3D5458FA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7E63301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53F9272" w14:textId="77777777" w:rsidR="00EF45B8" w:rsidRPr="00DF32E7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72E1D429" w14:textId="078AE4A2" w:rsidR="00EF45B8" w:rsidRPr="00DF32E7" w:rsidRDefault="00CB4F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76,59</w:t>
            </w:r>
            <w:r w:rsidR="00D96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EF45B8" w:rsidRPr="008E1326" w14:paraId="701182F9" w14:textId="77777777" w:rsidTr="00A939EF">
        <w:tc>
          <w:tcPr>
            <w:tcW w:w="3087" w:type="dxa"/>
          </w:tcPr>
          <w:p w14:paraId="2A865674" w14:textId="0AC83E1C" w:rsidR="00EF45B8" w:rsidRPr="00991C6E" w:rsidRDefault="00EF45B8" w:rsidP="0058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808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808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58081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8081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</w:tcPr>
          <w:p w14:paraId="7EAF6CF0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F33A5C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012A8F9" w14:textId="4BD2F6F3" w:rsidR="00EF45B8" w:rsidRPr="008E1326" w:rsidRDefault="00B80BB8" w:rsidP="00D8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E93238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387F69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7CBCBA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6126D3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1B6535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906AC6C" w14:textId="7671CEA0" w:rsidR="00EF45B8" w:rsidRPr="008E1326" w:rsidRDefault="00CB4F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223A6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45B8" w:rsidRPr="008E1326" w14:paraId="6F9946AF" w14:textId="77777777" w:rsidTr="00A939EF">
        <w:tc>
          <w:tcPr>
            <w:tcW w:w="3087" w:type="dxa"/>
          </w:tcPr>
          <w:p w14:paraId="1EC68A59" w14:textId="6AE2702A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1B628F6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44E3ACA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8320D8E" w14:textId="20C88E1F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B80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433EE6F0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F2E63AC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11B29933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BABF998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92FB4F" w14:textId="77777777" w:rsidR="00EF45B8" w:rsidRPr="008E1326" w:rsidRDefault="00EF45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24BFDD4B" w14:textId="337BEFCB" w:rsidR="00EF45B8" w:rsidRPr="004519F4" w:rsidRDefault="00CB4FB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76,442</w:t>
            </w:r>
          </w:p>
        </w:tc>
      </w:tr>
      <w:tr w:rsidR="005E244D" w:rsidRPr="008E1326" w14:paraId="00FDAA34" w14:textId="77777777" w:rsidTr="00A939EF">
        <w:tc>
          <w:tcPr>
            <w:tcW w:w="3087" w:type="dxa"/>
          </w:tcPr>
          <w:p w14:paraId="289D7A8B" w14:textId="77777777" w:rsidR="005E244D" w:rsidRPr="008E1326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C72F09A" w14:textId="77777777" w:rsidR="005E244D" w:rsidRPr="00991C6E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851013" w14:textId="77777777" w:rsidR="005E244D" w:rsidRPr="008E1326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BC6715C" w14:textId="77777777" w:rsidR="005E244D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F7A2B2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529836C" w14:textId="77777777" w:rsidR="005E244D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4A38A57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0FF3014" w14:textId="77777777" w:rsidR="005E244D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E44E81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9A4592C" w14:textId="77777777" w:rsidR="005E244D" w:rsidRPr="008E1326" w:rsidRDefault="005E244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13E1" w:rsidRPr="008E1326" w14:paraId="29E9C0AC" w14:textId="77777777" w:rsidTr="00A939EF">
        <w:tc>
          <w:tcPr>
            <w:tcW w:w="3087" w:type="dxa"/>
          </w:tcPr>
          <w:p w14:paraId="2D462A7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5CA6"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405CAF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EB3D0E6" w14:textId="21D9D0F5" w:rsidR="007713E1" w:rsidRPr="008E1326" w:rsidRDefault="00CA794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543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543D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36" w:type="dxa"/>
            <w:vAlign w:val="bottom"/>
          </w:tcPr>
          <w:p w14:paraId="1361DF39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CBD551D" w14:textId="0710BDAD" w:rsidR="007713E1" w:rsidRPr="008E1326" w:rsidRDefault="0078310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B342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7" w:type="dxa"/>
            <w:vAlign w:val="bottom"/>
          </w:tcPr>
          <w:p w14:paraId="76771758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1C774B1" w14:textId="611CAB15" w:rsidR="007713E1" w:rsidRPr="008E1326" w:rsidRDefault="0078310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(4,343)</w:t>
            </w:r>
          </w:p>
        </w:tc>
        <w:tc>
          <w:tcPr>
            <w:tcW w:w="236" w:type="dxa"/>
            <w:vAlign w:val="bottom"/>
          </w:tcPr>
          <w:p w14:paraId="6BD48F87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931717" w14:textId="2849388B" w:rsidR="007713E1" w:rsidRPr="008E1326" w:rsidRDefault="0085542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107,45</w:t>
            </w:r>
            <w:r w:rsidR="008E23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13E1" w:rsidRPr="008E1326" w14:paraId="4E445330" w14:textId="77777777" w:rsidTr="00A939EF">
        <w:tc>
          <w:tcPr>
            <w:tcW w:w="3087" w:type="dxa"/>
          </w:tcPr>
          <w:p w14:paraId="07914ED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38F5FA" w14:textId="28DB89DD" w:rsidR="007713E1" w:rsidRPr="008E1326" w:rsidRDefault="007B2AF5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352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36" w:type="dxa"/>
            <w:vAlign w:val="bottom"/>
          </w:tcPr>
          <w:p w14:paraId="3F41527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80630A5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084FC5D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8D24E21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C39BB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B0F8A94" w14:textId="1C0AE3CC" w:rsidR="007713E1" w:rsidRPr="008E1326" w:rsidRDefault="0085542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107,45</w:t>
            </w:r>
            <w:r w:rsidR="008E23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713E1" w:rsidRPr="008E1326" w14:paraId="6E5864D9" w14:textId="77777777" w:rsidTr="00A939EF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7713E1" w:rsidRPr="008E1326" w:rsidRDefault="007713E1" w:rsidP="000A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86429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E32D70" w14:textId="07C179CD" w:rsidR="007713E1" w:rsidRPr="008E1326" w:rsidRDefault="005C7B88" w:rsidP="0093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7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6530951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A9923EB" w14:textId="77777777" w:rsidR="007713E1" w:rsidRPr="008E1326" w:rsidRDefault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03D0C1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D6C428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  <w:tab w:val="decimal" w:pos="75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41C4CF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F280BC5" w14:textId="68D1BE88" w:rsidR="007713E1" w:rsidRPr="008E1326" w:rsidRDefault="001F4563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001C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13E1" w:rsidRPr="008E1326" w14:paraId="109C1F73" w14:textId="77777777" w:rsidTr="00A939EF">
        <w:tc>
          <w:tcPr>
            <w:tcW w:w="3087" w:type="dxa"/>
          </w:tcPr>
          <w:p w14:paraId="5021C26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4D6F" w14:textId="03FA18CB" w:rsidR="007713E1" w:rsidRPr="008E1326" w:rsidRDefault="005C7B88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2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5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  <w:vAlign w:val="bottom"/>
          </w:tcPr>
          <w:p w14:paraId="59775CCF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33067F6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3111E64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2C78386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0D7110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6B4C" w14:textId="76F6AE07" w:rsidR="007713E1" w:rsidRPr="008E1326" w:rsidRDefault="00385952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</w:t>
            </w:r>
            <w:r w:rsidR="00BA4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</w:tr>
      <w:tr w:rsidR="00D613A4" w:rsidRPr="008E1326" w14:paraId="0FCB3CD0" w14:textId="77777777" w:rsidTr="00A939EF">
        <w:tc>
          <w:tcPr>
            <w:tcW w:w="3087" w:type="dxa"/>
            <w:vAlign w:val="bottom"/>
          </w:tcPr>
          <w:p w14:paraId="7289513A" w14:textId="3D3E227A" w:rsidR="00D613A4" w:rsidRPr="00D613A4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ja-JP"/>
              </w:rPr>
            </w:pPr>
            <w:r w:rsidRPr="00D613A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209" w:type="dxa"/>
            <w:vAlign w:val="bottom"/>
          </w:tcPr>
          <w:p w14:paraId="18FE0D44" w14:textId="77777777" w:rsidR="00D613A4" w:rsidRPr="008E1326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54FB275" w14:textId="77777777" w:rsidR="00D613A4" w:rsidRPr="008E1326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E1AA8" w14:textId="11D69067" w:rsidR="00D613A4" w:rsidRPr="004A2565" w:rsidRDefault="004A2565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  <w:vAlign w:val="bottom"/>
          </w:tcPr>
          <w:p w14:paraId="29D164F1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1A3715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5C0100C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4347A04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39ED9B" w14:textId="77777777" w:rsidR="00D613A4" w:rsidRPr="008E1326" w:rsidRDefault="00D613A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1A6A" w14:textId="35DA7410" w:rsidR="00D613A4" w:rsidRPr="00F04F56" w:rsidRDefault="004519F4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183,679</w:t>
            </w:r>
          </w:p>
        </w:tc>
      </w:tr>
      <w:tr w:rsidR="007713E1" w:rsidRPr="008E1326" w14:paraId="618A978E" w14:textId="77777777" w:rsidTr="00A939EF">
        <w:tc>
          <w:tcPr>
            <w:tcW w:w="3087" w:type="dxa"/>
            <w:vAlign w:val="bottom"/>
          </w:tcPr>
          <w:p w14:paraId="1AE3B3E5" w14:textId="77777777" w:rsidR="00997128" w:rsidRDefault="0099712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  <w:p w14:paraId="196A8D42" w14:textId="7B2022CB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5066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27B9DC2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31362E6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  <w:vAlign w:val="bottom"/>
          </w:tcPr>
          <w:p w14:paraId="0EB8C5D8" w14:textId="77777777" w:rsidR="007713E1" w:rsidRPr="008E1326" w:rsidRDefault="007713E1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73BF" w:rsidRPr="008E1326" w14:paraId="4D22EE2D" w14:textId="77777777" w:rsidTr="00A939EF">
        <w:tc>
          <w:tcPr>
            <w:tcW w:w="3087" w:type="dxa"/>
          </w:tcPr>
          <w:p w14:paraId="1CE5033F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22668223" w:rsidR="009673BF" w:rsidRPr="008E1326" w:rsidRDefault="00F5287A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3D55DB82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1D2D42F" w14:textId="4E6F327C" w:rsidR="009673BF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82,62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022CD44" w14:textId="77777777" w:rsidR="009673BF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297A67" w14:textId="0277F063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E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3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37" w:type="dxa"/>
            <w:vAlign w:val="bottom"/>
          </w:tcPr>
          <w:p w14:paraId="4C498CF2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CB0FD5A" w14:textId="345D186E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E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134E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CF42C93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E5EFD29" w14:textId="50B27EA4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E4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3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9673BF" w:rsidRPr="008E1326" w14:paraId="508FB2A4" w14:textId="77777777" w:rsidTr="00A939EF">
        <w:tc>
          <w:tcPr>
            <w:tcW w:w="3087" w:type="dxa"/>
          </w:tcPr>
          <w:p w14:paraId="50181DEC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E4CD1E" w14:textId="1D53B50D" w:rsidR="009673BF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82,624</w:t>
            </w:r>
          </w:p>
        </w:tc>
        <w:tc>
          <w:tcPr>
            <w:tcW w:w="236" w:type="dxa"/>
            <w:vAlign w:val="bottom"/>
          </w:tcPr>
          <w:p w14:paraId="7F9DDF85" w14:textId="77777777" w:rsidR="009673BF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694F989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35DF4C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9C46158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D734D3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41263EA" w14:textId="3670F13F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34E4D"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34E4D"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</w:tr>
      <w:tr w:rsidR="00864290" w:rsidRPr="00134E4D" w14:paraId="498A64D6" w14:textId="77777777" w:rsidTr="00A939EF">
        <w:trPr>
          <w:gridAfter w:val="1"/>
          <w:wAfter w:w="6" w:type="dxa"/>
          <w:trHeight w:val="389"/>
        </w:trPr>
        <w:tc>
          <w:tcPr>
            <w:tcW w:w="3087" w:type="dxa"/>
          </w:tcPr>
          <w:p w14:paraId="33C524FB" w14:textId="44688FFF" w:rsidR="00E6225C" w:rsidRPr="00E6225C" w:rsidRDefault="00E6225C" w:rsidP="0007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/>
                <w:sz w:val="30"/>
                <w:szCs w:val="30"/>
              </w:rPr>
            </w:pPr>
            <w:r w:rsidRPr="0007576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622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9476E"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C9476E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9476E"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C34C8D5" w14:textId="77777777" w:rsidR="00864290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7FD63" w14:textId="4807AA9B" w:rsidR="00864290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88D9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127A46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B40BFD8" w14:textId="77777777" w:rsidR="00864290" w:rsidRPr="008E1326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E0C8521" w14:textId="77777777" w:rsidR="00864290" w:rsidRPr="00134E4D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15C1DA7" w14:textId="77777777" w:rsidR="00864290" w:rsidRPr="00134E4D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5EA6144" w14:textId="77777777" w:rsidR="00864290" w:rsidRPr="00134E4D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A24020" w14:textId="77777777" w:rsidR="00864290" w:rsidRPr="00134E4D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7BACC1E" w14:textId="77777777" w:rsidR="00864290" w:rsidRPr="00134E4D" w:rsidRDefault="00864290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2DDF9" w14:textId="0C314A46" w:rsidR="00864290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E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4E4D" w:rsidRPr="00134E4D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134E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73BF" w:rsidRPr="008E1326" w14:paraId="2FA7B2F9" w14:textId="77777777" w:rsidTr="00A939EF">
        <w:tc>
          <w:tcPr>
            <w:tcW w:w="3087" w:type="dxa"/>
          </w:tcPr>
          <w:p w14:paraId="5D4B353D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DA588" w14:textId="538EEEDB" w:rsidR="009673BF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Pr="188D9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vAlign w:val="bottom"/>
          </w:tcPr>
          <w:p w14:paraId="33C4116C" w14:textId="77777777" w:rsidR="009673BF" w:rsidRPr="008E1326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3DD2CDC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70EB87B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AC8283D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BC9909" w14:textId="77777777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79EE6" w14:textId="75F33E4C" w:rsidR="009673BF" w:rsidRPr="00134E4D" w:rsidRDefault="009673BF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34E4D"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34E4D" w:rsidRPr="0013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</w:p>
        </w:tc>
      </w:tr>
    </w:tbl>
    <w:p w14:paraId="1E1CD7F9" w14:textId="0DA097B7" w:rsidR="0041610E" w:rsidRDefault="00416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274"/>
        <w:gridCol w:w="1081"/>
        <w:gridCol w:w="255"/>
        <w:gridCol w:w="1096"/>
        <w:gridCol w:w="263"/>
        <w:gridCol w:w="1085"/>
      </w:tblGrid>
      <w:tr w:rsidR="007713E1" w:rsidRPr="008E1326" w14:paraId="101F15DD" w14:textId="77777777" w:rsidTr="00A939EF">
        <w:trPr>
          <w:tblHeader/>
        </w:trPr>
        <w:tc>
          <w:tcPr>
            <w:tcW w:w="2206" w:type="pct"/>
          </w:tcPr>
          <w:p w14:paraId="7643217F" w14:textId="6719CF06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A939EF">
        <w:trPr>
          <w:tblHeader/>
        </w:trPr>
        <w:tc>
          <w:tcPr>
            <w:tcW w:w="2206" w:type="pct"/>
          </w:tcPr>
          <w:p w14:paraId="13966F8B" w14:textId="64280DC4" w:rsidR="00C2497A" w:rsidRPr="003F1A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1DA13" w14:textId="5EA9503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75FA28A4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482A8E" w14:textId="32F6AC0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8FB8B5" w14:textId="71E15332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13E1" w:rsidRPr="008E1326" w14:paraId="7BF04A0A" w14:textId="77777777" w:rsidTr="00A939EF">
        <w:trPr>
          <w:trHeight w:val="209"/>
          <w:tblHeader/>
        </w:trPr>
        <w:tc>
          <w:tcPr>
            <w:tcW w:w="2206" w:type="pct"/>
          </w:tcPr>
          <w:p w14:paraId="786DCD72" w14:textId="325DBE04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3F85" w:rsidRPr="008E1326" w14:paraId="018FB8B5" w14:textId="77777777" w:rsidTr="00A939EF">
        <w:tc>
          <w:tcPr>
            <w:tcW w:w="2206" w:type="pct"/>
          </w:tcPr>
          <w:p w14:paraId="1EF02827" w14:textId="518754CD" w:rsidR="00A63F85" w:rsidRPr="00A63F85" w:rsidRDefault="00725C1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B5CA2">
              <w:rPr>
                <w:rFonts w:asciiTheme="majorBidi" w:hAnsiTheme="majorBidi"/>
                <w:sz w:val="30"/>
                <w:szCs w:val="30"/>
              </w:rPr>
              <w:br/>
            </w:r>
            <w:r w:rsidR="00402C73">
              <w:rPr>
                <w:rFonts w:asciiTheme="majorBidi" w:hAnsiTheme="majorBidi"/>
                <w:sz w:val="30"/>
                <w:szCs w:val="30"/>
              </w:rPr>
              <w:t>(</w:t>
            </w:r>
            <w:r w:rsidR="00402C73"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261BD8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109A4"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61BD8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6" w:type="pct"/>
            <w:vAlign w:val="bottom"/>
          </w:tcPr>
          <w:p w14:paraId="7E411DD5" w14:textId="4FCD1DCE" w:rsidR="00A63F85" w:rsidRPr="008E1326" w:rsidRDefault="00C25408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960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vAlign w:val="bottom"/>
          </w:tcPr>
          <w:p w14:paraId="23226107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F10BB4" w14:textId="41070CE2" w:rsidR="00A63F85" w:rsidRPr="008E1326" w:rsidRDefault="00A63F85" w:rsidP="007F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5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525AE124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37BF986" w14:textId="5886C4EE" w:rsidR="00A63F85" w:rsidRPr="008E1326" w:rsidRDefault="00C25408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43" w:type="pct"/>
            <w:vAlign w:val="bottom"/>
          </w:tcPr>
          <w:p w14:paraId="46203C2E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DB19AE2" w14:textId="0AFD3FCE" w:rsidR="00A63F85" w:rsidRPr="008E1326" w:rsidRDefault="00402C73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A029D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1BACB9E" w14:textId="77777777" w:rsidR="007713E1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77"/>
        <w:gridCol w:w="1374"/>
        <w:gridCol w:w="236"/>
        <w:gridCol w:w="877"/>
        <w:gridCol w:w="292"/>
        <w:gridCol w:w="875"/>
        <w:gridCol w:w="650"/>
        <w:gridCol w:w="913"/>
      </w:tblGrid>
      <w:tr w:rsidR="00A722DB" w:rsidRPr="00E3593F" w14:paraId="4E28F00F" w14:textId="77777777" w:rsidTr="007B415A">
        <w:trPr>
          <w:cantSplit/>
          <w:tblHeader/>
        </w:trPr>
        <w:tc>
          <w:tcPr>
            <w:tcW w:w="3708" w:type="dxa"/>
          </w:tcPr>
          <w:p w14:paraId="26ED4997" w14:textId="30B0159A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</w:tcPr>
          <w:p w14:paraId="782CDAFA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9A0B4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F70B3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5C6CC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7585215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BE88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07252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2DB" w:rsidRPr="00E3593F" w14:paraId="5FC363E8" w14:textId="77777777" w:rsidTr="007B415A">
        <w:trPr>
          <w:cantSplit/>
          <w:tblHeader/>
        </w:trPr>
        <w:tc>
          <w:tcPr>
            <w:tcW w:w="3708" w:type="dxa"/>
          </w:tcPr>
          <w:p w14:paraId="138E4459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53E0B617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B66D30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6787CC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2DB" w:rsidRPr="00F1598F" w14:paraId="36C9B0A0" w14:textId="77777777" w:rsidTr="007B415A">
        <w:trPr>
          <w:cantSplit/>
          <w:tblHeader/>
        </w:trPr>
        <w:tc>
          <w:tcPr>
            <w:tcW w:w="3708" w:type="dxa"/>
          </w:tcPr>
          <w:p w14:paraId="65DCA66D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5CE99A0F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8C811F6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E65BC0B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EBDC3F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6D263E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460EBB2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3ED6F7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22DB" w:rsidRPr="00E3593F" w14:paraId="5420ECDD" w14:textId="77777777" w:rsidTr="007B415A">
        <w:trPr>
          <w:cantSplit/>
          <w:tblHeader/>
        </w:trPr>
        <w:tc>
          <w:tcPr>
            <w:tcW w:w="3708" w:type="dxa"/>
          </w:tcPr>
          <w:p w14:paraId="7289BD5E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932B7C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9C15E95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A563553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84877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F236550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BF27C84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09F8E40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22DB" w:rsidRPr="00E3593F" w14:paraId="31FBB015" w14:textId="77777777" w:rsidTr="007B415A">
        <w:trPr>
          <w:cantSplit/>
          <w:trHeight w:val="389"/>
        </w:trPr>
        <w:tc>
          <w:tcPr>
            <w:tcW w:w="3708" w:type="dxa"/>
          </w:tcPr>
          <w:p w14:paraId="0E2BBC4B" w14:textId="77777777" w:rsidR="00A722DB" w:rsidRPr="00E3593F" w:rsidRDefault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3EE35333" w14:textId="77777777" w:rsidR="00A722DB" w:rsidRPr="00E3593F" w:rsidRDefault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2DB" w:rsidRPr="00F1598F" w14:paraId="24C0CA4C" w14:textId="77777777" w:rsidTr="007B415A">
        <w:trPr>
          <w:cantSplit/>
          <w:trHeight w:val="389"/>
        </w:trPr>
        <w:tc>
          <w:tcPr>
            <w:tcW w:w="3708" w:type="dxa"/>
          </w:tcPr>
          <w:p w14:paraId="1F9EE654" w14:textId="542D7140" w:rsidR="00A722DB" w:rsidRPr="00F1598F" w:rsidRDefault="00A722DB" w:rsidP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0" w:type="dxa"/>
          </w:tcPr>
          <w:p w14:paraId="2DF6F00B" w14:textId="56CA4970" w:rsidR="00A722DB" w:rsidRPr="00364AD2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3B36E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CE77036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C874CD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35A442" w14:textId="32BA4C8E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3,574</w:t>
            </w:r>
          </w:p>
        </w:tc>
        <w:tc>
          <w:tcPr>
            <w:tcW w:w="236" w:type="dxa"/>
          </w:tcPr>
          <w:p w14:paraId="22EB2BE7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00120A" w14:textId="3C4C881A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</w:tr>
      <w:tr w:rsidR="00A722DB" w:rsidRPr="00F1598F" w14:paraId="0D0C6BA6" w14:textId="77777777" w:rsidTr="007B415A">
        <w:trPr>
          <w:cantSplit/>
          <w:trHeight w:val="389"/>
        </w:trPr>
        <w:tc>
          <w:tcPr>
            <w:tcW w:w="3708" w:type="dxa"/>
          </w:tcPr>
          <w:p w14:paraId="18B278A7" w14:textId="6E5E7F5C" w:rsidR="00A722DB" w:rsidRPr="00E3593F" w:rsidRDefault="00A722DB" w:rsidP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0" w:type="dxa"/>
          </w:tcPr>
          <w:p w14:paraId="11CB5D89" w14:textId="478D8E30" w:rsidR="00A722DB" w:rsidRPr="00E3593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4,734</w:t>
            </w:r>
          </w:p>
        </w:tc>
        <w:tc>
          <w:tcPr>
            <w:tcW w:w="236" w:type="dxa"/>
          </w:tcPr>
          <w:p w14:paraId="41D01375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873C4E" w14:textId="71552B54" w:rsidR="00A722DB" w:rsidRPr="00E3593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5,731</w:t>
            </w:r>
          </w:p>
        </w:tc>
        <w:tc>
          <w:tcPr>
            <w:tcW w:w="236" w:type="dxa"/>
          </w:tcPr>
          <w:p w14:paraId="6D215D24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FF21FE" w14:textId="0D5E9D90" w:rsidR="00A722DB" w:rsidRPr="00E3593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</w:t>
            </w:r>
          </w:p>
        </w:tc>
        <w:tc>
          <w:tcPr>
            <w:tcW w:w="236" w:type="dxa"/>
          </w:tcPr>
          <w:p w14:paraId="5DC7E71C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FA1535" w14:textId="61055F4B" w:rsidR="00A722DB" w:rsidRPr="00E3593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</w:tr>
      <w:tr w:rsidR="00A722DB" w:rsidRPr="00F1598F" w14:paraId="68D3DF18" w14:textId="77777777" w:rsidTr="007B415A">
        <w:trPr>
          <w:cantSplit/>
          <w:trHeight w:val="389"/>
        </w:trPr>
        <w:tc>
          <w:tcPr>
            <w:tcW w:w="3708" w:type="dxa"/>
          </w:tcPr>
          <w:p w14:paraId="131D9616" w14:textId="77777777" w:rsidR="00A722DB" w:rsidRPr="00F1598F" w:rsidRDefault="00A722DB" w:rsidP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113809D" w14:textId="09731954" w:rsidR="00A722DB" w:rsidRPr="00364AD2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4,734</w:t>
            </w:r>
          </w:p>
        </w:tc>
        <w:tc>
          <w:tcPr>
            <w:tcW w:w="236" w:type="dxa"/>
          </w:tcPr>
          <w:p w14:paraId="1439F0D6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D90781" w14:textId="3B1A5270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5,731</w:t>
            </w:r>
          </w:p>
        </w:tc>
        <w:tc>
          <w:tcPr>
            <w:tcW w:w="236" w:type="dxa"/>
          </w:tcPr>
          <w:p w14:paraId="5A019775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A1C5B2B" w14:textId="346A8BC8" w:rsidR="00A722DB" w:rsidRPr="00DD1353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8,262</w:t>
            </w:r>
          </w:p>
        </w:tc>
        <w:tc>
          <w:tcPr>
            <w:tcW w:w="236" w:type="dxa"/>
          </w:tcPr>
          <w:p w14:paraId="7CE2372A" w14:textId="77777777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6B4F74" w14:textId="62D59F05" w:rsidR="00A722DB" w:rsidRPr="00F1598F" w:rsidRDefault="00A722DB" w:rsidP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12,030</w:t>
            </w:r>
          </w:p>
        </w:tc>
      </w:tr>
    </w:tbl>
    <w:p w14:paraId="1622D71B" w14:textId="77777777" w:rsidR="00A722DB" w:rsidRDefault="00A722DB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06649D" w:rsidRPr="00F1598F" w14:paraId="61C01A5F" w14:textId="77777777" w:rsidTr="007B415A">
        <w:trPr>
          <w:cantSplit/>
          <w:tblHeader/>
        </w:trPr>
        <w:tc>
          <w:tcPr>
            <w:tcW w:w="3708" w:type="dxa"/>
          </w:tcPr>
          <w:p w14:paraId="3730FBE7" w14:textId="1B569861" w:rsidR="0006649D" w:rsidRPr="00F1598F" w:rsidRDefault="0006649D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59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FE29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10" w:type="dxa"/>
          </w:tcPr>
          <w:p w14:paraId="6D3C8E41" w14:textId="77777777" w:rsidR="0006649D" w:rsidRPr="00991C6E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A3C70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A5D7306" w14:textId="77777777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127AF5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03D150" w14:textId="77777777" w:rsidR="0006649D" w:rsidRPr="00991C6E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1A868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826560E" w14:textId="77777777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49D" w:rsidRPr="00F1598F" w14:paraId="5CA7E5EB" w14:textId="77777777" w:rsidTr="007B415A">
        <w:trPr>
          <w:cantSplit/>
          <w:tblHeader/>
        </w:trPr>
        <w:tc>
          <w:tcPr>
            <w:tcW w:w="3708" w:type="dxa"/>
          </w:tcPr>
          <w:p w14:paraId="1D5E64A7" w14:textId="77777777" w:rsidR="0006649D" w:rsidRPr="00F1598F" w:rsidRDefault="0006649D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6E39915F" w14:textId="31CE42E2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8AEE83" w14:textId="77777777" w:rsidR="0006649D" w:rsidRPr="00F1598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4BAA3B0B" w14:textId="7724C487" w:rsidR="0006649D" w:rsidRPr="00E3593F" w:rsidRDefault="00066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D70" w:rsidRPr="00F1598F" w14:paraId="07CB6EE6" w14:textId="77777777" w:rsidTr="007B415A">
        <w:trPr>
          <w:cantSplit/>
          <w:tblHeader/>
        </w:trPr>
        <w:tc>
          <w:tcPr>
            <w:tcW w:w="3708" w:type="dxa"/>
          </w:tcPr>
          <w:p w14:paraId="523AE343" w14:textId="77777777" w:rsidR="00E77218" w:rsidRPr="00F1598F" w:rsidRDefault="00E77218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382D6F7C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21AC256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79E325D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AFEDA73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E0F3E41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9D3FA3C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433B998" w14:textId="77777777" w:rsidR="00E77218" w:rsidRPr="00F1598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6D70" w:rsidRPr="00F1598F" w14:paraId="776E38E2" w14:textId="77777777" w:rsidTr="007B415A">
        <w:trPr>
          <w:cantSplit/>
          <w:tblHeader/>
        </w:trPr>
        <w:tc>
          <w:tcPr>
            <w:tcW w:w="3708" w:type="dxa"/>
          </w:tcPr>
          <w:p w14:paraId="16D52F92" w14:textId="77777777" w:rsidR="00E77218" w:rsidRPr="00F1598F" w:rsidRDefault="00E77218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0B8E9EFA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975935D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EA35FFB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CA5EA23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4142546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3E698C3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07F62BC" w14:textId="77777777" w:rsidR="00E77218" w:rsidRPr="00E3593F" w:rsidRDefault="00E7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6649D" w:rsidRPr="00F1598F" w14:paraId="2DF9F8D0" w14:textId="77777777" w:rsidTr="007B415A">
        <w:trPr>
          <w:cantSplit/>
          <w:trHeight w:val="389"/>
        </w:trPr>
        <w:tc>
          <w:tcPr>
            <w:tcW w:w="3708" w:type="dxa"/>
          </w:tcPr>
          <w:p w14:paraId="2C2C2D5B" w14:textId="77777777" w:rsidR="0006649D" w:rsidRPr="00E3593F" w:rsidRDefault="0006649D" w:rsidP="00E7721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66538AA0" w14:textId="10FE9629" w:rsidR="0006649D" w:rsidRPr="00E3593F" w:rsidRDefault="0006649D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6D70" w:rsidRPr="00F1598F" w14:paraId="2B5EB4BC" w14:textId="77777777" w:rsidTr="007B415A">
        <w:trPr>
          <w:cantSplit/>
          <w:trHeight w:val="389"/>
        </w:trPr>
        <w:tc>
          <w:tcPr>
            <w:tcW w:w="3708" w:type="dxa"/>
          </w:tcPr>
          <w:p w14:paraId="5359C5B9" w14:textId="01D244F7" w:rsidR="00E77218" w:rsidRPr="00F1598F" w:rsidRDefault="00E77218" w:rsidP="00E7721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10" w:type="dxa"/>
          </w:tcPr>
          <w:p w14:paraId="36031C1B" w14:textId="44433A4C" w:rsidR="00E77218" w:rsidRPr="00364AD2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236" w:type="dxa"/>
          </w:tcPr>
          <w:p w14:paraId="3059FFBE" w14:textId="77777777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7B4DDE4" w14:textId="0E04AFE6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B11A57" w14:textId="77777777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4C6361" w14:textId="55E96A7E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236" w:type="dxa"/>
          </w:tcPr>
          <w:p w14:paraId="3E8D7008" w14:textId="77777777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30FBD0B" w14:textId="0B7764BE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751B" w:rsidRPr="00F1598F" w14:paraId="742FBF6F" w14:textId="77777777" w:rsidTr="0006649D">
        <w:trPr>
          <w:cantSplit/>
          <w:trHeight w:val="389"/>
        </w:trPr>
        <w:tc>
          <w:tcPr>
            <w:tcW w:w="3708" w:type="dxa"/>
          </w:tcPr>
          <w:p w14:paraId="72236966" w14:textId="77777777" w:rsidR="00E77218" w:rsidRPr="00F1598F" w:rsidRDefault="00E77218" w:rsidP="00E77218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38F6424" w14:textId="79373A10" w:rsidR="00E77218" w:rsidRPr="00364AD2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236" w:type="dxa"/>
          </w:tcPr>
          <w:p w14:paraId="3F019D1C" w14:textId="77777777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3BF50175" w14:textId="6D82AB08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5A784" w14:textId="77777777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28384DC5" w14:textId="33EA2CAD" w:rsidR="00E77218" w:rsidRPr="00DD1353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236" w:type="dxa"/>
          </w:tcPr>
          <w:p w14:paraId="130C37BD" w14:textId="77777777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6C317D7" w14:textId="30D4A450" w:rsidR="00E77218" w:rsidRPr="00F1598F" w:rsidRDefault="00E77218" w:rsidP="00E7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31AB99E" w14:textId="77777777" w:rsidR="00E77218" w:rsidRPr="007B415A" w:rsidRDefault="00E77218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0"/>
          <w:szCs w:val="20"/>
          <w:cs/>
        </w:rPr>
      </w:pPr>
    </w:p>
    <w:p w14:paraId="3B68DC14" w14:textId="39200532" w:rsidR="00757623" w:rsidRPr="003A58D9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3A58D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3A58D9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DB68833" w14:textId="1EF31086" w:rsid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A58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1FB1" w:rsidRPr="003A58D9">
        <w:rPr>
          <w:rFonts w:asciiTheme="majorBidi" w:hAnsiTheme="majorBidi"/>
          <w:sz w:val="30"/>
          <w:szCs w:val="30"/>
        </w:rPr>
        <w:t>30</w:t>
      </w:r>
      <w:r w:rsidR="00261BD8" w:rsidRPr="003A58D9">
        <w:rPr>
          <w:rFonts w:asciiTheme="majorBidi" w:hAnsiTheme="majorBidi"/>
          <w:sz w:val="30"/>
          <w:szCs w:val="30"/>
          <w:cs/>
        </w:rPr>
        <w:t xml:space="preserve"> </w:t>
      </w:r>
      <w:r w:rsidR="00261BD8" w:rsidRPr="003A58D9">
        <w:rPr>
          <w:rFonts w:asciiTheme="majorBidi" w:hAnsiTheme="majorBidi" w:hint="cs"/>
          <w:sz w:val="30"/>
          <w:szCs w:val="30"/>
          <w:cs/>
        </w:rPr>
        <w:t>มิถุนายน</w:t>
      </w:r>
      <w:r w:rsidR="00261BD8" w:rsidRPr="003A58D9">
        <w:rPr>
          <w:rFonts w:asciiTheme="majorBidi" w:hAnsiTheme="majorBidi"/>
          <w:sz w:val="30"/>
          <w:szCs w:val="30"/>
          <w:cs/>
        </w:rPr>
        <w:t xml:space="preserve"> </w:t>
      </w:r>
      <w:r w:rsidRPr="003A58D9">
        <w:rPr>
          <w:rFonts w:asciiTheme="majorBidi" w:hAnsiTheme="majorBidi" w:cstheme="majorBidi"/>
          <w:sz w:val="30"/>
          <w:szCs w:val="30"/>
        </w:rPr>
        <w:t>256</w:t>
      </w:r>
      <w:r w:rsidR="0055290A" w:rsidRPr="003A58D9">
        <w:rPr>
          <w:rFonts w:asciiTheme="majorBidi" w:hAnsiTheme="majorBidi" w:cstheme="majorBidi"/>
          <w:sz w:val="30"/>
          <w:szCs w:val="30"/>
        </w:rPr>
        <w:t>6</w:t>
      </w:r>
      <w:r w:rsidRPr="003A58D9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ที่เกี่ยวข้องกันมีดังนี้ </w:t>
      </w:r>
    </w:p>
    <w:p w14:paraId="29BD8BC3" w14:textId="77777777" w:rsidR="00C2497A" w:rsidRPr="00010756" w:rsidRDefault="00C2497A" w:rsidP="00C2497A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78384" w14:textId="1C0E6EC2" w:rsidR="00C2497A" w:rsidRPr="0021610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216107">
        <w:rPr>
          <w:rFonts w:asciiTheme="majorBidi" w:hAnsiTheme="majorBidi" w:cstheme="majorBidi"/>
          <w:sz w:val="30"/>
          <w:szCs w:val="30"/>
        </w:rPr>
        <w:t>1993</w:t>
      </w:r>
      <w:r w:rsidRPr="00216107">
        <w:rPr>
          <w:rFonts w:asciiTheme="majorBidi" w:hAnsiTheme="majorBidi" w:cstheme="majorBidi"/>
          <w:sz w:val="30"/>
          <w:szCs w:val="30"/>
          <w:cs/>
        </w:rPr>
        <w:t>) จำกัด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lastRenderedPageBreak/>
        <w:t>งมวลชน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ในเดือนกุมภาพันธ์</w:t>
      </w:r>
      <w:r w:rsidRPr="00216107">
        <w:rPr>
          <w:rFonts w:asciiTheme="majorBidi" w:hAnsiTheme="majorBidi" w:cstheme="majorBidi"/>
          <w:sz w:val="30"/>
          <w:szCs w:val="30"/>
        </w:rPr>
        <w:t xml:space="preserve"> 256</w:t>
      </w:r>
      <w:r w:rsidR="001D7CB0">
        <w:rPr>
          <w:rFonts w:asciiTheme="majorBidi" w:hAnsiTheme="majorBidi" w:cstheme="majorBidi"/>
          <w:sz w:val="30"/>
          <w:szCs w:val="30"/>
        </w:rPr>
        <w:t>6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8575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สิ้นสุดสัญญาสามารถ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ต่ออายุ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สัญญาได้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 จนกว่าจะมีฝ่ายใดฝ่ายหนึ่งบอกเลิกเป็นลายลักษณ์อักษร</w:t>
      </w:r>
    </w:p>
    <w:p w14:paraId="206D5827" w14:textId="77777777" w:rsidR="00C2497A" w:rsidRPr="00216107" w:rsidRDefault="00C2497A" w:rsidP="00C2497A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21610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216107" w:rsidRDefault="00C2497A" w:rsidP="00C2497A">
      <w:pPr>
        <w:pStyle w:val="ListParagraph"/>
        <w:ind w:left="900"/>
        <w:rPr>
          <w:rFonts w:asciiTheme="majorBidi" w:hAnsiTheme="majorBidi" w:cstheme="majorBidi"/>
          <w:sz w:val="20"/>
          <w:szCs w:val="20"/>
          <w:cs/>
        </w:rPr>
      </w:pPr>
    </w:p>
    <w:p w14:paraId="0D1CD77B" w14:textId="3F79E8BB" w:rsidR="00C2497A" w:rsidRPr="0021610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216107">
        <w:rPr>
          <w:rFonts w:asciiTheme="majorBidi" w:hAnsiTheme="majorBidi" w:cstheme="majorBidi"/>
          <w:sz w:val="30"/>
          <w:szCs w:val="30"/>
        </w:rPr>
        <w:t xml:space="preserve">4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216107">
        <w:rPr>
          <w:rFonts w:asciiTheme="majorBidi" w:hAnsiTheme="majorBidi" w:cstheme="majorBidi"/>
          <w:sz w:val="30"/>
          <w:szCs w:val="30"/>
        </w:rPr>
        <w:t xml:space="preserve"> 2565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3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="002021CA" w:rsidRPr="00216107">
        <w:rPr>
          <w:rFonts w:asciiTheme="majorBidi" w:hAnsiTheme="majorBidi" w:cstheme="majorBidi"/>
          <w:sz w:val="30"/>
          <w:szCs w:val="30"/>
        </w:rPr>
        <w:t>2568</w:t>
      </w:r>
    </w:p>
    <w:p w14:paraId="26834541" w14:textId="77777777" w:rsidR="00C2497A" w:rsidRPr="00216107" w:rsidRDefault="00C2497A" w:rsidP="00C2497A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B528341" w14:textId="65BA184B" w:rsidR="00C2497A" w:rsidRPr="00216107" w:rsidRDefault="00C2497A" w:rsidP="000A4D8B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216107">
        <w:rPr>
          <w:rFonts w:asciiTheme="majorBidi" w:hAnsiTheme="majorBidi" w:cstheme="majorBidi"/>
          <w:sz w:val="30"/>
          <w:szCs w:val="30"/>
        </w:rPr>
        <w:t xml:space="preserve">3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216107">
        <w:rPr>
          <w:rFonts w:asciiTheme="majorBidi" w:hAnsiTheme="majorBidi" w:cstheme="majorBidi"/>
          <w:sz w:val="30"/>
          <w:szCs w:val="30"/>
        </w:rPr>
        <w:t xml:space="preserve"> 2564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Pr="00216107">
        <w:rPr>
          <w:rFonts w:asciiTheme="majorBidi" w:hAnsiTheme="majorBidi" w:cstheme="majorBidi"/>
          <w:sz w:val="30"/>
          <w:szCs w:val="30"/>
        </w:rPr>
        <w:t xml:space="preserve">4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ในเดือนธันวาคม </w:t>
      </w:r>
      <w:r w:rsidRPr="00216107">
        <w:rPr>
          <w:rFonts w:asciiTheme="majorBidi" w:hAnsiTheme="majorBidi" w:cstheme="majorBidi"/>
          <w:sz w:val="30"/>
          <w:szCs w:val="30"/>
        </w:rPr>
        <w:t>2568</w:t>
      </w:r>
    </w:p>
    <w:p w14:paraId="2F6D5290" w14:textId="77777777" w:rsidR="00F97D90" w:rsidRPr="00A939EF" w:rsidRDefault="00F97D90" w:rsidP="00A939E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7824B4C" w14:textId="77777777" w:rsidR="00C2497A" w:rsidRPr="00216107" w:rsidRDefault="00C2497A" w:rsidP="007B415A">
      <w:pPr>
        <w:pStyle w:val="ListParagraph"/>
        <w:numPr>
          <w:ilvl w:val="0"/>
          <w:numId w:val="28"/>
        </w:numPr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455B09B1" w14:textId="77777777" w:rsidR="000B5778" w:rsidRPr="00216107" w:rsidRDefault="000B5778" w:rsidP="007B415A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7B201" w14:textId="6DCD995A" w:rsidR="007713E1" w:rsidRPr="00C54D05" w:rsidRDefault="00C2497A" w:rsidP="006C3079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B415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บริษัทมีสัญญากับบริษัท ขอนแก่น ช. ทวี (</w:t>
      </w:r>
      <w:r w:rsidRPr="007B415A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7B415A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</w:t>
      </w:r>
      <w:r w:rsidR="0008111C" w:rsidRPr="007B415A">
        <w:rPr>
          <w:rFonts w:asciiTheme="majorBidi" w:hAnsiTheme="majorBidi" w:cstheme="majorBidi"/>
          <w:spacing w:val="-4"/>
          <w:sz w:val="30"/>
          <w:szCs w:val="30"/>
          <w:cs/>
        </w:rPr>
        <w:t>ในการ</w:t>
      </w:r>
      <w:r w:rsidRPr="007B415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ขอวงเงินสินเชื่อร่วมกันกับสถาบันการเงินแห่งหนึ่ง เป็นจำนวนเงินรวม </w:t>
      </w:r>
      <w:r w:rsidR="008554F3" w:rsidRPr="007B415A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6B2838" w:rsidRPr="007B415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7B415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415A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โดยนำที่ดินของบริษัท ขอนแก่น ช. ทวี (</w:t>
      </w:r>
      <w:r w:rsidRPr="007B415A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7B415A">
        <w:rPr>
          <w:rFonts w:asciiTheme="majorBidi" w:hAnsiTheme="majorBidi" w:cstheme="majorBidi"/>
          <w:spacing w:val="-4"/>
          <w:sz w:val="30"/>
          <w:szCs w:val="30"/>
          <w:cs/>
        </w:rPr>
        <w:t>) จำกัด ไปค้ำประกันกับสถาบัน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>การเงิน และบริษัทตกลงจ่ายค่าธรรมเนียม</w:t>
      </w:r>
      <w:r w:rsidR="00E67752" w:rsidRPr="00A939EF">
        <w:rPr>
          <w:rFonts w:asciiTheme="majorBidi" w:hAnsiTheme="majorBidi"/>
          <w:spacing w:val="-4"/>
          <w:sz w:val="30"/>
          <w:szCs w:val="30"/>
          <w:cs/>
        </w:rPr>
        <w:t>ให้กับบริษัท ขอนแก่น ช. ทวี (</w:t>
      </w:r>
      <w:r w:rsidR="00C33FDC" w:rsidRPr="00A939EF">
        <w:rPr>
          <w:rFonts w:asciiTheme="majorBidi" w:hAnsiTheme="majorBidi"/>
          <w:spacing w:val="-4"/>
          <w:sz w:val="30"/>
          <w:szCs w:val="30"/>
        </w:rPr>
        <w:t>1993</w:t>
      </w:r>
      <w:r w:rsidR="00E67752" w:rsidRPr="00A939EF">
        <w:rPr>
          <w:rFonts w:asciiTheme="majorBidi" w:hAnsiTheme="majorBidi"/>
          <w:spacing w:val="-4"/>
          <w:sz w:val="30"/>
          <w:szCs w:val="30"/>
          <w:cs/>
        </w:rPr>
        <w:t xml:space="preserve">) จำกัด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3D49C4" w:rsidRPr="00A939EF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939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ล้านบาทต่อปี </w:t>
      </w:r>
    </w:p>
    <w:p w14:paraId="4954996C" w14:textId="77777777" w:rsidR="008B27EB" w:rsidRPr="00216107" w:rsidRDefault="008B27EB" w:rsidP="007B415A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BE421" w14:textId="03810623" w:rsidR="004E32ED" w:rsidRPr="00533A0A" w:rsidRDefault="004E32ED" w:rsidP="006C3079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33A0A">
        <w:rPr>
          <w:rFonts w:asciiTheme="majorBidi" w:hAnsiTheme="majorBidi" w:hint="cs"/>
          <w:sz w:val="30"/>
          <w:szCs w:val="30"/>
          <w:cs/>
        </w:rPr>
        <w:t>บริษัทมีสัญญากู้ยืมเงินระยะสั้นกับกรรมการของบริษัท</w:t>
      </w:r>
      <w:r w:rsidR="004F24AF" w:rsidRPr="00533A0A">
        <w:rPr>
          <w:rFonts w:asciiTheme="majorBidi" w:hAnsiTheme="majorBidi" w:hint="cs"/>
          <w:sz w:val="30"/>
          <w:szCs w:val="30"/>
          <w:cs/>
        </w:rPr>
        <w:t>ในการ</w:t>
      </w:r>
      <w:r w:rsidR="00115BAD" w:rsidRPr="00533A0A">
        <w:rPr>
          <w:rFonts w:asciiTheme="majorBidi" w:hAnsiTheme="majorBidi" w:hint="cs"/>
          <w:sz w:val="30"/>
          <w:szCs w:val="30"/>
          <w:cs/>
        </w:rPr>
        <w:t xml:space="preserve">ขอวงเงินกู้ยืมเป็นจำนวนเงินรวม </w:t>
      </w:r>
      <w:r w:rsidR="00115BAD" w:rsidRPr="00533A0A">
        <w:rPr>
          <w:rFonts w:asciiTheme="majorBidi" w:hAnsiTheme="majorBidi"/>
          <w:sz w:val="30"/>
          <w:szCs w:val="30"/>
        </w:rPr>
        <w:t xml:space="preserve">23 </w:t>
      </w:r>
      <w:r w:rsidR="00115BAD" w:rsidRPr="00533A0A">
        <w:rPr>
          <w:rFonts w:asciiTheme="majorBidi" w:hAnsiTheme="majorBidi" w:hint="cs"/>
          <w:sz w:val="30"/>
          <w:szCs w:val="30"/>
          <w:cs/>
        </w:rPr>
        <w:t>ล้านบาท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="00DD541F" w:rsidRPr="00533A0A">
        <w:rPr>
          <w:rFonts w:asciiTheme="majorBidi" w:hAnsiTheme="majorBidi" w:cstheme="majorBidi" w:hint="cs"/>
          <w:sz w:val="30"/>
          <w:szCs w:val="30"/>
          <w:cs/>
        </w:rPr>
        <w:t xml:space="preserve">และมีอัตราดอกเบี้ยร้อยละ </w:t>
      </w:r>
      <w:r w:rsidR="00DD541F" w:rsidRPr="00533A0A">
        <w:rPr>
          <w:rFonts w:asciiTheme="majorBidi" w:hAnsiTheme="majorBidi" w:cstheme="majorBidi"/>
          <w:sz w:val="30"/>
          <w:szCs w:val="30"/>
        </w:rPr>
        <w:t xml:space="preserve">7 </w:t>
      </w:r>
      <w:r w:rsidR="00DD541F" w:rsidRPr="00533A0A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533A0A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Pr="00533A0A">
        <w:rPr>
          <w:rFonts w:asciiTheme="majorBidi" w:hAnsiTheme="majorBidi" w:cstheme="majorBidi"/>
          <w:sz w:val="30"/>
          <w:szCs w:val="30"/>
        </w:rPr>
        <w:t xml:space="preserve">8 </w:t>
      </w:r>
      <w:r w:rsidRPr="00533A0A">
        <w:rPr>
          <w:rFonts w:asciiTheme="majorBidi" w:hAnsiTheme="majorBidi" w:hint="cs"/>
          <w:sz w:val="30"/>
          <w:szCs w:val="30"/>
          <w:cs/>
        </w:rPr>
        <w:t>เดือน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Pr="00533A0A">
        <w:rPr>
          <w:rFonts w:asciiTheme="majorBidi" w:hAnsiTheme="majorBidi" w:hint="cs"/>
          <w:sz w:val="30"/>
          <w:szCs w:val="30"/>
          <w:cs/>
        </w:rPr>
        <w:t>สัญญาสิ้นสุดในเดือนมกราคม</w:t>
      </w:r>
      <w:r w:rsidRPr="00533A0A">
        <w:rPr>
          <w:rFonts w:asciiTheme="majorBidi" w:hAnsiTheme="majorBidi"/>
          <w:sz w:val="30"/>
          <w:szCs w:val="30"/>
          <w:cs/>
        </w:rPr>
        <w:t xml:space="preserve"> </w:t>
      </w:r>
      <w:r w:rsidRPr="00533A0A">
        <w:rPr>
          <w:rFonts w:asciiTheme="majorBidi" w:hAnsiTheme="majorBidi" w:cstheme="majorBidi"/>
          <w:sz w:val="30"/>
          <w:szCs w:val="30"/>
        </w:rPr>
        <w:t>2567</w:t>
      </w:r>
      <w:r w:rsidR="002D70C2" w:rsidRPr="00533A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608836A" w14:textId="7C9EE8B0" w:rsidR="003B078F" w:rsidRDefault="003B0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C99DDA" w14:textId="1CC88785" w:rsidR="00F2727B" w:rsidRDefault="00CD4502" w:rsidP="006C3079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5403B8A1" w14:textId="77777777" w:rsidR="006C3079" w:rsidRPr="007B415A" w:rsidRDefault="006C3079" w:rsidP="006C3079">
      <w:pPr>
        <w:rPr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772E0FD5" w:rsidR="00193666" w:rsidRPr="00F1598F" w:rsidRDefault="00261BD8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bookmarkStart w:id="3" w:name="_Hlk137136333"/>
            <w:r w:rsidRPr="00A939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bookmarkEnd w:id="3"/>
            <w:r w:rsidRPr="008E13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4F564E11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04E03180" w:rsidR="00193666" w:rsidRPr="00F1598F" w:rsidRDefault="00261BD8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39E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93666" w:rsidRPr="0019366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5011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6C721F37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1658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52411766" w:rsidR="00D81658" w:rsidRPr="00F1598F" w:rsidRDefault="008336FB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27,719</w:t>
            </w:r>
          </w:p>
        </w:tc>
        <w:tc>
          <w:tcPr>
            <w:tcW w:w="180" w:type="dxa"/>
          </w:tcPr>
          <w:p w14:paraId="1699A34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13480531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62,677</w:t>
            </w:r>
          </w:p>
        </w:tc>
        <w:tc>
          <w:tcPr>
            <w:tcW w:w="178" w:type="dxa"/>
          </w:tcPr>
          <w:p w14:paraId="2C130832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60D05B7E" w:rsidR="00D81658" w:rsidRPr="00EA7280" w:rsidRDefault="00F41A61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FF1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,962</w:t>
            </w:r>
          </w:p>
        </w:tc>
        <w:tc>
          <w:tcPr>
            <w:tcW w:w="180" w:type="dxa"/>
          </w:tcPr>
          <w:p w14:paraId="165FF7C8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36EDF93A" w:rsidR="00D81658" w:rsidRPr="00F1598F" w:rsidRDefault="00D81658" w:rsidP="00F56A6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61,304</w:t>
            </w:r>
          </w:p>
        </w:tc>
      </w:tr>
      <w:tr w:rsidR="00D81658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1658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24775924" w:rsidR="00D81658" w:rsidRPr="00F1598F" w:rsidRDefault="00D81658" w:rsidP="00D816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 xml:space="preserve">น้อยกว่า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703D9F9" w14:textId="4A552BA0" w:rsidR="00D81658" w:rsidRPr="00F1598F" w:rsidRDefault="00B814A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48,270</w:t>
            </w:r>
          </w:p>
        </w:tc>
        <w:tc>
          <w:tcPr>
            <w:tcW w:w="180" w:type="dxa"/>
          </w:tcPr>
          <w:p w14:paraId="39CDCCC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7509BDD6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25,212</w:t>
            </w:r>
          </w:p>
        </w:tc>
        <w:tc>
          <w:tcPr>
            <w:tcW w:w="178" w:type="dxa"/>
          </w:tcPr>
          <w:p w14:paraId="6E5E513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68932BE7" w:rsidR="00D81658" w:rsidRPr="00F1598F" w:rsidRDefault="00FF1282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42,819</w:t>
            </w:r>
          </w:p>
        </w:tc>
        <w:tc>
          <w:tcPr>
            <w:tcW w:w="180" w:type="dxa"/>
          </w:tcPr>
          <w:p w14:paraId="6F424930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3ACAFABC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19,549</w:t>
            </w:r>
          </w:p>
        </w:tc>
      </w:tr>
      <w:tr w:rsidR="00D81658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D81658" w:rsidRPr="00F1598F" w:rsidRDefault="00D81658" w:rsidP="00D816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2A5F201" w14:textId="1464501A" w:rsidR="00D81658" w:rsidRPr="00F1598F" w:rsidRDefault="00B814A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26,246</w:t>
            </w:r>
          </w:p>
        </w:tc>
        <w:tc>
          <w:tcPr>
            <w:tcW w:w="180" w:type="dxa"/>
          </w:tcPr>
          <w:p w14:paraId="4341EA94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4033EB0B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178" w:type="dxa"/>
          </w:tcPr>
          <w:p w14:paraId="36A9E528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025A0B17" w:rsidR="00D81658" w:rsidRPr="004A6F9A" w:rsidRDefault="00FF1282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26,422</w:t>
            </w:r>
          </w:p>
        </w:tc>
        <w:tc>
          <w:tcPr>
            <w:tcW w:w="180" w:type="dxa"/>
          </w:tcPr>
          <w:p w14:paraId="7003A3FE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186ED82B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</w:tr>
      <w:tr w:rsidR="00D81658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D81658" w:rsidRPr="00F1598F" w:rsidRDefault="00D81658" w:rsidP="00D8165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845D601" w14:textId="511430D7" w:rsidR="00D81658" w:rsidRPr="00F1598F" w:rsidRDefault="00B814A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7,347</w:t>
            </w:r>
          </w:p>
        </w:tc>
        <w:tc>
          <w:tcPr>
            <w:tcW w:w="180" w:type="dxa"/>
          </w:tcPr>
          <w:p w14:paraId="2A2FDEA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26B33EC1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178" w:type="dxa"/>
          </w:tcPr>
          <w:p w14:paraId="26A2625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4DD0034E" w:rsidR="00D81658" w:rsidRPr="00F1598F" w:rsidRDefault="00FF1282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80" w:type="dxa"/>
          </w:tcPr>
          <w:p w14:paraId="3D61C9ED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758C938B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</w:tr>
      <w:tr w:rsidR="00D81658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D81658" w:rsidRPr="00F1598F" w:rsidRDefault="00D81658" w:rsidP="00D816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59118939" w:rsidR="00D81658" w:rsidRPr="00F1598F" w:rsidRDefault="00B814A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</w:t>
            </w:r>
            <w:r w:rsidR="00B64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</w:tcPr>
          <w:p w14:paraId="0AEAC1DB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24771453" w:rsidR="00D81658" w:rsidRPr="00F1598F" w:rsidRDefault="00D81658" w:rsidP="00F56A6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107,301</w:t>
            </w:r>
          </w:p>
        </w:tc>
        <w:tc>
          <w:tcPr>
            <w:tcW w:w="178" w:type="dxa"/>
          </w:tcPr>
          <w:p w14:paraId="1C5539C4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09A44CC7" w:rsidR="00D81658" w:rsidRPr="00F1598F" w:rsidRDefault="00FF1282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61,029</w:t>
            </w:r>
          </w:p>
        </w:tc>
        <w:tc>
          <w:tcPr>
            <w:tcW w:w="180" w:type="dxa"/>
          </w:tcPr>
          <w:p w14:paraId="6ABDDD00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3BDE9EA3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77,574</w:t>
            </w:r>
          </w:p>
        </w:tc>
      </w:tr>
      <w:tr w:rsidR="00D81658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4FC29A29" w:rsidR="00D81658" w:rsidRPr="00F1598F" w:rsidRDefault="00B6450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194,471</w:t>
            </w:r>
          </w:p>
        </w:tc>
        <w:tc>
          <w:tcPr>
            <w:tcW w:w="180" w:type="dxa"/>
          </w:tcPr>
          <w:p w14:paraId="2FEC7ECA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2A364990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198,900</w:t>
            </w:r>
          </w:p>
        </w:tc>
        <w:tc>
          <w:tcPr>
            <w:tcW w:w="178" w:type="dxa"/>
          </w:tcPr>
          <w:p w14:paraId="1B313757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4080BB67" w:rsidR="00D81658" w:rsidRPr="00F1598F" w:rsidRDefault="00FF1282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157,800</w:t>
            </w:r>
          </w:p>
        </w:tc>
        <w:tc>
          <w:tcPr>
            <w:tcW w:w="180" w:type="dxa"/>
          </w:tcPr>
          <w:p w14:paraId="7F351E19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3FB056F4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161,251</w:t>
            </w:r>
          </w:p>
        </w:tc>
      </w:tr>
      <w:tr w:rsidR="00D81658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D81658" w:rsidRPr="003A3A7C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455619A2" w:rsidR="00D81658" w:rsidRPr="0091112F" w:rsidRDefault="00B6450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(33,155)</w:t>
            </w:r>
          </w:p>
        </w:tc>
        <w:tc>
          <w:tcPr>
            <w:tcW w:w="180" w:type="dxa"/>
            <w:vAlign w:val="bottom"/>
          </w:tcPr>
          <w:p w14:paraId="1643873F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3D680AA6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(27,361)</w:t>
            </w:r>
          </w:p>
        </w:tc>
        <w:tc>
          <w:tcPr>
            <w:tcW w:w="178" w:type="dxa"/>
            <w:vAlign w:val="bottom"/>
          </w:tcPr>
          <w:p w14:paraId="4DD12A8E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0D97C269" w:rsidR="00D81658" w:rsidRPr="0091112F" w:rsidRDefault="008336FB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(30,339)</w:t>
            </w:r>
          </w:p>
        </w:tc>
        <w:tc>
          <w:tcPr>
            <w:tcW w:w="180" w:type="dxa"/>
            <w:vAlign w:val="bottom"/>
          </w:tcPr>
          <w:p w14:paraId="63B3521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2EC890F3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</w:tr>
      <w:tr w:rsidR="00D81658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33491F2E" w:rsidR="00D81658" w:rsidRPr="00F1598F" w:rsidRDefault="00B64507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161,316</w:t>
            </w:r>
          </w:p>
        </w:tc>
        <w:tc>
          <w:tcPr>
            <w:tcW w:w="180" w:type="dxa"/>
          </w:tcPr>
          <w:p w14:paraId="433BB031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0D804899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171,539</w:t>
            </w:r>
          </w:p>
        </w:tc>
        <w:tc>
          <w:tcPr>
            <w:tcW w:w="178" w:type="dxa"/>
          </w:tcPr>
          <w:p w14:paraId="1A0A53B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4AD2D6BA" w:rsidR="00D81658" w:rsidRPr="00F1598F" w:rsidRDefault="008336FB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127,461</w:t>
            </w:r>
          </w:p>
        </w:tc>
        <w:tc>
          <w:tcPr>
            <w:tcW w:w="180" w:type="dxa"/>
          </w:tcPr>
          <w:p w14:paraId="68D2B86D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073D3294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137,084</w:t>
            </w:r>
          </w:p>
        </w:tc>
      </w:tr>
    </w:tbl>
    <w:p w14:paraId="0F94052B" w14:textId="77777777" w:rsidR="006C3079" w:rsidRPr="006C3079" w:rsidRDefault="006C3079" w:rsidP="006C30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4" w:name="_Hlk130571046"/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61BD8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02AC52E2" w:rsidR="00261BD8" w:rsidRPr="008E1326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4F24A2E1" w14:textId="3D6217C8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B897E02" w14:textId="77777777" w:rsidR="00261BD8" w:rsidRPr="008E1326" w:rsidRDefault="00261BD8" w:rsidP="00261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199FE0E8" w:rsidR="00261BD8" w:rsidRPr="008E1326" w:rsidRDefault="00261BD8" w:rsidP="00261BD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83C092E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51FE10D9" w:rsidR="00261BD8" w:rsidRPr="008E1326" w:rsidRDefault="00261BD8" w:rsidP="00261BD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0DF832C" w14:textId="77777777" w:rsidR="00261BD8" w:rsidRPr="008E1326" w:rsidRDefault="00261BD8" w:rsidP="00261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11BABC1D" w:rsidR="00261BD8" w:rsidRPr="008E1326" w:rsidRDefault="00261BD8" w:rsidP="00261BD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61BD8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261BD8" w:rsidRPr="00E10EFF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1BD8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261BD8" w:rsidRPr="008E1326" w:rsidRDefault="00261BD8" w:rsidP="00261BD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6F505C5" w14:textId="6A558C84" w:rsidR="00261BD8" w:rsidRPr="008E1326" w:rsidRDefault="00254950" w:rsidP="007B415A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2"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5,794</w:t>
            </w:r>
          </w:p>
        </w:tc>
        <w:tc>
          <w:tcPr>
            <w:tcW w:w="180" w:type="dxa"/>
          </w:tcPr>
          <w:p w14:paraId="50EB1521" w14:textId="77777777" w:rsidR="00261BD8" w:rsidRPr="008E1326" w:rsidRDefault="00261BD8" w:rsidP="00261BD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4520830B" w:rsidR="00261BD8" w:rsidRPr="008E1326" w:rsidRDefault="00261BD8" w:rsidP="007B415A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10,763</w:t>
            </w:r>
          </w:p>
        </w:tc>
        <w:tc>
          <w:tcPr>
            <w:tcW w:w="178" w:type="dxa"/>
          </w:tcPr>
          <w:p w14:paraId="5AB3C654" w14:textId="77777777" w:rsidR="00261BD8" w:rsidRPr="008E1326" w:rsidRDefault="00261BD8" w:rsidP="00261BD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473E4D03" w:rsidR="00261BD8" w:rsidRPr="00E10EFF" w:rsidRDefault="00DB7607" w:rsidP="007B415A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6,172</w:t>
            </w:r>
          </w:p>
        </w:tc>
        <w:tc>
          <w:tcPr>
            <w:tcW w:w="180" w:type="dxa"/>
          </w:tcPr>
          <w:p w14:paraId="651E714A" w14:textId="77777777" w:rsidR="00261BD8" w:rsidRPr="00E10EFF" w:rsidRDefault="00261BD8" w:rsidP="00261BD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563A6C4E" w:rsidR="00261BD8" w:rsidRPr="008E1326" w:rsidRDefault="00261BD8" w:rsidP="007B415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0E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8,288</w:t>
            </w:r>
          </w:p>
        </w:tc>
      </w:tr>
      <w:bookmarkEnd w:id="4"/>
    </w:tbl>
    <w:p w14:paraId="0BB452D8" w14:textId="77777777" w:rsidR="00C2497A" w:rsidRDefault="00C2497A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16C3534B" w14:textId="77777777" w:rsidR="00661E9E" w:rsidRDefault="00661E9E" w:rsidP="00F30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652F8515" w14:textId="0B895546" w:rsidR="008D6590" w:rsidRDefault="00B51DED" w:rsidP="00F30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lastRenderedPageBreak/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</w:t>
      </w:r>
      <w:r w:rsidR="00687B47">
        <w:rPr>
          <w:rFonts w:asciiTheme="majorBidi" w:hAnsiTheme="majorBidi"/>
          <w:sz w:val="30"/>
          <w:szCs w:val="30"/>
        </w:rPr>
        <w:t>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โดย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ณ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B8749D">
        <w:rPr>
          <w:rFonts w:asciiTheme="majorBidi" w:hAnsiTheme="majorBidi"/>
          <w:sz w:val="30"/>
          <w:szCs w:val="30"/>
        </w:rPr>
        <w:t>30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261BD8" w:rsidRPr="00261BD8">
        <w:rPr>
          <w:rFonts w:asciiTheme="majorBidi" w:hAnsiTheme="majorBidi" w:hint="cs"/>
          <w:sz w:val="30"/>
          <w:szCs w:val="30"/>
          <w:cs/>
        </w:rPr>
        <w:t>มิถุนายน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F65B01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B8749D">
        <w:rPr>
          <w:rFonts w:asciiTheme="majorBidi" w:hAnsiTheme="majorBidi"/>
          <w:sz w:val="30"/>
          <w:szCs w:val="30"/>
        </w:rPr>
        <w:t>50.73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D73CD9">
        <w:rPr>
          <w:rFonts w:asciiTheme="majorBidi" w:hAnsiTheme="majorBidi" w:hint="cs"/>
          <w:sz w:val="30"/>
          <w:szCs w:val="30"/>
          <w:cs/>
        </w:rPr>
        <w:t>ในปี</w:t>
      </w:r>
      <w:r w:rsidR="001A66BE">
        <w:rPr>
          <w:rFonts w:asciiTheme="majorBidi" w:hAnsiTheme="majorBidi"/>
          <w:sz w:val="30"/>
          <w:szCs w:val="30"/>
        </w:rPr>
        <w:t xml:space="preserve"> 256</w:t>
      </w:r>
      <w:r w:rsidR="000E1E42">
        <w:rPr>
          <w:rFonts w:asciiTheme="majorBidi" w:hAnsiTheme="majorBidi"/>
          <w:sz w:val="30"/>
          <w:szCs w:val="30"/>
        </w:rPr>
        <w:t>4</w:t>
      </w:r>
      <w:r w:rsidR="00D73CD9">
        <w:rPr>
          <w:rFonts w:asciiTheme="majorBidi" w:hAnsiTheme="majorBidi" w:hint="cs"/>
          <w:sz w:val="30"/>
          <w:szCs w:val="30"/>
          <w:cs/>
        </w:rPr>
        <w:t xml:space="preserve"> </w:t>
      </w:r>
      <w:r w:rsidR="0058632C" w:rsidRPr="000F1B96">
        <w:rPr>
          <w:rFonts w:asciiTheme="majorBidi" w:hAnsiTheme="majorBidi" w:hint="cs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="0058632C">
        <w:rPr>
          <w:rFonts w:asciiTheme="majorBidi" w:hAnsiTheme="majorBidi"/>
          <w:sz w:val="30"/>
          <w:szCs w:val="30"/>
        </w:rPr>
        <w:t xml:space="preserve"> </w:t>
      </w:r>
      <w:r w:rsidR="0058632C">
        <w:rPr>
          <w:rFonts w:ascii="Angsana New" w:eastAsia="Times New Roman" w:hAnsi="Angsana New" w:hint="cs"/>
          <w:sz w:val="30"/>
          <w:szCs w:val="30"/>
          <w:cs/>
        </w:rPr>
        <w:t>ปัจจุบันบริษัทอยู่ในระหว่างการรอรับการชำระเงินตามแผนฟื้นฟูกิจการตามลำดับ</w:t>
      </w:r>
      <w:r w:rsidR="0058632C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58632C" w:rsidRPr="00A939EF">
        <w:rPr>
          <w:rFonts w:asciiTheme="majorBidi" w:hAnsiTheme="majorBidi"/>
          <w:spacing w:val="-4"/>
          <w:sz w:val="30"/>
          <w:szCs w:val="30"/>
          <w:cs/>
        </w:rPr>
        <w:t>ซึ่งบริษัทได้พิจารณาและบันทึกผลกระทบการด้อยค่าดังกล่าวแล้วสำหรับ</w:t>
      </w:r>
      <w:r w:rsidR="00261BD8" w:rsidRPr="00261BD8">
        <w:rPr>
          <w:rFonts w:asciiTheme="majorBidi" w:hAnsiTheme="majorBidi" w:hint="cs"/>
          <w:spacing w:val="-4"/>
          <w:sz w:val="30"/>
          <w:szCs w:val="30"/>
          <w:cs/>
        </w:rPr>
        <w:t>งวดหกเดือนสิ้นสุดวันที่</w:t>
      </w:r>
      <w:r w:rsidR="00261BD8" w:rsidRPr="00261BD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131A5">
        <w:rPr>
          <w:rFonts w:asciiTheme="majorBidi" w:hAnsiTheme="majorBidi"/>
          <w:spacing w:val="-4"/>
          <w:sz w:val="30"/>
          <w:szCs w:val="30"/>
        </w:rPr>
        <w:br/>
      </w:r>
      <w:r w:rsidR="00B8749D">
        <w:rPr>
          <w:rFonts w:asciiTheme="majorBidi" w:hAnsiTheme="majorBidi"/>
          <w:spacing w:val="-4"/>
          <w:sz w:val="30"/>
          <w:szCs w:val="30"/>
        </w:rPr>
        <w:t>30</w:t>
      </w:r>
      <w:r w:rsidR="00261BD8" w:rsidRPr="00261BD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61BD8" w:rsidRPr="00261BD8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261BD8" w:rsidRPr="00261BD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97B41" w:rsidRPr="00A939EF">
        <w:rPr>
          <w:rFonts w:asciiTheme="majorBidi" w:hAnsiTheme="majorBidi"/>
          <w:spacing w:val="-4"/>
          <w:sz w:val="30"/>
          <w:szCs w:val="30"/>
        </w:rPr>
        <w:t>2566</w:t>
      </w:r>
      <w:r w:rsidR="00797B41" w:rsidRPr="00A939EF">
        <w:rPr>
          <w:rFonts w:asciiTheme="majorBidi" w:hAnsiTheme="majorBidi"/>
          <w:sz w:val="30"/>
          <w:szCs w:val="30"/>
        </w:rPr>
        <w:t xml:space="preserve"> </w:t>
      </w:r>
      <w:r w:rsidR="00797B41" w:rsidRPr="00A939EF">
        <w:rPr>
          <w:rFonts w:asciiTheme="majorBidi" w:hAnsiTheme="majorBidi"/>
          <w:sz w:val="30"/>
          <w:szCs w:val="30"/>
          <w:cs/>
        </w:rPr>
        <w:t>และสำหรับ</w:t>
      </w:r>
      <w:r w:rsidR="0058632C" w:rsidRPr="00A939EF">
        <w:rPr>
          <w:rFonts w:asciiTheme="majorBidi" w:hAnsiTheme="majorBidi"/>
          <w:sz w:val="30"/>
          <w:szCs w:val="30"/>
          <w:cs/>
        </w:rPr>
        <w:t xml:space="preserve">ปีสิ้นสุดวันที่ </w:t>
      </w:r>
      <w:r w:rsidR="00BE0F99">
        <w:rPr>
          <w:rFonts w:asciiTheme="majorBidi" w:hAnsiTheme="majorBidi"/>
          <w:sz w:val="30"/>
          <w:szCs w:val="30"/>
        </w:rPr>
        <w:t xml:space="preserve">31 </w:t>
      </w:r>
      <w:r w:rsidR="0058632C" w:rsidRPr="00A939EF">
        <w:rPr>
          <w:rFonts w:asciiTheme="majorBidi" w:hAnsiTheme="majorBidi"/>
          <w:sz w:val="30"/>
          <w:szCs w:val="30"/>
          <w:cs/>
        </w:rPr>
        <w:t>ธันวาคม</w:t>
      </w:r>
      <w:r w:rsidR="00BE0F99">
        <w:rPr>
          <w:rFonts w:asciiTheme="majorBidi" w:hAnsiTheme="majorBidi"/>
          <w:sz w:val="30"/>
          <w:szCs w:val="30"/>
        </w:rPr>
        <w:t xml:space="preserve"> 2565</w:t>
      </w:r>
    </w:p>
    <w:p w14:paraId="56900EC5" w14:textId="77777777" w:rsidR="008D6590" w:rsidRPr="007B415A" w:rsidRDefault="008D6590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16"/>
          <w:szCs w:val="16"/>
          <w:cs/>
        </w:rPr>
      </w:pPr>
    </w:p>
    <w:p w14:paraId="1EF0026F" w14:textId="7510C867" w:rsidR="002275E8" w:rsidRDefault="00F9308D" w:rsidP="008D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</w:t>
      </w:r>
      <w:r w:rsidR="00687B47">
        <w:rPr>
          <w:rFonts w:asciiTheme="majorBidi" w:hAnsiTheme="majorBidi" w:cstheme="majorBidi"/>
          <w:sz w:val="30"/>
          <w:szCs w:val="30"/>
        </w:rPr>
        <w:t>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8749D">
        <w:rPr>
          <w:rFonts w:asciiTheme="majorBidi" w:hAnsiTheme="majorBidi"/>
          <w:sz w:val="30"/>
          <w:szCs w:val="30"/>
        </w:rPr>
        <w:t>30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261BD8" w:rsidRPr="00261BD8">
        <w:rPr>
          <w:rFonts w:asciiTheme="majorBidi" w:hAnsiTheme="majorBidi" w:hint="cs"/>
          <w:sz w:val="30"/>
          <w:szCs w:val="30"/>
          <w:cs/>
        </w:rPr>
        <w:t>มิถุนายน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5570B5">
        <w:rPr>
          <w:rFonts w:asciiTheme="majorBidi" w:hAnsiTheme="majorBidi" w:cstheme="majorBidi"/>
          <w:sz w:val="30"/>
          <w:szCs w:val="30"/>
        </w:rPr>
        <w:t>6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753371FB" w14:textId="77777777" w:rsidR="006C3079" w:rsidRPr="007B415A" w:rsidRDefault="006C3079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16"/>
          <w:szCs w:val="16"/>
        </w:rPr>
      </w:pPr>
    </w:p>
    <w:p w14:paraId="06458E80" w14:textId="7B3B5335" w:rsidR="008917EE" w:rsidRPr="00A939EF" w:rsidRDefault="008917EE" w:rsidP="008917EE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</w:t>
      </w:r>
      <w:r w:rsidR="00AB6C98" w:rsidRPr="00172958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AB6C98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</w:p>
    <w:p w14:paraId="3521F0BD" w14:textId="77777777" w:rsidR="00A271EF" w:rsidRPr="007B415A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071"/>
        <w:gridCol w:w="267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AE0878">
        <w:tc>
          <w:tcPr>
            <w:tcW w:w="3870" w:type="dxa"/>
            <w:shd w:val="clear" w:color="auto" w:fill="auto"/>
          </w:tcPr>
          <w:p w14:paraId="27704B92" w14:textId="2E9912A8" w:rsidR="00A271EF" w:rsidRPr="008E1326" w:rsidRDefault="00261BD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5C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1A0FE700" w14:textId="1CE5D811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3E093B8B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37B547" w14:textId="36F21CCC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30EB0A7B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4617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197B3645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4617" w:rsidRPr="008E1326" w14:paraId="7783FFB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356B369C" w:rsidR="00BF4617" w:rsidRPr="008E1326" w:rsidRDefault="00BF4617" w:rsidP="00BF4617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40B4FEAA" w:rsidR="00BF4617" w:rsidRPr="008E1326" w:rsidRDefault="00FE22FA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5E0D1549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68A918D3" w:rsidR="00BF4617" w:rsidRPr="008E1326" w:rsidRDefault="00BF4617" w:rsidP="00F5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298F56EB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B06465E" w14:textId="0395BD97" w:rsidR="00BF4617" w:rsidRPr="00687B47" w:rsidRDefault="00E40FDF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6815FC">
              <w:rPr>
                <w:rFonts w:asciiTheme="majorBidi" w:hAnsiTheme="majorBidi" w:cstheme="majorBidi"/>
                <w:sz w:val="30"/>
                <w:szCs w:val="30"/>
              </w:rPr>
              <w:t>,641</w:t>
            </w:r>
          </w:p>
        </w:tc>
        <w:tc>
          <w:tcPr>
            <w:tcW w:w="267" w:type="dxa"/>
            <w:shd w:val="clear" w:color="auto" w:fill="auto"/>
          </w:tcPr>
          <w:p w14:paraId="3AC66B8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0B04CE7C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BF4617" w:rsidRPr="008E1326" w14:paraId="20E75C05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3A4843F" w14:textId="47B16572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69723EA6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A575F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6B505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B7509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B758341" w14:textId="77777777" w:rsidR="00BF461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393C29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C5F226" w14:textId="77777777" w:rsidR="00BF4617" w:rsidRPr="00A3079E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BF4617" w:rsidRPr="008E1326" w14:paraId="7F657C4B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4559D37" w14:textId="7B8D94A3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37D2E9A" w14:textId="74C8AECB" w:rsidR="00BF4617" w:rsidRPr="008E1326" w:rsidRDefault="00E40FDF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4CB5">
              <w:rPr>
                <w:rFonts w:asciiTheme="majorBidi" w:hAnsiTheme="majorBidi" w:cstheme="majorBidi"/>
                <w:sz w:val="30"/>
                <w:szCs w:val="30"/>
              </w:rPr>
              <w:t>4,540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71D22B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877CA" w14:textId="00403E63" w:rsidR="00BF4617" w:rsidRPr="008E1326" w:rsidRDefault="00261BD8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61BD8">
              <w:rPr>
                <w:rFonts w:asciiTheme="majorBidi" w:hAnsiTheme="majorBidi" w:cstheme="majorBidi"/>
                <w:sz w:val="30"/>
                <w:szCs w:val="30"/>
              </w:rPr>
              <w:t>(3,819)</w:t>
            </w:r>
          </w:p>
        </w:tc>
        <w:tc>
          <w:tcPr>
            <w:tcW w:w="270" w:type="dxa"/>
            <w:shd w:val="clear" w:color="auto" w:fill="auto"/>
          </w:tcPr>
          <w:p w14:paraId="1D3854C1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1837D3" w14:textId="2296F7A4" w:rsidR="00BF4617" w:rsidRDefault="006815FC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22469C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A7EA" w14:textId="25F25A00" w:rsidR="00BF4617" w:rsidRPr="00A3079E" w:rsidRDefault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96" w:hanging="1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4617" w:rsidRPr="008E1326" w14:paraId="17F91D0C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51CCC033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050E"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A050E" w:rsidRPr="009A0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A5E5" w14:textId="13A9C973" w:rsidR="00BF4617" w:rsidRPr="008E1326" w:rsidRDefault="00E40FDF" w:rsidP="008E2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40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C24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40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4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78340925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D12A" w14:textId="1FD78CEB" w:rsidR="00BF4617" w:rsidRPr="008E1326" w:rsidRDefault="00261BD8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61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184,208</w:t>
            </w:r>
          </w:p>
        </w:tc>
        <w:tc>
          <w:tcPr>
            <w:tcW w:w="270" w:type="dxa"/>
            <w:shd w:val="clear" w:color="auto" w:fill="auto"/>
          </w:tcPr>
          <w:p w14:paraId="34183ADC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475E99F7" w:rsidR="00BF4617" w:rsidRPr="00687B47" w:rsidRDefault="006815FC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55621BE5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48F2C082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BF4617" w:rsidRPr="008E1326" w14:paraId="717250B7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10D8882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85CB39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C3D29" w14:textId="0B5C3161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1EE34B2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BE231C4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32CD1B4F" w:rsidR="00BF4617" w:rsidRPr="00687B4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687B47" w:rsidRPr="008E1326" w14:paraId="6A743644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B461E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6563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46878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EDA" w:rsidRPr="008E1326" w14:paraId="17F0825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019D682A" w:rsidR="009E3EDA" w:rsidRPr="008E1326" w:rsidRDefault="009E3EDA" w:rsidP="009E3EDA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491175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F2F7B6A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9BB" w:rsidRPr="008E1326" w14:paraId="0F812B97" w14:textId="77777777" w:rsidTr="00A939EF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642CB558" w:rsidR="007D09BB" w:rsidRPr="008E1326" w:rsidRDefault="007D09BB" w:rsidP="007D09BB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235E363" w:rsidR="007D09BB" w:rsidRPr="00687B47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90AA4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08610E75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6515AF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BFDB22B" w14:textId="7637EEA2" w:rsidR="007D09BB" w:rsidRPr="00687B47" w:rsidRDefault="00885A23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1EA8DC10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F0F0D61" w14:textId="31AB7561" w:rsidR="007D09BB" w:rsidRPr="008E1326" w:rsidRDefault="0092334D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210</w:t>
            </w:r>
            <w:r w:rsidR="007D09BB" w:rsidRPr="00A30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sz w:val="30"/>
                <w:szCs w:val="30"/>
              </w:rPr>
              <w:t>814</w:t>
            </w:r>
          </w:p>
        </w:tc>
      </w:tr>
      <w:tr w:rsidR="007D09BB" w:rsidRPr="008E1326" w14:paraId="1F6B40DB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34D073F4" w:rsidR="007D09BB" w:rsidRPr="008E1326" w:rsidRDefault="007D09BB" w:rsidP="007D09BB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050E"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A050E" w:rsidRPr="009A0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662C" w14:textId="105D6D4A" w:rsidR="007D09BB" w:rsidRPr="00885A23" w:rsidRDefault="00885A23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85A23">
              <w:rPr>
                <w:rFonts w:asciiTheme="majorBidi" w:hAnsi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66DE7A20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1D28" w14:textId="77E81D21" w:rsidR="007D09BB" w:rsidRPr="008E1326" w:rsidRDefault="0092334D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2334D">
              <w:rPr>
                <w:rFonts w:asciiTheme="majorBidi" w:hAnsiTheme="majorBidi"/>
                <w:b/>
                <w:bCs/>
                <w:sz w:val="30"/>
                <w:szCs w:val="30"/>
              </w:rPr>
              <w:t>210</w:t>
            </w:r>
            <w:r w:rsidR="007D09BB"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b/>
                <w:bCs/>
                <w:sz w:val="30"/>
                <w:szCs w:val="30"/>
              </w:rPr>
              <w:t>814</w:t>
            </w:r>
          </w:p>
        </w:tc>
      </w:tr>
      <w:tr w:rsidR="007D09BB" w:rsidRPr="008E1326" w14:paraId="55AC5A7A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C854029" w:rsidR="007D09BB" w:rsidRPr="008E1326" w:rsidRDefault="007D09BB" w:rsidP="007B415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5588ACB4" w14:textId="1EFB664C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64ABB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DE3DD" w14:textId="2D903FC3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B7FE9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6486D353" w14:textId="11EAE0A1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3661482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D94A6" w14:textId="62BC3442" w:rsidR="007D09BB" w:rsidRPr="008E1326" w:rsidRDefault="0092334D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2334D">
              <w:rPr>
                <w:rFonts w:asciiTheme="majorBidi" w:hAnsiTheme="majorBidi"/>
                <w:b/>
                <w:bCs/>
                <w:sz w:val="30"/>
                <w:szCs w:val="30"/>
              </w:rPr>
              <w:t>210</w:t>
            </w:r>
            <w:r w:rsidR="007D09BB"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b/>
                <w:bCs/>
                <w:sz w:val="30"/>
                <w:szCs w:val="30"/>
              </w:rPr>
              <w:t>814</w:t>
            </w:r>
          </w:p>
        </w:tc>
      </w:tr>
    </w:tbl>
    <w:p w14:paraId="54D5E138" w14:textId="0638AD38" w:rsidR="00516833" w:rsidRPr="007B415A" w:rsidRDefault="00516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CB5753B" w14:textId="60AB6954" w:rsidR="00EC1D44" w:rsidRPr="007B415A" w:rsidRDefault="003F13CA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 xml:space="preserve">2566 </w:t>
      </w:r>
      <w:r w:rsidR="004249A0" w:rsidRPr="007B415A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บริษัทย่อยชื่อ </w:t>
      </w:r>
      <w:r w:rsidR="004249A0" w:rsidRPr="007B415A">
        <w:rPr>
          <w:rFonts w:ascii="Angsana New" w:hAnsi="Angsana New"/>
          <w:spacing w:val="-2"/>
          <w:sz w:val="30"/>
          <w:szCs w:val="30"/>
        </w:rPr>
        <w:t>Koo Dom Investment Limited Liability</w:t>
      </w:r>
      <w:r w:rsidR="004249A0">
        <w:rPr>
          <w:rFonts w:ascii="Angsana New" w:hAnsi="Angsana New"/>
          <w:spacing w:val="-2"/>
          <w:sz w:val="30"/>
          <w:szCs w:val="30"/>
        </w:rPr>
        <w:t xml:space="preserve"> </w:t>
      </w:r>
      <w:r w:rsidR="004249A0" w:rsidRPr="007B415A">
        <w:rPr>
          <w:rFonts w:ascii="Angsana New" w:hAnsi="Angsana New"/>
          <w:spacing w:val="-2"/>
          <w:sz w:val="30"/>
          <w:szCs w:val="30"/>
        </w:rPr>
        <w:t xml:space="preserve">Company </w:t>
      </w:r>
      <w:r w:rsidR="004249A0" w:rsidRPr="007B415A">
        <w:rPr>
          <w:rFonts w:ascii="Angsana New" w:hAnsi="Angsana New"/>
          <w:spacing w:val="-2"/>
          <w:sz w:val="30"/>
          <w:szCs w:val="30"/>
          <w:cs/>
        </w:rPr>
        <w:t>ได้จดทะเบียนแก้ไขเปลี่ยนแปลงชื่อเป็น “</w:t>
      </w:r>
      <w:r w:rsidR="004249A0" w:rsidRPr="007B415A">
        <w:rPr>
          <w:rFonts w:ascii="Angsana New" w:hAnsi="Angsana New"/>
          <w:spacing w:val="-2"/>
          <w:sz w:val="30"/>
          <w:szCs w:val="30"/>
        </w:rPr>
        <w:t>Singto Limited Liability Company</w:t>
      </w:r>
      <w:r w:rsidR="00D270EE">
        <w:rPr>
          <w:rFonts w:ascii="Angsana New" w:hAnsi="Angsana New"/>
          <w:spacing w:val="-2"/>
          <w:sz w:val="30"/>
          <w:szCs w:val="30"/>
        </w:rPr>
        <w:t>”</w:t>
      </w:r>
      <w:r w:rsidR="004249A0" w:rsidRPr="007B415A">
        <w:rPr>
          <w:rFonts w:ascii="Angsana New" w:hAnsi="Angsana New"/>
          <w:spacing w:val="-2"/>
          <w:sz w:val="30"/>
          <w:szCs w:val="30"/>
        </w:rPr>
        <w:t xml:space="preserve"> </w:t>
      </w:r>
      <w:r w:rsidR="004249A0" w:rsidRPr="007B415A">
        <w:rPr>
          <w:rFonts w:ascii="Angsana New" w:hAnsi="Angsana New"/>
          <w:spacing w:val="-2"/>
          <w:sz w:val="30"/>
          <w:szCs w:val="30"/>
          <w:cs/>
        </w:rPr>
        <w:t>เรียบร้อยแล้วตามเอกสารรับรองการแก้ไขจากรัฐเดลาแวร์ (</w:t>
      </w:r>
      <w:r w:rsidR="004249A0" w:rsidRPr="007B415A">
        <w:rPr>
          <w:rFonts w:ascii="Angsana New" w:hAnsi="Angsana New"/>
          <w:spacing w:val="-2"/>
          <w:sz w:val="30"/>
          <w:szCs w:val="30"/>
        </w:rPr>
        <w:t xml:space="preserve">Delaware Division of Corporations) </w:t>
      </w:r>
      <w:r w:rsidR="004249A0" w:rsidRPr="007B415A">
        <w:rPr>
          <w:rFonts w:ascii="Angsana New" w:hAnsi="Angsana New"/>
          <w:spacing w:val="-2"/>
          <w:sz w:val="30"/>
          <w:szCs w:val="30"/>
          <w:cs/>
        </w:rPr>
        <w:t xml:space="preserve">ลงวันที่ </w:t>
      </w:r>
      <w:r w:rsidR="001A265F" w:rsidRPr="007B415A">
        <w:rPr>
          <w:rFonts w:ascii="Angsana New" w:hAnsi="Angsana New"/>
          <w:spacing w:val="-2"/>
          <w:sz w:val="30"/>
          <w:szCs w:val="30"/>
        </w:rPr>
        <w:t>2</w:t>
      </w:r>
      <w:r w:rsidR="00186DE4">
        <w:rPr>
          <w:rFonts w:ascii="Angsana New" w:hAnsi="Angsana New"/>
          <w:spacing w:val="-2"/>
          <w:sz w:val="30"/>
          <w:szCs w:val="30"/>
        </w:rPr>
        <w:t>5</w:t>
      </w:r>
      <w:r w:rsidR="004249A0" w:rsidRPr="007B415A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="001A265F" w:rsidRPr="007B415A">
        <w:rPr>
          <w:rFonts w:ascii="Angsana New" w:hAnsi="Angsana New"/>
          <w:spacing w:val="-2"/>
          <w:sz w:val="30"/>
          <w:szCs w:val="30"/>
        </w:rPr>
        <w:t>2566</w:t>
      </w:r>
    </w:p>
    <w:p w14:paraId="6202883A" w14:textId="12AEEB60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9 </w:t>
      </w:r>
      <w:r w:rsidRPr="00687B47">
        <w:rPr>
          <w:rFonts w:ascii="Angsana New" w:hAnsi="Angsana New"/>
          <w:sz w:val="30"/>
          <w:szCs w:val="30"/>
          <w:cs/>
        </w:rPr>
        <w:t>มิถุนายน</w:t>
      </w:r>
      <w:r w:rsidRPr="00687B47">
        <w:rPr>
          <w:rFonts w:ascii="Angsana New" w:hAnsi="Angsana New"/>
          <w:sz w:val="30"/>
          <w:szCs w:val="30"/>
        </w:rPr>
        <w:t xml:space="preserve"> 2564 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บริษัทได้จัดตั้งบริษัทย่อย </w:t>
      </w:r>
      <w:r w:rsidRPr="00687B47">
        <w:rPr>
          <w:rFonts w:ascii="Angsana New" w:hAnsi="Angsana New"/>
          <w:sz w:val="30"/>
          <w:szCs w:val="30"/>
        </w:rPr>
        <w:t>2</w:t>
      </w:r>
      <w:r w:rsidRPr="00687B47">
        <w:rPr>
          <w:rFonts w:ascii="Angsana New" w:hAnsi="Angsana New"/>
          <w:sz w:val="30"/>
          <w:szCs w:val="30"/>
          <w:cs/>
        </w:rPr>
        <w:t xml:space="preserve"> แห่งคือ </w:t>
      </w:r>
      <w:r w:rsidR="00C823EB" w:rsidRPr="00BE320B">
        <w:rPr>
          <w:rFonts w:ascii="Angsana New" w:hAnsi="Angsana New"/>
          <w:sz w:val="30"/>
          <w:szCs w:val="30"/>
        </w:rPr>
        <w:t xml:space="preserve">Singto </w:t>
      </w:r>
      <w:r w:rsidR="00F36415" w:rsidRPr="00BE320B">
        <w:rPr>
          <w:rFonts w:ascii="Angsana New" w:hAnsi="Angsana New"/>
          <w:sz w:val="30"/>
          <w:szCs w:val="30"/>
        </w:rPr>
        <w:t>Limited Liability Company</w:t>
      </w:r>
      <w:r w:rsidR="00F36415" w:rsidRPr="00BE320B">
        <w:rPr>
          <w:rFonts w:ascii="Angsana New" w:hAnsi="Angsana New"/>
          <w:sz w:val="30"/>
          <w:szCs w:val="30"/>
          <w:cs/>
        </w:rPr>
        <w:t xml:space="preserve"> </w:t>
      </w:r>
      <w:r w:rsidR="00F36415" w:rsidRPr="00BE320B">
        <w:rPr>
          <w:rFonts w:ascii="Angsana New" w:hAnsi="Angsana New"/>
          <w:sz w:val="30"/>
          <w:szCs w:val="30"/>
        </w:rPr>
        <w:t>(“Singto”)</w:t>
      </w:r>
      <w:r w:rsidR="00C823EB" w:rsidRPr="00BE320B">
        <w:rPr>
          <w:rFonts w:ascii="Angsana New" w:hAnsi="Angsana New"/>
          <w:sz w:val="30"/>
          <w:szCs w:val="30"/>
        </w:rPr>
        <w:t xml:space="preserve"> </w:t>
      </w:r>
      <w:r w:rsidR="00562EC5" w:rsidRPr="00BE320B">
        <w:rPr>
          <w:rFonts w:ascii="Angsana New" w:hAnsi="Angsana New" w:hint="cs"/>
          <w:sz w:val="30"/>
          <w:szCs w:val="30"/>
          <w:cs/>
        </w:rPr>
        <w:t>(</w:t>
      </w:r>
      <w:r w:rsidR="00AD163B" w:rsidRPr="00BE320B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BE320B">
        <w:rPr>
          <w:rFonts w:ascii="Angsana New" w:hAnsi="Angsana New"/>
          <w:sz w:val="30"/>
          <w:szCs w:val="30"/>
        </w:rPr>
        <w:t>Koo Dom Investment Limited Liability Company</w:t>
      </w:r>
      <w:r w:rsidR="00D55E88" w:rsidRPr="007B415A">
        <w:rPr>
          <w:rFonts w:ascii="Angsana New" w:hAnsi="Angsana New"/>
          <w:sz w:val="30"/>
          <w:szCs w:val="30"/>
        </w:rPr>
        <w:t xml:space="preserve"> (“Koo Dom”)</w:t>
      </w:r>
      <w:r w:rsidR="00562EC5" w:rsidRPr="00BE320B">
        <w:rPr>
          <w:rFonts w:ascii="Angsana New" w:hAnsi="Angsana New" w:hint="cs"/>
          <w:sz w:val="30"/>
          <w:szCs w:val="30"/>
          <w:cs/>
        </w:rPr>
        <w:t>)</w:t>
      </w:r>
      <w:r w:rsidR="00562EC5">
        <w:rPr>
          <w:rFonts w:ascii="Angsana New" w:hAnsi="Angsana New" w:hint="cs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>(</w:t>
      </w:r>
      <w:r w:rsidRPr="00687B47">
        <w:rPr>
          <w:rFonts w:ascii="Angsana New" w:hAnsi="Angsana New"/>
          <w:sz w:val="30"/>
          <w:szCs w:val="30"/>
          <w:cs/>
        </w:rPr>
        <w:t>บริษัทย่อยทางตรง</w:t>
      </w:r>
      <w:r w:rsidRPr="00687B47">
        <w:rPr>
          <w:rFonts w:ascii="Angsana New" w:hAnsi="Angsana New"/>
          <w:sz w:val="30"/>
          <w:szCs w:val="30"/>
        </w:rPr>
        <w:t>)</w:t>
      </w:r>
      <w:r w:rsidRPr="00687B47">
        <w:rPr>
          <w:rFonts w:ascii="Angsana New" w:hAnsi="Angsana New"/>
          <w:sz w:val="30"/>
          <w:szCs w:val="30"/>
          <w:cs/>
        </w:rPr>
        <w:t xml:space="preserve"> และ </w:t>
      </w:r>
      <w:r w:rsidRPr="00687B47">
        <w:rPr>
          <w:rFonts w:ascii="Angsana New" w:hAnsi="Angsana New"/>
          <w:sz w:val="30"/>
          <w:szCs w:val="30"/>
        </w:rPr>
        <w:t>AROGO Capital Acquisition Corporation (“AROGO”) (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บริษัทย่อยของบริษัท </w:t>
      </w:r>
      <w:r w:rsidR="00D01784" w:rsidRPr="007B415A">
        <w:rPr>
          <w:rFonts w:ascii="Angsana New" w:hAnsi="Angsana New"/>
          <w:sz w:val="30"/>
          <w:szCs w:val="30"/>
        </w:rPr>
        <w:t>Singto Limited Liability Company</w:t>
      </w:r>
      <w:r w:rsidRPr="00687B47">
        <w:rPr>
          <w:rFonts w:ascii="Angsana New" w:hAnsi="Angsana New"/>
          <w:sz w:val="30"/>
          <w:szCs w:val="30"/>
        </w:rPr>
        <w:t xml:space="preserve">) </w:t>
      </w:r>
      <w:r w:rsidRPr="00687B47">
        <w:rPr>
          <w:rFonts w:ascii="Angsana New" w:hAnsi="Angsana New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และ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687B47">
        <w:rPr>
          <w:rFonts w:ascii="Angsana New" w:hAnsi="Angsana New"/>
          <w:sz w:val="30"/>
          <w:szCs w:val="30"/>
        </w:rPr>
        <w:t xml:space="preserve">Special Purpose Acquisition Company (SPAC) </w:t>
      </w:r>
      <w:r w:rsidRPr="00687B47">
        <w:rPr>
          <w:rFonts w:ascii="Angsana New" w:hAnsi="Angsana New"/>
          <w:sz w:val="30"/>
          <w:szCs w:val="30"/>
          <w:cs/>
        </w:rPr>
        <w:t xml:space="preserve">ในประเทศสหรัฐอเมริกา ทั้งนี้บริษัทลงทุนใน </w:t>
      </w:r>
      <w:r w:rsidR="00D01784" w:rsidRPr="00BE320B">
        <w:rPr>
          <w:rFonts w:ascii="Angsana New" w:hAnsi="Angsana New"/>
          <w:sz w:val="30"/>
          <w:szCs w:val="30"/>
        </w:rPr>
        <w:t>Singto</w:t>
      </w:r>
      <w:r w:rsidRPr="00BE320B">
        <w:rPr>
          <w:rFonts w:ascii="Angsana New" w:hAnsi="Angsana New"/>
          <w:sz w:val="30"/>
          <w:szCs w:val="30"/>
        </w:rPr>
        <w:t xml:space="preserve">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 และ</w:t>
      </w:r>
      <w:r w:rsidRPr="00687B47">
        <w:rPr>
          <w:rFonts w:ascii="Angsana New" w:hAnsi="Angsana New"/>
          <w:sz w:val="30"/>
          <w:szCs w:val="30"/>
        </w:rPr>
        <w:t xml:space="preserve"> </w:t>
      </w:r>
      <w:r w:rsidR="00D01784" w:rsidRPr="00BE320B">
        <w:rPr>
          <w:rFonts w:ascii="Angsana New" w:hAnsi="Angsana New"/>
          <w:sz w:val="30"/>
          <w:szCs w:val="30"/>
        </w:rPr>
        <w:t>Singto</w:t>
      </w:r>
      <w:r w:rsidRPr="00BE320B">
        <w:rPr>
          <w:rFonts w:ascii="Angsana New" w:hAnsi="Angsana New"/>
          <w:sz w:val="30"/>
          <w:szCs w:val="30"/>
        </w:rPr>
        <w:t xml:space="preserve"> </w:t>
      </w:r>
      <w:r w:rsidRPr="00687B47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</w:t>
      </w:r>
    </w:p>
    <w:p w14:paraId="16310857" w14:textId="77777777" w:rsidR="00687B47" w:rsidRPr="007B415A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14:paraId="6186B156" w14:textId="036A05F0" w:rsidR="008917EE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29 </w:t>
      </w:r>
      <w:r w:rsidRPr="00687B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7B47">
        <w:rPr>
          <w:rFonts w:ascii="Angsana New" w:hAnsi="Angsana New"/>
          <w:sz w:val="30"/>
          <w:szCs w:val="30"/>
        </w:rPr>
        <w:t xml:space="preserve">2564 AROGO </w:t>
      </w:r>
      <w:r w:rsidRPr="00687B47">
        <w:rPr>
          <w:rFonts w:ascii="Angsana New" w:hAnsi="Angsana New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Pr="00687B47">
        <w:rPr>
          <w:rFonts w:ascii="Angsana New" w:hAnsi="Angsana New"/>
          <w:spacing w:val="-6"/>
          <w:sz w:val="30"/>
          <w:szCs w:val="30"/>
          <w:cs/>
        </w:rPr>
        <w:t>ตลาดหลักทรัพย์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NASDAQ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ประเทศสหรัฐอเมริกา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10,350,000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หน่วยลงทุน โดย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หน่วยลงทุนประกอบด้วย</w:t>
      </w:r>
      <w:r>
        <w:rPr>
          <w:rFonts w:ascii="Angsana New" w:hAnsi="Angsana New"/>
          <w:spacing w:val="-6"/>
          <w:sz w:val="30"/>
          <w:szCs w:val="30"/>
        </w:rPr>
        <w:br/>
      </w:r>
      <w:r w:rsidRPr="00687B47">
        <w:rPr>
          <w:rFonts w:ascii="Angsana New" w:hAnsi="Angsana New"/>
          <w:sz w:val="30"/>
          <w:szCs w:val="30"/>
          <w:cs/>
        </w:rPr>
        <w:t xml:space="preserve">หุ้นสามัญ </w:t>
      </w:r>
      <w:r w:rsidRPr="00687B47">
        <w:rPr>
          <w:rFonts w:ascii="Angsana New" w:hAnsi="Angsana New"/>
          <w:sz w:val="30"/>
          <w:szCs w:val="30"/>
        </w:rPr>
        <w:t xml:space="preserve">Class A </w:t>
      </w:r>
      <w:r w:rsidRPr="00687B47">
        <w:rPr>
          <w:rFonts w:ascii="Angsana New" w:hAnsi="Angsana New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 xml:space="preserve">หุ้นและใบสำคัญแสดงสิทธิซื้อหุ้นสามัญที่ไถ่ถอนได้ 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>ใบ ซึ่งสามารถใช้สิทธิ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Class A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ได้ในราคาใช้สิทธิที่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11.50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ดอลลาร์สหรัฐ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หุ้น ในวันเดียวกัน บริษัทย่อยได้ลงทุนในหน่วยลงทุนของ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จากการจัดสรรให้กับบุคคลในวงจำกัด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466,150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 ราคาหน่วยลงทุนละ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 xml:space="preserve">10.00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รวมเป็นเงินทั้งสิ้น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4,661,500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ทำให้สัดส่วนความเป็นเจ้าของใน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>ของ</w:t>
      </w:r>
      <w:r w:rsidRPr="00687B47">
        <w:rPr>
          <w:rFonts w:ascii="Angsana New" w:hAnsi="Angsana New"/>
          <w:spacing w:val="-6"/>
          <w:sz w:val="30"/>
          <w:szCs w:val="30"/>
          <w:cs/>
        </w:rPr>
        <w:t>กลุ่มบริษัทลดลงจากร้อยละ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100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 เหลือร้อยละ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22 </w:t>
      </w:r>
      <w:r w:rsidR="00EF3739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กลุ่มบริษัทบันทึกเงินลงทุนใน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เป็นเงินลงทุนใน</w:t>
      </w:r>
      <w:r w:rsidR="009F2994">
        <w:rPr>
          <w:rFonts w:ascii="Angsana New" w:hAnsi="Angsana New"/>
          <w:spacing w:val="-6"/>
          <w:sz w:val="30"/>
          <w:szCs w:val="30"/>
          <w:cs/>
        </w:rPr>
        <w:br/>
      </w:r>
      <w:r w:rsidRPr="00687B47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Pr="00687B47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0F26235D" w14:textId="77777777" w:rsidR="009D499E" w:rsidRPr="007B415A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14"/>
          <w:szCs w:val="14"/>
          <w:cs/>
        </w:rPr>
      </w:pPr>
    </w:p>
    <w:p w14:paraId="7C4CB1DD" w14:textId="571A6CD0" w:rsidR="00562CEB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78A6DC3E" w14:textId="77777777" w:rsidR="00130EAE" w:rsidRPr="00130EAE" w:rsidRDefault="00130EAE" w:rsidP="00130EAE">
      <w:pPr>
        <w:rPr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5B888C47" w:rsidR="002766F7" w:rsidRPr="008460B7" w:rsidRDefault="00261BD8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F848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766F7"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92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44D51212" w:rsidR="002766F7" w:rsidRPr="006B0702" w:rsidRDefault="00EF28D8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12,972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0C925CA2" w:rsidR="002766F7" w:rsidRPr="008460B7" w:rsidRDefault="00EF28D8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12,919</w:t>
            </w:r>
          </w:p>
        </w:tc>
      </w:tr>
      <w:tr w:rsidR="001D383D" w:rsidRPr="008460B7" w14:paraId="1D367E7E" w14:textId="77777777" w:rsidTr="00B10A45">
        <w:trPr>
          <w:cantSplit/>
        </w:trPr>
        <w:tc>
          <w:tcPr>
            <w:tcW w:w="4950" w:type="dxa"/>
          </w:tcPr>
          <w:p w14:paraId="5A272277" w14:textId="25E1B6E0" w:rsidR="001D383D" w:rsidRPr="008460B7" w:rsidRDefault="001D383D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540" w:type="dxa"/>
          </w:tcPr>
          <w:p w14:paraId="2A6207DF" w14:textId="77777777" w:rsidR="001D383D" w:rsidRPr="008460B7" w:rsidRDefault="001D383D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D4CB49" w14:textId="0ADAE938" w:rsidR="001D383D" w:rsidRDefault="001D383D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75B1">
              <w:rPr>
                <w:rFonts w:asciiTheme="majorBidi" w:hAnsiTheme="majorBidi" w:cstheme="majorBidi"/>
                <w:sz w:val="30"/>
                <w:szCs w:val="30"/>
              </w:rPr>
              <w:t>6,781)</w:t>
            </w:r>
          </w:p>
        </w:tc>
        <w:tc>
          <w:tcPr>
            <w:tcW w:w="180" w:type="dxa"/>
          </w:tcPr>
          <w:p w14:paraId="378757C2" w14:textId="77777777" w:rsidR="001D383D" w:rsidRPr="008460B7" w:rsidRDefault="001D383D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E3E75B5" w14:textId="2748FC56" w:rsidR="001D383D" w:rsidRDefault="005475B1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(6,781)</w:t>
            </w:r>
          </w:p>
        </w:tc>
      </w:tr>
      <w:tr w:rsidR="00AA1560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1D8B9553" w:rsidR="00AA1560" w:rsidRPr="00C724BD" w:rsidRDefault="00EF28D8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180" w:type="dxa"/>
          </w:tcPr>
          <w:p w14:paraId="4FD50369" w14:textId="77777777" w:rsidR="00AA1560" w:rsidRPr="00C724BD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65E9261A" w:rsidR="00AA1560" w:rsidRPr="00C724BD" w:rsidRDefault="00EF28D8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</w:tr>
    </w:tbl>
    <w:p w14:paraId="51B1D7FD" w14:textId="177D6AB5" w:rsidR="006957BE" w:rsidRPr="00485571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16E44A32" w14:textId="6CDA2F3F" w:rsidR="000573F5" w:rsidRPr="00F1598F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485571" w:rsidRDefault="000573F5" w:rsidP="00A9166C">
      <w:pPr>
        <w:ind w:left="540"/>
        <w:jc w:val="both"/>
        <w:rPr>
          <w:rFonts w:ascii="Angsana New" w:hAnsi="Angsana New"/>
          <w:i/>
          <w:iCs/>
        </w:rPr>
      </w:pPr>
    </w:p>
    <w:p w14:paraId="2DB4E8D1" w14:textId="40472A30" w:rsidR="000573F5" w:rsidRPr="00F1598F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485571" w:rsidRDefault="000573F5" w:rsidP="00A9166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A4F4DA6" w14:textId="6E1947C4" w:rsidR="000B3772" w:rsidRDefault="000573F5" w:rsidP="000B377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3F8E7972" w14:textId="57D5EE5E" w:rsidR="00A24DD9" w:rsidRDefault="00A2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456BBF" w14:textId="6604C242" w:rsidR="0066515A" w:rsidRPr="00F1598F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38644AF" w14:textId="77777777" w:rsidR="00930B0C" w:rsidRPr="006639B9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91112F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7DDDDA97" w:rsidR="00930B0C" w:rsidRPr="006639B9" w:rsidRDefault="00281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023CCCE4" w:rsidR="00930B0C" w:rsidRPr="006639B9" w:rsidRDefault="00281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91112F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5870047F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2A9D5370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518418F0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3ACEE0CF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0B0C" w:rsidRPr="006639B9" w14:paraId="5B6043F0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91112F"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919" w:rsidRPr="006639B9" w14:paraId="26B0D994" w14:textId="77777777">
        <w:tc>
          <w:tcPr>
            <w:tcW w:w="3870" w:type="dxa"/>
          </w:tcPr>
          <w:p w14:paraId="3D61A020" w14:textId="039F7973" w:rsidR="00EE1919" w:rsidRPr="00EE1919" w:rsidRDefault="00EE1919" w:rsidP="00EE191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548CF5A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7A6D5" w14:textId="5AE32B4E" w:rsidR="00EE1919" w:rsidRPr="00E6043A" w:rsidRDefault="00E73E96" w:rsidP="002C622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301,26</w:t>
            </w:r>
            <w:r w:rsidR="00207E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18D80BE1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34C69B1" w14:textId="2C45AD94" w:rsidR="00EE1919" w:rsidRPr="006639B9" w:rsidRDefault="00EE1919" w:rsidP="00EE1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370,333</w:t>
            </w:r>
          </w:p>
        </w:tc>
        <w:tc>
          <w:tcPr>
            <w:tcW w:w="236" w:type="dxa"/>
            <w:gridSpan w:val="2"/>
          </w:tcPr>
          <w:p w14:paraId="157F728F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555AA7D2" w14:textId="17216539" w:rsidR="00EE1919" w:rsidRPr="0091112F" w:rsidRDefault="000F3411" w:rsidP="00EE1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284,270</w:t>
            </w:r>
          </w:p>
        </w:tc>
        <w:tc>
          <w:tcPr>
            <w:tcW w:w="236" w:type="dxa"/>
          </w:tcPr>
          <w:p w14:paraId="11E51542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6D4305" w14:textId="3857438A" w:rsidR="00EE1919" w:rsidRPr="006639B9" w:rsidRDefault="00EE1919" w:rsidP="00EE1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353,420</w:t>
            </w:r>
          </w:p>
        </w:tc>
      </w:tr>
      <w:tr w:rsidR="00EE1919" w:rsidRPr="006639B9" w14:paraId="76F21788" w14:textId="77777777" w:rsidTr="0091112F">
        <w:tc>
          <w:tcPr>
            <w:tcW w:w="3870" w:type="dxa"/>
          </w:tcPr>
          <w:p w14:paraId="168B0D25" w14:textId="77777777" w:rsidR="00EE1919" w:rsidRPr="006639B9" w:rsidRDefault="00EE1919" w:rsidP="00EE191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B86E4" w14:textId="24EB3698" w:rsidR="00EE1919" w:rsidRPr="00986633" w:rsidRDefault="002C6223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9,897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EE1919" w:rsidRPr="00986633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F92C6BB" w14:textId="6C619980" w:rsidR="00EE1919" w:rsidRPr="00986633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EE1919" w:rsidRPr="00986633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8894D9E" w14:textId="6482626A" w:rsidR="00EE1919" w:rsidRPr="00512D4D" w:rsidRDefault="003F2A30" w:rsidP="00A93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8,150</w:t>
            </w:r>
          </w:p>
        </w:tc>
        <w:tc>
          <w:tcPr>
            <w:tcW w:w="236" w:type="dxa"/>
          </w:tcPr>
          <w:p w14:paraId="4673AACC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E6C2C73" w14:textId="13655620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9,105</w:t>
            </w:r>
          </w:p>
        </w:tc>
      </w:tr>
      <w:tr w:rsidR="00EE1919" w:rsidRPr="006639B9" w14:paraId="12EC8AAA" w14:textId="77777777" w:rsidTr="0091112F">
        <w:tc>
          <w:tcPr>
            <w:tcW w:w="3870" w:type="dxa"/>
          </w:tcPr>
          <w:p w14:paraId="407DC1D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EE1919" w:rsidRPr="006639B9" w:rsidRDefault="00EE1919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EE1919" w:rsidRPr="00512D4D" w:rsidRDefault="00EE1919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919" w:rsidRPr="006639B9" w14:paraId="54856899" w14:textId="77777777" w:rsidTr="0091112F">
        <w:tc>
          <w:tcPr>
            <w:tcW w:w="3870" w:type="dxa"/>
          </w:tcPr>
          <w:p w14:paraId="67A0E1A1" w14:textId="00D1E10A" w:rsidR="00EE1919" w:rsidRPr="006639B9" w:rsidRDefault="00EE1919" w:rsidP="00EE191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1FCD75C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DEBBEF" w14:textId="40C8622E" w:rsidR="00EE1919" w:rsidRPr="006639B9" w:rsidRDefault="00745DE2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236" w:type="dxa"/>
          </w:tcPr>
          <w:p w14:paraId="2ADCC606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A593F1" w14:textId="774ABC0E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36" w:type="dxa"/>
            <w:gridSpan w:val="2"/>
          </w:tcPr>
          <w:p w14:paraId="5529747E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266EE00" w14:textId="709DC205" w:rsidR="00EE1919" w:rsidRPr="00512D4D" w:rsidRDefault="003F2A30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36" w:type="dxa"/>
          </w:tcPr>
          <w:p w14:paraId="31C542E1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37326" w14:textId="31A5CEC9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</w:tr>
      <w:tr w:rsidR="00EE1919" w:rsidRPr="006639B9" w14:paraId="023202E3" w14:textId="77777777" w:rsidTr="0091112F">
        <w:tc>
          <w:tcPr>
            <w:tcW w:w="3870" w:type="dxa"/>
          </w:tcPr>
          <w:p w14:paraId="5F4B6C80" w14:textId="77777777" w:rsidR="00EE1919" w:rsidRPr="006639B9" w:rsidRDefault="00EE1919" w:rsidP="00EE191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79D5CA" w14:textId="27ED2F6C" w:rsidR="00EE1919" w:rsidRPr="006639B9" w:rsidRDefault="000A503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8,556</w:t>
            </w:r>
          </w:p>
        </w:tc>
        <w:tc>
          <w:tcPr>
            <w:tcW w:w="236" w:type="dxa"/>
          </w:tcPr>
          <w:p w14:paraId="100B9235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F4BD58" w14:textId="4944C84D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  <w:tc>
          <w:tcPr>
            <w:tcW w:w="236" w:type="dxa"/>
            <w:gridSpan w:val="2"/>
          </w:tcPr>
          <w:p w14:paraId="16109464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5197561" w14:textId="4A6D671D" w:rsidR="00EE1919" w:rsidRPr="00512D4D" w:rsidRDefault="00F06615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8,556</w:t>
            </w:r>
          </w:p>
        </w:tc>
        <w:tc>
          <w:tcPr>
            <w:tcW w:w="236" w:type="dxa"/>
          </w:tcPr>
          <w:p w14:paraId="0CB8D4CC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9C83F52" w14:textId="6EE1D67B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</w:tr>
      <w:tr w:rsidR="00EE1919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EE1919" w:rsidRPr="006639B9" w:rsidRDefault="00EE1919" w:rsidP="00EE191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66ACD5EA" w:rsidR="00EE1919" w:rsidRPr="0091112F" w:rsidRDefault="00237C2E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30,015</w:t>
            </w:r>
          </w:p>
        </w:tc>
        <w:tc>
          <w:tcPr>
            <w:tcW w:w="236" w:type="dxa"/>
          </w:tcPr>
          <w:p w14:paraId="1F703F2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17186B1C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10,189</w:t>
            </w:r>
          </w:p>
        </w:tc>
        <w:tc>
          <w:tcPr>
            <w:tcW w:w="236" w:type="dxa"/>
            <w:gridSpan w:val="2"/>
          </w:tcPr>
          <w:p w14:paraId="5B68F33D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638815E3" w:rsidR="00EE1919" w:rsidRPr="00512D4D" w:rsidRDefault="002E701F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  <w:tc>
          <w:tcPr>
            <w:tcW w:w="236" w:type="dxa"/>
          </w:tcPr>
          <w:p w14:paraId="4753271E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143FB203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7,250</w:t>
            </w:r>
          </w:p>
        </w:tc>
      </w:tr>
      <w:tr w:rsidR="00EE1919" w:rsidRPr="006639B9" w14:paraId="1DA90098" w14:textId="77777777" w:rsidTr="0091112F">
        <w:tc>
          <w:tcPr>
            <w:tcW w:w="3870" w:type="dxa"/>
          </w:tcPr>
          <w:p w14:paraId="27DC9344" w14:textId="77777777" w:rsidR="00EE1919" w:rsidRPr="006639B9" w:rsidRDefault="00EE1919" w:rsidP="00EE191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8817A4" w14:textId="1DB785D9" w:rsidR="00EE1919" w:rsidRPr="006639B9" w:rsidRDefault="00237C2E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36" w:type="dxa"/>
          </w:tcPr>
          <w:p w14:paraId="7BFFACD7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A96B223" w14:textId="726BCF36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36" w:type="dxa"/>
            <w:gridSpan w:val="2"/>
          </w:tcPr>
          <w:p w14:paraId="223CB046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4332D1" w14:textId="5DBD9C55" w:rsidR="00EE1919" w:rsidRPr="00512D4D" w:rsidRDefault="002E701F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36" w:type="dxa"/>
          </w:tcPr>
          <w:p w14:paraId="6601370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A986E6" w14:textId="1C4AC43D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EE1919" w:rsidRPr="006639B9" w14:paraId="069E274A" w14:textId="77777777" w:rsidTr="0091112F">
        <w:tc>
          <w:tcPr>
            <w:tcW w:w="3870" w:type="dxa"/>
          </w:tcPr>
          <w:p w14:paraId="7788954A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51B1EDA2" w:rsidR="00EE1919" w:rsidRPr="00693EF7" w:rsidRDefault="00237C2E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15,376</w:t>
            </w:r>
          </w:p>
        </w:tc>
        <w:tc>
          <w:tcPr>
            <w:tcW w:w="236" w:type="dxa"/>
          </w:tcPr>
          <w:p w14:paraId="573EC8EE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7330E69A" w:rsidR="00EE1919" w:rsidRPr="003A7908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15,201</w:t>
            </w:r>
          </w:p>
        </w:tc>
        <w:tc>
          <w:tcPr>
            <w:tcW w:w="236" w:type="dxa"/>
            <w:gridSpan w:val="2"/>
          </w:tcPr>
          <w:p w14:paraId="40E75BC8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0C258A97" w:rsidR="00EE1919" w:rsidRPr="00512D4D" w:rsidRDefault="00602763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15,376</w:t>
            </w:r>
          </w:p>
        </w:tc>
        <w:tc>
          <w:tcPr>
            <w:tcW w:w="236" w:type="dxa"/>
          </w:tcPr>
          <w:p w14:paraId="00223A9F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58827A10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15,201</w:t>
            </w:r>
          </w:p>
        </w:tc>
      </w:tr>
      <w:tr w:rsidR="00EE1919" w:rsidRPr="006639B9" w14:paraId="38A5E0E3" w14:textId="77777777" w:rsidTr="0091112F">
        <w:trPr>
          <w:trHeight w:val="154"/>
        </w:trPr>
        <w:tc>
          <w:tcPr>
            <w:tcW w:w="3870" w:type="dxa"/>
          </w:tcPr>
          <w:p w14:paraId="7C55F535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6" w:type="dxa"/>
          </w:tcPr>
          <w:p w14:paraId="08ACDC5B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8E4A53" w14:textId="66EE2929" w:rsidR="00EE1919" w:rsidRPr="00693EF7" w:rsidRDefault="00D055D8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C645FD" w14:textId="77777777" w:rsidR="00EE1919" w:rsidRPr="004841DC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2477F412" w14:textId="7561541B" w:rsidR="00EE1919" w:rsidRPr="003A7908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  <w:tc>
          <w:tcPr>
            <w:tcW w:w="236" w:type="dxa"/>
            <w:gridSpan w:val="2"/>
          </w:tcPr>
          <w:p w14:paraId="28DB2571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381DCA" w14:textId="17426733" w:rsidR="00EE1919" w:rsidRPr="00512D4D" w:rsidRDefault="00602763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DBC1FF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AAE37F7" w14:textId="0CE675D3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</w:tr>
      <w:tr w:rsidR="00EE1919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36" w:type="dxa"/>
          </w:tcPr>
          <w:p w14:paraId="00654B60" w14:textId="77777777" w:rsidR="00EE1919" w:rsidRPr="006639B9" w:rsidRDefault="00EE1919" w:rsidP="00EE1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580127FA" w:rsidR="00EE1919" w:rsidRPr="00693EF7" w:rsidRDefault="004B2CF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383,94</w:t>
            </w:r>
            <w:r w:rsidR="00207E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4DA3DDB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273C4303" w:rsidR="00EE1919" w:rsidRPr="003A7908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1,250,494</w:t>
            </w:r>
          </w:p>
        </w:tc>
        <w:tc>
          <w:tcPr>
            <w:tcW w:w="236" w:type="dxa"/>
            <w:gridSpan w:val="2"/>
          </w:tcPr>
          <w:p w14:paraId="2FFD06D2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3F677717" w:rsidR="00EE1919" w:rsidRPr="00693EF7" w:rsidRDefault="00DD6A88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362,32</w:t>
            </w:r>
            <w:r w:rsidR="00EF67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F58F2BB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1F3A2432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1,230,642</w:t>
            </w:r>
          </w:p>
        </w:tc>
      </w:tr>
      <w:tr w:rsidR="00E23652" w:rsidRPr="006639B9" w14:paraId="7AC0E8B7" w14:textId="77777777" w:rsidTr="0091112F">
        <w:tc>
          <w:tcPr>
            <w:tcW w:w="3870" w:type="dxa"/>
          </w:tcPr>
          <w:p w14:paraId="41AE5EA6" w14:textId="6DE0E815" w:rsidR="0093469A" w:rsidRPr="00802A93" w:rsidRDefault="0093469A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E23652" w:rsidRPr="00802A93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3652" w:rsidRPr="006639B9" w14:paraId="6558DE9D" w14:textId="77777777" w:rsidTr="0091112F">
        <w:tc>
          <w:tcPr>
            <w:tcW w:w="3870" w:type="dxa"/>
          </w:tcPr>
          <w:p w14:paraId="52488A78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3652" w:rsidRPr="006639B9" w14:paraId="446CD765" w14:textId="77777777" w:rsidTr="0091112F">
        <w:tc>
          <w:tcPr>
            <w:tcW w:w="3870" w:type="dxa"/>
          </w:tcPr>
          <w:p w14:paraId="1D612140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194" w:rsidRPr="006639B9" w14:paraId="5374986A" w14:textId="77777777" w:rsidTr="0091112F">
        <w:tc>
          <w:tcPr>
            <w:tcW w:w="3870" w:type="dxa"/>
          </w:tcPr>
          <w:p w14:paraId="1E901EE0" w14:textId="77777777" w:rsidR="000C7194" w:rsidRPr="006639B9" w:rsidRDefault="000C7194" w:rsidP="000C719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3800B431" w:rsidR="000C7194" w:rsidRPr="006639B9" w:rsidRDefault="0055576B" w:rsidP="007F4826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190,081</w:t>
            </w:r>
          </w:p>
        </w:tc>
        <w:tc>
          <w:tcPr>
            <w:tcW w:w="236" w:type="dxa"/>
          </w:tcPr>
          <w:p w14:paraId="09AEA522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07182A6E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35,989</w:t>
            </w:r>
          </w:p>
        </w:tc>
        <w:tc>
          <w:tcPr>
            <w:tcW w:w="236" w:type="dxa"/>
            <w:gridSpan w:val="2"/>
          </w:tcPr>
          <w:p w14:paraId="379F3ABE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7F507BF4" w:rsidR="000C7194" w:rsidRPr="006639B9" w:rsidRDefault="000F7924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185,18</w:t>
            </w:r>
            <w:r w:rsidR="00E06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1B054607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79A32DA5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30,036</w:t>
            </w:r>
          </w:p>
        </w:tc>
      </w:tr>
      <w:tr w:rsidR="000C7194" w:rsidRPr="006639B9" w14:paraId="2DDC288F" w14:textId="77777777" w:rsidTr="0091112F">
        <w:tc>
          <w:tcPr>
            <w:tcW w:w="3870" w:type="dxa"/>
          </w:tcPr>
          <w:p w14:paraId="3B07F000" w14:textId="77777777" w:rsidR="000C7194" w:rsidRPr="006639B9" w:rsidRDefault="000C7194" w:rsidP="000C719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EC1E19" w14:textId="1D9402FF" w:rsidR="000C7194" w:rsidRPr="00AD09AA" w:rsidRDefault="0055576B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213,1</w:t>
            </w:r>
            <w:r w:rsidR="00AD09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36" w:type="dxa"/>
          </w:tcPr>
          <w:p w14:paraId="064B5D95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51CEF6" w14:textId="086D6A35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  <w:tc>
          <w:tcPr>
            <w:tcW w:w="236" w:type="dxa"/>
            <w:gridSpan w:val="2"/>
          </w:tcPr>
          <w:p w14:paraId="217D5ED4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1ABABFA" w14:textId="13118254" w:rsidR="000C7194" w:rsidRPr="006639B9" w:rsidRDefault="000F7924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213,1</w:t>
            </w:r>
            <w:r w:rsidR="00AD0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  <w:tc>
          <w:tcPr>
            <w:tcW w:w="236" w:type="dxa"/>
          </w:tcPr>
          <w:p w14:paraId="11F1822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91B781F" w14:textId="1D27AAB6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</w:tr>
      <w:tr w:rsidR="000C7194" w:rsidRPr="006639B9" w14:paraId="290DCE6D" w14:textId="77777777" w:rsidTr="0091112F">
        <w:tc>
          <w:tcPr>
            <w:tcW w:w="3870" w:type="dxa"/>
          </w:tcPr>
          <w:p w14:paraId="720CD3F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1CDD6492" w:rsidR="000C7194" w:rsidRPr="00C91D63" w:rsidRDefault="00155941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79,916</w:t>
            </w:r>
          </w:p>
        </w:tc>
        <w:tc>
          <w:tcPr>
            <w:tcW w:w="236" w:type="dxa"/>
          </w:tcPr>
          <w:p w14:paraId="06F865B8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7F300E53" w:rsidR="000C7194" w:rsidRPr="00C91D63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89,783</w:t>
            </w:r>
          </w:p>
        </w:tc>
        <w:tc>
          <w:tcPr>
            <w:tcW w:w="236" w:type="dxa"/>
            <w:gridSpan w:val="2"/>
          </w:tcPr>
          <w:p w14:paraId="2C5D37F1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6A3AD945" w:rsidR="000C7194" w:rsidRPr="00C91D63" w:rsidRDefault="000F7924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79,916</w:t>
            </w:r>
          </w:p>
        </w:tc>
        <w:tc>
          <w:tcPr>
            <w:tcW w:w="236" w:type="dxa"/>
          </w:tcPr>
          <w:p w14:paraId="6E44270E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6CF488FB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89,783</w:t>
            </w:r>
          </w:p>
        </w:tc>
      </w:tr>
      <w:tr w:rsidR="000C7194" w:rsidRPr="006639B9" w14:paraId="2F9337B0" w14:textId="77777777" w:rsidTr="0091112F">
        <w:tc>
          <w:tcPr>
            <w:tcW w:w="3870" w:type="dxa"/>
          </w:tcPr>
          <w:p w14:paraId="11B4E1B3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0A62C6B9" w:rsidR="000C7194" w:rsidRPr="00C91D63" w:rsidRDefault="004952F2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745,009</w:t>
            </w:r>
          </w:p>
        </w:tc>
        <w:tc>
          <w:tcPr>
            <w:tcW w:w="236" w:type="dxa"/>
          </w:tcPr>
          <w:p w14:paraId="31146612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010979D4" w:rsidR="000C7194" w:rsidRPr="00C91D63" w:rsidRDefault="000C719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D859351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66AA4264" w:rsidR="000C7194" w:rsidRPr="00C91D63" w:rsidRDefault="00E86181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745,009</w:t>
            </w:r>
          </w:p>
        </w:tc>
        <w:tc>
          <w:tcPr>
            <w:tcW w:w="236" w:type="dxa"/>
          </w:tcPr>
          <w:p w14:paraId="7644DB37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08428609" w:rsidR="000C7194" w:rsidRPr="006639B9" w:rsidRDefault="000C719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C7194" w:rsidRPr="006639B9" w14:paraId="0BF48463" w14:textId="77777777" w:rsidTr="0091112F">
        <w:tc>
          <w:tcPr>
            <w:tcW w:w="3870" w:type="dxa"/>
          </w:tcPr>
          <w:p w14:paraId="3DCC256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4DB02E3C" w:rsidR="000C7194" w:rsidRPr="007B415A" w:rsidRDefault="004952F2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74800" w:rsidRPr="007B41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0,213</w:t>
            </w:r>
          </w:p>
        </w:tc>
        <w:tc>
          <w:tcPr>
            <w:tcW w:w="236" w:type="dxa"/>
          </w:tcPr>
          <w:p w14:paraId="444E81EB" w14:textId="77777777" w:rsidR="000C7194" w:rsidRPr="007B415A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2B8B790D" w:rsidR="000C7194" w:rsidRPr="007B415A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26,632</w:t>
            </w:r>
          </w:p>
        </w:tc>
        <w:tc>
          <w:tcPr>
            <w:tcW w:w="236" w:type="dxa"/>
            <w:gridSpan w:val="2"/>
          </w:tcPr>
          <w:p w14:paraId="76896169" w14:textId="77777777" w:rsidR="000C7194" w:rsidRPr="007B415A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7AEA9187" w:rsidR="000C7194" w:rsidRPr="007B415A" w:rsidRDefault="00E440F9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1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30,213</w:t>
            </w:r>
          </w:p>
        </w:tc>
        <w:tc>
          <w:tcPr>
            <w:tcW w:w="236" w:type="dxa"/>
          </w:tcPr>
          <w:p w14:paraId="16EC717F" w14:textId="77777777" w:rsidR="000C7194" w:rsidRPr="007B415A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1674973C" w:rsidR="000C7194" w:rsidRPr="007B415A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26,632</w:t>
            </w:r>
          </w:p>
        </w:tc>
      </w:tr>
      <w:tr w:rsidR="000C7194" w:rsidRPr="006639B9" w14:paraId="730279D4" w14:textId="77777777" w:rsidTr="0091112F">
        <w:tc>
          <w:tcPr>
            <w:tcW w:w="3870" w:type="dxa"/>
          </w:tcPr>
          <w:p w14:paraId="3E878F33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13DDF12A" w:rsidR="000C7194" w:rsidRPr="006639B9" w:rsidRDefault="00B64FC7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5,792</w:t>
            </w:r>
          </w:p>
        </w:tc>
        <w:tc>
          <w:tcPr>
            <w:tcW w:w="236" w:type="dxa"/>
          </w:tcPr>
          <w:p w14:paraId="269C3704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0CE199B1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3,333</w:t>
            </w:r>
          </w:p>
        </w:tc>
        <w:tc>
          <w:tcPr>
            <w:tcW w:w="236" w:type="dxa"/>
            <w:gridSpan w:val="2"/>
          </w:tcPr>
          <w:p w14:paraId="17F0D73A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44799B52" w:rsidR="000C7194" w:rsidRPr="006639B9" w:rsidRDefault="00B64FC7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5,792</w:t>
            </w:r>
          </w:p>
        </w:tc>
        <w:tc>
          <w:tcPr>
            <w:tcW w:w="236" w:type="dxa"/>
          </w:tcPr>
          <w:p w14:paraId="27081C31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0C93F972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3,333</w:t>
            </w:r>
          </w:p>
        </w:tc>
      </w:tr>
      <w:tr w:rsidR="000C7194" w:rsidRPr="006639B9" w14:paraId="199A76E9" w14:textId="77777777" w:rsidTr="0091112F">
        <w:tc>
          <w:tcPr>
            <w:tcW w:w="3870" w:type="dxa"/>
          </w:tcPr>
          <w:p w14:paraId="4108C190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36" w:type="dxa"/>
          </w:tcPr>
          <w:p w14:paraId="07F67B6C" w14:textId="77777777" w:rsidR="000C7194" w:rsidRPr="006639B9" w:rsidRDefault="000C7194" w:rsidP="000C7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5BE718BD" w:rsidR="000C7194" w:rsidRPr="007B415A" w:rsidRDefault="001C0AB4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1,26</w:t>
            </w:r>
            <w:r w:rsidR="00B64F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7B41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64F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6" w:type="dxa"/>
          </w:tcPr>
          <w:p w14:paraId="3A79BC75" w14:textId="77777777" w:rsidR="000C7194" w:rsidRPr="007B415A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1F6BFDA5" w:rsidR="000C7194" w:rsidRPr="007B415A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369,126</w:t>
            </w:r>
          </w:p>
        </w:tc>
        <w:tc>
          <w:tcPr>
            <w:tcW w:w="236" w:type="dxa"/>
            <w:gridSpan w:val="2"/>
          </w:tcPr>
          <w:p w14:paraId="0307EF0D" w14:textId="77777777" w:rsidR="000C7194" w:rsidRPr="007B415A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0D5EBE98" w:rsidR="000C7194" w:rsidRPr="007B415A" w:rsidRDefault="00FD6B29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</w:t>
            </w:r>
            <w:r w:rsidR="00B64F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</w:t>
            </w:r>
            <w:r w:rsidR="00B402CF" w:rsidRPr="007B41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64F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302</w:t>
            </w:r>
          </w:p>
        </w:tc>
        <w:tc>
          <w:tcPr>
            <w:tcW w:w="236" w:type="dxa"/>
          </w:tcPr>
          <w:p w14:paraId="2C368E7E" w14:textId="77777777" w:rsidR="000C7194" w:rsidRPr="007B415A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4532F6D4" w:rsidR="000C7194" w:rsidRPr="007B415A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363,173</w:t>
            </w:r>
          </w:p>
        </w:tc>
      </w:tr>
    </w:tbl>
    <w:p w14:paraId="1AA2592B" w14:textId="77777777" w:rsidR="00A3191F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C809A2" w14:textId="77777777" w:rsidR="00DB4605" w:rsidRDefault="00DB4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58EE0B6" w14:textId="6E361B73" w:rsidR="008917EE" w:rsidRPr="008917EE" w:rsidRDefault="008917EE" w:rsidP="00DB4605">
      <w:pPr>
        <w:tabs>
          <w:tab w:val="clear" w:pos="227"/>
          <w:tab w:val="clear" w:pos="454"/>
          <w:tab w:val="clear" w:pos="680"/>
          <w:tab w:val="clear" w:pos="907"/>
        </w:tabs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4864" w:type="pct"/>
        <w:tblInd w:w="90" w:type="dxa"/>
        <w:tblLayout w:type="fixed"/>
        <w:tblLook w:val="01E0" w:firstRow="1" w:lastRow="1" w:firstColumn="1" w:lastColumn="1" w:noHBand="0" w:noVBand="0"/>
      </w:tblPr>
      <w:tblGrid>
        <w:gridCol w:w="6392"/>
        <w:gridCol w:w="239"/>
        <w:gridCol w:w="1220"/>
        <w:gridCol w:w="237"/>
        <w:gridCol w:w="1256"/>
      </w:tblGrid>
      <w:tr w:rsidR="00C52BFA" w:rsidRPr="00F722EA" w14:paraId="4F335046" w14:textId="77777777" w:rsidTr="00C52BFA">
        <w:trPr>
          <w:trHeight w:val="415"/>
          <w:tblHeader/>
        </w:trPr>
        <w:tc>
          <w:tcPr>
            <w:tcW w:w="3420" w:type="pct"/>
            <w:shd w:val="clear" w:color="auto" w:fill="auto"/>
          </w:tcPr>
          <w:p w14:paraId="110CAD75" w14:textId="77777777" w:rsidR="00C52BFA" w:rsidRPr="00C52BFA" w:rsidRDefault="00C52BFA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671581" w14:textId="77777777" w:rsidR="00C52BFA" w:rsidRPr="00C52BFA" w:rsidRDefault="00C52BFA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6C8BEDEB" w14:textId="152116C7" w:rsidR="00C52BFA" w:rsidRPr="00C52BFA" w:rsidRDefault="00C52BFA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C52B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FA" w:rsidRPr="00F722EA" w14:paraId="3DADD1B1" w14:textId="77777777" w:rsidTr="00AB4BA6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5418C859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5CAE954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483F51" w14:textId="72B7992A" w:rsidR="00C52BFA" w:rsidRPr="00C52BFA" w:rsidRDefault="00C52BFA" w:rsidP="00C5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shd w:val="clear" w:color="auto" w:fill="auto"/>
          </w:tcPr>
          <w:p w14:paraId="54B1C7FD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3520C47" w14:textId="6E8D765F" w:rsidR="00C52BFA" w:rsidRPr="00C52BFA" w:rsidRDefault="00C52BFA" w:rsidP="00F7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2BFA" w:rsidRPr="00F722EA" w14:paraId="1E4179CC" w14:textId="77777777" w:rsidTr="00AB4BA6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7E9B69AA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B318F9A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F9DC189" w14:textId="67865EDC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shd w:val="clear" w:color="auto" w:fill="auto"/>
          </w:tcPr>
          <w:p w14:paraId="42167E4F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3F878DC" w14:textId="6B4C855D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2BFA" w:rsidRPr="00F722EA" w14:paraId="14E97511" w14:textId="6E5E1157" w:rsidTr="00C52BFA">
        <w:trPr>
          <w:trHeight w:val="387"/>
          <w:tblHeader/>
        </w:trPr>
        <w:tc>
          <w:tcPr>
            <w:tcW w:w="3420" w:type="pct"/>
            <w:shd w:val="clear" w:color="auto" w:fill="auto"/>
          </w:tcPr>
          <w:p w14:paraId="50EA53E9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8A1F274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29CC19F6" w14:textId="6EE657F8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FA" w:rsidRPr="00F722EA" w14:paraId="2C1717E2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037B2DBA" w14:textId="77777777" w:rsidR="006D31DE" w:rsidRPr="00C52BFA" w:rsidRDefault="006D31DE" w:rsidP="006D3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1)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2795F890" w14:textId="77777777" w:rsidR="006D31DE" w:rsidRPr="00C52BFA" w:rsidRDefault="006D31DE" w:rsidP="006D3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1.1)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จำนวน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545,300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1,000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บาท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6.75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ต่อปี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ชำระดอกเบี้ยทุก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3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เดือน มีอายุ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2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ปี ครบกำหนดไถ่ถอนในเดือนกุมภาพันธ์ </w:t>
            </w:r>
            <w:r w:rsidRPr="00C52BF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  <w:p w14:paraId="3F6D646F" w14:textId="77777777" w:rsidR="006D31DE" w:rsidRPr="00C52BFA" w:rsidRDefault="006D31DE" w:rsidP="006D3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โดยเมื่อวันที่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C52BFA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การไถ่ถอนหุ้นกู้โดยขยายเวลาครบกำหนดไถ่ถอนจากเดิม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วันที่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กุมภาพันธ์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เป็นการทยอยจ่าย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ครั้งและเปลี่ยนแปลงอัตราดอกเบี้ยเป็นร้อยละ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7.5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ต่อปี </w:t>
            </w:r>
          </w:p>
          <w:p w14:paraId="62B2D209" w14:textId="77777777" w:rsidR="006D31DE" w:rsidRPr="00C52BFA" w:rsidRDefault="006D31DE" w:rsidP="006D3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ต่อมาในวันที่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C52BFA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วันที่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22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เป็นทยอยจ่าย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8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ครั้ง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และเปลี่ยนแปลงอัตราดอกเบี้ยเป็นร้อยละ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  <w:p w14:paraId="272D3870" w14:textId="6E7BC984" w:rsidR="00C52BFA" w:rsidRPr="00C52BFA" w:rsidRDefault="006D31DE" w:rsidP="007B4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470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ต่อมาในวันที่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AF470A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วันที่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22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เป็นวันที่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และอนุมัติให้บริษัท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จ่าย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ดอกเบี้ยหุ้นกู้ทุกวันที่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มีนาคม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 15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3334F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และ </w:t>
            </w:r>
            <w:r w:rsidRPr="003334F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 ของทุกปีตลอดอายุหุ้นกู้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ในอัตราร้อยละ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5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ต่อปี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จ่าย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ชำระดอกเบี้ย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ที่เหลือ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ในอัตราร้อยละ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2.75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ในวันครบกำหนดไถ่ถอน หรือวันที่มีการไถ่ถอนหุ้นกู้ก่อนครบกำหนด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CDAEA58" w14:textId="77777777" w:rsidR="00C52BFA" w:rsidRPr="00C52BFA" w:rsidRDefault="00C52BFA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8A9433" w14:textId="77777777" w:rsidR="00C52BFA" w:rsidRPr="00C52BFA" w:rsidRDefault="00C52BFA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B640E11" w14:textId="77777777" w:rsidR="00C52BFA" w:rsidRPr="00C52BFA" w:rsidRDefault="00C52BFA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87C7C18" w14:textId="77777777" w:rsidR="00C52BFA" w:rsidRPr="00C52BFA" w:rsidRDefault="00C52BFA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B156FF" w14:textId="77777777" w:rsidR="00C52BFA" w:rsidRPr="00C52BFA" w:rsidRDefault="00C52BFA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6349E7" w14:textId="77777777" w:rsidR="00C52BFA" w:rsidRPr="00C52BFA" w:rsidRDefault="00C52BFA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BFA" w:rsidRPr="00F722EA" w14:paraId="1E459C7A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0CFC0169" w14:textId="0E67E066" w:rsidR="00C52BFA" w:rsidRPr="00C52BFA" w:rsidRDefault="00C52BFA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ACED77C" w14:textId="77777777" w:rsidR="00C52BFA" w:rsidRPr="00C52BFA" w:rsidRDefault="00C52BFA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214ED83" w14:textId="02B79C58" w:rsidR="00C52BFA" w:rsidRPr="00C52BFA" w:rsidRDefault="00C52BFA" w:rsidP="007B41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7E87410" w14:textId="77777777" w:rsidR="00C52BFA" w:rsidRPr="00C52BFA" w:rsidRDefault="00C52BFA" w:rsidP="008E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5"/>
              </w:tabs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BB94980" w14:textId="186D0976" w:rsidR="00C52BFA" w:rsidRPr="00C52BFA" w:rsidRDefault="00C52BFA" w:rsidP="008E454A">
            <w:pPr>
              <w:pStyle w:val="acctfourfigures"/>
              <w:tabs>
                <w:tab w:val="clear" w:pos="765"/>
                <w:tab w:val="decimal" w:pos="534"/>
                <w:tab w:val="decimal" w:pos="77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435,980</w:t>
            </w:r>
          </w:p>
        </w:tc>
      </w:tr>
      <w:tr w:rsidR="00C52BFA" w:rsidRPr="00F722EA" w14:paraId="4A24898C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475BFB3D" w14:textId="77777777" w:rsidR="00C52BFA" w:rsidRPr="00C52BFA" w:rsidRDefault="00C52BFA" w:rsidP="006C2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  <w:p w14:paraId="31A73E41" w14:textId="48E9AB43" w:rsidR="00C52BFA" w:rsidRPr="00C52BFA" w:rsidRDefault="00C52BFA" w:rsidP="006C2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80C0AA4" w14:textId="77777777" w:rsidR="00C52BFA" w:rsidRPr="00C52BFA" w:rsidRDefault="00C52BFA" w:rsidP="006C27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7CE5C3A" w14:textId="6C05A0D3" w:rsidR="00C52BFA" w:rsidRPr="00C52BFA" w:rsidRDefault="00C52BFA" w:rsidP="007B415A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408,836</w:t>
            </w:r>
          </w:p>
        </w:tc>
        <w:tc>
          <w:tcPr>
            <w:tcW w:w="127" w:type="pct"/>
            <w:shd w:val="clear" w:color="auto" w:fill="auto"/>
          </w:tcPr>
          <w:p w14:paraId="72B5175A" w14:textId="77777777" w:rsidR="00C52BFA" w:rsidRPr="00C52BFA" w:rsidRDefault="00C52BFA" w:rsidP="008E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84DC252" w14:textId="37098257" w:rsidR="00C52BFA" w:rsidRPr="00C52BFA" w:rsidRDefault="00C52BFA" w:rsidP="008E454A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2BFA" w:rsidRPr="00F722EA" w14:paraId="4343D533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6EA814E8" w14:textId="77777777" w:rsidR="00C93784" w:rsidRDefault="00C93784" w:rsidP="00C93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1.2)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หน่วย มูลค่าที่ตราไว้หน่วยละ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บาท อัตราดอกเบี้ยคงที่ร้อยละ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ต่อปี ชำระดอกเบี้ยทุก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 มีอายุ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 ครบกำหนดไถ่ถอนในเดือนตุลาคม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  <w:p w14:paraId="4136F18E" w14:textId="77777777" w:rsidR="00C93784" w:rsidRPr="00C52BFA" w:rsidRDefault="00C93784" w:rsidP="00C93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 xml:space="preserve">โดยเมื่อวันที่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ที่ประชุมผู้ถือหุ้นกู้มีมติอนุมัติการเปลี่ยนแปลงเงื่อนไขการไถ่ถอนหุ้นกู้โดยขยายเวลาครบกำหนดไถ่ถอนจากเดิม วันที่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เป็นการทยอยจ่าย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ครั้งและเปลี่ยนแปลงอัตราดอกเบี้ยเป็นร้อยละ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7.5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ต่อปี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73DDB65D" w14:textId="77777777" w:rsidR="00C93784" w:rsidRPr="00C52BFA" w:rsidRDefault="00C93784" w:rsidP="00C93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ต่อมาในวันที่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เป็นทยอยจ่าย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>ครั้ง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และเปลี่ยนแปลงอัตราดอกเบี้ยเป็นร้อยละ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  <w:p w14:paraId="0C478423" w14:textId="1A045AF7" w:rsidR="00C52BFA" w:rsidRPr="001D33A5" w:rsidRDefault="00C93784" w:rsidP="007B4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A3C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ต่อมาในวันที่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15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916A3C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2567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เป็นวันที่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15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และอนุมัติให้บริษัท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จ่าย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ดอกเบี้ยหุ้นกู้ทุกวันที่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มีนาคม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 15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3334F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และ </w:t>
            </w:r>
            <w:r w:rsidRPr="003334F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 ของทุกปีตลอดอายุหุ้นกู้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ในอัตราร้อยละ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5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ต่อปี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จ่าย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ชำระดอกเบี้ย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ที่เหลือ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ในอัตราร้อยละ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2.75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ในวันครบกำหนดไถ่ถอน หรือวันที่มีการไถ่ถอนหุ้นกู้ก่อนครบกำหนด</w:t>
            </w:r>
          </w:p>
        </w:tc>
        <w:tc>
          <w:tcPr>
            <w:tcW w:w="128" w:type="pct"/>
            <w:shd w:val="clear" w:color="auto" w:fill="auto"/>
          </w:tcPr>
          <w:p w14:paraId="2EA4E7B1" w14:textId="77777777" w:rsidR="00C52BFA" w:rsidRPr="00C52BFA" w:rsidRDefault="00C52BFA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35C467F" w14:textId="77777777" w:rsidR="00C52BFA" w:rsidRPr="00C52BFA" w:rsidRDefault="00C52BFA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609561E" w14:textId="77777777" w:rsidR="00C52BFA" w:rsidRPr="00C52BFA" w:rsidRDefault="00C52BFA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F39B0E3" w14:textId="77777777" w:rsidR="00C52BFA" w:rsidRPr="00C52BFA" w:rsidRDefault="00C52BFA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BFA" w:rsidRPr="00F722EA" w14:paraId="4EA8355E" w14:textId="77777777" w:rsidTr="00AB4BA6">
        <w:trPr>
          <w:trHeight w:val="380"/>
        </w:trPr>
        <w:tc>
          <w:tcPr>
            <w:tcW w:w="3420" w:type="pct"/>
            <w:shd w:val="clear" w:color="auto" w:fill="auto"/>
          </w:tcPr>
          <w:p w14:paraId="56708004" w14:textId="2CFD2507" w:rsidR="00C52BFA" w:rsidRPr="00C52BFA" w:rsidRDefault="00C52BFA" w:rsidP="00981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4EC0B92" w14:textId="77777777" w:rsidR="00C52BFA" w:rsidRPr="00C52BFA" w:rsidRDefault="00C52BFA" w:rsidP="00981A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DDF334" w14:textId="0C2940B8" w:rsidR="00C52BFA" w:rsidRPr="00C52BFA" w:rsidRDefault="00C52BFA" w:rsidP="00B154D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CC7CC7B" w14:textId="77777777" w:rsidR="00C52BFA" w:rsidRPr="00C52BFA" w:rsidRDefault="00C52BFA" w:rsidP="00B15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7FC8C89" w14:textId="29557B69" w:rsidR="00C52BFA" w:rsidRPr="00C52BFA" w:rsidRDefault="00C52BFA" w:rsidP="00B154D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210,000</w:t>
            </w:r>
          </w:p>
        </w:tc>
      </w:tr>
      <w:tr w:rsidR="00C52BFA" w:rsidRPr="00F722EA" w14:paraId="683D7CBF" w14:textId="77777777" w:rsidTr="00AB4BA6">
        <w:trPr>
          <w:trHeight w:val="380"/>
        </w:trPr>
        <w:tc>
          <w:tcPr>
            <w:tcW w:w="3420" w:type="pct"/>
            <w:shd w:val="clear" w:color="auto" w:fill="auto"/>
          </w:tcPr>
          <w:p w14:paraId="0F8235A9" w14:textId="77777777" w:rsidR="00C52BFA" w:rsidRPr="00C52BFA" w:rsidRDefault="00C52BFA" w:rsidP="00981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  <w:p w14:paraId="5A40B28E" w14:textId="50C77938" w:rsidR="00C52BFA" w:rsidRPr="00C52BFA" w:rsidRDefault="00C52BFA" w:rsidP="00981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F0ECE7E" w14:textId="77777777" w:rsidR="00C52BFA" w:rsidRPr="00C52BFA" w:rsidRDefault="00C52BFA" w:rsidP="00981A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67BC62C" w14:textId="03BDC9B1" w:rsidR="00C52BFA" w:rsidRPr="00C52BFA" w:rsidRDefault="00C52BFA" w:rsidP="00B154D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  <w:tc>
          <w:tcPr>
            <w:tcW w:w="127" w:type="pct"/>
            <w:shd w:val="clear" w:color="auto" w:fill="auto"/>
          </w:tcPr>
          <w:p w14:paraId="656E63CB" w14:textId="77777777" w:rsidR="00C52BFA" w:rsidRPr="00C52BFA" w:rsidRDefault="00C52BFA" w:rsidP="00B15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6F74C78" w14:textId="0504D814" w:rsidR="00C52BFA" w:rsidRPr="00C52BFA" w:rsidRDefault="00C52BFA" w:rsidP="00B154D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008B" w:rsidRPr="00F722EA" w14:paraId="42B4AE4B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7EF0AEBE" w14:textId="77777777" w:rsidR="00C9008B" w:rsidRDefault="00C9008B" w:rsidP="00C90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1.3)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71,000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ต่อปี ชำระดอกเบี้ยทุก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เดือน มีอายุ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ครบกำหนดไถ่ถอนในเดือนกันยายน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726CA6E8" w14:textId="77777777" w:rsidR="00C9008B" w:rsidRDefault="00C9008B" w:rsidP="00C90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ต่อมาในวันที่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C52BFA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C52BFA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วันที่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11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กันยายน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เป็นทยอยจ่าย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5 </w:t>
            </w:r>
            <w:r w:rsidRPr="00C52B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ครั้ง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และเปลี่ยนแปลงอัตราดอกเบี้ยเป็นร้อยละ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  <w:p w14:paraId="4D4C0419" w14:textId="77777777" w:rsidR="00C9008B" w:rsidRDefault="00C9008B" w:rsidP="00C90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  <w:p w14:paraId="7846099F" w14:textId="77777777" w:rsidR="00C9008B" w:rsidRDefault="00C9008B" w:rsidP="00C90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  <w:p w14:paraId="19E78D78" w14:textId="1FCC880F" w:rsidR="00C9008B" w:rsidRPr="00844F61" w:rsidRDefault="00C9008B" w:rsidP="007B4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16A3C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lastRenderedPageBreak/>
              <w:t>ต่อมาในวันที่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15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916A3C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</w:t>
            </w:r>
            <w:r w:rsidRPr="00EA37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นที่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11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EA37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เป็นวันที่ </w:t>
            </w:r>
            <w:r w:rsidRPr="00EA37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15 </w:t>
            </w:r>
            <w:r w:rsidRPr="00EA37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  <w:r w:rsidRPr="00916A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และอนุมัติให้บริษัท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จ่าย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ดอกเบี้ยหุ้นกู้ทุกวันที่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มีนาคม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 15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3334F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และ </w:t>
            </w:r>
            <w:r w:rsidRPr="003334F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 ของทุกปีตลอดอายุหุ้นกู้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ในอัตราร้อยละ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</w:rPr>
              <w:t xml:space="preserve">5 </w:t>
            </w:r>
            <w:r w:rsidRPr="00AF470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ต่อปี</w:t>
            </w:r>
            <w:r w:rsidRPr="003334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จ่าย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ชำระดอกเบี้ย</w:t>
            </w:r>
            <w:r w:rsidRPr="003334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ที่เหลือ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ในอัตราร้อยละ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2.</w:t>
            </w:r>
            <w:r w:rsidR="00B322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5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ในวันครบกำหนดไถ่ถอน หรือวันที่มีการไถ่ถอนหุ้นกู้ก่อนครบกำหนด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632B0584" w14:textId="77777777" w:rsidR="00C9008B" w:rsidRPr="00C52BFA" w:rsidRDefault="00C9008B" w:rsidP="00C90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BABBE7" w14:textId="77777777" w:rsidR="00C9008B" w:rsidRPr="00C52BFA" w:rsidRDefault="00C9008B" w:rsidP="00C9008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3C74EB5" w14:textId="77777777" w:rsidR="00C9008B" w:rsidRPr="00C52BFA" w:rsidRDefault="00C9008B" w:rsidP="00C9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0233BA9" w14:textId="77777777" w:rsidR="00C9008B" w:rsidRPr="00C52BFA" w:rsidRDefault="00C9008B" w:rsidP="00C9008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BFA" w:rsidRPr="00F722EA" w14:paraId="37FB1DED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288F3C4E" w14:textId="45370270" w:rsidR="00C52BFA" w:rsidRPr="00C52BFA" w:rsidRDefault="00C52BFA" w:rsidP="001A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1A0933A3" w14:textId="77777777" w:rsidR="00C52BFA" w:rsidRPr="00C52BFA" w:rsidRDefault="00C52BFA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2B94CCB" w14:textId="189D1137" w:rsidR="00C52BFA" w:rsidRPr="00C52BFA" w:rsidRDefault="00C52BFA" w:rsidP="00D748C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9C3FB6F" w14:textId="77777777" w:rsidR="00C52BFA" w:rsidRPr="00C52BFA" w:rsidRDefault="00C52BFA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E91BC8B" w14:textId="2A7DBF9D" w:rsidR="00C52BFA" w:rsidRPr="00C52BFA" w:rsidRDefault="00C52BFA" w:rsidP="004A17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63,853</w:t>
            </w:r>
          </w:p>
        </w:tc>
      </w:tr>
      <w:tr w:rsidR="00C52BFA" w:rsidRPr="00F722EA" w14:paraId="08E0E72C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5AAD426B" w14:textId="77777777" w:rsidR="00C52BFA" w:rsidRPr="00C52BFA" w:rsidRDefault="00C52BFA" w:rsidP="001A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  <w:p w14:paraId="5D18C0D5" w14:textId="77777777" w:rsidR="00C52BFA" w:rsidRPr="00C52BFA" w:rsidRDefault="00C52BFA" w:rsidP="001A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9AA8EA9" w14:textId="77777777" w:rsidR="00C52BFA" w:rsidRPr="00C52BFA" w:rsidRDefault="00C52BFA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073580F" w14:textId="67328820" w:rsidR="00C52BFA" w:rsidRPr="00C52BFA" w:rsidRDefault="00C52BFA" w:rsidP="00D803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60,261</w:t>
            </w:r>
          </w:p>
        </w:tc>
        <w:tc>
          <w:tcPr>
            <w:tcW w:w="127" w:type="pct"/>
            <w:shd w:val="clear" w:color="auto" w:fill="auto"/>
          </w:tcPr>
          <w:p w14:paraId="24061E2E" w14:textId="77777777" w:rsidR="00C52BFA" w:rsidRPr="00C52BFA" w:rsidRDefault="00C52BFA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9C07F50" w14:textId="2D384960" w:rsidR="00C52BFA" w:rsidRPr="00C52BFA" w:rsidRDefault="00801C45" w:rsidP="00801C4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7A19" w:rsidRPr="00F722EA" w14:paraId="24F2FCFA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6E7F10DD" w14:textId="77777777" w:rsidR="00317A19" w:rsidRPr="00C52BFA" w:rsidRDefault="00317A19" w:rsidP="0031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1.4)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101,700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บาท อัตราดอกเบี้ยคงที่ร้อยละ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ต่อปี ชำระดอกเบี้ยทุก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เดือน มีอายุ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ปี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เดือน ครบกำหนดไถ่ถอนในเดือนสิงหาคม 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2565 </w:t>
            </w:r>
          </w:p>
          <w:p w14:paraId="1BB6EB8F" w14:textId="77777777" w:rsidR="00317A19" w:rsidRPr="00AF470A" w:rsidRDefault="00317A19" w:rsidP="0031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AF470A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ต่อมาในวันที่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2565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EA37CD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วันที่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29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สิงหาคม 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2565</w:t>
            </w:r>
            <w:r w:rsidRPr="00AF470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เป็นทยอยจ่าย</w:t>
            </w:r>
            <w:r w:rsidRPr="00AF470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6 </w:t>
            </w:r>
            <w:r w:rsidRPr="00AF470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ครั้ง</w:t>
            </w:r>
            <w:r w:rsidRPr="00AF470A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 xml:space="preserve">และเปลี่ยนแปลงอัตราดอกเบี้ยเป็นร้อยละ </w:t>
            </w:r>
            <w:r w:rsidRPr="00AF470A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</w:rPr>
              <w:t xml:space="preserve">7.25 </w:t>
            </w:r>
            <w:r w:rsidRPr="00AF470A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ต่อปี</w:t>
            </w:r>
          </w:p>
          <w:p w14:paraId="78FF577E" w14:textId="64DEE923" w:rsidR="00317A19" w:rsidRPr="00D85827" w:rsidRDefault="00317A19" w:rsidP="0031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F470A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>ต่อมาในวันที่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มิถุนายน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2566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AF470A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>หุ้นกู้โดยขยายเวลาครบกำหนดไถ่ถอนจากเดิม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วันที่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29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สิงหาคม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2566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เป็นวันที่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15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มิถุนายน 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2568</w:t>
            </w:r>
            <w:r w:rsidRPr="00AF470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และอนุมัติให้บริษัทจ่ายชำระดอกเบี้ยหุ้นกู้ทุกวันที่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15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มีนาคม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15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มิถุนายน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15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และ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15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ของทุกปีตลอดอายุหุ้นกู้ในอัตราร้อยละ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5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ต่อปี และจ่ายชำระดอกเบี้ยที่เหลือในอัตราร้อยละ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2.</w:t>
            </w:r>
            <w:r w:rsidR="008E09C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5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ต่อปี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130C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ในวันครบกำหนดไถ่ถอน หรือวันที่มีการไถ่ถอนหุ้นกู้ก่อนครบกำหนด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76CC7375" w14:textId="77777777" w:rsidR="00317A19" w:rsidRPr="00C52BFA" w:rsidRDefault="00317A19" w:rsidP="00317A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8F06DE9" w14:textId="77777777" w:rsidR="00317A19" w:rsidRPr="007B415A" w:rsidRDefault="00317A19" w:rsidP="00317A1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B5491B" w14:textId="77777777" w:rsidR="00317A19" w:rsidRPr="00C52BFA" w:rsidRDefault="00317A19" w:rsidP="0031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C252E5" w14:textId="77777777" w:rsidR="00317A19" w:rsidRPr="00C52BFA" w:rsidRDefault="00317A19" w:rsidP="00317A1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BFA" w:rsidRPr="00F722EA" w14:paraId="735AFCC7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035B4C3B" w14:textId="103D28D3" w:rsidR="00C52BFA" w:rsidRPr="00C52BFA" w:rsidRDefault="00C52BFA" w:rsidP="00B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60882AF4" w14:textId="77777777" w:rsidR="00C52BFA" w:rsidRPr="00C52BFA" w:rsidRDefault="00C52BFA" w:rsidP="00B365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8F0F367" w14:textId="72B96678" w:rsidR="00C52BFA" w:rsidRPr="00C52BFA" w:rsidRDefault="00C52BFA" w:rsidP="007B41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EB6811E" w14:textId="77777777" w:rsidR="00C52BFA" w:rsidRPr="00C52BFA" w:rsidRDefault="00C52BFA" w:rsidP="00B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A845FC5" w14:textId="4DCFAB0E" w:rsidR="00C52BFA" w:rsidRPr="00C52BFA" w:rsidRDefault="00C52BFA" w:rsidP="004A17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91,274</w:t>
            </w:r>
          </w:p>
        </w:tc>
      </w:tr>
      <w:tr w:rsidR="00C52BFA" w:rsidRPr="00F722EA" w14:paraId="12E33DC6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18DFB7DF" w14:textId="655902E1" w:rsidR="00C52BFA" w:rsidRPr="00C52BFA" w:rsidRDefault="00C52BFA" w:rsidP="008D2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52B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599DB090" w14:textId="77777777" w:rsidR="00C52BFA" w:rsidRPr="00C52BFA" w:rsidRDefault="00C52BFA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BF958E9" w14:textId="30C98C2A" w:rsidR="00C52BFA" w:rsidRPr="00C52BFA" w:rsidRDefault="00C52BFA" w:rsidP="007B415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80,912</w:t>
            </w:r>
          </w:p>
        </w:tc>
        <w:tc>
          <w:tcPr>
            <w:tcW w:w="127" w:type="pct"/>
            <w:shd w:val="clear" w:color="auto" w:fill="auto"/>
          </w:tcPr>
          <w:p w14:paraId="67D4C506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89763F9" w14:textId="53010ADE" w:rsidR="00C52BFA" w:rsidRPr="00C52BFA" w:rsidRDefault="00C52BFA" w:rsidP="004A17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52BFA" w:rsidRPr="00F722EA" w14:paraId="13777C3D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43F506AC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2A0DC70F" w14:textId="77777777" w:rsidR="00C52BFA" w:rsidRPr="00C52BFA" w:rsidRDefault="00C52BFA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505391EB" w14:textId="5FE59680" w:rsidR="00C52BFA" w:rsidRPr="00C52BFA" w:rsidRDefault="00C52BFA" w:rsidP="007B415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745,009</w:t>
            </w:r>
          </w:p>
        </w:tc>
        <w:tc>
          <w:tcPr>
            <w:tcW w:w="127" w:type="pct"/>
            <w:shd w:val="clear" w:color="auto" w:fill="auto"/>
          </w:tcPr>
          <w:p w14:paraId="3111CF5F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34D31AD" w14:textId="4359D1C1" w:rsidR="00C52BFA" w:rsidRPr="00C52BFA" w:rsidRDefault="00C52BFA" w:rsidP="004A17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801,107</w:t>
            </w:r>
          </w:p>
        </w:tc>
      </w:tr>
      <w:tr w:rsidR="00C52BFA" w:rsidRPr="00F722EA" w14:paraId="6C971B2D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69E5E116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B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52B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2F8FA49" w14:textId="77777777" w:rsidR="00C52BFA" w:rsidRPr="00C52BFA" w:rsidRDefault="00C52BFA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2DEA" w14:textId="05CB97F3" w:rsidR="00C52BFA" w:rsidRPr="00C52BFA" w:rsidRDefault="00C52BFA" w:rsidP="007B41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31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F762F64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F0D0" w14:textId="4E4E16B7" w:rsidR="00C52BFA" w:rsidRPr="00C52BFA" w:rsidRDefault="00C52BFA" w:rsidP="004A17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(801,107)</w:t>
            </w:r>
          </w:p>
        </w:tc>
      </w:tr>
      <w:tr w:rsidR="00C52BFA" w:rsidRPr="00F722EA" w14:paraId="082979AC" w14:textId="77777777" w:rsidTr="00AB4BA6">
        <w:trPr>
          <w:trHeight w:val="401"/>
        </w:trPr>
        <w:tc>
          <w:tcPr>
            <w:tcW w:w="3420" w:type="pct"/>
            <w:shd w:val="clear" w:color="auto" w:fill="auto"/>
          </w:tcPr>
          <w:p w14:paraId="7BFA6F5A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" w:type="pct"/>
            <w:shd w:val="clear" w:color="auto" w:fill="auto"/>
          </w:tcPr>
          <w:p w14:paraId="518EC003" w14:textId="77777777" w:rsidR="00C52BFA" w:rsidRPr="00C52BFA" w:rsidRDefault="00C52BFA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2E509915" w:rsidR="00C52BFA" w:rsidRPr="00C52BFA" w:rsidRDefault="00C52BFA" w:rsidP="007B415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745,009</w:t>
            </w:r>
          </w:p>
        </w:tc>
        <w:tc>
          <w:tcPr>
            <w:tcW w:w="127" w:type="pct"/>
            <w:shd w:val="clear" w:color="auto" w:fill="auto"/>
          </w:tcPr>
          <w:p w14:paraId="57FDF846" w14:textId="77777777" w:rsidR="00C52BFA" w:rsidRPr="00C52BFA" w:rsidRDefault="00C52BFA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7EF3AC39" w:rsidR="00C52BFA" w:rsidRPr="00C52BFA" w:rsidRDefault="00C52BFA" w:rsidP="00D748CD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2B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3AC74E3" w14:textId="77777777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B666A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การเปลี่ยนแปลงเงื่อนไขการไถ่ถอนของหุ้นกู้</w:t>
      </w:r>
    </w:p>
    <w:p w14:paraId="7A0CEED2" w14:textId="77777777" w:rsidR="00023C62" w:rsidRPr="007B415A" w:rsidRDefault="00023C62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5D32DDA2" w14:textId="60959BAF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</w:rPr>
        <w:t xml:space="preserve"> 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CHO21OA 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CHO228A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036D66B3" w14:textId="77777777" w:rsidR="00023C62" w:rsidRPr="007B415A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023C62" w:rsidRPr="00F1598F" w14:paraId="46FB7851" w14:textId="77777777" w:rsidTr="00F022FA">
        <w:trPr>
          <w:trHeight w:val="515"/>
          <w:tblHeader/>
        </w:trPr>
        <w:tc>
          <w:tcPr>
            <w:tcW w:w="1260" w:type="dxa"/>
            <w:vAlign w:val="bottom"/>
          </w:tcPr>
          <w:p w14:paraId="1709822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62D2AA3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D90BF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FAC287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98559C" w14:textId="77777777" w:rsidR="00023C62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2119245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C94730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0CACD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6F4F1515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7E8BF3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023C62" w:rsidRPr="00F1598F" w14:paraId="637981C7" w14:textId="77777777" w:rsidTr="00F022FA">
        <w:trPr>
          <w:trHeight w:val="362"/>
        </w:trPr>
        <w:tc>
          <w:tcPr>
            <w:tcW w:w="1260" w:type="dxa"/>
          </w:tcPr>
          <w:p w14:paraId="38439A23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147CFAF9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4D629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4988A31C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E63633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FBA11E1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CA5EE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67864FFC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6B75D0D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3C62" w:rsidRPr="003A3A7C" w14:paraId="63086926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74A92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917CD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62F1E1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E63FD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C2C0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17A8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68E8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6595C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CEFE8F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3C62" w:rsidRPr="003A3A7C" w14:paraId="12122FC0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6AF4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FBDF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69D6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0F33F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0A3B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53F3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68FA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94E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D7061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3C62" w:rsidRPr="003A3A7C" w14:paraId="2F7B4D3A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BE887A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6A535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CC9E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99E9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60F99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14D6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2523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7CE03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37030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284E7A52" w14:textId="77777777" w:rsidR="00023C62" w:rsidRPr="007B415A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5B763DE" w14:textId="3E9EAC44" w:rsidR="00023C62" w:rsidRDefault="007F32E5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34,993,507.27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023C62" w:rsidRPr="007B666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23C62" w:rsidRPr="00054C70">
        <w:rPr>
          <w:rFonts w:asciiTheme="majorBidi" w:hAnsiTheme="majorBidi" w:cstheme="majorBidi"/>
          <w:sz w:val="30"/>
          <w:szCs w:val="30"/>
        </w:rPr>
        <w:t>15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023C62" w:rsidRPr="00054C70">
        <w:rPr>
          <w:rFonts w:asciiTheme="majorBidi" w:hAnsiTheme="majorBidi" w:cstheme="majorBidi"/>
          <w:sz w:val="30"/>
          <w:szCs w:val="30"/>
        </w:rPr>
        <w:t xml:space="preserve">2566 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ผู้ถือหุ้นกู้มีมติอนุมัติการเปลี่ยนแปลงเงื่อนไขการไถ่ถอนหุ้นกู้</w:t>
      </w:r>
      <w:r w:rsidR="00023C62">
        <w:rPr>
          <w:rFonts w:asciiTheme="majorBidi" w:hAnsiTheme="majorBidi" w:cstheme="majorBidi"/>
          <w:sz w:val="30"/>
          <w:szCs w:val="30"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="00023C62">
        <w:rPr>
          <w:rFonts w:asciiTheme="majorBidi" w:hAnsiTheme="majorBidi" w:cstheme="majorBidi"/>
          <w:sz w:val="30"/>
          <w:szCs w:val="30"/>
        </w:rPr>
        <w:t xml:space="preserve">4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477F31CF" w14:textId="77777777" w:rsidR="00023C62" w:rsidRPr="007B415A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75A6BD32" w14:textId="3DE6EFE5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</w:t>
      </w:r>
      <w:r w:rsidR="001E5FC9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8B50FB1" w14:textId="77777777" w:rsidR="00023C62" w:rsidRPr="00130C57" w:rsidRDefault="00023C62" w:rsidP="007B415A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7527BBC2" w14:textId="5F8DF3D7" w:rsidR="00023C62" w:rsidRPr="007B415A" w:rsidRDefault="00023C62" w:rsidP="00023C62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B415A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7B415A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105B061A" w14:textId="077B6B53" w:rsidR="00023C62" w:rsidRPr="00130C57" w:rsidRDefault="00023C62" w:rsidP="007B415A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120" w:lineRule="atLeast"/>
        <w:ind w:left="1714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068D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 w:rsidRPr="0082068D">
        <w:rPr>
          <w:rFonts w:asciiTheme="majorBidi" w:hAnsiTheme="majorBidi" w:cstheme="majorBidi"/>
          <w:sz w:val="30"/>
          <w:szCs w:val="30"/>
        </w:rPr>
        <w:t>CHO</w:t>
      </w:r>
      <w:r w:rsidRPr="0082068D">
        <w:rPr>
          <w:rFonts w:asciiTheme="majorBidi" w:hAnsiTheme="majorBidi"/>
          <w:sz w:val="30"/>
          <w:szCs w:val="30"/>
          <w:cs/>
        </w:rPr>
        <w:t>212</w:t>
      </w:r>
      <w:r w:rsidRPr="0082068D">
        <w:rPr>
          <w:rFonts w:asciiTheme="majorBidi" w:hAnsiTheme="majorBidi" w:cstheme="majorBidi"/>
          <w:sz w:val="30"/>
          <w:szCs w:val="30"/>
        </w:rPr>
        <w:t xml:space="preserve">A </w:t>
      </w:r>
      <w:r w:rsidRPr="0082068D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 w:rsidRPr="0082068D">
        <w:rPr>
          <w:rFonts w:asciiTheme="majorBidi" w:hAnsiTheme="majorBidi" w:hint="cs"/>
          <w:sz w:val="30"/>
          <w:szCs w:val="30"/>
          <w:cs/>
        </w:rPr>
        <w:t>จำนวน</w:t>
      </w:r>
      <w:r>
        <w:rPr>
          <w:rFonts w:asciiTheme="majorBidi" w:hAnsiTheme="majorBidi" w:hint="cs"/>
          <w:sz w:val="30"/>
          <w:szCs w:val="30"/>
          <w:cs/>
        </w:rPr>
        <w:t>เงิน</w:t>
      </w:r>
      <w:r w:rsidRPr="0082068D">
        <w:rPr>
          <w:rFonts w:asciiTheme="majorBidi" w:hAnsiTheme="majorBidi" w:hint="cs"/>
          <w:sz w:val="30"/>
          <w:szCs w:val="30"/>
          <w:cs/>
        </w:rPr>
        <w:t>รวม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34</w:t>
      </w:r>
      <w:r w:rsidRPr="0082068D">
        <w:rPr>
          <w:rFonts w:asciiTheme="majorBidi" w:hAnsiTheme="majorBidi"/>
          <w:sz w:val="30"/>
          <w:szCs w:val="30"/>
          <w:cs/>
        </w:rPr>
        <w:t>,</w:t>
      </w:r>
      <w:r>
        <w:rPr>
          <w:rFonts w:asciiTheme="majorBidi" w:hAnsiTheme="majorBidi"/>
          <w:sz w:val="30"/>
          <w:szCs w:val="30"/>
        </w:rPr>
        <w:t>993</w:t>
      </w:r>
      <w:r w:rsidRPr="0082068D">
        <w:rPr>
          <w:rFonts w:asciiTheme="majorBidi" w:hAnsiTheme="majorBidi"/>
          <w:sz w:val="30"/>
          <w:szCs w:val="30"/>
          <w:cs/>
        </w:rPr>
        <w:t>,</w:t>
      </w:r>
      <w:r>
        <w:rPr>
          <w:rFonts w:asciiTheme="majorBidi" w:hAnsiTheme="majorBidi"/>
          <w:sz w:val="30"/>
          <w:szCs w:val="30"/>
        </w:rPr>
        <w:t>507</w:t>
      </w:r>
      <w:r w:rsidRPr="0082068D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27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 w:rsidRPr="0082068D">
        <w:rPr>
          <w:rFonts w:asciiTheme="majorBidi" w:hAnsiTheme="majorBidi" w:hint="cs"/>
          <w:sz w:val="30"/>
          <w:szCs w:val="30"/>
          <w:cs/>
        </w:rPr>
        <w:t>บาท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 w:rsidRPr="0082068D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22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 w:rsidRPr="0082068D">
        <w:rPr>
          <w:rFonts w:asciiTheme="majorBidi" w:hAnsiTheme="majorBidi" w:hint="cs"/>
          <w:sz w:val="30"/>
          <w:szCs w:val="30"/>
          <w:cs/>
        </w:rPr>
        <w:t>พฤษภาคม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>
        <w:rPr>
          <w:rFonts w:asciiTheme="majorBidi" w:hAnsi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82068D">
        <w:rPr>
          <w:rFonts w:asciiTheme="majorBidi" w:hAnsiTheme="majorBidi"/>
          <w:sz w:val="30"/>
          <w:szCs w:val="30"/>
          <w:cs/>
        </w:rPr>
        <w:t xml:space="preserve"> </w:t>
      </w:r>
      <w:r w:rsidRPr="0082068D">
        <w:rPr>
          <w:rFonts w:asciiTheme="majorBidi" w:hAnsiTheme="majorBidi" w:hint="cs"/>
          <w:sz w:val="30"/>
          <w:szCs w:val="30"/>
          <w:cs/>
        </w:rPr>
        <w:t>ไม่ให้ถือเป็นเหตุผิดนัด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7B415A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0E2DEA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</w:t>
      </w:r>
      <w:r w:rsidR="000E2DEA">
        <w:rPr>
          <w:rFonts w:asciiTheme="majorBidi" w:hAnsiTheme="majorBidi"/>
          <w:sz w:val="30"/>
          <w:szCs w:val="30"/>
          <w:cs/>
        </w:rPr>
        <w:br/>
      </w:r>
      <w:r w:rsidRPr="000E2DEA">
        <w:rPr>
          <w:rFonts w:asciiTheme="majorBidi" w:hAnsiTheme="majorBidi" w:hint="cs"/>
          <w:sz w:val="30"/>
          <w:szCs w:val="30"/>
          <w:cs/>
        </w:rPr>
        <w:t>โดยพลัน</w:t>
      </w:r>
      <w:r w:rsidRPr="0082068D">
        <w:rPr>
          <w:rFonts w:asciiTheme="majorBidi" w:hAnsiTheme="majorBidi"/>
          <w:sz w:val="30"/>
          <w:szCs w:val="30"/>
          <w:cs/>
        </w:rPr>
        <w:t xml:space="preserve"> (</w:t>
      </w:r>
      <w:r w:rsidRPr="0082068D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82068D">
        <w:rPr>
          <w:rFonts w:asciiTheme="majorBidi" w:hAnsiTheme="majorBidi" w:hint="cs"/>
          <w:sz w:val="30"/>
          <w:szCs w:val="30"/>
          <w:cs/>
        </w:rPr>
        <w:t>ตามหนังสือของผู้แทนหุ้นกู้</w:t>
      </w:r>
    </w:p>
    <w:p w14:paraId="0F05DA68" w14:textId="77777777" w:rsidR="00023C62" w:rsidRPr="007B415A" w:rsidRDefault="00023C62" w:rsidP="007B4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0" w:lineRule="atLeast"/>
        <w:ind w:left="1714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6E987BC7" w14:textId="166ABBC2" w:rsidR="00023C62" w:rsidRPr="00987693" w:rsidRDefault="00023C62" w:rsidP="007B4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120" w:lineRule="atLeast"/>
        <w:ind w:left="1714"/>
        <w:jc w:val="thaiDistribute"/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CHO210A </w:t>
      </w:r>
      <w:r w:rsidRPr="00AF470A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="000E2DEA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F470A">
        <w:rPr>
          <w:rFonts w:asciiTheme="majorBidi" w:hAnsiTheme="majorBidi" w:cstheme="majorBidi"/>
          <w:spacing w:val="-6"/>
          <w:sz w:val="30"/>
          <w:szCs w:val="30"/>
          <w:cs/>
        </w:rPr>
        <w:t>ชำระหนี้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16A3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Pr="00916A3C">
        <w:rPr>
          <w:rFonts w:asciiTheme="majorBidi" w:hAnsiTheme="majorBidi" w:cstheme="majorBidi"/>
          <w:spacing w:val="-6"/>
          <w:sz w:val="30"/>
          <w:szCs w:val="30"/>
        </w:rPr>
        <w:t>300,000,000</w:t>
      </w:r>
      <w:r w:rsidRPr="00916A3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="000E2DEA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F470A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916A3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F470A">
        <w:rPr>
          <w:rFonts w:asciiTheme="majorBidi" w:hAnsiTheme="majorBidi" w:cstheme="majorBidi"/>
          <w:spacing w:val="-6"/>
          <w:sz w:val="30"/>
          <w:szCs w:val="30"/>
          <w:cs/>
        </w:rPr>
        <w:t>ไม่ให้ถือเป็นเหตุผิดนัด ผ่อนผันการดำเนินการที่เกี่ยวข้องกับเหตุผิดนัดดังกล่าว</w:t>
      </w:r>
      <w:r w:rsidRPr="004B409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F470A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และอนุมัติให้ยกเลิกการเรียกให้หุ้นกู้ถึงกำหนดชำระโดยพลัน (</w:t>
      </w:r>
      <w:r w:rsidRPr="00AF470A">
        <w:rPr>
          <w:rFonts w:asciiTheme="majorBidi" w:hAnsiTheme="majorBidi" w:cstheme="majorBidi"/>
          <w:spacing w:val="-6"/>
          <w:sz w:val="30"/>
          <w:szCs w:val="30"/>
        </w:rPr>
        <w:t>Call default)</w:t>
      </w:r>
      <w:r w:rsidRPr="00AF470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ตามหนังสือของผู้แทนหุ้นกู้</w:t>
      </w:r>
    </w:p>
    <w:p w14:paraId="5DEC5282" w14:textId="028F8562" w:rsidR="00545004" w:rsidRPr="00C52457" w:rsidRDefault="00545004" w:rsidP="00855AAF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การออกจำหน่ายหุ้นกู้แปลงสภาพและการใช้สิทธิแปลงสภาพ</w:t>
      </w:r>
    </w:p>
    <w:p w14:paraId="4E2622BD" w14:textId="77777777" w:rsidR="00545004" w:rsidRPr="00026ECD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FE43F" w14:textId="78A3F6B5" w:rsidR="00A77F9B" w:rsidRPr="00A939EF" w:rsidRDefault="00545004" w:rsidP="007B415A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="Angsana New" w:hAnsi="Angsana New"/>
          <w:spacing w:val="-4"/>
        </w:rPr>
      </w:pP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 w:rsidR="00281B0C" w:rsidRPr="00281B0C">
        <w:rPr>
          <w:rFonts w:asciiTheme="majorBidi" w:hAnsiTheme="majorBidi" w:hint="cs"/>
          <w:spacing w:val="-6"/>
          <w:sz w:val="30"/>
          <w:szCs w:val="30"/>
          <w:cs/>
        </w:rPr>
        <w:t>งวดหกเดือนสิ้นสุดวันที่</w:t>
      </w:r>
      <w:r w:rsidR="00281B0C" w:rsidRPr="00281B0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92334D" w:rsidRPr="0092334D">
        <w:rPr>
          <w:rFonts w:asciiTheme="majorBidi" w:hAnsiTheme="majorBidi"/>
          <w:spacing w:val="-6"/>
          <w:sz w:val="30"/>
          <w:szCs w:val="30"/>
        </w:rPr>
        <w:t>30</w:t>
      </w:r>
      <w:r w:rsidR="00281B0C" w:rsidRPr="00281B0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81B0C" w:rsidRPr="00281B0C">
        <w:rPr>
          <w:rFonts w:asciiTheme="majorBidi" w:hAnsiTheme="majorBidi" w:hint="cs"/>
          <w:spacing w:val="-6"/>
          <w:sz w:val="30"/>
          <w:szCs w:val="30"/>
          <w:cs/>
        </w:rPr>
        <w:t>มิถุนายน</w:t>
      </w:r>
      <w:r w:rsidR="00281B0C" w:rsidRPr="00281B0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16D20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7605B0">
        <w:rPr>
          <w:rFonts w:asciiTheme="majorBidi" w:hAnsiTheme="majorBidi" w:cstheme="majorBidi"/>
          <w:spacing w:val="-6"/>
          <w:sz w:val="30"/>
          <w:szCs w:val="30"/>
        </w:rPr>
        <w:t>155</w:t>
      </w:r>
      <w:r w:rsidR="00281B0C" w:rsidRPr="003C44B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hint="cs"/>
          <w:spacing w:val="-4"/>
          <w:sz w:val="30"/>
          <w:szCs w:val="30"/>
          <w:cs/>
        </w:rPr>
        <w:t>และ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7605B0">
        <w:rPr>
          <w:rFonts w:asciiTheme="majorBidi" w:hAnsiTheme="majorBidi" w:cstheme="majorBidi"/>
          <w:spacing w:val="-4"/>
          <w:sz w:val="30"/>
          <w:szCs w:val="30"/>
        </w:rPr>
        <w:t>149</w:t>
      </w:r>
      <w:r w:rsidR="00281B0C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3C44BE">
        <w:rPr>
          <w:rFonts w:hint="cs"/>
          <w:spacing w:val="-4"/>
          <w:sz w:val="30"/>
          <w:szCs w:val="30"/>
          <w:cs/>
        </w:rPr>
        <w:t>โดยจำนวนหุ้นที่ออกจากการใช้สิทธิแปลง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7605B0">
        <w:rPr>
          <w:rFonts w:asciiTheme="majorBidi" w:hAnsiTheme="majorBidi" w:cstheme="majorBidi"/>
          <w:spacing w:val="-4"/>
          <w:sz w:val="30"/>
          <w:szCs w:val="30"/>
        </w:rPr>
        <w:t>523</w:t>
      </w:r>
      <w:r w:rsidR="00281B0C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มูลค่าหุ้นที่ตราไว้หุ้นละ </w:t>
      </w:r>
      <w:r w:rsidR="007605B0">
        <w:rPr>
          <w:rFonts w:asciiTheme="majorBidi" w:hAnsiTheme="majorBidi" w:cstheme="majorBidi"/>
          <w:spacing w:val="-4"/>
          <w:sz w:val="30"/>
          <w:szCs w:val="30"/>
        </w:rPr>
        <w:t>0.25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จำนวนทุนชำระแล้วที่บริษัทเพิ่มทุน</w:t>
      </w:r>
      <w:r w:rsidR="00864290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เพื่อการใช้สิทธิแปลงสภาพจำนวนเงิน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605B0">
        <w:rPr>
          <w:rFonts w:asciiTheme="majorBidi" w:hAnsiTheme="majorBidi" w:cstheme="majorBidi"/>
          <w:spacing w:val="-4"/>
          <w:sz w:val="30"/>
          <w:szCs w:val="30"/>
        </w:rPr>
        <w:t>131</w:t>
      </w:r>
      <w:r w:rsidR="00281B0C" w:rsidRPr="003C44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5C557E1A" w14:textId="453C6BE6" w:rsidR="00026ECD" w:rsidRDefault="0002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74DBC2DC" w14:textId="78AFC1F2" w:rsidR="00545004" w:rsidRPr="00623B41" w:rsidRDefault="00545004" w:rsidP="00855AAF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งวดหกเดือนสิ้นสุดวันที่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7761">
        <w:rPr>
          <w:rFonts w:ascii="Angsana New" w:hAnsi="Angsana New"/>
          <w:spacing w:val="-4"/>
          <w:sz w:val="30"/>
          <w:szCs w:val="30"/>
        </w:rPr>
        <w:br/>
      </w:r>
      <w:r w:rsidR="00C937E7">
        <w:rPr>
          <w:rFonts w:ascii="Angsana New" w:hAnsi="Angsana New"/>
          <w:spacing w:val="-4"/>
          <w:sz w:val="30"/>
          <w:szCs w:val="30"/>
        </w:rPr>
        <w:t>30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7748C1">
        <w:rPr>
          <w:rFonts w:ascii="Angsana New" w:hAnsi="Angsana New"/>
          <w:spacing w:val="-4"/>
          <w:sz w:val="30"/>
          <w:szCs w:val="30"/>
        </w:rPr>
        <w:t>6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E10EFF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645"/>
        <w:gridCol w:w="363"/>
        <w:gridCol w:w="1592"/>
      </w:tblGrid>
      <w:tr w:rsidR="00306AC5" w:rsidRPr="003A3A7C" w14:paraId="73DE125D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4DD86354" w:rsidR="00545004" w:rsidRPr="003A3A7C" w:rsidRDefault="00370ED6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4500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516D2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038F6" w:rsidRPr="003A3A7C" w14:paraId="5A38D108" w14:textId="77777777" w:rsidTr="007B415A">
        <w:trPr>
          <w:cantSplit/>
          <w:trHeight w:val="5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7B415A" w:rsidRDefault="00545004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306AC5" w:rsidRPr="003A3A7C" w14:paraId="3991D0B7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038F6" w:rsidRPr="003A3A7C" w14:paraId="210D2E83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153B31" w:rsidRPr="003A3A7C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0EE99D89" w:rsidR="00153B31" w:rsidRPr="007B415A" w:rsidRDefault="00054D6D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26,632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153B31" w:rsidRPr="00153B31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379EDC18" w:rsidR="00153B31" w:rsidRPr="00153B31" w:rsidRDefault="00054D6D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3,333</w:t>
            </w:r>
          </w:p>
        </w:tc>
      </w:tr>
      <w:tr w:rsidR="008038F6" w:rsidRPr="003A3A7C" w14:paraId="5D4A0273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1602" w14:textId="1891F23D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9F7" w14:textId="01676C4E" w:rsidR="00545004" w:rsidRPr="007B415A" w:rsidRDefault="002904F2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153,583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2E43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7889" w14:textId="77B29731" w:rsidR="00545004" w:rsidRPr="003A3A7C" w:rsidRDefault="00570ADF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18,242</w:t>
            </w:r>
          </w:p>
        </w:tc>
      </w:tr>
      <w:tr w:rsidR="008038F6" w:rsidRPr="003A3A7C" w14:paraId="59A226EB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C94" w14:textId="30AFAAD0" w:rsidR="000E6438" w:rsidRPr="003A3A7C" w:rsidRDefault="000E6438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ต้นทุนตัดจำหน่าย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F420" w14:textId="195F2F1C" w:rsidR="000E6438" w:rsidRPr="007B415A" w:rsidRDefault="002904F2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F7214" w14:textId="77777777" w:rsidR="000E6438" w:rsidRPr="003A3A7C" w:rsidRDefault="000E6438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25E2" w14:textId="7615D8F5" w:rsidR="000E6438" w:rsidRPr="003A3A7C" w:rsidRDefault="00B52BF5" w:rsidP="009D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038F6" w:rsidRPr="003A3A7C" w14:paraId="56DD18D5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BD5A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1411" w14:textId="20C84DD0" w:rsidR="00545004" w:rsidRPr="007B415A" w:rsidRDefault="00054D6D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CB245C" w:rsidDel="00CF6DE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</w:t>
            </w:r>
            <w:r w:rsidR="003D043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0,076</w:t>
            </w: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29902" w14:textId="77777777" w:rsidR="00545004" w:rsidRPr="007B415A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4AA7A" w14:textId="0FEAB5A6" w:rsidR="00545004" w:rsidRPr="003A3A7C" w:rsidRDefault="00B52BF5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F67580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15,783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83B68" w:rsidRPr="003A3A7C" w14:paraId="36EA68A8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51487D00" w:rsidR="00545004" w:rsidRPr="003A3A7C" w:rsidRDefault="00370ED6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3A476E1B" w:rsidR="00545004" w:rsidRPr="007B415A" w:rsidRDefault="00E51940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30,213</w:t>
            </w: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6157E29D" w:rsidR="00545004" w:rsidRPr="003A3A7C" w:rsidRDefault="002849EC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5,792</w:t>
            </w:r>
          </w:p>
        </w:tc>
      </w:tr>
    </w:tbl>
    <w:p w14:paraId="123FC6EC" w14:textId="77777777" w:rsidR="003070E5" w:rsidRPr="00E10EFF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8FEAB7B" w14:textId="4F68080A" w:rsidR="00D30F78" w:rsidRPr="00F1598F" w:rsidRDefault="00D30F78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bookmarkStart w:id="5" w:name="_Hlk137136966"/>
      <w:r w:rsidR="0092334D" w:rsidRPr="0092334D">
        <w:rPr>
          <w:rFonts w:asciiTheme="majorBidi" w:hAnsiTheme="majorBidi"/>
          <w:sz w:val="30"/>
          <w:szCs w:val="30"/>
        </w:rPr>
        <w:t>30</w:t>
      </w:r>
      <w:r w:rsidR="00370ED6" w:rsidRPr="00370ED6">
        <w:rPr>
          <w:rFonts w:asciiTheme="majorBidi" w:hAnsiTheme="majorBidi"/>
          <w:sz w:val="30"/>
          <w:szCs w:val="30"/>
          <w:cs/>
        </w:rPr>
        <w:t xml:space="preserve"> </w:t>
      </w:r>
      <w:r w:rsidR="00370ED6" w:rsidRPr="00370ED6">
        <w:rPr>
          <w:rFonts w:asciiTheme="majorBidi" w:hAnsiTheme="majorBidi" w:hint="cs"/>
          <w:sz w:val="30"/>
          <w:szCs w:val="30"/>
          <w:cs/>
        </w:rPr>
        <w:t>มิถุนายน</w:t>
      </w:r>
      <w:r w:rsidR="00370ED6" w:rsidRPr="00370ED6">
        <w:rPr>
          <w:rFonts w:asciiTheme="majorBidi" w:hAnsiTheme="majorBidi"/>
          <w:sz w:val="30"/>
          <w:szCs w:val="30"/>
          <w:cs/>
        </w:rPr>
        <w:t xml:space="preserve"> </w:t>
      </w:r>
      <w:bookmarkEnd w:id="5"/>
      <w:r w:rsidR="007C2928">
        <w:rPr>
          <w:rFonts w:asciiTheme="majorBidi" w:hAnsiTheme="majorBidi" w:cstheme="majorBidi"/>
          <w:sz w:val="30"/>
          <w:szCs w:val="30"/>
        </w:rPr>
        <w:t>2566</w:t>
      </w:r>
      <w:r w:rsidR="007C2928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2928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F1598F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61470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981" w:rsidRPr="00F1598F" w14:paraId="6A5BB119" w14:textId="77777777" w:rsidTr="00261470">
        <w:tc>
          <w:tcPr>
            <w:tcW w:w="2519" w:type="dxa"/>
          </w:tcPr>
          <w:p w14:paraId="50AC481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18157306" w:rsidR="00166981" w:rsidRPr="00F1598F" w:rsidRDefault="0092334D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30</w:t>
            </w:r>
            <w:r w:rsidR="00370ED6" w:rsidRPr="00370E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0ED6" w:rsidRPr="00370ED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0162497F" w:rsidR="00166981" w:rsidRPr="00F1598F" w:rsidRDefault="0092334D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30</w:t>
            </w:r>
            <w:r w:rsidR="00370ED6" w:rsidRPr="00370E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0ED6" w:rsidRPr="00370ED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6981" w:rsidRPr="00F1598F" w14:paraId="68F1ACA8" w14:textId="77777777" w:rsidTr="00261470">
        <w:tc>
          <w:tcPr>
            <w:tcW w:w="2519" w:type="dxa"/>
          </w:tcPr>
          <w:p w14:paraId="5AA607A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415F182D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2588E93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3627AA1E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74E0ABAF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6981" w:rsidRPr="00F1598F" w14:paraId="279E0A1B" w14:textId="77777777" w:rsidTr="00261470">
        <w:tc>
          <w:tcPr>
            <w:tcW w:w="2519" w:type="dxa"/>
          </w:tcPr>
          <w:p w14:paraId="1A7991B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B31" w:rsidRPr="00F1598F" w14:paraId="2F445E67" w14:textId="77777777" w:rsidTr="00261470">
        <w:tc>
          <w:tcPr>
            <w:tcW w:w="2519" w:type="dxa"/>
          </w:tcPr>
          <w:p w14:paraId="74F672D1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0B2002F7" w:rsidR="00153B31" w:rsidRPr="00F1598F" w:rsidRDefault="00B52BF5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39EA79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22E3D12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6AFCC9B1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31D3597F" w:rsidR="00153B31" w:rsidRPr="00F1598F" w:rsidRDefault="00716EB6" w:rsidP="009D5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42C98A96" w:rsidR="00153B31" w:rsidRPr="00F1598F" w:rsidRDefault="00153B31" w:rsidP="009D58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3B31" w:rsidRPr="00F1598F" w14:paraId="5993AB5E" w14:textId="77777777" w:rsidTr="00261470">
        <w:tc>
          <w:tcPr>
            <w:tcW w:w="2519" w:type="dxa"/>
          </w:tcPr>
          <w:p w14:paraId="6CE6722D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4FB1237B" w:rsidR="00153B31" w:rsidRPr="00283E19" w:rsidRDefault="00B52BF5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353,669</w:t>
            </w:r>
          </w:p>
        </w:tc>
        <w:tc>
          <w:tcPr>
            <w:tcW w:w="270" w:type="dxa"/>
          </w:tcPr>
          <w:p w14:paraId="49A20FAB" w14:textId="77777777" w:rsidR="00153B31" w:rsidRPr="00283E19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36908509" w:rsidR="00153B31" w:rsidRPr="00283E19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313,702</w:t>
            </w:r>
          </w:p>
        </w:tc>
        <w:tc>
          <w:tcPr>
            <w:tcW w:w="270" w:type="dxa"/>
          </w:tcPr>
          <w:p w14:paraId="5421EEA9" w14:textId="77777777" w:rsidR="00153B31" w:rsidRPr="00283E19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2B2E225D" w:rsidR="00153B31" w:rsidRPr="00283E19" w:rsidRDefault="00716EB6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329,469</w:t>
            </w:r>
          </w:p>
        </w:tc>
        <w:tc>
          <w:tcPr>
            <w:tcW w:w="236" w:type="dxa"/>
          </w:tcPr>
          <w:p w14:paraId="4FF646BA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80D5AF6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153B31" w:rsidRPr="00F1598F" w14:paraId="518FC986" w14:textId="77777777" w:rsidTr="00261470">
        <w:tc>
          <w:tcPr>
            <w:tcW w:w="2519" w:type="dxa"/>
          </w:tcPr>
          <w:p w14:paraId="112207F3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50B38DB5" w:rsidR="00153B31" w:rsidRPr="00283E19" w:rsidRDefault="00716EB6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43,405</w:t>
            </w:r>
          </w:p>
        </w:tc>
        <w:tc>
          <w:tcPr>
            <w:tcW w:w="270" w:type="dxa"/>
          </w:tcPr>
          <w:p w14:paraId="480EBB7B" w14:textId="77777777" w:rsidR="00153B31" w:rsidRPr="00693EF7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506F0C9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  <w:tc>
          <w:tcPr>
            <w:tcW w:w="270" w:type="dxa"/>
          </w:tcPr>
          <w:p w14:paraId="144F1006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0062536B" w:rsidR="00153B31" w:rsidRPr="00F1598F" w:rsidRDefault="00716EB6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43,405</w:t>
            </w:r>
          </w:p>
        </w:tc>
        <w:tc>
          <w:tcPr>
            <w:tcW w:w="236" w:type="dxa"/>
          </w:tcPr>
          <w:p w14:paraId="3819FC64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13698ED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</w:tr>
      <w:tr w:rsidR="00153B31" w:rsidRPr="00F1598F" w14:paraId="63C23E75" w14:textId="77777777" w:rsidTr="00261470">
        <w:tc>
          <w:tcPr>
            <w:tcW w:w="2519" w:type="dxa"/>
          </w:tcPr>
          <w:p w14:paraId="0C23DC30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042F9E2A" w:rsidR="00153B31" w:rsidRPr="00F1598F" w:rsidRDefault="00716EB6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400,614</w:t>
            </w:r>
          </w:p>
        </w:tc>
        <w:tc>
          <w:tcPr>
            <w:tcW w:w="270" w:type="dxa"/>
          </w:tcPr>
          <w:p w14:paraId="7AAFE5BC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55E4F1C9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363,374</w:t>
            </w:r>
          </w:p>
        </w:tc>
        <w:tc>
          <w:tcPr>
            <w:tcW w:w="270" w:type="dxa"/>
          </w:tcPr>
          <w:p w14:paraId="222779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5396268E" w:rsidR="00153B31" w:rsidRPr="00F1598F" w:rsidRDefault="00716EB6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372,874</w:t>
            </w:r>
          </w:p>
        </w:tc>
        <w:tc>
          <w:tcPr>
            <w:tcW w:w="236" w:type="dxa"/>
          </w:tcPr>
          <w:p w14:paraId="45A0B1BA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43E778F9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335,634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p w14:paraId="29CA0DBF" w14:textId="726F1792" w:rsidR="00E526A6" w:rsidRPr="00DB41B2" w:rsidRDefault="00E526A6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lastRenderedPageBreak/>
        <w:t xml:space="preserve">ณ วันที่ </w:t>
      </w:r>
      <w:r w:rsidR="009B5926" w:rsidRPr="002A3611">
        <w:rPr>
          <w:rFonts w:asciiTheme="majorBidi" w:hAnsiTheme="majorBidi"/>
          <w:spacing w:val="-4"/>
          <w:sz w:val="30"/>
          <w:szCs w:val="30"/>
        </w:rPr>
        <w:t>30</w:t>
      </w:r>
      <w:r w:rsidR="00370ED6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370ED6" w:rsidRPr="002A3611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มิถุนายน</w:t>
      </w:r>
      <w:r w:rsidR="00370ED6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847141" w:rsidRPr="002A3611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รวม </w:t>
      </w:r>
      <w:r w:rsidR="002A3611" w:rsidRPr="002A3611">
        <w:rPr>
          <w:rFonts w:asciiTheme="majorBidi" w:hAnsiTheme="majorBidi" w:cstheme="majorBidi"/>
          <w:spacing w:val="-4"/>
          <w:sz w:val="30"/>
          <w:szCs w:val="30"/>
        </w:rPr>
        <w:t>345</w:t>
      </w:r>
      <w:r w:rsidR="00370ED6"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ล้านบาท</w:t>
      </w:r>
      <w:r w:rsidRPr="00DB41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14F5F" w:rsidRPr="00A939E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14F5F" w:rsidRPr="00A939EF">
        <w:rPr>
          <w:rFonts w:asciiTheme="majorBidi" w:hAnsiTheme="majorBidi" w:cstheme="majorBidi"/>
          <w:sz w:val="30"/>
          <w:szCs w:val="30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14F5F" w:rsidRPr="00A939EF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E96C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847141" w:rsidRPr="00E96CE2">
        <w:rPr>
          <w:rFonts w:asciiTheme="majorBidi" w:hAnsiTheme="majorBidi" w:cstheme="majorBidi"/>
          <w:i/>
          <w:iCs/>
          <w:sz w:val="30"/>
          <w:szCs w:val="30"/>
        </w:rPr>
        <w:t>327</w:t>
      </w:r>
      <w:r w:rsidRPr="00E96C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ล้านบาท)</w:t>
      </w:r>
    </w:p>
    <w:p w14:paraId="7B20FE11" w14:textId="4A5355F1" w:rsidR="009346EE" w:rsidRPr="00E10EFF" w:rsidRDefault="009346EE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/>
          <w:sz w:val="22"/>
          <w:szCs w:val="22"/>
          <w:cs/>
          <w:lang w:val="th-TH"/>
        </w:rPr>
      </w:pPr>
    </w:p>
    <w:p w14:paraId="0D5DC25B" w14:textId="752BC39A" w:rsidR="00740A66" w:rsidRDefault="001C7AD6" w:rsidP="0002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677D89">
        <w:rPr>
          <w:rFonts w:asciiTheme="majorBidi" w:hAnsiTheme="majorBidi"/>
          <w:sz w:val="30"/>
          <w:szCs w:val="30"/>
        </w:rPr>
        <w:t>30</w:t>
      </w:r>
      <w:r w:rsidR="00370ED6" w:rsidRPr="00370ED6">
        <w:rPr>
          <w:rFonts w:asciiTheme="majorBidi" w:hAnsiTheme="majorBidi"/>
          <w:sz w:val="30"/>
          <w:szCs w:val="30"/>
          <w:cs/>
        </w:rPr>
        <w:t xml:space="preserve"> </w:t>
      </w:r>
      <w:r w:rsidR="00370ED6" w:rsidRPr="00370ED6">
        <w:rPr>
          <w:rFonts w:asciiTheme="majorBidi" w:hAnsiTheme="majorBidi" w:hint="cs"/>
          <w:sz w:val="30"/>
          <w:szCs w:val="30"/>
          <w:cs/>
        </w:rPr>
        <w:t>มิถุนายน</w:t>
      </w:r>
      <w:r w:rsidR="00370ED6" w:rsidRPr="00370ED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530B1C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/>
          <w:sz w:val="30"/>
          <w:szCs w:val="30"/>
        </w:rPr>
        <w:t xml:space="preserve"> 2</w:t>
      </w:r>
      <w:r w:rsidR="00A03580">
        <w:rPr>
          <w:rFonts w:asciiTheme="majorBidi" w:hAnsiTheme="majorBidi"/>
          <w:sz w:val="30"/>
          <w:szCs w:val="30"/>
        </w:rPr>
        <w:t xml:space="preserve">565 </w:t>
      </w:r>
      <w:r w:rsidR="00715EE9" w:rsidRPr="00660359">
        <w:rPr>
          <w:rFonts w:asciiTheme="majorBidi" w:hAnsiTheme="majorBidi" w:hint="cs"/>
          <w:spacing w:val="-4"/>
          <w:sz w:val="30"/>
          <w:szCs w:val="30"/>
          <w:cs/>
        </w:rPr>
        <w:t>บริษัทมีสัญญาวงเงินสินเชื่อกับสถาบันการเงิน ซึ่งกำหนดการดำรงอัตราส่วน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ทางการเงินตามที่ระบุในสัญญา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41B73">
        <w:rPr>
          <w:rFonts w:asciiTheme="majorBidi" w:hAnsiTheme="majorBidi" w:hint="cs"/>
          <w:spacing w:val="-4"/>
          <w:sz w:val="30"/>
          <w:szCs w:val="30"/>
          <w:cs/>
        </w:rPr>
        <w:t>โดยบริษัท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ไม่สามารถดำรงบางอัตราส่วนทางการเงินตามที่กำหนดได้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บริษัทได้จัดประเภทเงินกู้ยืมจากสถาบันการเงิน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7D42CEA1" w14:textId="0C913AB0" w:rsidR="00261470" w:rsidRDefault="00261470" w:rsidP="00A9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3A37D33" w14:textId="729946EC" w:rsidR="00D27294" w:rsidRPr="0028714A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28714A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p w14:paraId="18E507C7" w14:textId="77777777" w:rsidR="008735EB" w:rsidRPr="00204EE2" w:rsidRDefault="008735EB" w:rsidP="00204EE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W w:w="9775" w:type="dxa"/>
        <w:tblInd w:w="450" w:type="dxa"/>
        <w:tblLook w:val="01E0" w:firstRow="1" w:lastRow="1" w:firstColumn="1" w:lastColumn="1" w:noHBand="0" w:noVBand="0"/>
      </w:tblPr>
      <w:tblGrid>
        <w:gridCol w:w="2648"/>
        <w:gridCol w:w="829"/>
        <w:gridCol w:w="954"/>
        <w:gridCol w:w="1200"/>
        <w:gridCol w:w="259"/>
        <w:gridCol w:w="1043"/>
        <w:gridCol w:w="259"/>
        <w:gridCol w:w="1212"/>
        <w:gridCol w:w="259"/>
        <w:gridCol w:w="1112"/>
      </w:tblGrid>
      <w:tr w:rsidR="005F7AF3" w:rsidRPr="00293EED" w14:paraId="6CAEE507" w14:textId="77777777" w:rsidTr="00DC21F1">
        <w:trPr>
          <w:tblHeader/>
        </w:trPr>
        <w:tc>
          <w:tcPr>
            <w:tcW w:w="2652" w:type="dxa"/>
          </w:tcPr>
          <w:p w14:paraId="256824DA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275A8495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954" w:type="dxa"/>
          </w:tcPr>
          <w:p w14:paraId="569D033F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4AB5D3AD" w:rsidR="008735EB" w:rsidRPr="007B415A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67072" w:rsidRPr="007B415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6C8AB96B" w14:textId="77777777" w:rsidR="008735EB" w:rsidRPr="007B415A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7EA6D9C4" w:rsidR="008735EB" w:rsidRPr="007B415A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7072" w:rsidRPr="007B415A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EA14CD" w:rsidRPr="00293EED" w14:paraId="3D3BD8D2" w14:textId="77777777" w:rsidTr="00DC21F1">
        <w:trPr>
          <w:tblHeader/>
        </w:trPr>
        <w:tc>
          <w:tcPr>
            <w:tcW w:w="2652" w:type="dxa"/>
          </w:tcPr>
          <w:p w14:paraId="0C951FB4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4FEDEE11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54" w:type="dxa"/>
          </w:tcPr>
          <w:p w14:paraId="75D2EC6C" w14:textId="32AA4EDA" w:rsidR="008735EB" w:rsidRPr="007B415A" w:rsidRDefault="007B773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pacing w:val="-6"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i/>
                <w:iCs/>
                <w:spacing w:val="-6"/>
                <w:sz w:val="30"/>
                <w:szCs w:val="30"/>
                <w:cs/>
              </w:rPr>
              <w:t>หมา</w:t>
            </w:r>
            <w:r w:rsidR="00D379AE" w:rsidRPr="007B415A">
              <w:rPr>
                <w:rFonts w:ascii="Angsana New" w:hAnsi="Angsana New"/>
                <w:b/>
                <w:i/>
                <w:iCs/>
                <w:spacing w:val="-6"/>
                <w:sz w:val="30"/>
                <w:szCs w:val="30"/>
                <w:cs/>
              </w:rPr>
              <w:t>ย</w:t>
            </w:r>
            <w:r w:rsidRPr="007B415A">
              <w:rPr>
                <w:rFonts w:ascii="Angsana New" w:hAnsi="Angsana New"/>
                <w:b/>
                <w:i/>
                <w:iCs/>
                <w:spacing w:val="-6"/>
                <w:sz w:val="30"/>
                <w:szCs w:val="30"/>
                <w:cs/>
              </w:rPr>
              <w:t>เหตุ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160AD626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9" w:type="dxa"/>
          </w:tcPr>
          <w:p w14:paraId="245E31AB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4FA2FDD5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293EED" w14:paraId="04F33C6D" w14:textId="77777777" w:rsidTr="00DC21F1">
        <w:trPr>
          <w:tblHeader/>
        </w:trPr>
        <w:tc>
          <w:tcPr>
            <w:tcW w:w="2652" w:type="dxa"/>
          </w:tcPr>
          <w:p w14:paraId="3BF9BBAB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76A15E9E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27B7C8E3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9" w:type="dxa"/>
            <w:gridSpan w:val="7"/>
          </w:tcPr>
          <w:p w14:paraId="50A27F1C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7B41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7B41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35EB" w:rsidRPr="00293EED" w14:paraId="6301EF54" w14:textId="77777777" w:rsidTr="00DC21F1">
        <w:tc>
          <w:tcPr>
            <w:tcW w:w="2652" w:type="dxa"/>
          </w:tcPr>
          <w:p w14:paraId="0261E09E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0" w:type="dxa"/>
          </w:tcPr>
          <w:p w14:paraId="7FF2B7A8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D7C92F5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9" w:type="dxa"/>
            <w:gridSpan w:val="7"/>
          </w:tcPr>
          <w:p w14:paraId="4F1E9333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293EED" w14:paraId="4B931796" w14:textId="77777777" w:rsidTr="00DC21F1">
        <w:tc>
          <w:tcPr>
            <w:tcW w:w="2652" w:type="dxa"/>
          </w:tcPr>
          <w:p w14:paraId="5C47679E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41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15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0" w:type="dxa"/>
          </w:tcPr>
          <w:p w14:paraId="3A5F0D23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B87D167" w14:textId="77777777" w:rsidR="008735EB" w:rsidRPr="007B415A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9" w:type="dxa"/>
            <w:gridSpan w:val="7"/>
          </w:tcPr>
          <w:p w14:paraId="54794684" w14:textId="77777777" w:rsidR="008735EB" w:rsidRPr="007B415A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D4AEF" w:rsidRPr="00293EED" w14:paraId="7A85991F" w14:textId="77777777" w:rsidTr="00DC21F1">
        <w:tc>
          <w:tcPr>
            <w:tcW w:w="2652" w:type="dxa"/>
          </w:tcPr>
          <w:p w14:paraId="64FCA2F7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4B04D6E4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13B4B7A8" w14:textId="77777777" w:rsidR="00B26618" w:rsidRPr="007B415A" w:rsidRDefault="00B26618" w:rsidP="00B2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16F65ECF" w14:textId="2B6C2AD9" w:rsidR="00B26618" w:rsidRPr="007B415A" w:rsidRDefault="00385045" w:rsidP="00B2661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3,738,6</w:t>
            </w:r>
            <w:r w:rsidR="00F4636E"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59" w:type="dxa"/>
          </w:tcPr>
          <w:p w14:paraId="049FD636" w14:textId="77777777" w:rsidR="00B26618" w:rsidRPr="007B415A" w:rsidRDefault="00B26618" w:rsidP="00B26618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14:paraId="02E99323" w14:textId="5BDE8293" w:rsidR="00B26618" w:rsidRPr="007B415A" w:rsidRDefault="00FC4441" w:rsidP="00B2661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934,671</w:t>
            </w:r>
          </w:p>
        </w:tc>
        <w:tc>
          <w:tcPr>
            <w:tcW w:w="259" w:type="dxa"/>
          </w:tcPr>
          <w:p w14:paraId="55BE5E0F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32B5613" w14:textId="600A7F70" w:rsidR="00B26618" w:rsidRPr="007B415A" w:rsidRDefault="00B26618" w:rsidP="0083303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59" w:type="dxa"/>
          </w:tcPr>
          <w:p w14:paraId="3091BB3E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C91709" w14:textId="47B77243" w:rsidR="00B26618" w:rsidRPr="007B415A" w:rsidRDefault="00B26618" w:rsidP="0083303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>688,072</w:t>
            </w:r>
          </w:p>
        </w:tc>
      </w:tr>
      <w:tr w:rsidR="00736AA2" w:rsidRPr="00293EED" w14:paraId="60BFB6BE" w14:textId="77777777" w:rsidTr="00DC21F1">
        <w:tc>
          <w:tcPr>
            <w:tcW w:w="2652" w:type="dxa"/>
          </w:tcPr>
          <w:p w14:paraId="5E85800A" w14:textId="4A9FC023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ลดทุนจดทะเบียนโดยการตั</w:t>
            </w:r>
            <w:r w:rsidR="00D379AE" w:rsidRPr="007B415A">
              <w:rPr>
                <w:rFonts w:ascii="Angsana New" w:hAnsi="Angsana New"/>
                <w:spacing w:val="-8"/>
                <w:sz w:val="30"/>
                <w:szCs w:val="30"/>
                <w:cs/>
              </w:rPr>
              <w:t>ด</w:t>
            </w:r>
            <w:r w:rsidRPr="007B415A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หุ้น</w:t>
            </w:r>
          </w:p>
        </w:tc>
        <w:tc>
          <w:tcPr>
            <w:tcW w:w="830" w:type="dxa"/>
          </w:tcPr>
          <w:p w14:paraId="428DE0BD" w14:textId="7E40EE38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57F39C15" w14:textId="77777777" w:rsidR="00736AA2" w:rsidRPr="007B415A" w:rsidRDefault="00736AA2" w:rsidP="0073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7B7C146" w14:textId="6875C74C" w:rsidR="00736AA2" w:rsidRPr="007B415A" w:rsidRDefault="00736AA2" w:rsidP="00736A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(275,689)</w:t>
            </w:r>
          </w:p>
        </w:tc>
        <w:tc>
          <w:tcPr>
            <w:tcW w:w="259" w:type="dxa"/>
          </w:tcPr>
          <w:p w14:paraId="1F7E66A2" w14:textId="77777777" w:rsidR="00736AA2" w:rsidRPr="007B415A" w:rsidRDefault="00736AA2" w:rsidP="00736AA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14:paraId="4F342446" w14:textId="096BA97F" w:rsidR="00736AA2" w:rsidRPr="007B415A" w:rsidRDefault="00736AA2" w:rsidP="00736A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(68,922)</w:t>
            </w:r>
          </w:p>
        </w:tc>
        <w:tc>
          <w:tcPr>
            <w:tcW w:w="259" w:type="dxa"/>
          </w:tcPr>
          <w:p w14:paraId="1E607FF4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719640B" w14:textId="1E4EB696" w:rsidR="00736AA2" w:rsidRPr="007B415A" w:rsidRDefault="00736AA2" w:rsidP="00736A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(20,800)</w:t>
            </w:r>
          </w:p>
        </w:tc>
        <w:tc>
          <w:tcPr>
            <w:tcW w:w="259" w:type="dxa"/>
          </w:tcPr>
          <w:p w14:paraId="241FE0E0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02B3FC" w14:textId="0DA4348D" w:rsidR="00736AA2" w:rsidRPr="007B415A" w:rsidRDefault="00736AA2" w:rsidP="00736A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>(5,200)</w:t>
            </w:r>
          </w:p>
        </w:tc>
      </w:tr>
      <w:tr w:rsidR="00736AA2" w:rsidRPr="00293EED" w14:paraId="67F54C60" w14:textId="77777777" w:rsidTr="00DC21F1">
        <w:tc>
          <w:tcPr>
            <w:tcW w:w="2652" w:type="dxa"/>
          </w:tcPr>
          <w:p w14:paraId="338AAFB6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B415A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เพิ่มทุนจดทะเบียนโดยการออก</w:t>
            </w:r>
          </w:p>
          <w:p w14:paraId="3FCD1224" w14:textId="74E935C6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415A">
              <w:rPr>
                <w:rFonts w:ascii="Angsana New" w:hAnsi="Angsana New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30" w:type="dxa"/>
          </w:tcPr>
          <w:p w14:paraId="3060A436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3DB510" w14:textId="260610A3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0F57F351" w14:textId="77777777" w:rsidR="00736AA2" w:rsidRPr="007B415A" w:rsidRDefault="00736AA2" w:rsidP="0073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C1E2F5C" w14:textId="644B036B" w:rsidR="00736AA2" w:rsidRPr="007B415A" w:rsidRDefault="00736AA2" w:rsidP="00736A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671,975</w:t>
            </w:r>
          </w:p>
        </w:tc>
        <w:tc>
          <w:tcPr>
            <w:tcW w:w="259" w:type="dxa"/>
          </w:tcPr>
          <w:p w14:paraId="6D0BBA74" w14:textId="77777777" w:rsidR="00736AA2" w:rsidRPr="007B415A" w:rsidRDefault="00736AA2" w:rsidP="00736AA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14:paraId="75FCF2C4" w14:textId="6D9AD3DE" w:rsidR="00736AA2" w:rsidRPr="007B415A" w:rsidRDefault="00736AA2" w:rsidP="00736A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167,99</w:t>
            </w:r>
            <w:r w:rsidR="00B831D7"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9" w:type="dxa"/>
          </w:tcPr>
          <w:p w14:paraId="03FA4883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3A5320B" w14:textId="77777777" w:rsidR="00736AA2" w:rsidRPr="007B415A" w:rsidRDefault="00736AA2" w:rsidP="00736A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BC6E15" w14:textId="26F86BE3" w:rsidR="00736AA2" w:rsidRPr="007B415A" w:rsidRDefault="00736AA2" w:rsidP="00736A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532,154</w:t>
            </w:r>
          </w:p>
        </w:tc>
        <w:tc>
          <w:tcPr>
            <w:tcW w:w="259" w:type="dxa"/>
          </w:tcPr>
          <w:p w14:paraId="5ED7E0B6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F05896" w14:textId="77777777" w:rsidR="00736AA2" w:rsidRPr="007B415A" w:rsidRDefault="00736AA2" w:rsidP="00736A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49217" w14:textId="67BEE960" w:rsidR="00736AA2" w:rsidRPr="007B415A" w:rsidRDefault="00736AA2" w:rsidP="00736A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>133,</w:t>
            </w:r>
            <w:r w:rsidR="003C26B7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7B415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36AA2" w:rsidRPr="00293EED" w14:paraId="6E861209" w14:textId="77777777" w:rsidTr="007B415A">
        <w:tc>
          <w:tcPr>
            <w:tcW w:w="2652" w:type="dxa"/>
          </w:tcPr>
          <w:p w14:paraId="2EDF3809" w14:textId="2426A095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0" w:type="dxa"/>
          </w:tcPr>
          <w:p w14:paraId="44757FDF" w14:textId="77777777" w:rsidR="00736AA2" w:rsidRPr="007B415A" w:rsidRDefault="00736AA2" w:rsidP="0073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6AB7563E" w14:textId="77777777" w:rsidR="00736AA2" w:rsidRPr="007B415A" w:rsidRDefault="00736AA2" w:rsidP="0073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111FE746" w:rsidR="00736AA2" w:rsidRPr="007B415A" w:rsidRDefault="00736AA2" w:rsidP="00736A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4,134,973</w:t>
            </w:r>
          </w:p>
        </w:tc>
        <w:tc>
          <w:tcPr>
            <w:tcW w:w="259" w:type="dxa"/>
          </w:tcPr>
          <w:p w14:paraId="0A83D4BC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0FF81251" w:rsidR="00736AA2" w:rsidRPr="007B415A" w:rsidRDefault="00736AA2" w:rsidP="00736A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1,033,742</w:t>
            </w:r>
          </w:p>
        </w:tc>
        <w:tc>
          <w:tcPr>
            <w:tcW w:w="259" w:type="dxa"/>
          </w:tcPr>
          <w:p w14:paraId="4D7319F6" w14:textId="77777777" w:rsidR="00736AA2" w:rsidRPr="007B415A" w:rsidRDefault="00736AA2" w:rsidP="0073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7C6CF" w14:textId="6AAC2958" w:rsidR="00736AA2" w:rsidRPr="007B415A" w:rsidRDefault="00736AA2" w:rsidP="00736AA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3,263,644</w:t>
            </w:r>
          </w:p>
        </w:tc>
        <w:tc>
          <w:tcPr>
            <w:tcW w:w="259" w:type="dxa"/>
          </w:tcPr>
          <w:p w14:paraId="4C52E83D" w14:textId="77777777" w:rsidR="00736AA2" w:rsidRPr="007B415A" w:rsidRDefault="00736AA2" w:rsidP="00736AA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3C2A7C55" w:rsidR="00736AA2" w:rsidRPr="007B415A" w:rsidRDefault="00736AA2" w:rsidP="00736A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815,911</w:t>
            </w:r>
          </w:p>
        </w:tc>
      </w:tr>
      <w:tr w:rsidR="00FD4AEF" w:rsidRPr="00293EED" w14:paraId="7CEB588E" w14:textId="77777777" w:rsidTr="00DC21F1">
        <w:tc>
          <w:tcPr>
            <w:tcW w:w="2652" w:type="dxa"/>
          </w:tcPr>
          <w:p w14:paraId="286EC667" w14:textId="77777777" w:rsidR="00895EE7" w:rsidRPr="007B415A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0" w:type="dxa"/>
          </w:tcPr>
          <w:p w14:paraId="3CBE1CE2" w14:textId="66115492" w:rsidR="00895EE7" w:rsidRPr="007B415A" w:rsidRDefault="009F578C" w:rsidP="0089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6466DE2B" w14:textId="77777777" w:rsidR="00895EE7" w:rsidRPr="007B415A" w:rsidRDefault="00895EE7" w:rsidP="0089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5966102E" w14:textId="77777777" w:rsidR="00895EE7" w:rsidRPr="007B415A" w:rsidRDefault="00895EE7" w:rsidP="00895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9" w:type="dxa"/>
          </w:tcPr>
          <w:p w14:paraId="3B879884" w14:textId="77777777" w:rsidR="00895EE7" w:rsidRPr="007B415A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5BF2D7B1" w14:textId="77777777" w:rsidR="00895EE7" w:rsidRPr="007B415A" w:rsidRDefault="00895EE7" w:rsidP="00895EE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E49960B" w14:textId="77777777" w:rsidR="00895EE7" w:rsidRPr="007B415A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06EA14DC" w:rsidR="00895EE7" w:rsidRPr="007B415A" w:rsidRDefault="00895EE7" w:rsidP="00895EE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9" w:type="dxa"/>
          </w:tcPr>
          <w:p w14:paraId="060A4EE4" w14:textId="77777777" w:rsidR="00895EE7" w:rsidRPr="007B415A" w:rsidRDefault="00895EE7" w:rsidP="00895EE7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6A86860A" w:rsidR="00895EE7" w:rsidRPr="007B415A" w:rsidRDefault="00895EE7" w:rsidP="00895E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934,671</w:t>
            </w:r>
          </w:p>
        </w:tc>
      </w:tr>
      <w:tr w:rsidR="00D339A9" w:rsidRPr="00293EED" w14:paraId="65313662" w14:textId="77777777" w:rsidTr="00DC21F1">
        <w:tc>
          <w:tcPr>
            <w:tcW w:w="2652" w:type="dxa"/>
          </w:tcPr>
          <w:p w14:paraId="6BB138BE" w14:textId="185A52B9" w:rsidR="003070E5" w:rsidRPr="007B415A" w:rsidRDefault="003070E5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14:paraId="08DAC64A" w14:textId="77777777" w:rsidR="003C5F6A" w:rsidRPr="007B415A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BF5C2B3" w14:textId="77777777" w:rsidR="003C5F6A" w:rsidRPr="007B415A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E3B2140" w14:textId="77777777" w:rsidR="003C5F6A" w:rsidRPr="007B415A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9" w:type="dxa"/>
          </w:tcPr>
          <w:p w14:paraId="2D774E05" w14:textId="77777777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54F8F161" w14:textId="77777777" w:rsidR="003C5F6A" w:rsidRPr="007B415A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D50EEBA" w14:textId="77777777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54E34344" w14:textId="77777777" w:rsidR="003C5F6A" w:rsidRPr="007B415A" w:rsidRDefault="003C5F6A" w:rsidP="003C5F6A">
            <w:pPr>
              <w:pStyle w:val="acctfourfigures"/>
              <w:tabs>
                <w:tab w:val="clear" w:pos="765"/>
                <w:tab w:val="decimal" w:pos="770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D985E8C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96FE857" w14:textId="77777777" w:rsidR="003C5F6A" w:rsidRPr="007B415A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AEF" w:rsidRPr="00293EED" w14:paraId="647FB712" w14:textId="77777777" w:rsidTr="00DC21F1">
        <w:tc>
          <w:tcPr>
            <w:tcW w:w="2652" w:type="dxa"/>
          </w:tcPr>
          <w:p w14:paraId="28BCD99A" w14:textId="61211C63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30" w:type="dxa"/>
          </w:tcPr>
          <w:p w14:paraId="6FF4A7E2" w14:textId="77777777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D9791F" w14:textId="77777777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D086305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5CB789B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9DE9838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B8261E1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3F1BDCB" w14:textId="77777777" w:rsidR="003C5F6A" w:rsidRPr="007B415A" w:rsidRDefault="003C5F6A" w:rsidP="003C5F6A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C0AF268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025B92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AEF" w:rsidRPr="00293EED" w14:paraId="35DB400D" w14:textId="77777777" w:rsidTr="00DC21F1">
        <w:tc>
          <w:tcPr>
            <w:tcW w:w="2652" w:type="dxa"/>
          </w:tcPr>
          <w:p w14:paraId="129F0EE0" w14:textId="77777777" w:rsidR="003C5F6A" w:rsidRPr="007B415A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41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415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0" w:type="dxa"/>
          </w:tcPr>
          <w:p w14:paraId="7B0A58F9" w14:textId="77777777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045219" w14:textId="77777777" w:rsidR="003C5F6A" w:rsidRPr="007B415A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BCE7CD8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B985CA9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F279257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C25F05D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6831B0C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EB14731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069B" w14:textId="77777777" w:rsidR="003C5F6A" w:rsidRPr="007B415A" w:rsidRDefault="003C5F6A" w:rsidP="003C5F6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AEF" w:rsidRPr="00293EED" w14:paraId="6B8F4D24" w14:textId="77777777" w:rsidTr="00DC21F1">
        <w:tc>
          <w:tcPr>
            <w:tcW w:w="2652" w:type="dxa"/>
          </w:tcPr>
          <w:p w14:paraId="37350119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0777F5C6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201C70AB" w14:textId="77777777" w:rsidR="00B26618" w:rsidRPr="007B415A" w:rsidRDefault="00B26618" w:rsidP="00B26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7E1B0B63" w14:textId="652C2F1A" w:rsidR="00B26618" w:rsidRPr="007B415A" w:rsidRDefault="00F27C83" w:rsidP="00B2661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 w:bidi="th-TH"/>
              </w:rPr>
              <w:t>2,684,613</w:t>
            </w:r>
          </w:p>
        </w:tc>
        <w:tc>
          <w:tcPr>
            <w:tcW w:w="259" w:type="dxa"/>
          </w:tcPr>
          <w:p w14:paraId="6E90C8CD" w14:textId="77777777" w:rsidR="00B26618" w:rsidRPr="007B415A" w:rsidRDefault="00B26618" w:rsidP="00B26618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14:paraId="437459C8" w14:textId="4414CD2F" w:rsidR="00B26618" w:rsidRPr="007B415A" w:rsidRDefault="00F27C83" w:rsidP="00B2661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671,153</w:t>
            </w:r>
          </w:p>
        </w:tc>
        <w:tc>
          <w:tcPr>
            <w:tcW w:w="259" w:type="dxa"/>
          </w:tcPr>
          <w:p w14:paraId="61A52A7E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185BFFA3" w14:textId="7AA0AB41" w:rsidR="00B26618" w:rsidRPr="007B415A" w:rsidRDefault="00B26618" w:rsidP="00B2661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 w:bidi="th-TH"/>
              </w:rPr>
              <w:t>1,795,509</w:t>
            </w:r>
          </w:p>
        </w:tc>
        <w:tc>
          <w:tcPr>
            <w:tcW w:w="259" w:type="dxa"/>
          </w:tcPr>
          <w:p w14:paraId="1C6ADE38" w14:textId="77777777" w:rsidR="00B26618" w:rsidRPr="007B415A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DBC131" w14:textId="4B5B4CD8" w:rsidR="00B26618" w:rsidRPr="007B415A" w:rsidRDefault="00B26618" w:rsidP="00B2661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448,877</w:t>
            </w:r>
          </w:p>
        </w:tc>
      </w:tr>
      <w:tr w:rsidR="00DC21F1" w:rsidRPr="00293EED" w14:paraId="2F025725" w14:textId="77777777" w:rsidTr="007B415A">
        <w:tc>
          <w:tcPr>
            <w:tcW w:w="2652" w:type="dxa"/>
          </w:tcPr>
          <w:p w14:paraId="27E75366" w14:textId="77777777" w:rsidR="00DC21F1" w:rsidRPr="007B415A" w:rsidRDefault="00DC21F1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7B415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30" w:type="dxa"/>
          </w:tcPr>
          <w:p w14:paraId="70772D58" w14:textId="77777777" w:rsidR="00DC21F1" w:rsidRPr="007B415A" w:rsidRDefault="00DC21F1" w:rsidP="00DC2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DC21F1" w:rsidRPr="007B415A" w:rsidRDefault="00DC21F1" w:rsidP="00DC2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60085917" w14:textId="77777777" w:rsidR="00DC21F1" w:rsidRPr="007B415A" w:rsidRDefault="00DC21F1" w:rsidP="00DC2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11B0A68" w14:textId="0A259D18" w:rsidR="00DC21F1" w:rsidRPr="007B415A" w:rsidRDefault="00DC21F1" w:rsidP="00DC2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B415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878A7F6" w14:textId="27E3CCBD" w:rsidR="00DC21F1" w:rsidRPr="007B415A" w:rsidRDefault="00DC21F1" w:rsidP="00DC21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B415A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523,079 </w:t>
            </w:r>
          </w:p>
        </w:tc>
        <w:tc>
          <w:tcPr>
            <w:tcW w:w="259" w:type="dxa"/>
          </w:tcPr>
          <w:p w14:paraId="37D046EF" w14:textId="77777777" w:rsidR="00DC21F1" w:rsidRPr="007B415A" w:rsidRDefault="00DC21F1" w:rsidP="00DC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4C3E0C00" w14:textId="6932432D" w:rsidR="00DC21F1" w:rsidRPr="007B415A" w:rsidRDefault="00DC21F1" w:rsidP="00DC21F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130,770 </w:t>
            </w:r>
          </w:p>
        </w:tc>
        <w:tc>
          <w:tcPr>
            <w:tcW w:w="259" w:type="dxa"/>
            <w:vAlign w:val="bottom"/>
          </w:tcPr>
          <w:p w14:paraId="035F394A" w14:textId="77777777" w:rsidR="00DC21F1" w:rsidRPr="007B415A" w:rsidRDefault="00DC21F1" w:rsidP="00DC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72584D3" w14:textId="5DB99FDB" w:rsidR="00DC21F1" w:rsidRPr="007B415A" w:rsidRDefault="00DC21F1" w:rsidP="00DC21F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  <w:lang w:val="en-US" w:bidi="th-TH"/>
              </w:rPr>
              <w:t>485,718</w:t>
            </w:r>
          </w:p>
        </w:tc>
        <w:tc>
          <w:tcPr>
            <w:tcW w:w="259" w:type="dxa"/>
            <w:vAlign w:val="bottom"/>
          </w:tcPr>
          <w:p w14:paraId="756594A6" w14:textId="77777777" w:rsidR="00DC21F1" w:rsidRPr="007B415A" w:rsidRDefault="00DC21F1" w:rsidP="00DC21F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504AA33" w14:textId="73027BB2" w:rsidR="00DC21F1" w:rsidRPr="007B415A" w:rsidRDefault="00DC21F1" w:rsidP="00DC21F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121,430</w:t>
            </w:r>
          </w:p>
        </w:tc>
      </w:tr>
      <w:tr w:rsidR="00DC21F1" w:rsidRPr="00293EED" w14:paraId="4E07CB63" w14:textId="77777777" w:rsidTr="007B415A">
        <w:tc>
          <w:tcPr>
            <w:tcW w:w="2652" w:type="dxa"/>
          </w:tcPr>
          <w:p w14:paraId="07D60082" w14:textId="3334469B" w:rsidR="00DC21F1" w:rsidRPr="007B415A" w:rsidRDefault="00DC21F1" w:rsidP="00DC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0" w:type="dxa"/>
          </w:tcPr>
          <w:p w14:paraId="37DE3B71" w14:textId="77777777" w:rsidR="00DC21F1" w:rsidRPr="007B415A" w:rsidRDefault="00DC21F1" w:rsidP="00DC2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639B2B13" w14:textId="77777777" w:rsidR="00DC21F1" w:rsidRPr="007B415A" w:rsidRDefault="00DC21F1" w:rsidP="00DC2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4848115B" w:rsidR="00DC21F1" w:rsidRPr="007B415A" w:rsidRDefault="00DC21F1" w:rsidP="00DC21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3,207,692</w:t>
            </w:r>
          </w:p>
        </w:tc>
        <w:tc>
          <w:tcPr>
            <w:tcW w:w="259" w:type="dxa"/>
          </w:tcPr>
          <w:p w14:paraId="210A0797" w14:textId="77777777" w:rsidR="00DC21F1" w:rsidRPr="007B415A" w:rsidRDefault="00DC21F1" w:rsidP="00DC21F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1E062" w14:textId="0FCE9B24" w:rsidR="00DC21F1" w:rsidRPr="007B415A" w:rsidRDefault="00DC21F1" w:rsidP="00DC21F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801,923</w:t>
            </w:r>
          </w:p>
        </w:tc>
        <w:tc>
          <w:tcPr>
            <w:tcW w:w="259" w:type="dxa"/>
          </w:tcPr>
          <w:p w14:paraId="4699CFBD" w14:textId="77777777" w:rsidR="00DC21F1" w:rsidRPr="007B415A" w:rsidRDefault="00DC21F1" w:rsidP="00DC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76DB9DB0" w:rsidR="00DC21F1" w:rsidRPr="007B415A" w:rsidRDefault="00DC21F1" w:rsidP="00DC21F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2,281,227</w:t>
            </w:r>
          </w:p>
        </w:tc>
        <w:tc>
          <w:tcPr>
            <w:tcW w:w="259" w:type="dxa"/>
          </w:tcPr>
          <w:p w14:paraId="05FC631A" w14:textId="77777777" w:rsidR="00DC21F1" w:rsidRPr="007B415A" w:rsidRDefault="00DC21F1" w:rsidP="00DC21F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E729D42" w14:textId="11BE6F40" w:rsidR="00DC21F1" w:rsidRPr="007B415A" w:rsidRDefault="00DC21F1" w:rsidP="00DC21F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570,307</w:t>
            </w:r>
          </w:p>
        </w:tc>
      </w:tr>
      <w:tr w:rsidR="00D339A9" w:rsidRPr="00293EED" w14:paraId="020CA2EA" w14:textId="77777777" w:rsidTr="00DC21F1">
        <w:tc>
          <w:tcPr>
            <w:tcW w:w="2652" w:type="dxa"/>
          </w:tcPr>
          <w:p w14:paraId="1C1269B6" w14:textId="77777777" w:rsidR="00895EE7" w:rsidRPr="007B415A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B41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0" w:type="dxa"/>
          </w:tcPr>
          <w:p w14:paraId="096E2F4E" w14:textId="00F525D9" w:rsidR="00895EE7" w:rsidRPr="007B415A" w:rsidRDefault="007B2AE2" w:rsidP="0089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54" w:type="dxa"/>
          </w:tcPr>
          <w:p w14:paraId="6319820D" w14:textId="77777777" w:rsidR="00895EE7" w:rsidRPr="007B415A" w:rsidRDefault="00895EE7" w:rsidP="0089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49F07D5" w14:textId="77777777" w:rsidR="00895EE7" w:rsidRPr="007B415A" w:rsidRDefault="00895EE7" w:rsidP="00895EE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43FC71C9" w14:textId="77777777" w:rsidR="00895EE7" w:rsidRPr="007B415A" w:rsidRDefault="00895EE7" w:rsidP="00895EE7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46A60C14" w14:textId="77777777" w:rsidR="00895EE7" w:rsidRPr="007B415A" w:rsidRDefault="00895EE7" w:rsidP="00895EE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B2A2FDB" w14:textId="77777777" w:rsidR="00895EE7" w:rsidRPr="007B415A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C7AE788" w14:textId="2A99D059" w:rsidR="00895EE7" w:rsidRPr="007B415A" w:rsidRDefault="00895EE7" w:rsidP="00895EE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2,684,613</w:t>
            </w:r>
          </w:p>
        </w:tc>
        <w:tc>
          <w:tcPr>
            <w:tcW w:w="259" w:type="dxa"/>
          </w:tcPr>
          <w:p w14:paraId="221139BB" w14:textId="77777777" w:rsidR="00895EE7" w:rsidRPr="007B415A" w:rsidRDefault="00895EE7" w:rsidP="00895EE7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09E06EF0" w14:textId="07EB8B15" w:rsidR="00895EE7" w:rsidRPr="007B415A" w:rsidRDefault="00895EE7" w:rsidP="00895E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671,153</w:t>
            </w:r>
          </w:p>
        </w:tc>
      </w:tr>
    </w:tbl>
    <w:p w14:paraId="00E9E0E0" w14:textId="77777777" w:rsidR="00F37712" w:rsidRPr="00204EE2" w:rsidRDefault="00F37712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</w:p>
    <w:p w14:paraId="06036622" w14:textId="77777777" w:rsidR="00FE6BC9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384F9A" w14:textId="77777777" w:rsidR="00FE6BC9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FE7CE5" w14:textId="77777777" w:rsidR="00FE6BC9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2B67F8" w14:textId="0A79A6BE" w:rsidR="00FE6BC9" w:rsidRPr="00C84888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/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25405921" w14:textId="77777777" w:rsidR="00FE6BC9" w:rsidRPr="00C84888" w:rsidRDefault="00FE6BC9" w:rsidP="00FE6BC9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A81E22" w14:textId="77777777" w:rsidR="00FE6BC9" w:rsidRPr="003A3A7C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3,738.69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934.67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3,463.00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>บาท 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865.75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3C98BB58" w14:textId="77777777" w:rsidR="00FE6BC9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7F343" w14:textId="77777777" w:rsidR="00FE6BC9" w:rsidRDefault="00FE6BC9" w:rsidP="00FE6BC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3,463.00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865.75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4,134.97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1,033.74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0FA90DAA" w14:textId="220C0049" w:rsidR="00D9353E" w:rsidRDefault="00D93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DE2FF7F" w14:textId="36DE77DC" w:rsidR="008C6104" w:rsidRPr="00F1598F" w:rsidRDefault="008C6104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12344A" w:rsidRDefault="008C6104" w:rsidP="00A9166C">
      <w:pPr>
        <w:ind w:left="540" w:hanging="540"/>
        <w:jc w:val="thaiDistribute"/>
        <w:rPr>
          <w:rFonts w:asciiTheme="majorBidi" w:hAnsiTheme="majorBidi" w:cstheme="majorBidi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610C3E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1DA39BE" w14:textId="607AF140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งวดหกเดือนสิ้นสุดวันที่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2334D" w:rsidRPr="0092334D">
        <w:rPr>
          <w:rFonts w:asciiTheme="majorBidi" w:hAnsiTheme="majorBidi"/>
          <w:sz w:val="30"/>
          <w:szCs w:val="30"/>
        </w:rPr>
        <w:t>30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667072">
        <w:rPr>
          <w:rFonts w:asciiTheme="majorBidi" w:hAnsiTheme="majorBidi"/>
          <w:sz w:val="30"/>
          <w:szCs w:val="30"/>
        </w:rPr>
        <w:t>6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667072">
        <w:rPr>
          <w:rFonts w:asciiTheme="majorBidi" w:hAnsiTheme="majorBidi"/>
          <w:sz w:val="30"/>
          <w:szCs w:val="30"/>
        </w:rPr>
        <w:t>5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9B63FC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BC072E" w:rsidRPr="007B415A">
        <w:rPr>
          <w:rFonts w:asciiTheme="majorBidi" w:hAnsiTheme="majorBidi"/>
          <w:sz w:val="30"/>
          <w:szCs w:val="30"/>
        </w:rPr>
        <w:t>73.5</w:t>
      </w:r>
      <w:r w:rsidR="00AF5306">
        <w:rPr>
          <w:rFonts w:asciiTheme="majorBidi" w:hAnsiTheme="majorBidi"/>
          <w:sz w:val="30"/>
          <w:szCs w:val="30"/>
        </w:rPr>
        <w:t>0</w:t>
      </w:r>
      <w:r w:rsidR="003E1FF2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17A33" w:rsidRPr="00A17A33">
        <w:rPr>
          <w:rFonts w:asciiTheme="majorBidi" w:hAnsiTheme="majorBidi"/>
          <w:sz w:val="30"/>
          <w:szCs w:val="30"/>
        </w:rPr>
        <w:t xml:space="preserve">16.46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013"/>
        <w:gridCol w:w="358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8A7F1A" w:rsidRPr="00D80E78" w14:paraId="3524CD9A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A7F1A" w:rsidRPr="00D80E78" w14:paraId="508F0E6B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A7F1A" w:rsidRPr="00D80E78" w14:paraId="1FA2C05F" w14:textId="77777777" w:rsidTr="007B415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1B1282CA" w:rsidR="008A7F1A" w:rsidRPr="007B415A" w:rsidRDefault="00A17A33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="0092334D"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7B415A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7D8B598F" w:rsidR="008A7F1A" w:rsidRPr="007B415A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6A35014C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55CCE0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464AAA98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669DACE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5A634B64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5174025A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7630F07A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667072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8A7F1A" w:rsidRPr="00D80E78" w14:paraId="738C22D4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7B415A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645C7C" w:rsidRPr="00C823EB" w14:paraId="1F9B5455" w14:textId="77777777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2AF401E3" w14:textId="542223A5" w:rsidR="00645C7C" w:rsidRPr="007B415A" w:rsidRDefault="00645C7C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96,909 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5FB3CD" w14:textId="574AB1CD" w:rsidR="00645C7C" w:rsidRPr="007B415A" w:rsidRDefault="0092334D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157</w:t>
            </w:r>
            <w:r w:rsidR="00645C7C"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871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14:paraId="447CED73" w14:textId="53164A37" w:rsidR="00645C7C" w:rsidRPr="007B415A" w:rsidRDefault="00645C7C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38,354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41812696" w14:textId="45B5F8A0" w:rsidR="00645C7C" w:rsidRPr="007B415A" w:rsidRDefault="0092334D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2</w:t>
            </w:r>
            <w:r w:rsidR="00645C7C"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569CAB65" w14:textId="4713E388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111,783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DFA6ACC" w14:textId="3B8CA7AD" w:rsidR="00645C7C" w:rsidRPr="007B415A" w:rsidRDefault="0092334D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115</w:t>
            </w:r>
            <w:r w:rsidR="00645C7C"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F7869C1" w14:textId="1E85FE79" w:rsidR="00645C7C" w:rsidRPr="007B415A" w:rsidRDefault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247,046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4C5D12" w14:textId="32FCDE82" w:rsidR="00645C7C" w:rsidRPr="007B415A" w:rsidRDefault="0092334D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275</w:t>
            </w:r>
            <w:r w:rsidR="00645C7C"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754</w:t>
            </w:r>
          </w:p>
        </w:tc>
      </w:tr>
      <w:tr w:rsidR="00645C7C" w:rsidRPr="00DF1A04" w14:paraId="585C6C0F" w14:textId="77777777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6890" w14:textId="3CBE6501" w:rsidR="00645C7C" w:rsidRPr="007B415A" w:rsidRDefault="00645C7C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(20,757)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342BA" w14:textId="128B1E16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84</w:t>
            </w:r>
            <w:r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312</w:t>
            </w: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AC8E" w14:textId="192A06EF" w:rsidR="00645C7C" w:rsidRPr="007B415A" w:rsidRDefault="00645C7C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2,676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BD41" w14:textId="7CA1C788" w:rsidR="00645C7C" w:rsidRPr="007B415A" w:rsidRDefault="0092334D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 w:rsidR="00645C7C"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085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0647C" w14:textId="610CBB16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(12,789)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9E441" w14:textId="5CF2050D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30</w:t>
            </w:r>
            <w:r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535</w:t>
            </w: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2051" w14:textId="15801926" w:rsidR="00645C7C" w:rsidRPr="007B415A" w:rsidRDefault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(30,870)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A1BB" w14:textId="080A333C" w:rsidR="00645C7C" w:rsidRPr="007B415A" w:rsidRDefault="00645C7C" w:rsidP="0064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113</w:t>
            </w:r>
            <w:r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762</w:t>
            </w: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7A33" w:rsidRPr="00D80E78" w14:paraId="482B5CC7" w14:textId="77777777" w:rsidTr="007B415A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8" w:type="dxa"/>
            <w:tcBorders>
              <w:left w:val="nil"/>
              <w:right w:val="nil"/>
            </w:tcBorders>
          </w:tcPr>
          <w:p w14:paraId="1877A4E9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A17A33" w:rsidRPr="007B415A" w:rsidRDefault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A17A33" w:rsidRPr="007B415A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52C2D" w:rsidRPr="00D80E78" w14:paraId="76D1CDF1" w14:textId="77777777" w:rsidTr="007B415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</w:tcBorders>
          </w:tcPr>
          <w:p w14:paraId="2067F526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bottom w:val="nil"/>
            </w:tcBorders>
          </w:tcPr>
          <w:p w14:paraId="4F347A96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09D4D2" w14:textId="77777777" w:rsidR="003D4A18" w:rsidRDefault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  <w:p w14:paraId="2578E55F" w14:textId="4F6AECC3" w:rsidR="00352C2D" w:rsidRPr="007B415A" w:rsidRDefault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>(191,140)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2D20FB51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194</w:t>
            </w:r>
            <w:r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>501</w:t>
            </w: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52C2D" w:rsidRPr="00D80E78" w14:paraId="4F06D485" w14:textId="77777777" w:rsidTr="007B415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B52322" w14:textId="6604F19D" w:rsidR="00352C2D" w:rsidRPr="007B415A" w:rsidRDefault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</w:rPr>
              <w:t>9,147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174F0F33" w14:textId="3870783A" w:rsidR="00352C2D" w:rsidRPr="007B415A" w:rsidRDefault="0092334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18</w:t>
            </w:r>
            <w:r w:rsidR="00352C2D"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334D">
              <w:rPr>
                <w:rFonts w:asciiTheme="majorBidi" w:hAnsiTheme="majorBidi"/>
                <w:color w:val="000000"/>
                <w:sz w:val="30"/>
                <w:szCs w:val="30"/>
              </w:rPr>
              <w:t>089</w:t>
            </w:r>
          </w:p>
        </w:tc>
      </w:tr>
      <w:tr w:rsidR="00352C2D" w:rsidRPr="00D80E78" w14:paraId="6434DA89" w14:textId="77777777" w:rsidTr="007B415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81CB6" w14:textId="24260384" w:rsidR="00352C2D" w:rsidRPr="007B415A" w:rsidRDefault="00352C2D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B55674">
              <w:rPr>
                <w:rFonts w:asciiTheme="majorBidi" w:hAnsiTheme="majorBidi"/>
                <w:color w:val="000000"/>
                <w:sz w:val="30"/>
                <w:szCs w:val="30"/>
              </w:rPr>
              <w:t>(4,540)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4621E" w14:textId="75C75B67" w:rsidR="00352C2D" w:rsidRPr="007B415A" w:rsidRDefault="00352C2D" w:rsidP="0035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3</w:t>
            </w:r>
            <w:r w:rsidRPr="007B41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2334D" w:rsidRPr="0092334D">
              <w:rPr>
                <w:rFonts w:asciiTheme="majorBidi" w:hAnsiTheme="majorBidi"/>
                <w:color w:val="000000"/>
                <w:sz w:val="30"/>
                <w:szCs w:val="30"/>
              </w:rPr>
              <w:t>819</w:t>
            </w:r>
            <w:r w:rsidRPr="007B41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D4A18" w:rsidRPr="00D80E78" w14:paraId="6958A03C" w14:textId="77777777" w:rsidTr="007B415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395D238B" w:rsidR="003D4A18" w:rsidRPr="007B415A" w:rsidRDefault="003D4A18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7B415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(217,403)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6DA813CD" w:rsidR="003D4A18" w:rsidRPr="007B415A" w:rsidRDefault="003D4A18" w:rsidP="003D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B415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="0092334D" w:rsidRPr="0092334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293</w:t>
            </w:r>
            <w:r w:rsidRPr="007B41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B415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993</w:t>
            </w:r>
            <w:r w:rsidRPr="007B415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947475" w14:textId="0801382F" w:rsidR="008A7F1A" w:rsidRPr="00624344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546B54D2" w14:textId="74AAFCAE" w:rsidR="008A7F1A" w:rsidRPr="0021446B" w:rsidRDefault="008A7F1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8A7F1A" w:rsidRPr="0021446B" w:rsidSect="00A55436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F5C971B" w14:textId="4FE6B35D" w:rsidR="0021446B" w:rsidRDefault="00760835" w:rsidP="005A6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 w:rsidRPr="00C379C0"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58244" behindDoc="1" locked="0" layoutInCell="1" allowOverlap="1" wp14:anchorId="2479D662" wp14:editId="761D8DC0">
            <wp:simplePos x="0" y="0"/>
            <wp:positionH relativeFrom="column">
              <wp:posOffset>220980</wp:posOffset>
            </wp:positionH>
            <wp:positionV relativeFrom="paragraph">
              <wp:posOffset>4074531</wp:posOffset>
            </wp:positionV>
            <wp:extent cx="5615940" cy="4187825"/>
            <wp:effectExtent l="0" t="0" r="3810" b="3175"/>
            <wp:wrapTight wrapText="bothSides">
              <wp:wrapPolygon edited="0">
                <wp:start x="0" y="0"/>
                <wp:lineTo x="0" y="21518"/>
                <wp:lineTo x="21541" y="21518"/>
                <wp:lineTo x="215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418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68E7" w:rsidRPr="005A68E7">
        <w:rPr>
          <w:noProof/>
        </w:rPr>
        <w:drawing>
          <wp:anchor distT="0" distB="0" distL="114300" distR="114300" simplePos="0" relativeHeight="251658240" behindDoc="1" locked="0" layoutInCell="1" allowOverlap="1" wp14:anchorId="4E57FFF8" wp14:editId="52FDA037">
            <wp:simplePos x="0" y="0"/>
            <wp:positionH relativeFrom="column">
              <wp:posOffset>145042</wp:posOffset>
            </wp:positionH>
            <wp:positionV relativeFrom="paragraph">
              <wp:posOffset>523</wp:posOffset>
            </wp:positionV>
            <wp:extent cx="6099175" cy="4057650"/>
            <wp:effectExtent l="0" t="0" r="0" b="0"/>
            <wp:wrapTight wrapText="bothSides">
              <wp:wrapPolygon edited="0">
                <wp:start x="0" y="0"/>
                <wp:lineTo x="0" y="21499"/>
                <wp:lineTo x="21521" y="21499"/>
                <wp:lineTo x="21521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446B" w:rsidRPr="00485571">
        <w:rPr>
          <w:rFonts w:asciiTheme="majorBidi" w:hAnsiTheme="majorBidi" w:cstheme="majorBidi"/>
          <w:cs/>
        </w:rPr>
        <w:br w:type="page"/>
      </w:r>
    </w:p>
    <w:p w14:paraId="402D5B53" w14:textId="44D3A5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8A7F1A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0D915717" w14:textId="77777777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005D395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80"/>
        <w:gridCol w:w="1600"/>
      </w:tblGrid>
      <w:tr w:rsidR="00330126" w:rsidRPr="003A3A7C" w14:paraId="0DEC372D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07B3D7FD" w:rsidR="00330126" w:rsidRPr="003A3A7C" w:rsidRDefault="00A17A33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8C334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1C062615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308875DC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330126" w:rsidRPr="003A3A7C" w14:paraId="5B58553F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B3D4C" w:rsidRPr="003A3A7C" w14:paraId="4EF666DE" w14:textId="77777777" w:rsidTr="007B415A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75B0DFF2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155,542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1F01" w14:textId="76E016F8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259,845 </w:t>
            </w:r>
          </w:p>
        </w:tc>
      </w:tr>
      <w:tr w:rsidR="006B3D4C" w:rsidRPr="003A3A7C" w14:paraId="56CF9AFB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00CF73AF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81,813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0DDE0E26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15,354 </w:t>
            </w:r>
          </w:p>
        </w:tc>
      </w:tr>
      <w:tr w:rsidR="006B3D4C" w:rsidRPr="003A3A7C" w14:paraId="09EAEC7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134BC652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1971B04C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9,69</w:t>
            </w:r>
            <w:r w:rsidR="007E164D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380" w:type="dxa"/>
          </w:tcPr>
          <w:p w14:paraId="207DDCE5" w14:textId="77777777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78FFD08" w14:textId="39850D9B" w:rsidR="006B3D4C" w:rsidRPr="007B415A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55</w:t>
            </w:r>
            <w:r w:rsidR="00180E7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  <w:r w:rsidRPr="007B41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6B3D4C" w:rsidRPr="003A3A7C" w14:paraId="0DA35282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4067BD6A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247,04</w:t>
            </w:r>
            <w:r w:rsidR="007E164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6B3D4C" w:rsidRPr="003A3A7C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66DA57A2" w:rsidR="006B3D4C" w:rsidRPr="007B415A" w:rsidRDefault="006B3D4C" w:rsidP="006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1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275,75</w:t>
            </w:r>
            <w:r w:rsidR="00180E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7B41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537AE3CC" w14:textId="5B6FC7F0" w:rsidR="00D94169" w:rsidRDefault="00D94169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01D505A2" w14:textId="6A5625FD" w:rsidR="000D5446" w:rsidRPr="008A7F1A" w:rsidRDefault="00760835" w:rsidP="00F5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 w:rsidRPr="00BD1E25">
        <w:rPr>
          <w:rFonts w:asciiTheme="majorBidi" w:hAnsiTheme="majorBidi"/>
          <w:noProof/>
          <w:snapToGrid w:val="0"/>
          <w:color w:val="000000"/>
          <w:sz w:val="20"/>
          <w:szCs w:val="20"/>
          <w:cs/>
        </w:rPr>
        <w:drawing>
          <wp:anchor distT="0" distB="0" distL="114300" distR="114300" simplePos="0" relativeHeight="251658245" behindDoc="1" locked="0" layoutInCell="1" allowOverlap="1" wp14:anchorId="12FA43D4" wp14:editId="199EA83D">
            <wp:simplePos x="0" y="0"/>
            <wp:positionH relativeFrom="column">
              <wp:posOffset>-19685</wp:posOffset>
            </wp:positionH>
            <wp:positionV relativeFrom="paragraph">
              <wp:posOffset>173990</wp:posOffset>
            </wp:positionV>
            <wp:extent cx="6367145" cy="3891280"/>
            <wp:effectExtent l="0" t="0" r="0" b="0"/>
            <wp:wrapTight wrapText="bothSides">
              <wp:wrapPolygon edited="0">
                <wp:start x="0" y="0"/>
                <wp:lineTo x="0" y="21466"/>
                <wp:lineTo x="21520" y="21466"/>
                <wp:lineTo x="2152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7145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6A5"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  <w:t xml:space="preserve"> </w:t>
      </w:r>
    </w:p>
    <w:p w14:paraId="43DEBD19" w14:textId="40E6E1AC" w:rsidR="00A201C1" w:rsidRDefault="00A201C1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240"/>
          <w:tab w:val="left" w:pos="333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3DA9A85A" w14:textId="6B6D2C22" w:rsidR="00DD4923" w:rsidRDefault="00DD4923" w:rsidP="0058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FC59692" w14:textId="56533F5F" w:rsidR="00AA161D" w:rsidRDefault="00AA161D" w:rsidP="00B9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495FAC31" w14:textId="4DB7D81D" w:rsidR="0003566A" w:rsidRPr="00710F4C" w:rsidRDefault="004A1775" w:rsidP="00153020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10F4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710F4C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343FB37F" w14:textId="77777777" w:rsidR="008A7F1A" w:rsidRPr="006F2073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78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94"/>
        <w:gridCol w:w="239"/>
        <w:gridCol w:w="1159"/>
        <w:gridCol w:w="237"/>
        <w:gridCol w:w="1159"/>
        <w:gridCol w:w="242"/>
        <w:gridCol w:w="1109"/>
        <w:gridCol w:w="237"/>
        <w:gridCol w:w="1108"/>
      </w:tblGrid>
      <w:tr w:rsidR="008A7F1A" w:rsidRPr="008E1326" w14:paraId="22EF1458" w14:textId="77777777" w:rsidTr="004328F5">
        <w:trPr>
          <w:tblHeader/>
        </w:trPr>
        <w:tc>
          <w:tcPr>
            <w:tcW w:w="2011" w:type="pct"/>
            <w:hideMark/>
          </w:tcPr>
          <w:p w14:paraId="0AD5D77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B6EEC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2CF240C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4AAC9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06EF3C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03612FE1" w14:textId="77777777" w:rsidTr="004328F5">
        <w:trPr>
          <w:tblHeader/>
        </w:trPr>
        <w:tc>
          <w:tcPr>
            <w:tcW w:w="2011" w:type="pct"/>
            <w:hideMark/>
          </w:tcPr>
          <w:p w14:paraId="48EC4484" w14:textId="3C5861A9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17A33"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A17A33"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17A33"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7A33"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2B0D5F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3B252CF6" w14:textId="68DF8744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C3A9F8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1005CBF1" w14:textId="7A2A4D7C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496D993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0C9CBE50" w14:textId="3F2FF9D3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43DADE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7D460CAC" w14:textId="61DBF4D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A7F1A" w:rsidRPr="008E1326" w14:paraId="3776D188" w14:textId="77777777" w:rsidTr="008A7F1A">
        <w:trPr>
          <w:tblHeader/>
        </w:trPr>
        <w:tc>
          <w:tcPr>
            <w:tcW w:w="2011" w:type="pct"/>
          </w:tcPr>
          <w:p w14:paraId="427674E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7065B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9" w:type="pct"/>
            <w:gridSpan w:val="7"/>
            <w:hideMark/>
          </w:tcPr>
          <w:p w14:paraId="53F9F69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61AB58B4" w14:textId="77777777" w:rsidTr="004328F5">
        <w:tc>
          <w:tcPr>
            <w:tcW w:w="2011" w:type="pct"/>
            <w:hideMark/>
          </w:tcPr>
          <w:p w14:paraId="645128D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1898C98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877F87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83BE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2E3E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1092A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D7079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4A9C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046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D9F" w:rsidRPr="008E1326" w14:paraId="5B49CE72" w14:textId="77777777" w:rsidTr="004328F5">
        <w:tc>
          <w:tcPr>
            <w:tcW w:w="2011" w:type="pct"/>
            <w:hideMark/>
          </w:tcPr>
          <w:p w14:paraId="0576CC35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984C66D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D0DC7" w14:textId="024E2E11" w:rsidR="003F7D9F" w:rsidRPr="005032B3" w:rsidRDefault="00826992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(89,462)</w:t>
            </w:r>
          </w:p>
        </w:tc>
        <w:tc>
          <w:tcPr>
            <w:tcW w:w="129" w:type="pct"/>
          </w:tcPr>
          <w:p w14:paraId="30C65E64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FE6AA" w14:textId="17663E3D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(135,680)</w:t>
            </w:r>
            <w:r w:rsidRPr="00A17A33" w:rsidDel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</w:tcPr>
          <w:p w14:paraId="73E0D468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19305" w14:textId="4796154F" w:rsidR="003F7D9F" w:rsidRPr="008E1326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(85,933)</w:t>
            </w:r>
          </w:p>
        </w:tc>
        <w:tc>
          <w:tcPr>
            <w:tcW w:w="129" w:type="pct"/>
          </w:tcPr>
          <w:p w14:paraId="55B1D665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7AC7A5" w14:textId="16B5DA82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34D">
              <w:rPr>
                <w:rFonts w:ascii="Angsana New" w:hAnsi="Angsana New"/>
                <w:b/>
                <w:bCs/>
                <w:sz w:val="30"/>
                <w:szCs w:val="30"/>
              </w:rPr>
              <w:t>(127,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Pr="008153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F7D9F" w:rsidRPr="008E1326" w14:paraId="496DB787" w14:textId="77777777" w:rsidTr="004328F5">
        <w:tc>
          <w:tcPr>
            <w:tcW w:w="2011" w:type="pct"/>
          </w:tcPr>
          <w:p w14:paraId="3981CC86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438FF3BE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86894F" w14:textId="77777777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84E418A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</w:tcPr>
          <w:p w14:paraId="2D351A8F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48A81A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right w:val="nil"/>
            </w:tcBorders>
          </w:tcPr>
          <w:p w14:paraId="2365EA94" w14:textId="77777777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E4F048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44E2BCB1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F7D9F" w14:paraId="15482D72" w14:textId="77777777" w:rsidTr="007B415A">
        <w:tc>
          <w:tcPr>
            <w:tcW w:w="2011" w:type="pct"/>
          </w:tcPr>
          <w:p w14:paraId="11269F18" w14:textId="4AF61EF0" w:rsidR="003F7D9F" w:rsidRDefault="003F7D9F" w:rsidP="003F7D9F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17A33">
              <w:rPr>
                <w:rFonts w:ascii="Angsana New" w:eastAsia="Angsana New" w:hAnsi="Angsana New"/>
                <w:sz w:val="30"/>
                <w:szCs w:val="30"/>
              </w:rPr>
              <w:t xml:space="preserve">1 </w:t>
            </w:r>
            <w:r w:rsidRPr="00A17A33">
              <w:rPr>
                <w:rFonts w:ascii="Angsana New" w:eastAsia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30" w:type="pct"/>
          </w:tcPr>
          <w:p w14:paraId="11B22886" w14:textId="77777777" w:rsidR="003F7D9F" w:rsidRDefault="003F7D9F" w:rsidP="003F7D9F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AC9571F" w14:textId="4C149203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 xml:space="preserve">  3,015,796 </w:t>
            </w:r>
          </w:p>
        </w:tc>
        <w:tc>
          <w:tcPr>
            <w:tcW w:w="129" w:type="pct"/>
            <w:vAlign w:val="bottom"/>
          </w:tcPr>
          <w:p w14:paraId="1920342E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37E7C31" w14:textId="2F583501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</w:pPr>
            <w:r>
              <w:rPr>
                <w:rFonts w:ascii="Angsana New" w:eastAsia="Angsana New" w:hAnsi="Angsana New"/>
                <w:sz w:val="30"/>
                <w:szCs w:val="30"/>
              </w:rPr>
              <w:t>2,196,428</w:t>
            </w:r>
          </w:p>
        </w:tc>
        <w:tc>
          <w:tcPr>
            <w:tcW w:w="132" w:type="pct"/>
            <w:vAlign w:val="bottom"/>
          </w:tcPr>
          <w:p w14:paraId="266F0F1C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DA37E91" w14:textId="0989DFB7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 xml:space="preserve">  3,015,796 </w:t>
            </w:r>
          </w:p>
        </w:tc>
        <w:tc>
          <w:tcPr>
            <w:tcW w:w="129" w:type="pct"/>
            <w:vAlign w:val="bottom"/>
          </w:tcPr>
          <w:p w14:paraId="543B2889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8F01E2" w14:textId="2FE556F8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</w:pPr>
            <w:r>
              <w:rPr>
                <w:rFonts w:ascii="Angsana New" w:eastAsia="Angsana New" w:hAnsi="Angsana New"/>
                <w:sz w:val="30"/>
                <w:szCs w:val="30"/>
              </w:rPr>
              <w:t>2,196,428</w:t>
            </w:r>
          </w:p>
        </w:tc>
      </w:tr>
      <w:tr w:rsidR="003F7D9F" w14:paraId="002268E5" w14:textId="77777777" w:rsidTr="00A939EF">
        <w:tc>
          <w:tcPr>
            <w:tcW w:w="2011" w:type="pct"/>
          </w:tcPr>
          <w:p w14:paraId="0D042916" w14:textId="77777777" w:rsidR="003F7D9F" w:rsidRDefault="003F7D9F" w:rsidP="003F7D9F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73A8ED15" w14:textId="77777777" w:rsidR="003F7D9F" w:rsidRDefault="003F7D9F" w:rsidP="003F7D9F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9C3265" w14:textId="4C326504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 xml:space="preserve"> 63,768 </w:t>
            </w:r>
          </w:p>
        </w:tc>
        <w:tc>
          <w:tcPr>
            <w:tcW w:w="129" w:type="pct"/>
          </w:tcPr>
          <w:p w14:paraId="2D461898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52A5921" w14:textId="0B761BBC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27,126</w:t>
            </w:r>
          </w:p>
        </w:tc>
        <w:tc>
          <w:tcPr>
            <w:tcW w:w="132" w:type="pct"/>
          </w:tcPr>
          <w:p w14:paraId="74AA45FD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34BF69E" w14:textId="0958358B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 xml:space="preserve"> 63,768 </w:t>
            </w:r>
          </w:p>
        </w:tc>
        <w:tc>
          <w:tcPr>
            <w:tcW w:w="129" w:type="pct"/>
          </w:tcPr>
          <w:p w14:paraId="5440E10A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8062E13" w14:textId="79D8B37B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27,126</w:t>
            </w:r>
          </w:p>
        </w:tc>
      </w:tr>
      <w:tr w:rsidR="003F7D9F" w:rsidRPr="008E1326" w14:paraId="02CDB651" w14:textId="77777777" w:rsidTr="007B415A">
        <w:tc>
          <w:tcPr>
            <w:tcW w:w="2011" w:type="pct"/>
            <w:hideMark/>
          </w:tcPr>
          <w:p w14:paraId="431ED270" w14:textId="1D307C74" w:rsidR="003F7D9F" w:rsidRPr="008E1326" w:rsidRDefault="003F7D9F" w:rsidP="003F7D9F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107BE3D7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B9D9B8" w14:textId="79A3865A" w:rsidR="003F7D9F" w:rsidRPr="008E1326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3,079,564</w:t>
            </w:r>
          </w:p>
        </w:tc>
        <w:tc>
          <w:tcPr>
            <w:tcW w:w="129" w:type="pct"/>
          </w:tcPr>
          <w:p w14:paraId="76E265CC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2283D4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1CB193" w14:textId="26718036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2,223,554</w:t>
            </w:r>
          </w:p>
        </w:tc>
        <w:tc>
          <w:tcPr>
            <w:tcW w:w="132" w:type="pct"/>
          </w:tcPr>
          <w:p w14:paraId="78D53DC0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ED76D" w14:textId="180AC29B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77" w:firstLine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3,079,564</w:t>
            </w:r>
          </w:p>
        </w:tc>
        <w:tc>
          <w:tcPr>
            <w:tcW w:w="129" w:type="pct"/>
          </w:tcPr>
          <w:p w14:paraId="798B40FE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</w:tcPr>
          <w:p w14:paraId="53E706B8" w14:textId="77777777" w:rsidR="003F7D9F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0E9097" w14:textId="60F992E3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2,223,554</w:t>
            </w:r>
          </w:p>
        </w:tc>
      </w:tr>
      <w:tr w:rsidR="003F7D9F" w:rsidRPr="008E1326" w14:paraId="694DFE11" w14:textId="77777777" w:rsidTr="00A939EF">
        <w:tc>
          <w:tcPr>
            <w:tcW w:w="2011" w:type="pct"/>
          </w:tcPr>
          <w:p w14:paraId="4071E0C8" w14:textId="00A7C01B" w:rsidR="003F7D9F" w:rsidRPr="008E1326" w:rsidRDefault="003F7D9F" w:rsidP="003F7D9F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6BC92E39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1FFF2B2F" w14:textId="50D0472F" w:rsidR="003F7D9F" w:rsidRPr="00743CBC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2861E6" w14:textId="77777777" w:rsidR="003F7D9F" w:rsidRPr="00743CBC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7464" w14:textId="462E66E2" w:rsidR="003F7D9F" w:rsidRPr="00743CBC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</w:tabs>
              <w:spacing w:line="360" w:lineRule="exac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EBE173C" w14:textId="77777777" w:rsidR="003F7D9F" w:rsidRPr="00743CBC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5D8E6330" w14:textId="6FD8751E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sz w:val="30"/>
                <w:szCs w:val="30"/>
              </w:rPr>
            </w:pPr>
            <w:r w:rsidRPr="007B41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A801529" w14:textId="77777777" w:rsidR="003F7D9F" w:rsidRPr="00743CBC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88EE0" w14:textId="47F82EA6" w:rsidR="003F7D9F" w:rsidRPr="00743CBC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D9F" w:rsidRPr="008E1326" w14:paraId="28AD7FA6" w14:textId="77777777" w:rsidTr="007B415A">
        <w:trPr>
          <w:trHeight w:val="667"/>
        </w:trPr>
        <w:tc>
          <w:tcPr>
            <w:tcW w:w="2011" w:type="pct"/>
          </w:tcPr>
          <w:p w14:paraId="58D57289" w14:textId="77777777" w:rsidR="003F7D9F" w:rsidRPr="00F3102C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F97E2B1" w14:textId="773C13E6" w:rsidR="003F7D9F" w:rsidRPr="55D605A1" w:rsidRDefault="003F7D9F" w:rsidP="003F7D9F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50E04983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A9419" w14:textId="2E80451B" w:rsidR="003F7D9F" w:rsidRPr="008E1326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3,079,564</w:t>
            </w:r>
          </w:p>
        </w:tc>
        <w:tc>
          <w:tcPr>
            <w:tcW w:w="129" w:type="pct"/>
          </w:tcPr>
          <w:p w14:paraId="49306AB5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7DA0E" w14:textId="2C526981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2,223,554</w:t>
            </w:r>
          </w:p>
        </w:tc>
        <w:tc>
          <w:tcPr>
            <w:tcW w:w="132" w:type="pct"/>
          </w:tcPr>
          <w:p w14:paraId="12151186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DEB44" w14:textId="5E1204AB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3,079,564</w:t>
            </w:r>
          </w:p>
        </w:tc>
        <w:tc>
          <w:tcPr>
            <w:tcW w:w="129" w:type="pct"/>
          </w:tcPr>
          <w:p w14:paraId="41476246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8EA9D" w14:textId="34BE366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00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2,223,554</w:t>
            </w:r>
          </w:p>
        </w:tc>
      </w:tr>
      <w:tr w:rsidR="003F7D9F" w:rsidRPr="008E1326" w14:paraId="667CC78B" w14:textId="77777777" w:rsidTr="004328F5">
        <w:tc>
          <w:tcPr>
            <w:tcW w:w="2011" w:type="pct"/>
          </w:tcPr>
          <w:p w14:paraId="2306CB76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56B844A2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DE1BA" w14:textId="74EDF86F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9398578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C231D3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AFE2E57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48C69" w14:textId="6C0CCDDA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CB5297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C3868" w14:textId="77777777" w:rsidR="003F7D9F" w:rsidRPr="008E1326" w:rsidRDefault="003F7D9F" w:rsidP="003F7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F7D9F" w:rsidRPr="008E1326" w14:paraId="4DC828EF" w14:textId="77777777" w:rsidTr="007B415A">
        <w:trPr>
          <w:trHeight w:val="236"/>
        </w:trPr>
        <w:tc>
          <w:tcPr>
            <w:tcW w:w="2011" w:type="pct"/>
            <w:hideMark/>
          </w:tcPr>
          <w:p w14:paraId="5C001090" w14:textId="77777777" w:rsidR="003F7D9F" w:rsidRPr="008E1326" w:rsidRDefault="003F7D9F" w:rsidP="007B4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98841D4" w14:textId="77777777" w:rsidR="003F7D9F" w:rsidRPr="008E1326" w:rsidRDefault="003F7D9F" w:rsidP="007B4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20981" w14:textId="5CA60EC8" w:rsidR="003F7D9F" w:rsidRPr="001F3D69" w:rsidRDefault="007068AD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78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(0.029)</w:t>
            </w:r>
          </w:p>
        </w:tc>
        <w:tc>
          <w:tcPr>
            <w:tcW w:w="129" w:type="pct"/>
            <w:shd w:val="clear" w:color="auto" w:fill="auto"/>
          </w:tcPr>
          <w:p w14:paraId="25436924" w14:textId="77777777" w:rsidR="003F7D9F" w:rsidRPr="001F3D69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5444D" w14:textId="1AAB4CFE" w:rsidR="003F7D9F" w:rsidRPr="001F3D69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66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(0.061)</w:t>
            </w:r>
          </w:p>
        </w:tc>
        <w:tc>
          <w:tcPr>
            <w:tcW w:w="132" w:type="pct"/>
            <w:shd w:val="clear" w:color="auto" w:fill="auto"/>
          </w:tcPr>
          <w:p w14:paraId="7EB9F69D" w14:textId="77777777" w:rsidR="003F7D9F" w:rsidRPr="001F3D69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6F187" w14:textId="21922F8C" w:rsidR="003F7D9F" w:rsidRPr="007B415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66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15A">
              <w:rPr>
                <w:rFonts w:ascii="Angsana New" w:hAnsi="Angsana New"/>
                <w:b/>
                <w:bCs/>
                <w:sz w:val="30"/>
                <w:szCs w:val="30"/>
              </w:rPr>
              <w:t>(0.028)</w:t>
            </w:r>
          </w:p>
        </w:tc>
        <w:tc>
          <w:tcPr>
            <w:tcW w:w="129" w:type="pct"/>
            <w:shd w:val="clear" w:color="auto" w:fill="auto"/>
          </w:tcPr>
          <w:p w14:paraId="39DC91B3" w14:textId="77777777" w:rsidR="003F7D9F" w:rsidRPr="001F3D69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E48B5" w14:textId="322E2CFA" w:rsidR="003F7D9F" w:rsidRPr="005F786A" w:rsidRDefault="003F7D9F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786A">
              <w:rPr>
                <w:rFonts w:ascii="Angsana New" w:hAnsi="Angsana New"/>
                <w:b/>
                <w:bCs/>
                <w:sz w:val="30"/>
                <w:szCs w:val="30"/>
              </w:rPr>
              <w:t>(0.057)</w:t>
            </w:r>
            <w:r w:rsidRPr="005F786A" w:rsidDel="00A17A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115F6F7A" w14:textId="79A8B2B3" w:rsidR="00696916" w:rsidRDefault="00696916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8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8"/>
        <w:gridCol w:w="243"/>
        <w:gridCol w:w="1108"/>
        <w:gridCol w:w="237"/>
        <w:gridCol w:w="1117"/>
      </w:tblGrid>
      <w:tr w:rsidR="00A17A33" w:rsidRPr="008E1326" w14:paraId="17C9225E" w14:textId="77777777">
        <w:trPr>
          <w:tblHeader/>
        </w:trPr>
        <w:tc>
          <w:tcPr>
            <w:tcW w:w="2007" w:type="pct"/>
            <w:hideMark/>
          </w:tcPr>
          <w:p w14:paraId="341FDD77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57FDF7E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55ADC6A1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6A9F0DF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408A6172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A33" w:rsidRPr="008E1326" w14:paraId="1A463FB0" w14:textId="77777777">
        <w:trPr>
          <w:tblHeader/>
        </w:trPr>
        <w:tc>
          <w:tcPr>
            <w:tcW w:w="2007" w:type="pct"/>
            <w:hideMark/>
          </w:tcPr>
          <w:p w14:paraId="1A381C5C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5A4AF57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hideMark/>
          </w:tcPr>
          <w:p w14:paraId="49E7861B" w14:textId="344873DC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2108A0E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hideMark/>
          </w:tcPr>
          <w:p w14:paraId="5F8D2987" w14:textId="1C9E9989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457F1634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3783B3E4" w14:textId="7BDE680D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298F3FD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50D519A9" w14:textId="32B89604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17A33" w:rsidRPr="008E1326" w14:paraId="7C79EB22" w14:textId="77777777">
        <w:trPr>
          <w:tblHeader/>
        </w:trPr>
        <w:tc>
          <w:tcPr>
            <w:tcW w:w="2007" w:type="pct"/>
          </w:tcPr>
          <w:p w14:paraId="14060DDE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4EC9B3" w14:textId="77777777" w:rsidR="00A17A33" w:rsidRPr="008E1326" w:rsidRDefault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3" w:type="pct"/>
            <w:gridSpan w:val="7"/>
            <w:hideMark/>
          </w:tcPr>
          <w:p w14:paraId="349CBFE1" w14:textId="77777777" w:rsidR="00A17A33" w:rsidRPr="008E1326" w:rsidRDefault="00A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17A33" w:rsidRPr="008E1326" w14:paraId="42477B81" w14:textId="77777777">
        <w:tc>
          <w:tcPr>
            <w:tcW w:w="2007" w:type="pct"/>
            <w:hideMark/>
          </w:tcPr>
          <w:p w14:paraId="6C3E73BB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32EABADB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20F2904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A566E7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698DD9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A73A72E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E17863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1D43E49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666BEF" w14:textId="77777777" w:rsidR="00A17A33" w:rsidRPr="008E1326" w:rsidRDefault="00A17A33" w:rsidP="00A17A3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A49" w:rsidRPr="008E1326" w14:paraId="45AE8068" w14:textId="77777777" w:rsidTr="007B415A">
        <w:tc>
          <w:tcPr>
            <w:tcW w:w="2007" w:type="pct"/>
            <w:hideMark/>
          </w:tcPr>
          <w:p w14:paraId="4B59C8DF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4E7BF804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6859A" w14:textId="2243C183" w:rsidR="00BD3A49" w:rsidRPr="008B4D7B" w:rsidRDefault="0018061C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(214,460)</w:t>
            </w:r>
          </w:p>
        </w:tc>
        <w:tc>
          <w:tcPr>
            <w:tcW w:w="129" w:type="pct"/>
            <w:vAlign w:val="bottom"/>
          </w:tcPr>
          <w:p w14:paraId="1AA017C0" w14:textId="77777777" w:rsidR="00BD3A49" w:rsidRPr="008B4D7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BBDA13" w14:textId="20D44923" w:rsidR="00BD3A49" w:rsidRPr="008B4D7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6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  <w:r w:rsidRPr="00ED6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  <w:vAlign w:val="bottom"/>
          </w:tcPr>
          <w:p w14:paraId="63A9BCA7" w14:textId="77777777" w:rsidR="00BD3A49" w:rsidRPr="008B4D7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B743E4" w14:textId="203C2D26" w:rsidR="00BD3A49" w:rsidRPr="008B4D7B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35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35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6EB4208C" w14:textId="77777777" w:rsidR="00BD3A49" w:rsidRPr="008B4D7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5186D6" w14:textId="29DB54C6" w:rsidR="00BD3A49" w:rsidRPr="008B4D7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Pr="00D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D3A49" w:rsidRPr="008E1326" w14:paraId="6D1BE5E2" w14:textId="77777777">
        <w:tc>
          <w:tcPr>
            <w:tcW w:w="2007" w:type="pct"/>
          </w:tcPr>
          <w:p w14:paraId="5280E641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360E289A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385F61" w14:textId="77777777" w:rsidR="00BD3A49" w:rsidRPr="007B415A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5AFF85D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D7BF62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51D5E3E6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1594CB78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084E7711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right w:val="nil"/>
            </w:tcBorders>
          </w:tcPr>
          <w:p w14:paraId="453A6AB1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D3A49" w14:paraId="0D29B430" w14:textId="77777777" w:rsidTr="007B415A">
        <w:tc>
          <w:tcPr>
            <w:tcW w:w="2007" w:type="pct"/>
          </w:tcPr>
          <w:p w14:paraId="624F0A48" w14:textId="77777777" w:rsidR="00BD3A49" w:rsidRDefault="00BD3A49" w:rsidP="00BD3A49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0" w:type="pct"/>
          </w:tcPr>
          <w:p w14:paraId="0D4A5DAD" w14:textId="77777777" w:rsidR="00BD3A49" w:rsidRDefault="00BD3A49" w:rsidP="00BD3A49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8F87070" w14:textId="3F9CBD62" w:rsidR="00BD3A49" w:rsidRPr="007B415A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>2,684,61</w:t>
            </w:r>
            <w:r w:rsidR="008257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6DFE7A89" w14:textId="77777777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6AFD1BB" w14:textId="0B0690BF" w:rsidR="00BD3A49" w:rsidRPr="00156EF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7E7EEE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32" w:type="pct"/>
            <w:vAlign w:val="bottom"/>
          </w:tcPr>
          <w:p w14:paraId="320DC56E" w14:textId="77777777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55BE646" w14:textId="7B1A2360" w:rsidR="00BD3A49" w:rsidRPr="00E10EFF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sz w:val="30"/>
                <w:szCs w:val="30"/>
              </w:rPr>
              <w:t>2,684,61</w:t>
            </w:r>
            <w:r w:rsidR="002137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5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  <w:vAlign w:val="bottom"/>
          </w:tcPr>
          <w:p w14:paraId="419DF90D" w14:textId="77777777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4683798" w14:textId="5E50044C" w:rsidR="00BD3A49" w:rsidRPr="00156EFB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E10EFF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</w:tr>
      <w:tr w:rsidR="00BD3A49" w14:paraId="72547DF7" w14:textId="77777777">
        <w:tc>
          <w:tcPr>
            <w:tcW w:w="2007" w:type="pct"/>
          </w:tcPr>
          <w:p w14:paraId="13F2537B" w14:textId="77777777" w:rsidR="00BD3A49" w:rsidRDefault="00BD3A49" w:rsidP="00BD3A49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52795872" w14:textId="77777777" w:rsidR="00BD3A49" w:rsidRDefault="00BD3A49" w:rsidP="00BD3A49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442E130" w14:textId="34CC24B8" w:rsidR="00BD3A49" w:rsidRPr="007B415A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 xml:space="preserve"> 297,44</w:t>
            </w:r>
            <w:r w:rsidR="008257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41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64C5A4C2" w14:textId="77777777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D4E9AC5" w14:textId="15EB9860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4D5836">
              <w:rPr>
                <w:rFonts w:ascii="Angsana New" w:eastAsia="Angsana New" w:hAnsi="Angsana New"/>
                <w:sz w:val="30"/>
                <w:szCs w:val="30"/>
              </w:rPr>
              <w:t>324,339</w:t>
            </w:r>
          </w:p>
        </w:tc>
        <w:tc>
          <w:tcPr>
            <w:tcW w:w="132" w:type="pct"/>
          </w:tcPr>
          <w:p w14:paraId="1B942773" w14:textId="77777777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DBA1CE1" w14:textId="16A970A7" w:rsidR="00BD3A49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sz w:val="30"/>
                <w:szCs w:val="30"/>
              </w:rPr>
              <w:t xml:space="preserve"> 297,44</w:t>
            </w:r>
            <w:r w:rsidR="002137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5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07F29CC3" w14:textId="77777777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174A116" w14:textId="3EC1C5AE" w:rsidR="00BD3A49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4D5836">
              <w:rPr>
                <w:rFonts w:ascii="Angsana New" w:eastAsia="Angsana New" w:hAnsi="Angsana New"/>
                <w:sz w:val="30"/>
                <w:szCs w:val="30"/>
              </w:rPr>
              <w:t>324,339</w:t>
            </w:r>
          </w:p>
        </w:tc>
      </w:tr>
      <w:tr w:rsidR="00BD3A49" w:rsidRPr="008E1326" w14:paraId="5DE1C13F" w14:textId="77777777" w:rsidTr="007B415A">
        <w:tc>
          <w:tcPr>
            <w:tcW w:w="2007" w:type="pct"/>
            <w:hideMark/>
          </w:tcPr>
          <w:p w14:paraId="2E7156AF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4D173072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AA5A16" w14:textId="7D81428D" w:rsidR="00BD3A49" w:rsidRPr="008E1326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2,982,054</w:t>
            </w:r>
          </w:p>
        </w:tc>
        <w:tc>
          <w:tcPr>
            <w:tcW w:w="129" w:type="pct"/>
            <w:vAlign w:val="bottom"/>
          </w:tcPr>
          <w:p w14:paraId="5B4EBB35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70C973" w14:textId="0A415C11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  <w:tc>
          <w:tcPr>
            <w:tcW w:w="132" w:type="pct"/>
            <w:vAlign w:val="bottom"/>
          </w:tcPr>
          <w:p w14:paraId="5FED41E1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</w:tcPr>
          <w:p w14:paraId="2C052D61" w14:textId="69A6B127" w:rsidR="00BD3A49" w:rsidRPr="008E1326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2,982,054</w:t>
            </w:r>
          </w:p>
        </w:tc>
        <w:tc>
          <w:tcPr>
            <w:tcW w:w="129" w:type="pct"/>
            <w:vAlign w:val="bottom"/>
          </w:tcPr>
          <w:p w14:paraId="5DAAB781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EC4D3" w14:textId="2AC97788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</w:tr>
      <w:tr w:rsidR="00BD3A49" w:rsidRPr="00F3102C" w14:paraId="7C4DF34A" w14:textId="77777777" w:rsidTr="007B415A">
        <w:tc>
          <w:tcPr>
            <w:tcW w:w="2007" w:type="pct"/>
          </w:tcPr>
          <w:p w14:paraId="38BF6B9F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>ผลกระทบจากการใช้ส</w:t>
            </w: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lastRenderedPageBreak/>
              <w:t>ิทธิแปลงสภาพ</w:t>
            </w:r>
          </w:p>
        </w:tc>
        <w:tc>
          <w:tcPr>
            <w:tcW w:w="130" w:type="pct"/>
          </w:tcPr>
          <w:p w14:paraId="22909585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4D23B" w14:textId="680CAB5B" w:rsidR="00BD3A49" w:rsidRPr="00BD3A49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C1DCC6" w14:textId="77777777" w:rsidR="00BD3A49" w:rsidRPr="00F3102C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F92BD" w14:textId="0875ACB4" w:rsidR="00BD3A49" w:rsidRPr="00F3102C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76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5ED2B55" w14:textId="77777777" w:rsidR="00BD3A49" w:rsidRPr="00F3102C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</w:tcPr>
          <w:p w14:paraId="56A45171" w14:textId="3AE703CE" w:rsidR="00BD3A49" w:rsidRPr="00F3102C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D535A9" w14:textId="77777777" w:rsidR="00BD3A49" w:rsidRPr="00F3102C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789DE4" w14:textId="0DFB75A6" w:rsidR="00BD3A49" w:rsidRPr="00F3102C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3A49" w:rsidRPr="008E1326" w14:paraId="395A3FF3" w14:textId="77777777" w:rsidTr="007B415A">
        <w:tc>
          <w:tcPr>
            <w:tcW w:w="2007" w:type="pct"/>
          </w:tcPr>
          <w:p w14:paraId="557B5851" w14:textId="77777777" w:rsidR="00BD3A49" w:rsidRPr="00F3102C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7F7EDC5" w14:textId="77777777" w:rsidR="00BD3A49" w:rsidRPr="55D605A1" w:rsidRDefault="00BD3A49" w:rsidP="00BD3A49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D69904E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D1F659" w14:textId="2949B69B" w:rsidR="00BD3A49" w:rsidRPr="008E1326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2,982,054</w:t>
            </w:r>
          </w:p>
        </w:tc>
        <w:tc>
          <w:tcPr>
            <w:tcW w:w="129" w:type="pct"/>
            <w:vAlign w:val="bottom"/>
          </w:tcPr>
          <w:p w14:paraId="72E49177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D79F7" w14:textId="256F3588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  <w:tc>
          <w:tcPr>
            <w:tcW w:w="132" w:type="pct"/>
            <w:vAlign w:val="bottom"/>
          </w:tcPr>
          <w:p w14:paraId="2B2CDCC3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DEB1F" w14:textId="4B89B91F" w:rsidR="00BD3A49" w:rsidRPr="008E1326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2,982,054</w:t>
            </w:r>
          </w:p>
        </w:tc>
        <w:tc>
          <w:tcPr>
            <w:tcW w:w="129" w:type="pct"/>
            <w:vAlign w:val="bottom"/>
          </w:tcPr>
          <w:p w14:paraId="5DD1ECA3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0041A" w14:textId="02DD2199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</w:tr>
      <w:tr w:rsidR="00BD3A49" w:rsidRPr="008E1326" w14:paraId="7FA320F7" w14:textId="77777777">
        <w:tc>
          <w:tcPr>
            <w:tcW w:w="2007" w:type="pct"/>
          </w:tcPr>
          <w:p w14:paraId="56541356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72769DB6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D364B" w14:textId="1936337B" w:rsidR="00BD3A49" w:rsidRPr="007B415A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368B9BC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A16A5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0F339E5F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4F619A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62602889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FFF693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D3A49" w:rsidRPr="008E1326" w14:paraId="544AEAB1" w14:textId="77777777">
        <w:trPr>
          <w:trHeight w:val="218"/>
        </w:trPr>
        <w:tc>
          <w:tcPr>
            <w:tcW w:w="2007" w:type="pct"/>
            <w:hideMark/>
          </w:tcPr>
          <w:p w14:paraId="3034B372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0D4DEDF" w14:textId="77777777" w:rsidR="00BD3A49" w:rsidRPr="008E132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7715A3" w14:textId="46C920BF" w:rsidR="00BD3A49" w:rsidRPr="00C376AF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166" w:right="36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1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(0.072)</w:t>
            </w:r>
          </w:p>
        </w:tc>
        <w:tc>
          <w:tcPr>
            <w:tcW w:w="129" w:type="pct"/>
            <w:shd w:val="clear" w:color="auto" w:fill="auto"/>
          </w:tcPr>
          <w:p w14:paraId="4085D52C" w14:textId="77777777" w:rsidR="00BD3A49" w:rsidRPr="007317E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FD358" w14:textId="02A6FAA9" w:rsidR="00BD3A49" w:rsidRPr="007317E6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9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(0.138)</w:t>
            </w:r>
          </w:p>
        </w:tc>
        <w:tc>
          <w:tcPr>
            <w:tcW w:w="132" w:type="pct"/>
            <w:shd w:val="clear" w:color="auto" w:fill="auto"/>
          </w:tcPr>
          <w:p w14:paraId="366BD96B" w14:textId="77777777" w:rsidR="00BD3A49" w:rsidRPr="007317E6" w:rsidRDefault="00BD3A49" w:rsidP="00BD3A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80C0C6" w14:textId="54055E7C" w:rsidR="00BD3A49" w:rsidRPr="007317E6" w:rsidRDefault="00BD3A49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3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87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29" w:type="pct"/>
            <w:shd w:val="clear" w:color="auto" w:fill="auto"/>
          </w:tcPr>
          <w:p w14:paraId="00706325" w14:textId="77777777" w:rsidR="00BD3A49" w:rsidRPr="007317E6" w:rsidRDefault="00BD3A49" w:rsidP="00BD3A4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8358A" w14:textId="785E9836" w:rsidR="00BD3A49" w:rsidRPr="007317E6" w:rsidRDefault="00BD3A49" w:rsidP="00BD3A49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1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Pr="006D3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Pr="00731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7DC6447" w14:textId="77777777" w:rsidR="00A17A33" w:rsidRDefault="00A17A33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1B54CD0" w14:textId="77777777" w:rsidR="00A17A33" w:rsidRDefault="00A17A33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F541910" w14:textId="1E63C829" w:rsidR="008E1E88" w:rsidRPr="00A939EF" w:rsidRDefault="008E1E88" w:rsidP="00A939E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สิทธิในการเลือกแปลงสภาพที่เหลืออยู่ ไม่ได้รวมอยู่ในการคำนวณจำนวนหุ้นสามัญเฉลี่ยถ่วงน้ำหนักปรับลด เนื่องจากตราสารดังกล่าวทำให้ผลกระทบขาดทุนต่อหุ้นไม่ปรับลด (</w:t>
      </w:r>
      <w:r>
        <w:rPr>
          <w:rFonts w:ascii="Angsana New" w:hAnsi="Angsana New"/>
          <w:sz w:val="30"/>
          <w:szCs w:val="30"/>
        </w:rPr>
        <w:t>anti-dilutive effect)</w:t>
      </w:r>
    </w:p>
    <w:p w14:paraId="773A129A" w14:textId="77777777" w:rsidR="008E1E88" w:rsidRPr="00B826AF" w:rsidRDefault="008E1E88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28DF63" w14:textId="72E4D525" w:rsidR="00387A88" w:rsidRPr="00F1598F" w:rsidRDefault="006F25B5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เครื่องมือทางการเงิน</w:t>
      </w:r>
    </w:p>
    <w:p w14:paraId="040EC072" w14:textId="77777777" w:rsidR="00387A88" w:rsidRPr="00F1598F" w:rsidRDefault="00387A88" w:rsidP="00387A8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1A52C7" w14:textId="77777777" w:rsidR="00387A88" w:rsidRPr="00F1598F" w:rsidRDefault="00387A88" w:rsidP="000A4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3DE68D0F" w14:textId="77777777" w:rsidR="00387A88" w:rsidRPr="00485571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DF44D2D" w14:textId="50BE6073" w:rsidR="00387A88" w:rsidRPr="00F1598F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  <w:sectPr w:rsidR="00387A88" w:rsidRPr="00F1598F" w:rsidSect="00E30858">
          <w:headerReference w:type="even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CA4C71" w:rsidRPr="000A4D8B" w14:paraId="5595E749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C1EA641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5EDCBEF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4C71" w:rsidRPr="000A4D8B" w14:paraId="4BFAB51D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72D6BD26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33234EA5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6C8CE2E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3E8FB3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A4C71" w:rsidRPr="000A4D8B" w14:paraId="32510D47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6C02F9AA" w14:textId="77777777" w:rsidR="00CA4C71" w:rsidRPr="000A4D8B" w:rsidRDefault="00CA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930F0A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58E4236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6D8F0D3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3FC1F0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E193F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B5B3BFC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561911EE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1AD1BA1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7ADBF983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6400008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2181FA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73843779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CA4C71" w:rsidRPr="000A4D8B" w14:paraId="5869D44E" w14:textId="77777777" w:rsidTr="00485571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6A771B0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7655E61D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4C71" w:rsidRPr="000A4D8B" w14:paraId="0B512DE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6F029238" w14:textId="03A044AE" w:rsidR="00CA4C71" w:rsidRPr="000A4D8B" w:rsidRDefault="004A6F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4C71"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0B05F0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93ABD4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7D156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2ABEA5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84ABDB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65BE2D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1A9DD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5F0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7571B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975B9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22E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CC07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7628882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45BE89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14F7C81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4B91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5FE1FF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11D3AC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6570F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3AAE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13A3B3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7BF94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217A86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488C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22D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494A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A195D25" w14:textId="77777777" w:rsidTr="00485571">
        <w:trPr>
          <w:trHeight w:val="70"/>
        </w:trPr>
        <w:tc>
          <w:tcPr>
            <w:tcW w:w="5130" w:type="dxa"/>
            <w:shd w:val="clear" w:color="auto" w:fill="auto"/>
          </w:tcPr>
          <w:p w14:paraId="0BFB9803" w14:textId="77777777" w:rsidR="00CA4C71" w:rsidRPr="000A4D8B" w:rsidRDefault="00CA4C7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0350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03ECA24" w14:textId="1F953325" w:rsidR="00CA4C71" w:rsidRPr="000A4D8B" w:rsidRDefault="001716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33DDBDD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CC8B732" w14:textId="0ED99B5F" w:rsidR="00CA4C71" w:rsidRPr="000A4D8B" w:rsidRDefault="003F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</w:tcPr>
          <w:p w14:paraId="1B28EE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C41505A" w14:textId="62B21094" w:rsidR="00CA4C71" w:rsidRPr="000A4D8B" w:rsidRDefault="0077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40" w:type="dxa"/>
          </w:tcPr>
          <w:p w14:paraId="40B4483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F423BD1" w14:textId="6439379A" w:rsidR="00CA4C71" w:rsidRPr="00327162" w:rsidRDefault="003271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0AFDAD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0FE6228" w14:textId="02170ACE" w:rsidR="00CA4C71" w:rsidRPr="000A4D8B" w:rsidRDefault="0032716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86B1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01A4BB" w14:textId="3A37B2ED" w:rsidR="00CA4C71" w:rsidRPr="000A4D8B" w:rsidRDefault="00E0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</w:tr>
      <w:tr w:rsidR="00CA4C71" w:rsidRPr="000A4D8B" w14:paraId="47F912F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A172BA8" w14:textId="77777777" w:rsidR="00CA4C71" w:rsidRPr="000A4D8B" w:rsidRDefault="00CA4C7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75F2B65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4A913B" w14:textId="17D85A2C" w:rsidR="00CA4C71" w:rsidRPr="00297F89" w:rsidRDefault="00297F8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</w:tcPr>
          <w:p w14:paraId="76B26C0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85D62" w14:textId="07092840" w:rsidR="00CA4C71" w:rsidRPr="000A4D8B" w:rsidRDefault="003F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</w:tcPr>
          <w:p w14:paraId="2E533BAA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4B20A" w14:textId="555FB415" w:rsidR="00CA4C71" w:rsidRPr="000A4D8B" w:rsidRDefault="0077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40" w:type="dxa"/>
          </w:tcPr>
          <w:p w14:paraId="7CCEF5D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B9E2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82653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168D01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2B65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C1977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BB7F0AF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958DD54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12FAC5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CF2803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2E4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110D6F1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6BDCC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0401E8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277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5EE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F1EDD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3DE36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9331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39E94C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643D4468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A994EE0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673D76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51B065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D04BB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9F4B5C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EE12B2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74FFF1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FB14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4FC8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0CCA72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35614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C00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790ACA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1891919C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1D7648A3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DCD5C8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A643DB4" w14:textId="59878C0E" w:rsidR="00CA4C71" w:rsidRPr="000A4D8B" w:rsidRDefault="00E07C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5F31">
              <w:rPr>
                <w:rFonts w:asciiTheme="majorBidi" w:hAnsiTheme="majorBidi" w:cstheme="majorBidi"/>
                <w:sz w:val="30"/>
                <w:szCs w:val="30"/>
              </w:rPr>
              <w:t>5,792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29FE9D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BDBF4CB" w14:textId="3DC2689E" w:rsidR="00CA4C71" w:rsidRPr="000A4D8B" w:rsidRDefault="00E07C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4ACEF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0F37F13" w14:textId="1A38143F" w:rsidR="00CA4C71" w:rsidRPr="000A4D8B" w:rsidRDefault="00E07C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5F31">
              <w:rPr>
                <w:rFonts w:asciiTheme="majorBidi" w:hAnsiTheme="majorBidi" w:cstheme="majorBidi"/>
                <w:sz w:val="30"/>
                <w:szCs w:val="30"/>
              </w:rPr>
              <w:t>5,792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85EDA7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9EFC38C" w14:textId="49063DFA" w:rsidR="00CA4C71" w:rsidRPr="000A4D8B" w:rsidRDefault="003271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E2DB4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A659517" w14:textId="0F84820F" w:rsidR="00CA4C71" w:rsidRPr="000A4D8B" w:rsidRDefault="0032716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5410F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6DD503" w14:textId="14276FD8" w:rsidR="00CA4C71" w:rsidRPr="000A4D8B" w:rsidRDefault="0032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5F31">
              <w:rPr>
                <w:rFonts w:asciiTheme="majorBidi" w:hAnsiTheme="majorBidi" w:cstheme="majorBidi"/>
                <w:sz w:val="30"/>
                <w:szCs w:val="30"/>
              </w:rPr>
              <w:t>5,792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4C71" w:rsidRPr="000A4D8B" w14:paraId="3846EC5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238BC605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438781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563249A" w14:textId="6C89A6D5" w:rsidR="00CA4C71" w:rsidRPr="008169B7" w:rsidRDefault="00E07C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B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7800E87" w14:textId="77777777" w:rsidR="00CA4C71" w:rsidRPr="008169B7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F7B4" w14:textId="66344558" w:rsidR="00CA4C71" w:rsidRPr="008169B7" w:rsidRDefault="00E07C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0AA1B" w14:textId="77777777" w:rsidR="00CA4C71" w:rsidRPr="008169B7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A8F00" w14:textId="220D54B5" w:rsidR="00CA4C71" w:rsidRPr="008169B7" w:rsidRDefault="00E07C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B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CFCA7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3B3A62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DFB1F2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E62ED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F1577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40754A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A88" w:rsidRPr="000A4D8B" w14:paraId="27BB2976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3548C28B" w14:textId="77777777" w:rsidR="00985E8E" w:rsidRDefault="00985E8E" w:rsidP="00985E8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41C7CBD" w14:textId="7EA5AF73" w:rsidR="00985E8E" w:rsidRPr="000A4D8B" w:rsidRDefault="00985E8E" w:rsidP="000A4D8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3EA1B5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282A7C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F281E8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6E773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E0AC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24C98E7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9290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C48CD1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35B1DA4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98D161D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621D6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9CFDA3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F1EE7F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04CB2AF1" w14:textId="7C457BE6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013B058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0505C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F9340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4EB9B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B37063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8F5F49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B567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43074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7B0CE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AAD9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90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FEB9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6B1581D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FB6F794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944CFB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E18F8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B4AEA2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06C7E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F663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C715DD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2ADA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B02AEF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FF605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20F5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9AE7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055CD4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8" w:rsidRPr="000A4D8B" w14:paraId="6F1B5FB8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1C8E2E46" w14:textId="77777777" w:rsidR="000D10F8" w:rsidRPr="000A4D8B" w:rsidRDefault="000D10F8" w:rsidP="000D10F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591EFD3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AAA3491" w14:textId="1076DF21" w:rsidR="000D10F8" w:rsidRPr="000A4D8B" w:rsidRDefault="000D10F8" w:rsidP="00D748C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0EAF5A0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1D4642" w14:textId="20B88680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1D4704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C3A33CD" w14:textId="1704DB1B" w:rsidR="000D10F8" w:rsidRPr="000A4D8B" w:rsidRDefault="000D10F8" w:rsidP="0015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5FE2270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FFEC39" w14:textId="7DDA4C16" w:rsidR="000D10F8" w:rsidRPr="000A4D8B" w:rsidRDefault="000D10F8" w:rsidP="00D748C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5215EE6B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E68630E" w14:textId="0BD7A053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ACD4F1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2721EFC" w14:textId="0A21FD78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0D10F8" w:rsidRPr="000A4D8B" w14:paraId="40816450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0833FC34" w14:textId="77777777" w:rsidR="000D10F8" w:rsidRPr="000A4D8B" w:rsidRDefault="000D10F8" w:rsidP="000D10F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4D5EFFB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5C2F" w14:textId="51D025E9" w:rsidR="000D10F8" w:rsidRPr="000A4D8B" w:rsidRDefault="000D10F8" w:rsidP="00D748C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72E5A35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762A5" w14:textId="1591C4BF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A0210B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07951" w14:textId="677D5BAF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77DAD57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13D1E0A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0B62266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65288CF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573A4D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647249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65A619D1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EF22C67" w14:textId="35E3DCCF" w:rsidR="000D10F8" w:rsidRPr="000A4D8B" w:rsidRDefault="000D10F8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6B9E2F0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7E0D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4C7CE3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03FF9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54F4E1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13433C2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6835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9C84874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907955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88BA100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C3EDC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DF47129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0B1DCD89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03964A8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4D752E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953C6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F3AB08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9404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7EEA83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5F78F42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3FD7D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48B037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9D2F02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1213179" w14:textId="77777777" w:rsidR="00EA3C21" w:rsidRPr="000A4D8B" w:rsidRDefault="00EA3C21" w:rsidP="00D748C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CF50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52087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8" w:rsidRPr="000A4D8B" w14:paraId="104DFD02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162C93A" w14:textId="77777777" w:rsidR="000D10F8" w:rsidRPr="000A4D8B" w:rsidRDefault="000D10F8" w:rsidP="000D1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15CE825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6B66BA" w14:textId="371EF0AA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73" w:type="dxa"/>
            <w:vAlign w:val="bottom"/>
          </w:tcPr>
          <w:p w14:paraId="6950B19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5E73" w14:textId="52C32575" w:rsidR="000D10F8" w:rsidRPr="000A4D8B" w:rsidRDefault="000D10F8" w:rsidP="00D748CD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C64522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FDA6" w14:textId="215AFB95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40" w:type="dxa"/>
            <w:vAlign w:val="bottom"/>
          </w:tcPr>
          <w:p w14:paraId="0C4D8A0C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5B59F71" w14:textId="4B71C0CC" w:rsidR="000D10F8" w:rsidRPr="000A4D8B" w:rsidRDefault="000D10F8" w:rsidP="00D748C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73B2648D" w14:textId="77777777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DC85F66" w14:textId="64FCA306" w:rsidR="000D10F8" w:rsidRPr="000A4D8B" w:rsidRDefault="000D10F8" w:rsidP="00D748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008E5E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F627C79" w14:textId="65E8E4DB" w:rsidR="000D10F8" w:rsidRPr="000A4D8B" w:rsidRDefault="000D10F8" w:rsidP="00AF4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</w:tr>
      <w:tr w:rsidR="000D10F8" w:rsidRPr="000A4D8B" w14:paraId="431C5CDD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AF00168" w14:textId="77777777" w:rsidR="000D10F8" w:rsidRPr="000A4D8B" w:rsidRDefault="000D10F8" w:rsidP="000D1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472B7CB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1A563" w14:textId="560172A9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A329B1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55A57" w14:textId="4A2DBC1D" w:rsidR="000D10F8" w:rsidRPr="000A4D8B" w:rsidRDefault="000D10F8" w:rsidP="00D748CD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1774EE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D8037" w14:textId="43D9D647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3B5C88D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7FA3ED3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64910A1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0F9A2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97D58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46A7521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6CB206" w14:textId="49E9B8C0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F4699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08DD2A11" w14:textId="2AFEA9CB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  <w:p w14:paraId="7EA3331E" w14:textId="22CBF6A2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2A54E0DA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8B3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6F1DB813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ปรับด้วยค่าความเสี่ยงด้านอื่น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52B027D4" w14:textId="308047B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21914F" w14:textId="52A9AF1F" w:rsidR="00562CEB" w:rsidRDefault="00562CEB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183C59" w:rsidRPr="00C83AA5" w14:paraId="07522E7C" w14:textId="77777777" w:rsidTr="005E589E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470" w:rsidRPr="00C83AA5" w14:paraId="2C129A4C" w14:textId="77777777" w:rsidTr="005E589E">
        <w:trPr>
          <w:trHeight w:val="333"/>
          <w:tblHeader/>
        </w:trPr>
        <w:tc>
          <w:tcPr>
            <w:tcW w:w="1694" w:type="pct"/>
          </w:tcPr>
          <w:p w14:paraId="58E76252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3FB3C1DA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49D75A86" w:rsidR="00241470" w:rsidRPr="006639B9" w:rsidRDefault="00157318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6F91" w:rsidRPr="004A6F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6F91" w:rsidRPr="004A6F91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5D53AD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03FAE6A" w14:textId="497C0E12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421BE37B" w:rsidR="00241470" w:rsidRPr="006639B9" w:rsidRDefault="004A6F91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F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A6F91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11D6015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FBC71E" w14:textId="45917FF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41470" w:rsidRPr="00C83AA5" w14:paraId="7C758194" w14:textId="77777777" w:rsidTr="005E589E">
        <w:trPr>
          <w:trHeight w:val="333"/>
          <w:tblHeader/>
        </w:trPr>
        <w:tc>
          <w:tcPr>
            <w:tcW w:w="1694" w:type="pct"/>
          </w:tcPr>
          <w:p w14:paraId="76CDF47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628FDAE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72B08328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57318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14:paraId="6D8BE90B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B7848CD" w14:textId="123E335A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08DB96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6B231065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E0BEF00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ADC9CBA" w14:textId="25BD5BE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1470" w:rsidRPr="00C83AA5" w14:paraId="5F686541" w14:textId="77777777" w:rsidTr="005E589E">
        <w:trPr>
          <w:tblHeader/>
        </w:trPr>
        <w:tc>
          <w:tcPr>
            <w:tcW w:w="1694" w:type="pct"/>
          </w:tcPr>
          <w:p w14:paraId="42F90E44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67A51826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439C54A7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470" w:rsidRPr="00C83AA5" w14:paraId="4D2B40FD" w14:textId="77777777" w:rsidTr="005E589E">
        <w:tc>
          <w:tcPr>
            <w:tcW w:w="1890" w:type="pct"/>
            <w:gridSpan w:val="2"/>
          </w:tcPr>
          <w:p w14:paraId="43015F9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4887148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652AFB4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5526E9" w:rsidRPr="00C83AA5" w14:paraId="37134F35" w14:textId="77777777" w:rsidTr="005E589E">
        <w:tc>
          <w:tcPr>
            <w:tcW w:w="1890" w:type="pct"/>
            <w:gridSpan w:val="2"/>
          </w:tcPr>
          <w:p w14:paraId="0F691762" w14:textId="77777777" w:rsidR="005526E9" w:rsidRPr="00C83AA5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4DB2CC8A" w14:textId="4CA3407F" w:rsidR="005526E9" w:rsidRPr="006639B9" w:rsidRDefault="00BA11BE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A11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5D9DFA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2582637A" w14:textId="3268B549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29" w:type="pct"/>
            <w:shd w:val="clear" w:color="auto" w:fill="auto"/>
          </w:tcPr>
          <w:p w14:paraId="162F0921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257DE73E" w14:textId="5A150AB5" w:rsidR="005526E9" w:rsidRPr="006639B9" w:rsidRDefault="00743FF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A11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1D0E76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77C0B601" w14:textId="0FF51A91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5526E9" w:rsidRPr="00C83AA5" w14:paraId="65768557" w14:textId="77777777" w:rsidTr="005E589E">
        <w:tc>
          <w:tcPr>
            <w:tcW w:w="1890" w:type="pct"/>
            <w:gridSpan w:val="2"/>
          </w:tcPr>
          <w:p w14:paraId="731F4B4B" w14:textId="37BBD447" w:rsidR="005526E9" w:rsidRPr="00C83AA5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2DEE2D11" w:rsidR="005526E9" w:rsidRDefault="00BA11BE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BA11BE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1AB29D6D" w14:textId="6705406E" w:rsidR="005526E9" w:rsidRPr="402CFA1E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7448A7E1" w:rsidR="005526E9" w:rsidRDefault="00743FF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BA11BE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6" w:type="pct"/>
          </w:tcPr>
          <w:p w14:paraId="615C13DC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472DC34" w14:textId="758EBE33" w:rsidR="005526E9" w:rsidRPr="451735BE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5526E9" w:rsidRPr="00C83AA5" w14:paraId="767F1C2B" w14:textId="77777777" w:rsidTr="00485571">
        <w:tc>
          <w:tcPr>
            <w:tcW w:w="1890" w:type="pct"/>
            <w:gridSpan w:val="2"/>
            <w:shd w:val="clear" w:color="auto" w:fill="auto"/>
          </w:tcPr>
          <w:p w14:paraId="7AD26E0E" w14:textId="2857479E" w:rsidR="005526E9" w:rsidRPr="007614E5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5D50C10" w14:textId="2543B25B" w:rsidR="005526E9" w:rsidRPr="007614E5" w:rsidRDefault="00BA11BE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BA11BE">
              <w:rPr>
                <w:rFonts w:asciiTheme="majorBidi" w:hAnsiTheme="majorBidi" w:cstheme="majorBidi"/>
                <w:sz w:val="30"/>
                <w:szCs w:val="30"/>
              </w:rPr>
              <w:t>125,121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C966C0" w14:textId="54465A55" w:rsidR="005526E9" w:rsidRPr="007614E5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EECD49" w14:textId="225D52AF" w:rsidR="005526E9" w:rsidRPr="007614E5" w:rsidRDefault="00743FF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BA11BE">
              <w:rPr>
                <w:rFonts w:asciiTheme="majorBidi" w:hAnsiTheme="majorBidi" w:cstheme="majorBidi"/>
                <w:sz w:val="30"/>
                <w:szCs w:val="30"/>
              </w:rPr>
              <w:t>125,121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A310AFB" w14:textId="6F7146AF" w:rsidR="005526E9" w:rsidRPr="007614E5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</w:tr>
      <w:tr w:rsidR="005526E9" w:rsidRPr="00C83AA5" w14:paraId="10E06851" w14:textId="77777777" w:rsidTr="005E589E">
        <w:tc>
          <w:tcPr>
            <w:tcW w:w="1890" w:type="pct"/>
            <w:gridSpan w:val="2"/>
          </w:tcPr>
          <w:p w14:paraId="0568876C" w14:textId="77777777" w:rsidR="005526E9" w:rsidRPr="006639B9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FFFFF" w14:textId="311E03FB" w:rsidR="005526E9" w:rsidRPr="006639B9" w:rsidRDefault="00BA11BE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125,382</w:t>
            </w:r>
          </w:p>
        </w:tc>
        <w:tc>
          <w:tcPr>
            <w:tcW w:w="143" w:type="pct"/>
            <w:shd w:val="clear" w:color="auto" w:fill="auto"/>
          </w:tcPr>
          <w:p w14:paraId="64AC913B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C7C18" w14:textId="01890AF8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  <w:tc>
          <w:tcPr>
            <w:tcW w:w="129" w:type="pct"/>
            <w:shd w:val="clear" w:color="auto" w:fill="auto"/>
          </w:tcPr>
          <w:p w14:paraId="504181A1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6E051" w14:textId="7139C56F" w:rsidR="005526E9" w:rsidRPr="006639B9" w:rsidRDefault="00743FF5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125,382</w:t>
            </w:r>
          </w:p>
        </w:tc>
        <w:tc>
          <w:tcPr>
            <w:tcW w:w="146" w:type="pct"/>
          </w:tcPr>
          <w:p w14:paraId="14A873AC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44DC" w14:textId="22EC1AF8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</w:tr>
      <w:tr w:rsidR="00241470" w:rsidRPr="006639B9" w14:paraId="2A675D3E" w14:textId="77777777" w:rsidTr="005E589E">
        <w:tc>
          <w:tcPr>
            <w:tcW w:w="1890" w:type="pct"/>
            <w:gridSpan w:val="2"/>
          </w:tcPr>
          <w:p w14:paraId="5D000CAA" w14:textId="64EFBFF2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0" w:type="pct"/>
          </w:tcPr>
          <w:p w14:paraId="65F2C792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652FBE03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4FA28F7C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41470" w:rsidRPr="006639B9" w14:paraId="24AC2547" w14:textId="77777777" w:rsidTr="008A791E">
        <w:trPr>
          <w:trHeight w:val="308"/>
        </w:trPr>
        <w:tc>
          <w:tcPr>
            <w:tcW w:w="1890" w:type="pct"/>
            <w:gridSpan w:val="2"/>
          </w:tcPr>
          <w:p w14:paraId="49FE9B17" w14:textId="5CA3A1F2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47909C65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CC9CC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71A6EF61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C3A56D3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5521966C" w14:textId="77777777" w:rsidR="00241470" w:rsidRPr="0091112F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9488C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5150D299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526E9" w:rsidRPr="006639B9" w14:paraId="182447BE" w14:textId="77777777" w:rsidTr="005E589E">
        <w:tc>
          <w:tcPr>
            <w:tcW w:w="1890" w:type="pct"/>
            <w:gridSpan w:val="2"/>
          </w:tcPr>
          <w:p w14:paraId="37B8F150" w14:textId="77777777" w:rsidR="005526E9" w:rsidRPr="006639B9" w:rsidRDefault="005526E9" w:rsidP="00552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D0E6387" w14:textId="6DA90C69" w:rsidR="005526E9" w:rsidRPr="00D414D4" w:rsidRDefault="00940F81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20,666</w:t>
            </w:r>
          </w:p>
        </w:tc>
        <w:tc>
          <w:tcPr>
            <w:tcW w:w="143" w:type="pct"/>
            <w:shd w:val="clear" w:color="auto" w:fill="auto"/>
          </w:tcPr>
          <w:p w14:paraId="3C0D073D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ADB76CA" w14:textId="39D5BD68" w:rsidR="005526E9" w:rsidRPr="00D414D4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  <w:tc>
          <w:tcPr>
            <w:tcW w:w="129" w:type="pct"/>
            <w:shd w:val="clear" w:color="auto" w:fill="auto"/>
          </w:tcPr>
          <w:p w14:paraId="30691619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A819A71" w14:textId="07001D74" w:rsidR="005526E9" w:rsidRPr="0091112F" w:rsidRDefault="00940F81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40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20,666</w:t>
            </w:r>
          </w:p>
        </w:tc>
        <w:tc>
          <w:tcPr>
            <w:tcW w:w="146" w:type="pct"/>
          </w:tcPr>
          <w:p w14:paraId="690EC753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7701B907" w14:textId="1841DE95" w:rsidR="005526E9" w:rsidRPr="00D414D4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</w:tr>
    </w:tbl>
    <w:p w14:paraId="1EFFE20B" w14:textId="13999155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91498" w14:textId="77777777" w:rsidR="008B3AAB" w:rsidRPr="00A939EF" w:rsidRDefault="008B3AAB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95B0BF" w14:textId="09CD787D" w:rsidR="00BF0BC9" w:rsidRPr="007B415A" w:rsidRDefault="0054774F" w:rsidP="0014305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บริษัทได้ทำสัญญากับบริษัทต่างประเทศแห่งหนึ่ง เพื่อให้ได้มาซึ่งสิทธิการเข้าถึงโปรแกรม </w:t>
      </w:r>
      <w:r w:rsidRPr="00A939EF">
        <w:rPr>
          <w:rFonts w:asciiTheme="majorBidi" w:hAnsiTheme="majorBidi" w:cstheme="majorBidi"/>
          <w:spacing w:val="-4"/>
          <w:sz w:val="30"/>
          <w:szCs w:val="30"/>
        </w:rPr>
        <w:t xml:space="preserve">Metaverse Platform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>โดยมีกำหนดการจ่ายชำระเป็นงวดตามที่ระบุไว้ในสัญญา</w:t>
      </w:r>
      <w:r w:rsidRPr="00A939EF">
        <w:rPr>
          <w:rFonts w:asciiTheme="majorBidi" w:hAnsiTheme="majorBidi"/>
          <w:spacing w:val="-4"/>
          <w:sz w:val="30"/>
          <w:szCs w:val="30"/>
          <w:cs/>
        </w:rPr>
        <w:t xml:space="preserve"> ในระหว่างปี</w:t>
      </w:r>
      <w:r w:rsidR="00124569" w:rsidRPr="00A939EF">
        <w:rPr>
          <w:rFonts w:asciiTheme="majorBidi" w:hAnsiTheme="majorBidi"/>
          <w:spacing w:val="-4"/>
          <w:sz w:val="30"/>
          <w:szCs w:val="30"/>
        </w:rPr>
        <w:t xml:space="preserve"> 2565 </w:t>
      </w:r>
      <w:r w:rsidRPr="00A939EF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บริษัทได้ชำระค่าสิทธิการเข้าถึงโปรแกรม </w:t>
      </w:r>
      <w:r w:rsidRPr="00A939EF">
        <w:rPr>
          <w:rFonts w:asciiTheme="majorBidi" w:hAnsiTheme="majorBidi" w:cstheme="majorBidi"/>
          <w:spacing w:val="-4"/>
          <w:sz w:val="30"/>
          <w:szCs w:val="30"/>
        </w:rPr>
        <w:t xml:space="preserve">Metaverse Platform </w:t>
      </w:r>
      <w:r w:rsidRPr="00A939EF">
        <w:rPr>
          <w:rFonts w:asciiTheme="majorBidi" w:hAnsiTheme="majorBidi"/>
          <w:spacing w:val="-4"/>
          <w:sz w:val="30"/>
          <w:szCs w:val="30"/>
          <w:cs/>
        </w:rPr>
        <w:t xml:space="preserve">เป็นจำนวนเงิน </w:t>
      </w:r>
      <w:r w:rsidRPr="00A939EF">
        <w:rPr>
          <w:rFonts w:asciiTheme="majorBidi" w:hAnsiTheme="majorBidi"/>
          <w:spacing w:val="-4"/>
          <w:sz w:val="30"/>
          <w:szCs w:val="30"/>
        </w:rPr>
        <w:t>36</w:t>
      </w:r>
      <w:r w:rsidRPr="00A939EF">
        <w:rPr>
          <w:rFonts w:asciiTheme="majorBidi" w:hAnsiTheme="majorBidi"/>
          <w:spacing w:val="-4"/>
          <w:sz w:val="30"/>
          <w:szCs w:val="30"/>
          <w:cs/>
        </w:rPr>
        <w:t xml:space="preserve"> ล้านบาท โดยบันทึกในสินทรัพย์ที่ไม่มีตัวตนระหว่างติดตั้ง ทั้งนี้บริษัทมีการค้างชำระจำนวน </w:t>
      </w:r>
      <w:r w:rsidRPr="00A939EF">
        <w:rPr>
          <w:rFonts w:asciiTheme="majorBidi" w:hAnsiTheme="majorBidi"/>
          <w:spacing w:val="-4"/>
          <w:sz w:val="30"/>
          <w:szCs w:val="30"/>
        </w:rPr>
        <w:t>2</w:t>
      </w:r>
      <w:r w:rsidRPr="00A939EF">
        <w:rPr>
          <w:rFonts w:asciiTheme="majorBidi" w:hAnsiTheme="majorBidi"/>
          <w:spacing w:val="-4"/>
          <w:sz w:val="30"/>
          <w:szCs w:val="30"/>
          <w:cs/>
        </w:rPr>
        <w:t xml:space="preserve"> งวด ณ วันที่ </w:t>
      </w:r>
      <w:r w:rsidR="00E33C60" w:rsidRPr="00E33C60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E33C60" w:rsidRPr="00E33C60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DD02A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939EF">
        <w:rPr>
          <w:rFonts w:asciiTheme="majorBidi" w:hAnsiTheme="majorBidi"/>
          <w:spacing w:val="-4"/>
          <w:sz w:val="30"/>
          <w:szCs w:val="30"/>
        </w:rPr>
        <w:t>2566</w:t>
      </w:r>
      <w:r w:rsidRPr="00A93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บริษัทมีภาระผูกพันที่ต้องจ่ายชำระจำนวนเงินรวม</w:t>
      </w:r>
      <w:r w:rsidRPr="00A939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0747C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C2379D">
        <w:rPr>
          <w:rFonts w:asciiTheme="majorBidi" w:hAnsiTheme="majorBidi" w:cstheme="majorBidi"/>
          <w:spacing w:val="-4"/>
          <w:sz w:val="30"/>
          <w:szCs w:val="30"/>
        </w:rPr>
        <w:t>.5</w:t>
      </w:r>
      <w:r w:rsidRPr="00A939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939EF">
        <w:rPr>
          <w:rFonts w:asciiTheme="majorBidi" w:hAnsiTheme="majorBidi" w:cstheme="majorBidi"/>
          <w:spacing w:val="-4"/>
          <w:sz w:val="30"/>
          <w:szCs w:val="30"/>
          <w:cs/>
        </w:rPr>
        <w:t>ล้านดอลลาร์สหรัฐ หรือ</w:t>
      </w:r>
      <w:r w:rsidRPr="007B415A">
        <w:rPr>
          <w:rFonts w:asciiTheme="majorBidi" w:hAnsiTheme="majorBidi" w:cstheme="majorBidi"/>
          <w:sz w:val="30"/>
          <w:szCs w:val="30"/>
          <w:cs/>
        </w:rPr>
        <w:t>เทียบเท่า</w:t>
      </w:r>
      <w:r w:rsidRPr="007B415A">
        <w:rPr>
          <w:rFonts w:asciiTheme="majorBidi" w:hAnsiTheme="majorBidi" w:cstheme="majorBidi"/>
          <w:sz w:val="30"/>
          <w:szCs w:val="30"/>
        </w:rPr>
        <w:t xml:space="preserve"> </w:t>
      </w:r>
      <w:r w:rsidR="004508D1">
        <w:rPr>
          <w:rFonts w:asciiTheme="majorBidi" w:hAnsiTheme="majorBidi" w:cstheme="majorBidi"/>
          <w:sz w:val="30"/>
          <w:szCs w:val="30"/>
        </w:rPr>
        <w:t>161</w:t>
      </w:r>
      <w:r w:rsidRPr="007B415A">
        <w:rPr>
          <w:rFonts w:asciiTheme="majorBidi" w:hAnsiTheme="majorBidi" w:cstheme="majorBidi"/>
          <w:sz w:val="30"/>
          <w:szCs w:val="30"/>
          <w:cs/>
        </w:rPr>
        <w:t xml:space="preserve"> ล้านบาทและอยู่ระหว่างการเจรจาเพื่อขอขยายระยะเวลาการชำระยอดคงค้าง</w:t>
      </w:r>
    </w:p>
    <w:p w14:paraId="68A8D7B1" w14:textId="2A940696" w:rsidR="0054774F" w:rsidRPr="007B415A" w:rsidRDefault="0054774F" w:rsidP="00A939E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2C35E2D" w14:textId="77777777" w:rsidR="00014ADD" w:rsidRPr="00A939EF" w:rsidRDefault="00014ADD" w:rsidP="0001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1A4A1A" w:rsidRPr="00C83AA5" w14:paraId="506B86B1" w14:textId="77777777" w:rsidTr="00014AD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6" w:name="_Hlk130547241"/>
          </w:p>
        </w:tc>
        <w:tc>
          <w:tcPr>
            <w:tcW w:w="200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45B5F80" w14:textId="52615677" w:rsidR="001A4A1A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E0D" w:rsidRPr="00C83AA5" w14:paraId="17624C3E" w14:textId="77777777" w:rsidTr="00014ADD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170AE0E4" w14:textId="19C672BC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24E0D" w:rsidRPr="00C83AA5" w14:paraId="3917D0E1" w14:textId="77777777" w:rsidTr="00014ADD">
        <w:trPr>
          <w:trHeight w:val="333"/>
          <w:tblHeader/>
        </w:trPr>
        <w:tc>
          <w:tcPr>
            <w:tcW w:w="1694" w:type="pct"/>
          </w:tcPr>
          <w:p w14:paraId="3113AFF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B51FDC7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443EE089" w:rsidR="00824E0D" w:rsidRPr="006639B9" w:rsidRDefault="00AB34D3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3C60"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3C60" w:rsidRPr="00E33C6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037090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67200DD2" w:rsidR="00824E0D" w:rsidRPr="006639B9" w:rsidRDefault="00AB34D3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3C60"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3C60" w:rsidRPr="00E33C6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94F0A1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842788F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4E0D" w:rsidRPr="00C83AA5" w14:paraId="07FC7CE6" w14:textId="77777777" w:rsidTr="00014ADD">
        <w:trPr>
          <w:trHeight w:val="333"/>
          <w:tblHeader/>
        </w:trPr>
        <w:tc>
          <w:tcPr>
            <w:tcW w:w="1694" w:type="pct"/>
          </w:tcPr>
          <w:p w14:paraId="61B513CA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7AC5143B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43A49C0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F14DE41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04A5A313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215EE1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49830234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617E228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D4C022F" w14:textId="73595AF1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4E0D" w:rsidRPr="00C83AA5" w14:paraId="4A872015" w14:textId="224E5B92" w:rsidTr="00014ADD">
        <w:trPr>
          <w:tblHeader/>
        </w:trPr>
        <w:tc>
          <w:tcPr>
            <w:tcW w:w="1694" w:type="pct"/>
          </w:tcPr>
          <w:p w14:paraId="7C50436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E364A3E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5048A7BA" w:rsidR="00824E0D" w:rsidRPr="00485571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1CDDDE86" w14:textId="7E7EE26F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</w:t>
            </w:r>
            <w:r w:rsidR="00E9176F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ัน</w:t>
            </w:r>
            <w:r w:rsidR="005E72BA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4E0D" w:rsidRPr="00C83AA5" w14:paraId="39E0822D" w14:textId="77777777" w:rsidTr="00014ADD">
        <w:tc>
          <w:tcPr>
            <w:tcW w:w="1894" w:type="pct"/>
            <w:gridSpan w:val="2"/>
          </w:tcPr>
          <w:p w14:paraId="3CE6AE28" w14:textId="38605245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</w:tcPr>
          <w:p w14:paraId="76B2868B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14ADD" w:rsidRPr="00C83AA5" w14:paraId="2AFF097B" w14:textId="77777777" w:rsidTr="00014ADD">
        <w:tc>
          <w:tcPr>
            <w:tcW w:w="1894" w:type="pct"/>
            <w:gridSpan w:val="2"/>
            <w:vAlign w:val="center"/>
          </w:tcPr>
          <w:p w14:paraId="3B7F174E" w14:textId="45FDBBC7" w:rsidR="00014ADD" w:rsidRPr="006639B9" w:rsidRDefault="00014ADD" w:rsidP="0001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15ADE0FB" w14:textId="64467059" w:rsidR="00014ADD" w:rsidRPr="006639B9" w:rsidRDefault="008B277E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A9CC843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BB8C53" w14:textId="2718E220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503521F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B7266C6" w14:textId="2E3BDC51" w:rsidR="00014ADD" w:rsidRPr="006639B9" w:rsidRDefault="00510BFE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DD88E7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vAlign w:val="center"/>
          </w:tcPr>
          <w:p w14:paraId="13D9F0FE" w14:textId="194D79BA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014ADD" w:rsidRPr="00C83AA5" w14:paraId="282E789D" w14:textId="77777777" w:rsidTr="00014ADD">
        <w:tc>
          <w:tcPr>
            <w:tcW w:w="1894" w:type="pct"/>
            <w:gridSpan w:val="2"/>
            <w:vAlign w:val="center"/>
          </w:tcPr>
          <w:p w14:paraId="40FC4B85" w14:textId="1C0AE866" w:rsidR="00014ADD" w:rsidRPr="00C83AA5" w:rsidRDefault="00014ADD" w:rsidP="00014A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29EA0D14" w14:textId="7D50EFD4" w:rsidR="00014ADD" w:rsidRDefault="008B277E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C6F60A5" w14:textId="393BE586" w:rsidR="00014ADD" w:rsidRPr="402CFA1E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497FE1D9" w:rsidR="00014ADD" w:rsidRDefault="00510BFE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049AA5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vAlign w:val="center"/>
          </w:tcPr>
          <w:p w14:paraId="7CAD875A" w14:textId="59843AF7" w:rsidR="00014ADD" w:rsidRPr="451735BE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6,042</w:t>
            </w:r>
          </w:p>
        </w:tc>
      </w:tr>
      <w:tr w:rsidR="00014ADD" w:rsidRPr="00C83AA5" w14:paraId="2E5C5B76" w14:textId="77777777" w:rsidTr="00014ADD">
        <w:tc>
          <w:tcPr>
            <w:tcW w:w="1894" w:type="pct"/>
            <w:gridSpan w:val="2"/>
          </w:tcPr>
          <w:p w14:paraId="7282833A" w14:textId="77777777" w:rsidR="00014ADD" w:rsidRPr="006639B9" w:rsidRDefault="00014ADD" w:rsidP="00014A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77777777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4A08142E" w:rsidR="00014ADD" w:rsidRPr="006639B9" w:rsidRDefault="00510BFE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C2C5A3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4C9BE" w14:textId="11F0975C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6,358</w:t>
            </w:r>
          </w:p>
        </w:tc>
      </w:tr>
      <w:bookmarkEnd w:id="6"/>
    </w:tbl>
    <w:p w14:paraId="3DD12805" w14:textId="1E96BD02" w:rsidR="0027438D" w:rsidRPr="00181ABB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8C7A7C" w:rsidRPr="008C7A7C" w14:paraId="392ECEBE" w14:textId="77777777">
        <w:trPr>
          <w:tblHeader/>
        </w:trPr>
        <w:tc>
          <w:tcPr>
            <w:tcW w:w="1694" w:type="pct"/>
          </w:tcPr>
          <w:p w14:paraId="688827D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A6D037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32B24C7" w14:textId="7B3F05F1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C7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A7C" w:rsidRPr="008C7A7C" w14:paraId="67FD8980" w14:textId="77777777" w:rsidTr="00653C7B">
        <w:trPr>
          <w:tblHeader/>
        </w:trPr>
        <w:tc>
          <w:tcPr>
            <w:tcW w:w="1694" w:type="pct"/>
          </w:tcPr>
          <w:p w14:paraId="53BE30CE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2632A4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7158A3C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7090E5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01BDC36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C7A7C" w:rsidRPr="008C7A7C" w14:paraId="3185377C" w14:textId="77777777" w:rsidTr="00653C7B">
        <w:trPr>
          <w:trHeight w:val="333"/>
          <w:tblHeader/>
        </w:trPr>
        <w:tc>
          <w:tcPr>
            <w:tcW w:w="1694" w:type="pct"/>
          </w:tcPr>
          <w:p w14:paraId="0490D9D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40275A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2D698D39" w14:textId="1437B89A" w:rsidR="008C7A7C" w:rsidRPr="008C7A7C" w:rsidRDefault="00E33C60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55B84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2FAA0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3EFDE3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2C5BD0" w14:textId="0242B734" w:rsidR="008C7A7C" w:rsidRPr="008C7A7C" w:rsidRDefault="00E33C60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4CB1C1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F0297C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C7A7C" w:rsidRPr="008C7A7C" w14:paraId="2FA66841" w14:textId="77777777" w:rsidTr="00653C7B">
        <w:trPr>
          <w:trHeight w:val="333"/>
          <w:tblHeader/>
        </w:trPr>
        <w:tc>
          <w:tcPr>
            <w:tcW w:w="1694" w:type="pct"/>
          </w:tcPr>
          <w:p w14:paraId="5EAE5E7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626C0ECB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668067B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718063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FB335F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928F66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380B7E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C1D3DB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8D572E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C7A7C" w:rsidRPr="008C7A7C" w14:paraId="0F898F42" w14:textId="77777777" w:rsidTr="00653C7B">
        <w:trPr>
          <w:tblHeader/>
        </w:trPr>
        <w:tc>
          <w:tcPr>
            <w:tcW w:w="1694" w:type="pct"/>
          </w:tcPr>
          <w:p w14:paraId="1DFA592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83B41A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4536424" w14:textId="17DDBA10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0E3567D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31DD3D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A7C" w:rsidRPr="008C7A7C" w14:paraId="61AE6AE2" w14:textId="77777777" w:rsidTr="00653C7B">
        <w:tc>
          <w:tcPr>
            <w:tcW w:w="1894" w:type="pct"/>
            <w:gridSpan w:val="2"/>
          </w:tcPr>
          <w:p w14:paraId="2B498D9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3FCA10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45E3455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E8B8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0CF658E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1BD4C7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6" w:type="pct"/>
          </w:tcPr>
          <w:p w14:paraId="362B541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744B3B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653C7B" w:rsidRPr="008C7A7C" w14:paraId="7F790415" w14:textId="77777777" w:rsidTr="00653C7B">
        <w:tc>
          <w:tcPr>
            <w:tcW w:w="1894" w:type="pct"/>
            <w:gridSpan w:val="2"/>
            <w:vAlign w:val="center"/>
          </w:tcPr>
          <w:p w14:paraId="7B475B48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7B85CAAB" w14:textId="250D8EA1" w:rsidR="00653C7B" w:rsidRPr="008C7A7C" w:rsidRDefault="008B277E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6BD0984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D22EF7C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304A3C6B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AFC9C94" w14:textId="378CC8BC" w:rsidR="00653C7B" w:rsidRPr="008C7A7C" w:rsidRDefault="005343E7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6" w:type="pct"/>
          </w:tcPr>
          <w:p w14:paraId="380FAD16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C6FFE3B" w14:textId="70375DE5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653C7B" w:rsidRPr="008C7A7C" w14:paraId="16AA4DF8" w14:textId="77777777" w:rsidTr="00653C7B">
        <w:tc>
          <w:tcPr>
            <w:tcW w:w="1894" w:type="pct"/>
            <w:gridSpan w:val="2"/>
            <w:vAlign w:val="center"/>
          </w:tcPr>
          <w:p w14:paraId="609E93FC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3EA01C37" w14:textId="14257EA6" w:rsidR="00653C7B" w:rsidRPr="008C7A7C" w:rsidRDefault="008B277E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673283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5099ED6" w14:textId="3037C4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2776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6D1F4A03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673FDC" w14:textId="2EFD999B" w:rsidR="00653C7B" w:rsidRPr="008C7A7C" w:rsidRDefault="005343E7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9D4FA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5C3C76E6" w14:textId="5AADBD7A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4,290</w:t>
            </w:r>
          </w:p>
        </w:tc>
      </w:tr>
      <w:tr w:rsidR="00653C7B" w:rsidRPr="008C7A7C" w14:paraId="03C052F7" w14:textId="77777777" w:rsidTr="00653C7B">
        <w:tc>
          <w:tcPr>
            <w:tcW w:w="1894" w:type="pct"/>
            <w:gridSpan w:val="2"/>
          </w:tcPr>
          <w:p w14:paraId="1E7DD29A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5C051790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65E34D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1CDE1B5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258A357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F820" w14:textId="51FAA9D2" w:rsidR="00653C7B" w:rsidRPr="008C7A7C" w:rsidRDefault="005343E7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01D451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3B0875" w14:textId="0E69552F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4,606</w:t>
            </w:r>
          </w:p>
        </w:tc>
      </w:tr>
    </w:tbl>
    <w:p w14:paraId="3B4B69A6" w14:textId="681A984B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F5170CD" w14:textId="77777777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6E50389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B7543B0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98A565D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F718C2A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B1D9CB1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25869E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450"/>
        <w:gridCol w:w="1241"/>
        <w:gridCol w:w="235"/>
        <w:gridCol w:w="1329"/>
        <w:gridCol w:w="239"/>
        <w:gridCol w:w="1297"/>
        <w:gridCol w:w="267"/>
        <w:gridCol w:w="1240"/>
      </w:tblGrid>
      <w:tr w:rsidR="001A310A" w:rsidRPr="001A310A" w14:paraId="135F60F2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22D3EF4C" w14:textId="77777777" w:rsidR="001A310A" w:rsidRPr="001A310A" w:rsidRDefault="001A310A" w:rsidP="001A310A">
            <w:pPr>
              <w:rPr>
                <w:rFonts w:ascii="Angsana New" w:hAnsi="Angsana New"/>
                <w:spacing w:val="12"/>
                <w:sz w:val="24"/>
                <w:szCs w:val="24"/>
              </w:rPr>
            </w:pPr>
            <w:r w:rsidRPr="001A310A">
              <w:rPr>
                <w:rFonts w:ascii="Angsana New" w:hAnsi="Angsana New"/>
                <w:spacing w:val="12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379002D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C8B4FD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center"/>
            <w:hideMark/>
          </w:tcPr>
          <w:p w14:paraId="70D4161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10A" w:rsidRPr="001A310A" w14:paraId="5FA8DD0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D16E494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024BD23E" w14:textId="05C148E5" w:rsidR="001A310A" w:rsidRPr="001A310A" w:rsidRDefault="00E33C60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shd w:val="clear" w:color="auto" w:fill="auto"/>
          </w:tcPr>
          <w:p w14:paraId="31CD4B2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BC8B43E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DB78B49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hideMark/>
          </w:tcPr>
          <w:p w14:paraId="1567446B" w14:textId="6AD4927B" w:rsidR="001A310A" w:rsidRPr="001A310A" w:rsidRDefault="00E33C60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E33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C6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35B868A1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E92C552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310A" w:rsidRPr="001A310A" w14:paraId="4A16CF4F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6C33B09A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60AEF18" w14:textId="46D9F12C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3C833BF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1A0612E" w14:textId="5FB0B4DC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0BCCB2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CA3570" w14:textId="65C0856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970F236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D08EA71" w14:textId="2CB531A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A310A" w:rsidRPr="001A310A" w14:paraId="43A3CE04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1BF6DE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13DA95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310A" w:rsidRPr="001A310A" w14:paraId="000F5C17" w14:textId="77777777" w:rsidTr="001A310A">
        <w:trPr>
          <w:trHeight w:val="290"/>
        </w:trPr>
        <w:tc>
          <w:tcPr>
            <w:tcW w:w="3450" w:type="dxa"/>
            <w:shd w:val="clear" w:color="auto" w:fill="auto"/>
            <w:vAlign w:val="center"/>
            <w:hideMark/>
          </w:tcPr>
          <w:p w14:paraId="7E23519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1" w:type="dxa"/>
            <w:shd w:val="clear" w:color="auto" w:fill="auto"/>
          </w:tcPr>
          <w:p w14:paraId="2BFEA590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2261B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0AE87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841DC6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773641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6569493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B52A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1A310A" w:rsidRPr="001A310A" w14:paraId="11D7385C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4C9C6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</w:t>
            </w: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1" w:type="dxa"/>
            <w:shd w:val="clear" w:color="auto" w:fill="auto"/>
          </w:tcPr>
          <w:p w14:paraId="5E18B7D1" w14:textId="639404CF" w:rsidR="001A310A" w:rsidRPr="001A310A" w:rsidRDefault="009B4C25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9B4C2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180,192</w:t>
            </w:r>
          </w:p>
        </w:tc>
        <w:tc>
          <w:tcPr>
            <w:tcW w:w="235" w:type="dxa"/>
            <w:shd w:val="clear" w:color="auto" w:fill="auto"/>
          </w:tcPr>
          <w:p w14:paraId="7550AE5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33CD1D0" w14:textId="56344A92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251,082</w:t>
            </w:r>
          </w:p>
        </w:tc>
        <w:tc>
          <w:tcPr>
            <w:tcW w:w="239" w:type="dxa"/>
            <w:shd w:val="clear" w:color="auto" w:fill="auto"/>
          </w:tcPr>
          <w:p w14:paraId="3F49F7C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B421C8" w14:textId="5E714701" w:rsidR="001A310A" w:rsidRPr="00AB082B" w:rsidRDefault="00AB082B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08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180,192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80B2E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45AFE36" w14:textId="715BAB99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</w:rPr>
              <w:t>251,082</w:t>
            </w:r>
          </w:p>
        </w:tc>
      </w:tr>
      <w:tr w:rsidR="001A310A" w:rsidRPr="001A310A" w14:paraId="71BBCD9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0899DF17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41" w:type="dxa"/>
            <w:shd w:val="clear" w:color="auto" w:fill="auto"/>
          </w:tcPr>
          <w:p w14:paraId="12103BA4" w14:textId="408977E7" w:rsidR="001A310A" w:rsidRPr="001A310A" w:rsidRDefault="009B4C25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B4C2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5" w:type="dxa"/>
            <w:shd w:val="clear" w:color="auto" w:fill="auto"/>
          </w:tcPr>
          <w:p w14:paraId="13CCC49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19EAFAB" w14:textId="1F03EAC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14:paraId="2FC612A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CC68135" w14:textId="3ABDE62D" w:rsidR="001A310A" w:rsidRPr="001A310A" w:rsidRDefault="00AB082B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08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657C7B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957BD1" w14:textId="1000085F" w:rsidR="001A310A" w:rsidRPr="001A310A" w:rsidRDefault="001A310A" w:rsidP="007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8"/>
              </w:tabs>
              <w:spacing w:line="240" w:lineRule="auto"/>
              <w:ind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A310A" w:rsidRPr="001A310A" w14:paraId="4D2B4C8D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CCA79A3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EA93829" w14:textId="74C9B8AC" w:rsidR="001A310A" w:rsidRPr="001A310A" w:rsidRDefault="009B4C25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B4C2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10,137</w:t>
            </w:r>
          </w:p>
        </w:tc>
        <w:tc>
          <w:tcPr>
            <w:tcW w:w="235" w:type="dxa"/>
            <w:shd w:val="clear" w:color="auto" w:fill="auto"/>
          </w:tcPr>
          <w:p w14:paraId="0CDC3D7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782F878C" w14:textId="4C35C49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15,500</w:t>
            </w:r>
          </w:p>
        </w:tc>
        <w:tc>
          <w:tcPr>
            <w:tcW w:w="239" w:type="dxa"/>
            <w:vMerge w:val="restart"/>
            <w:shd w:val="clear" w:color="auto" w:fill="auto"/>
          </w:tcPr>
          <w:p w14:paraId="52700D5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FBC38F1" w14:textId="22342D02" w:rsidR="001A310A" w:rsidRPr="00AB082B" w:rsidRDefault="00AB082B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08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9,432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2E13ED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6343D94" w14:textId="045D9451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</w:rPr>
              <w:t>15,075</w:t>
            </w:r>
          </w:p>
        </w:tc>
      </w:tr>
      <w:tr w:rsidR="001A310A" w:rsidRPr="001A310A" w14:paraId="4E3B05B0" w14:textId="77777777">
        <w:trPr>
          <w:trHeight w:val="390"/>
        </w:trPr>
        <w:tc>
          <w:tcPr>
            <w:tcW w:w="3450" w:type="dxa"/>
            <w:shd w:val="clear" w:color="auto" w:fill="auto"/>
            <w:vAlign w:val="center"/>
            <w:hideMark/>
          </w:tcPr>
          <w:p w14:paraId="1124ABBF" w14:textId="77777777" w:rsidR="001A310A" w:rsidRPr="001A310A" w:rsidRDefault="001A310A" w:rsidP="001A310A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D6ECA" w14:textId="79BEA3EE" w:rsidR="001A310A" w:rsidRPr="001A310A" w:rsidRDefault="009B4C25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B4C2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190,869</w:t>
            </w:r>
          </w:p>
        </w:tc>
        <w:tc>
          <w:tcPr>
            <w:tcW w:w="235" w:type="dxa"/>
            <w:shd w:val="clear" w:color="auto" w:fill="auto"/>
          </w:tcPr>
          <w:p w14:paraId="37F02243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F26E1" w14:textId="2DB09B60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267,122</w:t>
            </w:r>
          </w:p>
        </w:tc>
        <w:tc>
          <w:tcPr>
            <w:tcW w:w="239" w:type="dxa"/>
            <w:vMerge/>
            <w:tcBorders>
              <w:bottom w:val="nil"/>
            </w:tcBorders>
            <w:shd w:val="clear" w:color="auto" w:fill="auto"/>
          </w:tcPr>
          <w:p w14:paraId="6763449A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4BB0FE" w14:textId="46AF6557" w:rsidR="001A310A" w:rsidRPr="00AB082B" w:rsidRDefault="00AB082B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B08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189,624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D1F3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74F07F" w14:textId="0FF9012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266,157</w:t>
            </w:r>
          </w:p>
        </w:tc>
      </w:tr>
    </w:tbl>
    <w:p w14:paraId="2CD8EB10" w14:textId="3FDF235B" w:rsidR="00980F02" w:rsidRDefault="0098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883D7FC" w14:textId="016C4A7C" w:rsidR="00EF3D91" w:rsidRPr="00F1598F" w:rsidRDefault="00EF3D91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</w:t>
      </w:r>
      <w:r w:rsidR="0016047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ๆ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09646B6" w14:textId="6678DC19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1A8D005" w14:textId="45A0A73D" w:rsidR="00205C14" w:rsidRDefault="00205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2351B7" w14:textId="7FF006A3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Pr="007610C8">
        <w:rPr>
          <w:rFonts w:asciiTheme="majorBidi" w:hAnsiTheme="majorBidi" w:cstheme="majorBidi"/>
          <w:sz w:val="30"/>
          <w:szCs w:val="30"/>
          <w:cs/>
        </w:rPr>
        <w:t>ครบตามจำนวน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2,600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ได้ติดตั้งไปทั้งหมดจำนวน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800</w:t>
      </w:r>
      <w:r w:rsidR="003069BE">
        <w:rPr>
          <w:rFonts w:asciiTheme="majorBidi" w:hAnsiTheme="majorBidi" w:cstheme="majorBidi"/>
          <w:sz w:val="30"/>
          <w:szCs w:val="30"/>
        </w:rPr>
        <w:t xml:space="preserve"> </w:t>
      </w:r>
      <w:r w:rsidRPr="007610C8">
        <w:rPr>
          <w:rFonts w:asciiTheme="majorBidi" w:hAnsiTheme="majorBidi" w:cstheme="majorBidi"/>
          <w:sz w:val="30"/>
          <w:szCs w:val="30"/>
          <w:cs/>
        </w:rPr>
        <w:t>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</w:p>
    <w:p w14:paraId="45244334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20545677" w14:textId="77777777" w:rsidR="00F33EF1" w:rsidRPr="007610C8" w:rsidRDefault="00F33EF1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17336" w14:textId="33B7031B" w:rsidR="0021446B" w:rsidRDefault="00B724B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4FB01CEB" w14:textId="77777777" w:rsidR="002B35FE" w:rsidRPr="000A6DF1" w:rsidRDefault="002B35FE" w:rsidP="000A6DF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0A88E6" w14:textId="4EB159BC" w:rsidR="002275E8" w:rsidRPr="004604AD" w:rsidRDefault="002275E8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4604AD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BA5A08C" w14:textId="34941956" w:rsidR="002275E8" w:rsidRPr="007B415A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110954984"/>
    </w:p>
    <w:p w14:paraId="71AE4349" w14:textId="69DF1119" w:rsidR="006B4C1C" w:rsidRPr="007B415A" w:rsidRDefault="00F551CC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Theme="majorBidi" w:hAnsiTheme="majorBidi"/>
          <w:sz w:val="30"/>
          <w:szCs w:val="30"/>
        </w:rPr>
      </w:pPr>
      <w:r w:rsidRPr="007B415A">
        <w:rPr>
          <w:rFonts w:asciiTheme="majorBidi" w:hAnsiTheme="majorBidi"/>
          <w:sz w:val="30"/>
          <w:szCs w:val="30"/>
        </w:rPr>
        <w:t>13.1</w:t>
      </w:r>
      <w:r w:rsidR="00D67F08">
        <w:rPr>
          <w:rFonts w:asciiTheme="majorBidi" w:hAnsiTheme="majorBidi"/>
          <w:sz w:val="30"/>
          <w:szCs w:val="30"/>
        </w:rPr>
        <w:tab/>
      </w:r>
      <w:r w:rsidR="006B4C1C" w:rsidRPr="007B415A">
        <w:rPr>
          <w:rFonts w:asciiTheme="majorBidi" w:hAnsiTheme="majorBidi"/>
          <w:sz w:val="30"/>
          <w:szCs w:val="30"/>
          <w:cs/>
        </w:rPr>
        <w:t>การเสนอขายหุ้นกู้แปลงสภาพ</w:t>
      </w:r>
    </w:p>
    <w:p w14:paraId="45583417" w14:textId="77777777" w:rsidR="006B4C1C" w:rsidRPr="00010756" w:rsidRDefault="006B4C1C" w:rsidP="006B4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3D337D6" w14:textId="6666E48A" w:rsidR="006B4C1C" w:rsidRPr="007B415A" w:rsidRDefault="006B4C1C" w:rsidP="006B4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7B415A">
        <w:rPr>
          <w:rFonts w:asciiTheme="majorBidi" w:hAnsiTheme="majorBidi"/>
          <w:spacing w:val="-2"/>
          <w:sz w:val="30"/>
          <w:szCs w:val="30"/>
          <w:cs/>
        </w:rPr>
        <w:t>ในเดือน</w:t>
      </w:r>
      <w:r w:rsidR="003D415B" w:rsidRPr="007B415A">
        <w:rPr>
          <w:rFonts w:asciiTheme="majorBidi" w:hAnsiTheme="majorBidi"/>
          <w:spacing w:val="-2"/>
          <w:sz w:val="30"/>
          <w:szCs w:val="30"/>
          <w:cs/>
        </w:rPr>
        <w:t>กรกฎาคม</w:t>
      </w:r>
      <w:r w:rsidR="000F2556" w:rsidRPr="007B415A">
        <w:rPr>
          <w:rFonts w:asciiTheme="majorBidi" w:hAnsiTheme="majorBidi"/>
          <w:spacing w:val="-2"/>
          <w:sz w:val="30"/>
          <w:szCs w:val="30"/>
          <w:cs/>
        </w:rPr>
        <w:t>และสิงหาคม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415A">
        <w:rPr>
          <w:rFonts w:asciiTheme="majorBidi" w:hAnsiTheme="majorBidi"/>
          <w:spacing w:val="-2"/>
          <w:sz w:val="30"/>
          <w:szCs w:val="30"/>
        </w:rPr>
        <w:t>256</w:t>
      </w:r>
      <w:r w:rsidR="003D415B" w:rsidRPr="007B415A">
        <w:rPr>
          <w:rFonts w:asciiTheme="majorBidi" w:hAnsiTheme="majorBidi"/>
          <w:spacing w:val="-2"/>
          <w:sz w:val="30"/>
          <w:szCs w:val="30"/>
        </w:rPr>
        <w:t>6</w:t>
      </w:r>
      <w:r w:rsidRPr="007B415A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>บริษัทได้เสนอขายและออกหุ้นกู้แปลงสภาพใหม่ตามสัญญาการออกหุ้นกู</w:t>
      </w:r>
      <w:r w:rsidR="000F2556">
        <w:rPr>
          <w:rFonts w:asciiTheme="majorBidi" w:hAnsiTheme="majorBidi" w:hint="cs"/>
          <w:spacing w:val="-2"/>
          <w:sz w:val="30"/>
          <w:szCs w:val="30"/>
          <w:cs/>
        </w:rPr>
        <w:t>้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>แปลงสภาพ</w:t>
      </w:r>
      <w:r w:rsidR="000F255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จำนวนเงินรวม </w:t>
      </w:r>
      <w:r w:rsidRPr="007B415A">
        <w:rPr>
          <w:rFonts w:asciiTheme="majorBidi" w:hAnsiTheme="majorBidi"/>
          <w:spacing w:val="-2"/>
          <w:sz w:val="30"/>
          <w:szCs w:val="30"/>
        </w:rPr>
        <w:t>2</w:t>
      </w:r>
      <w:r w:rsidR="00742E23" w:rsidRPr="007B415A">
        <w:rPr>
          <w:rFonts w:asciiTheme="majorBidi" w:hAnsiTheme="majorBidi"/>
          <w:spacing w:val="-2"/>
          <w:sz w:val="30"/>
          <w:szCs w:val="30"/>
        </w:rPr>
        <w:t>0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 ล้านบาท สำหรับ </w:t>
      </w:r>
      <w:r w:rsidRPr="007B415A">
        <w:rPr>
          <w:rFonts w:asciiTheme="majorBidi" w:hAnsiTheme="majorBidi"/>
          <w:spacing w:val="-2"/>
          <w:sz w:val="30"/>
          <w:szCs w:val="30"/>
        </w:rPr>
        <w:t xml:space="preserve">Advance Opportunities Fund (“AO Fund”)  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จำนวนเงินรวม </w:t>
      </w:r>
      <w:r w:rsidRPr="007B415A">
        <w:rPr>
          <w:rFonts w:asciiTheme="majorBidi" w:hAnsiTheme="majorBidi"/>
          <w:spacing w:val="-2"/>
          <w:sz w:val="30"/>
          <w:szCs w:val="30"/>
        </w:rPr>
        <w:t>1</w:t>
      </w:r>
      <w:r w:rsidR="00742E23" w:rsidRPr="007B415A">
        <w:rPr>
          <w:rFonts w:asciiTheme="majorBidi" w:hAnsiTheme="majorBidi"/>
          <w:spacing w:val="-2"/>
          <w:sz w:val="30"/>
          <w:szCs w:val="30"/>
        </w:rPr>
        <w:t>2.</w:t>
      </w:r>
      <w:r w:rsidRPr="007B415A">
        <w:rPr>
          <w:rFonts w:asciiTheme="majorBidi" w:hAnsiTheme="majorBidi"/>
          <w:spacing w:val="-2"/>
          <w:sz w:val="30"/>
          <w:szCs w:val="30"/>
        </w:rPr>
        <w:t>5</w:t>
      </w:r>
      <w:r w:rsidR="00DF08B1" w:rsidRPr="007B415A">
        <w:rPr>
          <w:rFonts w:asciiTheme="majorBidi" w:hAnsiTheme="majorBidi"/>
          <w:spacing w:val="-2"/>
          <w:sz w:val="30"/>
          <w:szCs w:val="30"/>
        </w:rPr>
        <w:t>0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 ล้านบาท และ </w:t>
      </w:r>
      <w:r w:rsidRPr="007B415A">
        <w:rPr>
          <w:rFonts w:asciiTheme="majorBidi" w:hAnsiTheme="majorBidi"/>
          <w:spacing w:val="-2"/>
          <w:sz w:val="30"/>
          <w:szCs w:val="30"/>
        </w:rPr>
        <w:t>Advance Opportunities Fund I (“AO Fund 1”)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 จำนวนเงินรวม </w:t>
      </w:r>
      <w:r w:rsidR="00742E23" w:rsidRPr="007B415A">
        <w:rPr>
          <w:rFonts w:asciiTheme="majorBidi" w:hAnsiTheme="majorBidi"/>
          <w:spacing w:val="-2"/>
          <w:sz w:val="30"/>
          <w:szCs w:val="30"/>
        </w:rPr>
        <w:t>7.5</w:t>
      </w:r>
      <w:r w:rsidR="00DF08B1" w:rsidRPr="007B415A">
        <w:rPr>
          <w:rFonts w:asciiTheme="majorBidi" w:hAnsiTheme="majorBidi"/>
          <w:spacing w:val="-2"/>
          <w:sz w:val="30"/>
          <w:szCs w:val="30"/>
        </w:rPr>
        <w:t>0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 ล้านบาท หุ้นกู้แปลงสภาพดังกล่าวจะครบกำหนดในวันที่</w:t>
      </w:r>
      <w:r w:rsidRPr="007B415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E07C0" w:rsidRPr="007B415A">
        <w:rPr>
          <w:rFonts w:asciiTheme="majorBidi" w:hAnsiTheme="majorBidi"/>
          <w:spacing w:val="-2"/>
          <w:sz w:val="30"/>
          <w:szCs w:val="30"/>
        </w:rPr>
        <w:t>24</w:t>
      </w:r>
      <w:r w:rsidRPr="007B415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E07C0" w:rsidRPr="007B415A">
        <w:rPr>
          <w:rFonts w:asciiTheme="majorBidi" w:hAnsiTheme="majorBidi"/>
          <w:spacing w:val="-2"/>
          <w:sz w:val="30"/>
          <w:szCs w:val="30"/>
          <w:cs/>
        </w:rPr>
        <w:t>สิงหาคม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415A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7B415A">
        <w:rPr>
          <w:rFonts w:asciiTheme="majorBidi" w:hAnsiTheme="majorBidi"/>
          <w:spacing w:val="-2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3BDBFB9A" w14:textId="6C0BCD6B" w:rsidR="00120EC2" w:rsidRDefault="00120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highlight w:val="yellow"/>
        </w:rPr>
      </w:pPr>
      <w:r>
        <w:rPr>
          <w:rFonts w:asciiTheme="majorBidi" w:hAnsiTheme="majorBidi"/>
          <w:i/>
          <w:iCs/>
          <w:sz w:val="30"/>
          <w:szCs w:val="30"/>
          <w:highlight w:val="yellow"/>
        </w:rPr>
        <w:br w:type="page"/>
      </w:r>
    </w:p>
    <w:p w14:paraId="72430C1B" w14:textId="19D0EDFF" w:rsidR="001F43A1" w:rsidRPr="007B415A" w:rsidRDefault="00D67F08" w:rsidP="007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lastRenderedPageBreak/>
        <w:t>13.2</w:t>
      </w:r>
      <w:r>
        <w:rPr>
          <w:rFonts w:asciiTheme="majorBidi" w:hAnsiTheme="majorBidi"/>
          <w:sz w:val="30"/>
          <w:szCs w:val="30"/>
        </w:rPr>
        <w:tab/>
      </w:r>
      <w:r w:rsidR="001F43A1" w:rsidRPr="007B415A">
        <w:rPr>
          <w:rFonts w:asciiTheme="majorBidi" w:hAnsiTheme="majorBidi"/>
          <w:sz w:val="30"/>
          <w:szCs w:val="30"/>
          <w:cs/>
        </w:rPr>
        <w:t>การใช้สิทธิแปลงสภาพหุ้นกู้</w:t>
      </w:r>
    </w:p>
    <w:p w14:paraId="113464B8" w14:textId="77777777" w:rsidR="001F43A1" w:rsidRPr="007B415A" w:rsidRDefault="001F43A1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0E773566" w14:textId="1339E001" w:rsidR="00ED5F9E" w:rsidRDefault="00ED5F9E" w:rsidP="00ED5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842FAD">
        <w:rPr>
          <w:rFonts w:asciiTheme="majorBidi" w:hAnsiTheme="majorBidi" w:hint="cs"/>
          <w:sz w:val="30"/>
          <w:szCs w:val="30"/>
          <w:cs/>
        </w:rPr>
        <w:t>ในเดือน</w:t>
      </w:r>
      <w:r w:rsidR="00FD3362" w:rsidRPr="003D415B">
        <w:rPr>
          <w:rFonts w:asciiTheme="majorBidi" w:hAnsiTheme="majorBidi" w:hint="cs"/>
          <w:sz w:val="30"/>
          <w:szCs w:val="30"/>
          <w:cs/>
        </w:rPr>
        <w:t>กรกฎาคม</w:t>
      </w:r>
      <w:r w:rsidR="000F2556">
        <w:rPr>
          <w:rFonts w:asciiTheme="majorBidi" w:hAnsiTheme="majorBidi" w:hint="cs"/>
          <w:sz w:val="30"/>
          <w:szCs w:val="30"/>
          <w:cs/>
        </w:rPr>
        <w:t>และสิงหาคม</w:t>
      </w:r>
      <w:r w:rsidRPr="00842FAD">
        <w:rPr>
          <w:rFonts w:asciiTheme="majorBidi" w:hAnsiTheme="majorBidi"/>
          <w:sz w:val="30"/>
          <w:szCs w:val="30"/>
          <w:cs/>
        </w:rPr>
        <w:t xml:space="preserve"> </w:t>
      </w:r>
      <w:r w:rsidRPr="00842FAD">
        <w:rPr>
          <w:rFonts w:asciiTheme="majorBidi" w:hAnsiTheme="majorBidi"/>
          <w:sz w:val="30"/>
          <w:szCs w:val="30"/>
        </w:rPr>
        <w:t>256</w:t>
      </w:r>
      <w:r w:rsidR="006B316F">
        <w:rPr>
          <w:rFonts w:asciiTheme="majorBidi" w:hAnsiTheme="majorBidi"/>
          <w:sz w:val="30"/>
          <w:szCs w:val="30"/>
        </w:rPr>
        <w:t>6</w:t>
      </w:r>
      <w:r w:rsidRPr="00842FAD">
        <w:rPr>
          <w:rFonts w:asciiTheme="majorBidi" w:hAnsiTheme="majorBidi"/>
          <w:sz w:val="30"/>
          <w:szCs w:val="30"/>
          <w:cs/>
        </w:rPr>
        <w:t xml:space="preserve"> </w:t>
      </w:r>
      <w:r w:rsidRPr="00842FAD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842FAD">
        <w:rPr>
          <w:rFonts w:asciiTheme="majorBidi" w:hAnsiTheme="majorBidi"/>
          <w:sz w:val="30"/>
          <w:szCs w:val="30"/>
          <w:cs/>
        </w:rPr>
        <w:t>ได้ใช้สิทธิแปลงสภาพจำนวน</w:t>
      </w:r>
      <w:r w:rsidR="005C62A6">
        <w:rPr>
          <w:rFonts w:asciiTheme="majorBidi" w:hAnsiTheme="majorBidi" w:hint="cs"/>
          <w:sz w:val="30"/>
          <w:szCs w:val="30"/>
          <w:cs/>
        </w:rPr>
        <w:t>เงิน</w:t>
      </w:r>
      <w:r w:rsidRPr="00842FAD">
        <w:rPr>
          <w:rFonts w:asciiTheme="majorBidi" w:hAnsiTheme="majorBidi"/>
          <w:sz w:val="30"/>
          <w:szCs w:val="30"/>
          <w:cs/>
        </w:rPr>
        <w:t xml:space="preserve"> </w:t>
      </w:r>
      <w:r w:rsidR="000F2556">
        <w:rPr>
          <w:rFonts w:asciiTheme="majorBidi" w:hAnsiTheme="majorBidi"/>
          <w:sz w:val="30"/>
          <w:szCs w:val="30"/>
        </w:rPr>
        <w:t>2</w:t>
      </w:r>
      <w:r w:rsidR="007148F4">
        <w:rPr>
          <w:rFonts w:asciiTheme="majorBidi" w:hAnsiTheme="majorBidi"/>
          <w:sz w:val="30"/>
          <w:szCs w:val="30"/>
        </w:rPr>
        <w:t>0</w:t>
      </w:r>
      <w:r w:rsidRPr="00842FAD">
        <w:rPr>
          <w:rFonts w:asciiTheme="majorBidi" w:hAnsiTheme="majorBidi"/>
          <w:sz w:val="30"/>
          <w:szCs w:val="30"/>
          <w:cs/>
        </w:rPr>
        <w:t xml:space="preserve"> ล้านบาท โดยจำนวนหุ้นที่ออกจากการใช้สิทธิแปลงสภาพ</w:t>
      </w:r>
      <w:r w:rsidRPr="00E17BCB">
        <w:rPr>
          <w:rFonts w:asciiTheme="majorBidi" w:hAnsiTheme="majorBidi"/>
          <w:sz w:val="30"/>
          <w:szCs w:val="30"/>
          <w:cs/>
        </w:rPr>
        <w:t xml:space="preserve"> </w:t>
      </w:r>
      <w:r w:rsidR="000F2556">
        <w:rPr>
          <w:rFonts w:asciiTheme="majorBidi" w:hAnsiTheme="majorBidi"/>
          <w:sz w:val="30"/>
          <w:szCs w:val="30"/>
        </w:rPr>
        <w:t>161</w:t>
      </w:r>
      <w:r w:rsidR="007C1558">
        <w:rPr>
          <w:rFonts w:asciiTheme="majorBidi" w:hAnsiTheme="majorBidi"/>
          <w:sz w:val="30"/>
          <w:szCs w:val="30"/>
        </w:rPr>
        <w:t>.</w:t>
      </w:r>
      <w:r w:rsidR="000F2556">
        <w:rPr>
          <w:rFonts w:asciiTheme="majorBidi" w:hAnsiTheme="majorBidi"/>
          <w:sz w:val="30"/>
          <w:szCs w:val="30"/>
        </w:rPr>
        <w:t>78</w:t>
      </w:r>
      <w:r w:rsidRPr="00E17BCB">
        <w:rPr>
          <w:rFonts w:asciiTheme="majorBidi" w:hAnsiTheme="majorBidi"/>
          <w:sz w:val="30"/>
          <w:szCs w:val="30"/>
          <w:cs/>
        </w:rPr>
        <w:t xml:space="preserve"> </w:t>
      </w:r>
      <w:r w:rsidR="001A4494">
        <w:rPr>
          <w:rFonts w:asciiTheme="majorBidi" w:hAnsiTheme="majorBidi" w:hint="cs"/>
          <w:sz w:val="30"/>
          <w:szCs w:val="30"/>
          <w:cs/>
        </w:rPr>
        <w:t>ล้าน</w:t>
      </w:r>
      <w:r w:rsidRPr="00842FAD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842FAD">
        <w:rPr>
          <w:rFonts w:asciiTheme="majorBidi" w:hAnsiTheme="majorBidi"/>
          <w:sz w:val="30"/>
          <w:szCs w:val="30"/>
        </w:rPr>
        <w:t>0.</w:t>
      </w:r>
      <w:r w:rsidR="005D4128">
        <w:rPr>
          <w:rFonts w:asciiTheme="majorBidi" w:hAnsiTheme="majorBidi"/>
          <w:sz w:val="30"/>
          <w:szCs w:val="30"/>
        </w:rPr>
        <w:t>25</w:t>
      </w:r>
      <w:r w:rsidRPr="00842FAD">
        <w:rPr>
          <w:rFonts w:asciiTheme="majorBidi" w:hAnsiTheme="majorBidi"/>
          <w:sz w:val="30"/>
          <w:szCs w:val="30"/>
        </w:rPr>
        <w:t xml:space="preserve"> </w:t>
      </w:r>
      <w:r w:rsidRPr="00842FAD">
        <w:rPr>
          <w:rFonts w:asciiTheme="majorBidi" w:hAnsiTheme="majorBidi"/>
          <w:sz w:val="30"/>
          <w:szCs w:val="30"/>
          <w:cs/>
        </w:rPr>
        <w:t>บาท ทุนชำระแล้วที่บริษัทจดทะเบียนเพิ่มทุน</w:t>
      </w:r>
      <w:r w:rsidRPr="00842FAD">
        <w:rPr>
          <w:rFonts w:asciiTheme="majorBidi" w:hAnsiTheme="majorBidi" w:hint="cs"/>
          <w:sz w:val="30"/>
          <w:szCs w:val="30"/>
          <w:cs/>
        </w:rPr>
        <w:t>สำหรับการใช้สิทธิแปลงสภาพจำนวนเงิน</w:t>
      </w:r>
      <w:r w:rsidRPr="00842FAD">
        <w:rPr>
          <w:rFonts w:asciiTheme="majorBidi" w:hAnsiTheme="majorBidi"/>
          <w:sz w:val="30"/>
          <w:szCs w:val="30"/>
          <w:cs/>
        </w:rPr>
        <w:t xml:space="preserve">เท่ากับ </w:t>
      </w:r>
      <w:r w:rsidR="000F2556">
        <w:rPr>
          <w:rFonts w:asciiTheme="majorBidi" w:hAnsiTheme="majorBidi"/>
          <w:sz w:val="30"/>
          <w:szCs w:val="30"/>
        </w:rPr>
        <w:t>40</w:t>
      </w:r>
      <w:r w:rsidR="00977935">
        <w:rPr>
          <w:rFonts w:asciiTheme="majorBidi" w:hAnsiTheme="majorBidi"/>
          <w:sz w:val="30"/>
          <w:szCs w:val="30"/>
        </w:rPr>
        <w:t>.</w:t>
      </w:r>
      <w:r w:rsidR="000F2556">
        <w:rPr>
          <w:rFonts w:asciiTheme="majorBidi" w:hAnsiTheme="majorBidi"/>
          <w:sz w:val="30"/>
          <w:szCs w:val="30"/>
        </w:rPr>
        <w:t>44</w:t>
      </w:r>
      <w:r w:rsidRPr="00842FA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842FAD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2BE5E840" w14:textId="77777777" w:rsidR="00EA4C05" w:rsidRPr="007B415A" w:rsidRDefault="00EA4C05" w:rsidP="00A9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24"/>
          <w:szCs w:val="24"/>
          <w:highlight w:val="yellow"/>
          <w:cs/>
        </w:rPr>
      </w:pPr>
    </w:p>
    <w:bookmarkEnd w:id="7"/>
    <w:p w14:paraId="0ADE7923" w14:textId="6394C1A1" w:rsidR="004A4D1F" w:rsidRPr="0042588F" w:rsidRDefault="004A4D1F" w:rsidP="007B415A">
      <w:pPr>
        <w:rPr>
          <w:rFonts w:cstheme="majorBidi"/>
        </w:rPr>
      </w:pPr>
    </w:p>
    <w:p w14:paraId="13EE9295" w14:textId="77777777" w:rsidR="00F30E09" w:rsidRPr="00181ABB" w:rsidRDefault="00F30E09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16A3E7BB" w14:textId="77777777" w:rsidR="002275E8" w:rsidRPr="00842FAD" w:rsidRDefault="002275E8" w:rsidP="00A939EF">
      <w:pPr>
        <w:tabs>
          <w:tab w:val="clear" w:pos="454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</w:pPr>
    </w:p>
    <w:sectPr w:rsidR="002275E8" w:rsidRPr="00842FAD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D525A" w14:textId="77777777" w:rsidR="00651084" w:rsidRDefault="00651084" w:rsidP="00900EE2">
      <w:r>
        <w:separator/>
      </w:r>
    </w:p>
  </w:endnote>
  <w:endnote w:type="continuationSeparator" w:id="0">
    <w:p w14:paraId="5B5250A6" w14:textId="77777777" w:rsidR="00651084" w:rsidRDefault="00651084" w:rsidP="00900EE2">
      <w:r>
        <w:continuationSeparator/>
      </w:r>
    </w:p>
  </w:endnote>
  <w:endnote w:type="continuationNotice" w:id="1">
    <w:p w14:paraId="3B5E503E" w14:textId="77777777" w:rsidR="00651084" w:rsidRDefault="006510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F6CA6" w14:textId="690C8F6B" w:rsidR="000304C4" w:rsidRDefault="000304C4"/>
  <w:p w14:paraId="3742ABD3" w14:textId="23AF6F4D" w:rsidR="000304C4" w:rsidRDefault="00D270EE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A68EF" w14:textId="77777777" w:rsidR="00221F67" w:rsidRPr="00EE2DC5" w:rsidRDefault="00221F6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B415A">
      <w:rPr>
        <w:rStyle w:val="PageNumber"/>
        <w:rFonts w:ascii="Angsana New" w:hAnsi="Angsana New"/>
        <w:noProof/>
        <w:sz w:val="30"/>
        <w:szCs w:val="30"/>
      </w:rPr>
      <w:t>18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D84F00" w14:textId="1FF2402D" w:rsidR="00221F67" w:rsidRDefault="00221F6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F82D" w14:textId="3A96D342" w:rsidR="00B10BF8" w:rsidRDefault="00B10BF8"/>
  <w:p w14:paraId="5E465E70" w14:textId="47A2A17D" w:rsidR="000304C4" w:rsidRDefault="00D270EE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 w:rsidR="007B415A">
      <w:rPr>
        <w:rStyle w:val="PageNumber"/>
        <w:rFonts w:ascii="Angsana New" w:hAnsi="Angsana New"/>
        <w:noProof/>
        <w:sz w:val="30"/>
        <w:szCs w:val="30"/>
      </w:rPr>
      <w:t>36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32244" w14:textId="77777777" w:rsidR="00651084" w:rsidRDefault="00651084" w:rsidP="00900EE2">
      <w:r>
        <w:separator/>
      </w:r>
    </w:p>
  </w:footnote>
  <w:footnote w:type="continuationSeparator" w:id="0">
    <w:p w14:paraId="27D448EA" w14:textId="77777777" w:rsidR="00651084" w:rsidRDefault="00651084" w:rsidP="00900EE2">
      <w:r>
        <w:continuationSeparator/>
      </w:r>
    </w:p>
  </w:footnote>
  <w:footnote w:type="continuationNotice" w:id="1">
    <w:p w14:paraId="4ABF1333" w14:textId="77777777" w:rsidR="00651084" w:rsidRDefault="006510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0AE010EF" w:rsidR="00782596" w:rsidRPr="00714262" w:rsidRDefault="00576BBA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76BBA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576BBA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5B5D84" w:rsidRPr="007B415A">
      <w:rPr>
        <w:rFonts w:ascii="Angsana New" w:hAnsi="Angsana New"/>
        <w:sz w:val="32"/>
        <w:szCs w:val="32"/>
        <w:lang w:bidi="th-TH"/>
      </w:rPr>
      <w:t>30</w:t>
    </w:r>
    <w:r w:rsidRPr="00576BBA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576BBA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576BBA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782596" w:rsidRPr="00244B94">
      <w:rPr>
        <w:rFonts w:ascii="Angsana New" w:hAnsi="Angsana New"/>
        <w:sz w:val="32"/>
        <w:szCs w:val="32"/>
        <w:lang w:val="en-US" w:bidi="th-TH"/>
      </w:rPr>
      <w:t>256</w:t>
    </w:r>
    <w:r w:rsidR="003E0C9C" w:rsidRPr="003E0C9C">
      <w:rPr>
        <w:rFonts w:ascii="Angsana New" w:hAnsi="Angsana New"/>
        <w:sz w:val="32"/>
        <w:szCs w:val="32"/>
        <w:lang w:val="en-US" w:bidi="th-TH"/>
      </w:rPr>
      <w:t>6</w:t>
    </w:r>
    <w:r w:rsidR="00782596"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782596"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6B591" w14:textId="581BB90C" w:rsidR="00B10BF8" w:rsidRDefault="00B10BF8"/>
  <w:p w14:paraId="431380F0" w14:textId="09D4E6B0" w:rsidR="000304C4" w:rsidRDefault="00D270EE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AD1B7" w14:textId="77777777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1768847D" w:rsidR="00782596" w:rsidRDefault="00370ED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76BBA">
      <w:rPr>
        <w:rFonts w:ascii="Angsana New" w:hAnsi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92334D" w:rsidRPr="007B415A">
      <w:rPr>
        <w:rFonts w:ascii="Angsana New" w:hAnsi="Angsana New"/>
        <w:b/>
        <w:sz w:val="32"/>
        <w:szCs w:val="32"/>
      </w:rPr>
      <w:t>30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Pr="00576BBA">
      <w:rPr>
        <w:rFonts w:ascii="Angsana New" w:hAnsi="Angsana New" w:hint="cs"/>
        <w:bCs/>
        <w:sz w:val="32"/>
        <w:szCs w:val="32"/>
        <w:cs/>
      </w:rPr>
      <w:t>มิถุนายน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667072">
      <w:rPr>
        <w:rFonts w:ascii="Angsana New" w:hAnsi="Angsana New"/>
        <w:b/>
        <w:bCs/>
        <w:sz w:val="32"/>
        <w:szCs w:val="32"/>
      </w:rPr>
      <w:t>6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8D5B9" w14:textId="77777777" w:rsidR="00782596" w:rsidRDefault="0078259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71113"/>
    <w:multiLevelType w:val="hybridMultilevel"/>
    <w:tmpl w:val="9F8C4AEC"/>
    <w:lvl w:ilvl="0" w:tplc="0C705F60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8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175092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130A77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7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470A1203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6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8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4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6" w15:restartNumberingAfterBreak="0">
    <w:nsid w:val="6F3354A3"/>
    <w:multiLevelType w:val="multilevel"/>
    <w:tmpl w:val="681EE276"/>
    <w:lvl w:ilvl="0">
      <w:start w:val="1"/>
      <w:numFmt w:val="decimal"/>
      <w:lvlText w:val="%1)"/>
      <w:lvlJc w:val="left"/>
      <w:pPr>
        <w:tabs>
          <w:tab w:val="num" w:pos="880"/>
        </w:tabs>
        <w:ind w:left="880" w:hanging="340"/>
      </w:p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7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1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DD665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64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2"/>
  </w:num>
  <w:num w:numId="13">
    <w:abstractNumId w:val="53"/>
  </w:num>
  <w:num w:numId="14">
    <w:abstractNumId w:val="27"/>
  </w:num>
  <w:num w:numId="15">
    <w:abstractNumId w:val="34"/>
  </w:num>
  <w:num w:numId="16">
    <w:abstractNumId w:val="59"/>
  </w:num>
  <w:num w:numId="17">
    <w:abstractNumId w:val="60"/>
  </w:num>
  <w:num w:numId="18">
    <w:abstractNumId w:val="18"/>
  </w:num>
  <w:num w:numId="19">
    <w:abstractNumId w:val="54"/>
  </w:num>
  <w:num w:numId="20">
    <w:abstractNumId w:val="39"/>
  </w:num>
  <w:num w:numId="21">
    <w:abstractNumId w:val="57"/>
  </w:num>
  <w:num w:numId="2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35"/>
  </w:num>
  <w:num w:numId="25">
    <w:abstractNumId w:val="19"/>
  </w:num>
  <w:num w:numId="26">
    <w:abstractNumId w:val="44"/>
  </w:num>
  <w:num w:numId="27">
    <w:abstractNumId w:val="21"/>
  </w:num>
  <w:num w:numId="28">
    <w:abstractNumId w:val="16"/>
  </w:num>
  <w:num w:numId="29">
    <w:abstractNumId w:val="67"/>
  </w:num>
  <w:num w:numId="30">
    <w:abstractNumId w:val="65"/>
  </w:num>
  <w:num w:numId="31">
    <w:abstractNumId w:val="11"/>
  </w:num>
  <w:num w:numId="32">
    <w:abstractNumId w:val="55"/>
  </w:num>
  <w:num w:numId="33">
    <w:abstractNumId w:val="43"/>
  </w:num>
  <w:num w:numId="34">
    <w:abstractNumId w:val="63"/>
  </w:num>
  <w:num w:numId="35">
    <w:abstractNumId w:val="12"/>
  </w:num>
  <w:num w:numId="36">
    <w:abstractNumId w:val="51"/>
  </w:num>
  <w:num w:numId="37">
    <w:abstractNumId w:val="46"/>
  </w:num>
  <w:num w:numId="38">
    <w:abstractNumId w:val="42"/>
  </w:num>
  <w:num w:numId="39">
    <w:abstractNumId w:val="58"/>
  </w:num>
  <w:num w:numId="40">
    <w:abstractNumId w:val="31"/>
  </w:num>
  <w:num w:numId="41">
    <w:abstractNumId w:val="37"/>
  </w:num>
  <w:num w:numId="42">
    <w:abstractNumId w:val="45"/>
  </w:num>
  <w:num w:numId="43">
    <w:abstractNumId w:val="48"/>
  </w:num>
  <w:num w:numId="44">
    <w:abstractNumId w:val="66"/>
  </w:num>
  <w:num w:numId="45">
    <w:abstractNumId w:val="14"/>
  </w:num>
  <w:num w:numId="46">
    <w:abstractNumId w:val="24"/>
  </w:num>
  <w:num w:numId="47">
    <w:abstractNumId w:val="29"/>
  </w:num>
  <w:num w:numId="48">
    <w:abstractNumId w:val="33"/>
  </w:num>
  <w:num w:numId="49">
    <w:abstractNumId w:val="20"/>
  </w:num>
  <w:num w:numId="50">
    <w:abstractNumId w:val="36"/>
  </w:num>
  <w:num w:numId="51">
    <w:abstractNumId w:val="17"/>
  </w:num>
  <w:num w:numId="52">
    <w:abstractNumId w:val="25"/>
  </w:num>
  <w:num w:numId="53">
    <w:abstractNumId w:val="41"/>
  </w:num>
  <w:num w:numId="54">
    <w:abstractNumId w:val="61"/>
  </w:num>
  <w:num w:numId="55">
    <w:abstractNumId w:val="52"/>
  </w:num>
  <w:num w:numId="56">
    <w:abstractNumId w:val="47"/>
  </w:num>
  <w:num w:numId="57">
    <w:abstractNumId w:val="50"/>
  </w:num>
  <w:num w:numId="58">
    <w:abstractNumId w:val="49"/>
  </w:num>
  <w:num w:numId="59">
    <w:abstractNumId w:val="15"/>
  </w:num>
  <w:num w:numId="60">
    <w:abstractNumId w:val="23"/>
  </w:num>
  <w:num w:numId="61">
    <w:abstractNumId w:val="13"/>
  </w:num>
  <w:num w:numId="62">
    <w:abstractNumId w:val="38"/>
  </w:num>
  <w:num w:numId="63">
    <w:abstractNumId w:val="26"/>
  </w:num>
  <w:num w:numId="64">
    <w:abstractNumId w:val="62"/>
  </w:num>
  <w:num w:numId="65">
    <w:abstractNumId w:val="40"/>
  </w:num>
  <w:num w:numId="66">
    <w:abstractNumId w:val="28"/>
  </w:num>
  <w:num w:numId="67">
    <w:abstractNumId w:val="10"/>
  </w:num>
  <w:num w:numId="68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2CD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CD7"/>
    <w:rsid w:val="00001DD0"/>
    <w:rsid w:val="00001F9D"/>
    <w:rsid w:val="000020A7"/>
    <w:rsid w:val="00002377"/>
    <w:rsid w:val="00002511"/>
    <w:rsid w:val="00002620"/>
    <w:rsid w:val="0000291C"/>
    <w:rsid w:val="0000299B"/>
    <w:rsid w:val="00002A87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580"/>
    <w:rsid w:val="00004681"/>
    <w:rsid w:val="0000496F"/>
    <w:rsid w:val="00004A00"/>
    <w:rsid w:val="00004A90"/>
    <w:rsid w:val="00005193"/>
    <w:rsid w:val="0000528B"/>
    <w:rsid w:val="0000530D"/>
    <w:rsid w:val="0000532A"/>
    <w:rsid w:val="00005345"/>
    <w:rsid w:val="000053A9"/>
    <w:rsid w:val="00005444"/>
    <w:rsid w:val="00005497"/>
    <w:rsid w:val="000054A5"/>
    <w:rsid w:val="00005902"/>
    <w:rsid w:val="00005C32"/>
    <w:rsid w:val="00005CE3"/>
    <w:rsid w:val="00005EA5"/>
    <w:rsid w:val="00005F04"/>
    <w:rsid w:val="00006645"/>
    <w:rsid w:val="00006657"/>
    <w:rsid w:val="00006838"/>
    <w:rsid w:val="00006896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83"/>
    <w:rsid w:val="00007AE9"/>
    <w:rsid w:val="00007B29"/>
    <w:rsid w:val="00007BE6"/>
    <w:rsid w:val="00007C46"/>
    <w:rsid w:val="00007C5E"/>
    <w:rsid w:val="00007C75"/>
    <w:rsid w:val="00007F2C"/>
    <w:rsid w:val="0001004E"/>
    <w:rsid w:val="00010209"/>
    <w:rsid w:val="0001035F"/>
    <w:rsid w:val="00010521"/>
    <w:rsid w:val="000105FC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B1"/>
    <w:rsid w:val="00011FE4"/>
    <w:rsid w:val="0001238E"/>
    <w:rsid w:val="000125EB"/>
    <w:rsid w:val="0001260E"/>
    <w:rsid w:val="00012653"/>
    <w:rsid w:val="0001291E"/>
    <w:rsid w:val="00012A3A"/>
    <w:rsid w:val="00012D8E"/>
    <w:rsid w:val="00012ED1"/>
    <w:rsid w:val="00012F16"/>
    <w:rsid w:val="0001319D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ADD"/>
    <w:rsid w:val="00014B1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44C"/>
    <w:rsid w:val="00016670"/>
    <w:rsid w:val="000168FF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05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A35"/>
    <w:rsid w:val="00022B99"/>
    <w:rsid w:val="00022CA1"/>
    <w:rsid w:val="00022F0A"/>
    <w:rsid w:val="000230EE"/>
    <w:rsid w:val="000233A3"/>
    <w:rsid w:val="0002344F"/>
    <w:rsid w:val="000234F9"/>
    <w:rsid w:val="000235ED"/>
    <w:rsid w:val="00023855"/>
    <w:rsid w:val="0002389C"/>
    <w:rsid w:val="000239AD"/>
    <w:rsid w:val="00023C62"/>
    <w:rsid w:val="00023C68"/>
    <w:rsid w:val="0002435A"/>
    <w:rsid w:val="00024530"/>
    <w:rsid w:val="000247AE"/>
    <w:rsid w:val="00024809"/>
    <w:rsid w:val="00024B77"/>
    <w:rsid w:val="00024B85"/>
    <w:rsid w:val="00024C1F"/>
    <w:rsid w:val="0002518B"/>
    <w:rsid w:val="0002524D"/>
    <w:rsid w:val="000256B1"/>
    <w:rsid w:val="0002578B"/>
    <w:rsid w:val="0002579F"/>
    <w:rsid w:val="00025894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ECD"/>
    <w:rsid w:val="00026F8E"/>
    <w:rsid w:val="00026FB8"/>
    <w:rsid w:val="000270D9"/>
    <w:rsid w:val="00027420"/>
    <w:rsid w:val="0002788B"/>
    <w:rsid w:val="000278EB"/>
    <w:rsid w:val="00027BB6"/>
    <w:rsid w:val="00027C4A"/>
    <w:rsid w:val="00027CBE"/>
    <w:rsid w:val="00027DCA"/>
    <w:rsid w:val="00027DF9"/>
    <w:rsid w:val="00027EBF"/>
    <w:rsid w:val="00027F49"/>
    <w:rsid w:val="000300A4"/>
    <w:rsid w:val="0003016A"/>
    <w:rsid w:val="00030199"/>
    <w:rsid w:val="00030443"/>
    <w:rsid w:val="000304C4"/>
    <w:rsid w:val="000304DD"/>
    <w:rsid w:val="0003063B"/>
    <w:rsid w:val="00030ABC"/>
    <w:rsid w:val="00030D77"/>
    <w:rsid w:val="00030E00"/>
    <w:rsid w:val="00031109"/>
    <w:rsid w:val="0003118F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1F7C"/>
    <w:rsid w:val="0003221D"/>
    <w:rsid w:val="0003222B"/>
    <w:rsid w:val="00032230"/>
    <w:rsid w:val="0003241F"/>
    <w:rsid w:val="0003247B"/>
    <w:rsid w:val="000324CA"/>
    <w:rsid w:val="000324EF"/>
    <w:rsid w:val="00032692"/>
    <w:rsid w:val="00032751"/>
    <w:rsid w:val="00032852"/>
    <w:rsid w:val="00032C93"/>
    <w:rsid w:val="00032CC0"/>
    <w:rsid w:val="00032D63"/>
    <w:rsid w:val="00032DCE"/>
    <w:rsid w:val="00032F39"/>
    <w:rsid w:val="00032F93"/>
    <w:rsid w:val="000330D2"/>
    <w:rsid w:val="00033328"/>
    <w:rsid w:val="0003349D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0AB"/>
    <w:rsid w:val="000351F3"/>
    <w:rsid w:val="00035355"/>
    <w:rsid w:val="0003541D"/>
    <w:rsid w:val="000354ED"/>
    <w:rsid w:val="00035558"/>
    <w:rsid w:val="000355AF"/>
    <w:rsid w:val="0003566A"/>
    <w:rsid w:val="00035693"/>
    <w:rsid w:val="000357CA"/>
    <w:rsid w:val="00035B03"/>
    <w:rsid w:val="00035B59"/>
    <w:rsid w:val="00035BB5"/>
    <w:rsid w:val="00035C8D"/>
    <w:rsid w:val="00035DE8"/>
    <w:rsid w:val="00035E61"/>
    <w:rsid w:val="00036023"/>
    <w:rsid w:val="000363BC"/>
    <w:rsid w:val="00036445"/>
    <w:rsid w:val="0003685D"/>
    <w:rsid w:val="000369F3"/>
    <w:rsid w:val="00036AD0"/>
    <w:rsid w:val="00036C37"/>
    <w:rsid w:val="00036CBF"/>
    <w:rsid w:val="00036D34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16F"/>
    <w:rsid w:val="00043278"/>
    <w:rsid w:val="000434FE"/>
    <w:rsid w:val="000436D1"/>
    <w:rsid w:val="000438E8"/>
    <w:rsid w:val="000438FE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3B"/>
    <w:rsid w:val="000448D8"/>
    <w:rsid w:val="000449F5"/>
    <w:rsid w:val="00044BD6"/>
    <w:rsid w:val="00044C37"/>
    <w:rsid w:val="00044C54"/>
    <w:rsid w:val="00044CBA"/>
    <w:rsid w:val="00044EFD"/>
    <w:rsid w:val="00044FFB"/>
    <w:rsid w:val="00045091"/>
    <w:rsid w:val="0004512E"/>
    <w:rsid w:val="00045178"/>
    <w:rsid w:val="0004543F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35F"/>
    <w:rsid w:val="0004644F"/>
    <w:rsid w:val="000465F3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1FEF"/>
    <w:rsid w:val="00052267"/>
    <w:rsid w:val="00052547"/>
    <w:rsid w:val="0005260B"/>
    <w:rsid w:val="000526AF"/>
    <w:rsid w:val="00052B81"/>
    <w:rsid w:val="00052DC8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BB6"/>
    <w:rsid w:val="00053C87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6D"/>
    <w:rsid w:val="00054D73"/>
    <w:rsid w:val="00054E66"/>
    <w:rsid w:val="000550A8"/>
    <w:rsid w:val="0005517C"/>
    <w:rsid w:val="000554B1"/>
    <w:rsid w:val="0005553D"/>
    <w:rsid w:val="00055A6B"/>
    <w:rsid w:val="00055B28"/>
    <w:rsid w:val="00055B58"/>
    <w:rsid w:val="00055B59"/>
    <w:rsid w:val="00055BC8"/>
    <w:rsid w:val="00055C9B"/>
    <w:rsid w:val="00055D13"/>
    <w:rsid w:val="00055D44"/>
    <w:rsid w:val="00055E09"/>
    <w:rsid w:val="00055EBA"/>
    <w:rsid w:val="00055FAE"/>
    <w:rsid w:val="000560BA"/>
    <w:rsid w:val="00056713"/>
    <w:rsid w:val="00056800"/>
    <w:rsid w:val="00056831"/>
    <w:rsid w:val="000569EF"/>
    <w:rsid w:val="00056AE9"/>
    <w:rsid w:val="00056BBB"/>
    <w:rsid w:val="00056FF4"/>
    <w:rsid w:val="00057020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76"/>
    <w:rsid w:val="000618CA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281"/>
    <w:rsid w:val="0006335F"/>
    <w:rsid w:val="00063363"/>
    <w:rsid w:val="00063477"/>
    <w:rsid w:val="00063498"/>
    <w:rsid w:val="0006359F"/>
    <w:rsid w:val="0006367A"/>
    <w:rsid w:val="0006367C"/>
    <w:rsid w:val="0006369E"/>
    <w:rsid w:val="000637A9"/>
    <w:rsid w:val="00063BD8"/>
    <w:rsid w:val="00063C0E"/>
    <w:rsid w:val="00063CC0"/>
    <w:rsid w:val="00063CF5"/>
    <w:rsid w:val="000641C0"/>
    <w:rsid w:val="0006430F"/>
    <w:rsid w:val="0006435B"/>
    <w:rsid w:val="00064377"/>
    <w:rsid w:val="0006448C"/>
    <w:rsid w:val="000645E7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49D"/>
    <w:rsid w:val="00066514"/>
    <w:rsid w:val="000667DD"/>
    <w:rsid w:val="00066A7B"/>
    <w:rsid w:val="00066AF1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C41"/>
    <w:rsid w:val="00067D8E"/>
    <w:rsid w:val="00067F1A"/>
    <w:rsid w:val="00067F1C"/>
    <w:rsid w:val="00067F25"/>
    <w:rsid w:val="0007004E"/>
    <w:rsid w:val="0007008F"/>
    <w:rsid w:val="000701A7"/>
    <w:rsid w:val="00070247"/>
    <w:rsid w:val="000702C9"/>
    <w:rsid w:val="00070311"/>
    <w:rsid w:val="000708C1"/>
    <w:rsid w:val="00070C14"/>
    <w:rsid w:val="00070C76"/>
    <w:rsid w:val="00070D9E"/>
    <w:rsid w:val="00070EBE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1C0"/>
    <w:rsid w:val="00072261"/>
    <w:rsid w:val="000725BF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BBF"/>
    <w:rsid w:val="00073D5F"/>
    <w:rsid w:val="00073D91"/>
    <w:rsid w:val="00073F1B"/>
    <w:rsid w:val="00073FE1"/>
    <w:rsid w:val="00074247"/>
    <w:rsid w:val="0007432E"/>
    <w:rsid w:val="0007469A"/>
    <w:rsid w:val="000746A1"/>
    <w:rsid w:val="00074854"/>
    <w:rsid w:val="00074BDE"/>
    <w:rsid w:val="00074C0D"/>
    <w:rsid w:val="00075637"/>
    <w:rsid w:val="00075765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085"/>
    <w:rsid w:val="0008111C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5F2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4FC"/>
    <w:rsid w:val="000857CF"/>
    <w:rsid w:val="0008592D"/>
    <w:rsid w:val="00085A22"/>
    <w:rsid w:val="00085D65"/>
    <w:rsid w:val="00085E0A"/>
    <w:rsid w:val="00085E61"/>
    <w:rsid w:val="00085F62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6F2C"/>
    <w:rsid w:val="000870D3"/>
    <w:rsid w:val="000870D6"/>
    <w:rsid w:val="000871EE"/>
    <w:rsid w:val="000875D4"/>
    <w:rsid w:val="0008760C"/>
    <w:rsid w:val="00087808"/>
    <w:rsid w:val="000878AB"/>
    <w:rsid w:val="00087B8A"/>
    <w:rsid w:val="00087D1D"/>
    <w:rsid w:val="00087ECE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6BD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0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31"/>
    <w:rsid w:val="00094593"/>
    <w:rsid w:val="00094772"/>
    <w:rsid w:val="000948B0"/>
    <w:rsid w:val="00094B90"/>
    <w:rsid w:val="00094CDD"/>
    <w:rsid w:val="00094DD6"/>
    <w:rsid w:val="00095354"/>
    <w:rsid w:val="00095444"/>
    <w:rsid w:val="00095510"/>
    <w:rsid w:val="000955FE"/>
    <w:rsid w:val="0009569B"/>
    <w:rsid w:val="00095707"/>
    <w:rsid w:val="00095C90"/>
    <w:rsid w:val="00095CD4"/>
    <w:rsid w:val="00095E4C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87C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3AA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95E"/>
    <w:rsid w:val="000A2A21"/>
    <w:rsid w:val="000A2A8A"/>
    <w:rsid w:val="000A3065"/>
    <w:rsid w:val="000A3104"/>
    <w:rsid w:val="000A31D7"/>
    <w:rsid w:val="000A32DD"/>
    <w:rsid w:val="000A3407"/>
    <w:rsid w:val="000A36C7"/>
    <w:rsid w:val="000A374C"/>
    <w:rsid w:val="000A377A"/>
    <w:rsid w:val="000A38F6"/>
    <w:rsid w:val="000A3970"/>
    <w:rsid w:val="000A3BEA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8AB"/>
    <w:rsid w:val="000A4A91"/>
    <w:rsid w:val="000A4C67"/>
    <w:rsid w:val="000A4D8B"/>
    <w:rsid w:val="000A4D91"/>
    <w:rsid w:val="000A4E90"/>
    <w:rsid w:val="000A4F6F"/>
    <w:rsid w:val="000A503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2F9"/>
    <w:rsid w:val="000A665A"/>
    <w:rsid w:val="000A6895"/>
    <w:rsid w:val="000A6913"/>
    <w:rsid w:val="000A6A78"/>
    <w:rsid w:val="000A6C26"/>
    <w:rsid w:val="000A6DF1"/>
    <w:rsid w:val="000A6E37"/>
    <w:rsid w:val="000A6E83"/>
    <w:rsid w:val="000A702C"/>
    <w:rsid w:val="000A711B"/>
    <w:rsid w:val="000A727E"/>
    <w:rsid w:val="000A761D"/>
    <w:rsid w:val="000A794B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7B4"/>
    <w:rsid w:val="000B181F"/>
    <w:rsid w:val="000B18AC"/>
    <w:rsid w:val="000B1BC3"/>
    <w:rsid w:val="000B1C6C"/>
    <w:rsid w:val="000B1C92"/>
    <w:rsid w:val="000B1E84"/>
    <w:rsid w:val="000B20FE"/>
    <w:rsid w:val="000B220E"/>
    <w:rsid w:val="000B2227"/>
    <w:rsid w:val="000B2261"/>
    <w:rsid w:val="000B22B1"/>
    <w:rsid w:val="000B2400"/>
    <w:rsid w:val="000B2444"/>
    <w:rsid w:val="000B2580"/>
    <w:rsid w:val="000B25C8"/>
    <w:rsid w:val="000B289F"/>
    <w:rsid w:val="000B28B9"/>
    <w:rsid w:val="000B2988"/>
    <w:rsid w:val="000B2A77"/>
    <w:rsid w:val="000B2A88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8F"/>
    <w:rsid w:val="000B53DE"/>
    <w:rsid w:val="000B5696"/>
    <w:rsid w:val="000B5778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6F86"/>
    <w:rsid w:val="000B6FA2"/>
    <w:rsid w:val="000B72CC"/>
    <w:rsid w:val="000B733C"/>
    <w:rsid w:val="000B771B"/>
    <w:rsid w:val="000B7777"/>
    <w:rsid w:val="000B7839"/>
    <w:rsid w:val="000B78AA"/>
    <w:rsid w:val="000B7A38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4F7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2E0E"/>
    <w:rsid w:val="000C2E80"/>
    <w:rsid w:val="000C33C0"/>
    <w:rsid w:val="000C37DE"/>
    <w:rsid w:val="000C38C6"/>
    <w:rsid w:val="000C39B3"/>
    <w:rsid w:val="000C3AD4"/>
    <w:rsid w:val="000C3BA8"/>
    <w:rsid w:val="000C3D98"/>
    <w:rsid w:val="000C421C"/>
    <w:rsid w:val="000C4506"/>
    <w:rsid w:val="000C464B"/>
    <w:rsid w:val="000C48E5"/>
    <w:rsid w:val="000C492C"/>
    <w:rsid w:val="000C4BA3"/>
    <w:rsid w:val="000C4C30"/>
    <w:rsid w:val="000C4CDB"/>
    <w:rsid w:val="000C4CE2"/>
    <w:rsid w:val="000C4ED9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242"/>
    <w:rsid w:val="000C64C2"/>
    <w:rsid w:val="000C64C9"/>
    <w:rsid w:val="000C6818"/>
    <w:rsid w:val="000C6883"/>
    <w:rsid w:val="000C68F7"/>
    <w:rsid w:val="000C6DE9"/>
    <w:rsid w:val="000C6E70"/>
    <w:rsid w:val="000C6EA6"/>
    <w:rsid w:val="000C6F6E"/>
    <w:rsid w:val="000C6FE9"/>
    <w:rsid w:val="000C7194"/>
    <w:rsid w:val="000C7663"/>
    <w:rsid w:val="000C776E"/>
    <w:rsid w:val="000C77EB"/>
    <w:rsid w:val="000C7810"/>
    <w:rsid w:val="000C794F"/>
    <w:rsid w:val="000C7A19"/>
    <w:rsid w:val="000C7A8B"/>
    <w:rsid w:val="000C7B43"/>
    <w:rsid w:val="000C7B47"/>
    <w:rsid w:val="000C7C88"/>
    <w:rsid w:val="000C7C9F"/>
    <w:rsid w:val="000C7CFF"/>
    <w:rsid w:val="000D0082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0F8"/>
    <w:rsid w:val="000D11AA"/>
    <w:rsid w:val="000D120D"/>
    <w:rsid w:val="000D121E"/>
    <w:rsid w:val="000D1835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BC0"/>
    <w:rsid w:val="000D2CD8"/>
    <w:rsid w:val="000D2E2C"/>
    <w:rsid w:val="000D2E4F"/>
    <w:rsid w:val="000D2F7F"/>
    <w:rsid w:val="000D2FC6"/>
    <w:rsid w:val="000D3034"/>
    <w:rsid w:val="000D303F"/>
    <w:rsid w:val="000D30F1"/>
    <w:rsid w:val="000D3175"/>
    <w:rsid w:val="000D31ED"/>
    <w:rsid w:val="000D3240"/>
    <w:rsid w:val="000D340E"/>
    <w:rsid w:val="000D35B3"/>
    <w:rsid w:val="000D36FB"/>
    <w:rsid w:val="000D37BB"/>
    <w:rsid w:val="000D38EB"/>
    <w:rsid w:val="000D3919"/>
    <w:rsid w:val="000D3B87"/>
    <w:rsid w:val="000D3CE6"/>
    <w:rsid w:val="000D3FED"/>
    <w:rsid w:val="000D4190"/>
    <w:rsid w:val="000D4224"/>
    <w:rsid w:val="000D43C2"/>
    <w:rsid w:val="000D46B1"/>
    <w:rsid w:val="000D48A0"/>
    <w:rsid w:val="000D4EAE"/>
    <w:rsid w:val="000D50C0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ED"/>
    <w:rsid w:val="000D65F2"/>
    <w:rsid w:val="000D6651"/>
    <w:rsid w:val="000D67F1"/>
    <w:rsid w:val="000D6939"/>
    <w:rsid w:val="000D6A0D"/>
    <w:rsid w:val="000D6ABB"/>
    <w:rsid w:val="000D6C31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0A"/>
    <w:rsid w:val="000E00E0"/>
    <w:rsid w:val="000E00E8"/>
    <w:rsid w:val="000E014F"/>
    <w:rsid w:val="000E01C4"/>
    <w:rsid w:val="000E03AA"/>
    <w:rsid w:val="000E03F3"/>
    <w:rsid w:val="000E0441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42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CED"/>
    <w:rsid w:val="000E2DEA"/>
    <w:rsid w:val="000E2E17"/>
    <w:rsid w:val="000E344C"/>
    <w:rsid w:val="000E3B81"/>
    <w:rsid w:val="000E3C12"/>
    <w:rsid w:val="000E3D82"/>
    <w:rsid w:val="000E3FDC"/>
    <w:rsid w:val="000E4050"/>
    <w:rsid w:val="000E4058"/>
    <w:rsid w:val="000E4137"/>
    <w:rsid w:val="000E415C"/>
    <w:rsid w:val="000E432E"/>
    <w:rsid w:val="000E4512"/>
    <w:rsid w:val="000E4553"/>
    <w:rsid w:val="000E4619"/>
    <w:rsid w:val="000E46D8"/>
    <w:rsid w:val="000E48CD"/>
    <w:rsid w:val="000E497D"/>
    <w:rsid w:val="000E4BA9"/>
    <w:rsid w:val="000E4DBE"/>
    <w:rsid w:val="000E4E0B"/>
    <w:rsid w:val="000E4F4D"/>
    <w:rsid w:val="000E50B8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A51"/>
    <w:rsid w:val="000E6F12"/>
    <w:rsid w:val="000E7219"/>
    <w:rsid w:val="000E73AD"/>
    <w:rsid w:val="000E7420"/>
    <w:rsid w:val="000E76C2"/>
    <w:rsid w:val="000E7A20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CC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55"/>
    <w:rsid w:val="000F1BD0"/>
    <w:rsid w:val="000F1C3E"/>
    <w:rsid w:val="000F1D73"/>
    <w:rsid w:val="000F1D99"/>
    <w:rsid w:val="000F1EC4"/>
    <w:rsid w:val="000F1F5D"/>
    <w:rsid w:val="000F2286"/>
    <w:rsid w:val="000F255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411"/>
    <w:rsid w:val="000F35CB"/>
    <w:rsid w:val="000F35F1"/>
    <w:rsid w:val="000F3603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5C"/>
    <w:rsid w:val="000F6776"/>
    <w:rsid w:val="000F680B"/>
    <w:rsid w:val="000F685B"/>
    <w:rsid w:val="000F6A81"/>
    <w:rsid w:val="000F6D1C"/>
    <w:rsid w:val="000F6FAE"/>
    <w:rsid w:val="000F7140"/>
    <w:rsid w:val="000F72F4"/>
    <w:rsid w:val="000F7465"/>
    <w:rsid w:val="000F74A4"/>
    <w:rsid w:val="000F75D4"/>
    <w:rsid w:val="000F777A"/>
    <w:rsid w:val="000F77BE"/>
    <w:rsid w:val="000F7924"/>
    <w:rsid w:val="000F79A9"/>
    <w:rsid w:val="000F7AE1"/>
    <w:rsid w:val="000F7C0F"/>
    <w:rsid w:val="000F7C1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A8F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877"/>
    <w:rsid w:val="00101951"/>
    <w:rsid w:val="00101992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799"/>
    <w:rsid w:val="0010280E"/>
    <w:rsid w:val="00102A3F"/>
    <w:rsid w:val="00102F83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41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228"/>
    <w:rsid w:val="00106A50"/>
    <w:rsid w:val="00106C37"/>
    <w:rsid w:val="00106F32"/>
    <w:rsid w:val="00106F3E"/>
    <w:rsid w:val="00107286"/>
    <w:rsid w:val="00107300"/>
    <w:rsid w:val="001073F7"/>
    <w:rsid w:val="001073FD"/>
    <w:rsid w:val="0010741E"/>
    <w:rsid w:val="001074E8"/>
    <w:rsid w:val="001075BD"/>
    <w:rsid w:val="00107774"/>
    <w:rsid w:val="001077AA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5BB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4C"/>
    <w:rsid w:val="0011156B"/>
    <w:rsid w:val="0011156C"/>
    <w:rsid w:val="001117F0"/>
    <w:rsid w:val="001118F6"/>
    <w:rsid w:val="00111AD1"/>
    <w:rsid w:val="00111C4C"/>
    <w:rsid w:val="00111CA6"/>
    <w:rsid w:val="00111CD4"/>
    <w:rsid w:val="00111DCE"/>
    <w:rsid w:val="00111F6A"/>
    <w:rsid w:val="00111F82"/>
    <w:rsid w:val="001123C4"/>
    <w:rsid w:val="001126C9"/>
    <w:rsid w:val="00112751"/>
    <w:rsid w:val="00112A0D"/>
    <w:rsid w:val="00112A49"/>
    <w:rsid w:val="00112B86"/>
    <w:rsid w:val="00112CF7"/>
    <w:rsid w:val="001131A5"/>
    <w:rsid w:val="001131A6"/>
    <w:rsid w:val="001131F1"/>
    <w:rsid w:val="001133F9"/>
    <w:rsid w:val="001136D5"/>
    <w:rsid w:val="00113BB6"/>
    <w:rsid w:val="00113F4B"/>
    <w:rsid w:val="00113FFE"/>
    <w:rsid w:val="00114038"/>
    <w:rsid w:val="001140B0"/>
    <w:rsid w:val="001140B3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AA0"/>
    <w:rsid w:val="00115BAD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C96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E5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15"/>
    <w:rsid w:val="00120E8D"/>
    <w:rsid w:val="00120EC2"/>
    <w:rsid w:val="00120FF3"/>
    <w:rsid w:val="0012107D"/>
    <w:rsid w:val="001210A4"/>
    <w:rsid w:val="00121250"/>
    <w:rsid w:val="00121735"/>
    <w:rsid w:val="001217BA"/>
    <w:rsid w:val="001218D9"/>
    <w:rsid w:val="00121B07"/>
    <w:rsid w:val="00121CC4"/>
    <w:rsid w:val="0012204B"/>
    <w:rsid w:val="00122133"/>
    <w:rsid w:val="001221E7"/>
    <w:rsid w:val="00122518"/>
    <w:rsid w:val="001229B2"/>
    <w:rsid w:val="00122C0A"/>
    <w:rsid w:val="001230EF"/>
    <w:rsid w:val="0012315E"/>
    <w:rsid w:val="00123224"/>
    <w:rsid w:val="00123264"/>
    <w:rsid w:val="0012344A"/>
    <w:rsid w:val="00123577"/>
    <w:rsid w:val="00123801"/>
    <w:rsid w:val="00123805"/>
    <w:rsid w:val="001239B9"/>
    <w:rsid w:val="00123B93"/>
    <w:rsid w:val="00123C51"/>
    <w:rsid w:val="00123D62"/>
    <w:rsid w:val="00123D69"/>
    <w:rsid w:val="00123E47"/>
    <w:rsid w:val="00123E86"/>
    <w:rsid w:val="00123F38"/>
    <w:rsid w:val="0012429C"/>
    <w:rsid w:val="001244D4"/>
    <w:rsid w:val="00124517"/>
    <w:rsid w:val="00124569"/>
    <w:rsid w:val="0012464A"/>
    <w:rsid w:val="00124764"/>
    <w:rsid w:val="001249E4"/>
    <w:rsid w:val="001249FE"/>
    <w:rsid w:val="00124AC4"/>
    <w:rsid w:val="00124B26"/>
    <w:rsid w:val="00124DD5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C54"/>
    <w:rsid w:val="00126E5D"/>
    <w:rsid w:val="00127062"/>
    <w:rsid w:val="0012729E"/>
    <w:rsid w:val="0012760A"/>
    <w:rsid w:val="00127692"/>
    <w:rsid w:val="0012774C"/>
    <w:rsid w:val="0012781A"/>
    <w:rsid w:val="001278AF"/>
    <w:rsid w:val="00127901"/>
    <w:rsid w:val="00127B2C"/>
    <w:rsid w:val="0013000F"/>
    <w:rsid w:val="00130241"/>
    <w:rsid w:val="0013031B"/>
    <w:rsid w:val="0013034C"/>
    <w:rsid w:val="001304C4"/>
    <w:rsid w:val="001306E7"/>
    <w:rsid w:val="0013089B"/>
    <w:rsid w:val="00130975"/>
    <w:rsid w:val="001309B4"/>
    <w:rsid w:val="00130CDA"/>
    <w:rsid w:val="00130EAE"/>
    <w:rsid w:val="00130F33"/>
    <w:rsid w:val="00131223"/>
    <w:rsid w:val="00131587"/>
    <w:rsid w:val="001316C2"/>
    <w:rsid w:val="0013175C"/>
    <w:rsid w:val="00131B7B"/>
    <w:rsid w:val="00131D8C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73"/>
    <w:rsid w:val="00133382"/>
    <w:rsid w:val="0013358D"/>
    <w:rsid w:val="00133672"/>
    <w:rsid w:val="00133828"/>
    <w:rsid w:val="00133983"/>
    <w:rsid w:val="00133A9C"/>
    <w:rsid w:val="00133C46"/>
    <w:rsid w:val="00134043"/>
    <w:rsid w:val="001342CB"/>
    <w:rsid w:val="0013464F"/>
    <w:rsid w:val="00134667"/>
    <w:rsid w:val="00134692"/>
    <w:rsid w:val="001347DE"/>
    <w:rsid w:val="001349ED"/>
    <w:rsid w:val="00134E4D"/>
    <w:rsid w:val="0013518D"/>
    <w:rsid w:val="001352AD"/>
    <w:rsid w:val="001352C2"/>
    <w:rsid w:val="0013547B"/>
    <w:rsid w:val="00135B14"/>
    <w:rsid w:val="00135B24"/>
    <w:rsid w:val="00135FB8"/>
    <w:rsid w:val="0013608B"/>
    <w:rsid w:val="0013624C"/>
    <w:rsid w:val="00136420"/>
    <w:rsid w:val="00136894"/>
    <w:rsid w:val="00136AE0"/>
    <w:rsid w:val="00136D4C"/>
    <w:rsid w:val="00136DC2"/>
    <w:rsid w:val="00136DE4"/>
    <w:rsid w:val="00136E00"/>
    <w:rsid w:val="00137429"/>
    <w:rsid w:val="00137593"/>
    <w:rsid w:val="00137605"/>
    <w:rsid w:val="001377D7"/>
    <w:rsid w:val="00137B74"/>
    <w:rsid w:val="00137E2A"/>
    <w:rsid w:val="00140006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893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829"/>
    <w:rsid w:val="00142ADE"/>
    <w:rsid w:val="00142DD6"/>
    <w:rsid w:val="0014305D"/>
    <w:rsid w:val="001433F9"/>
    <w:rsid w:val="00143563"/>
    <w:rsid w:val="001437E2"/>
    <w:rsid w:val="001437F6"/>
    <w:rsid w:val="00143866"/>
    <w:rsid w:val="00143980"/>
    <w:rsid w:val="00143A19"/>
    <w:rsid w:val="00143AEB"/>
    <w:rsid w:val="00143B53"/>
    <w:rsid w:val="00143B9D"/>
    <w:rsid w:val="00143DA4"/>
    <w:rsid w:val="00144192"/>
    <w:rsid w:val="0014419E"/>
    <w:rsid w:val="00144413"/>
    <w:rsid w:val="00144694"/>
    <w:rsid w:val="00144741"/>
    <w:rsid w:val="00144A61"/>
    <w:rsid w:val="00144D95"/>
    <w:rsid w:val="00144E77"/>
    <w:rsid w:val="00144F0E"/>
    <w:rsid w:val="00145024"/>
    <w:rsid w:val="00145062"/>
    <w:rsid w:val="0014518F"/>
    <w:rsid w:val="00145268"/>
    <w:rsid w:val="00145329"/>
    <w:rsid w:val="001453C7"/>
    <w:rsid w:val="0014564F"/>
    <w:rsid w:val="0014567E"/>
    <w:rsid w:val="001456A7"/>
    <w:rsid w:val="00145942"/>
    <w:rsid w:val="00145A88"/>
    <w:rsid w:val="00145B81"/>
    <w:rsid w:val="00145BB9"/>
    <w:rsid w:val="00145C21"/>
    <w:rsid w:val="00145D2E"/>
    <w:rsid w:val="0014630F"/>
    <w:rsid w:val="00146444"/>
    <w:rsid w:val="001466CE"/>
    <w:rsid w:val="00146D3C"/>
    <w:rsid w:val="00146DC5"/>
    <w:rsid w:val="00146E31"/>
    <w:rsid w:val="00146FCD"/>
    <w:rsid w:val="0014707D"/>
    <w:rsid w:val="00147506"/>
    <w:rsid w:val="0014750F"/>
    <w:rsid w:val="001477AD"/>
    <w:rsid w:val="00147858"/>
    <w:rsid w:val="00147971"/>
    <w:rsid w:val="001479CE"/>
    <w:rsid w:val="00147BCE"/>
    <w:rsid w:val="00147C86"/>
    <w:rsid w:val="00147DBC"/>
    <w:rsid w:val="00150162"/>
    <w:rsid w:val="001506B9"/>
    <w:rsid w:val="001507C2"/>
    <w:rsid w:val="001509EE"/>
    <w:rsid w:val="00150A5A"/>
    <w:rsid w:val="00150B82"/>
    <w:rsid w:val="00150B9E"/>
    <w:rsid w:val="00150CED"/>
    <w:rsid w:val="00150D96"/>
    <w:rsid w:val="00150D9B"/>
    <w:rsid w:val="00150DEF"/>
    <w:rsid w:val="0015143E"/>
    <w:rsid w:val="0015174A"/>
    <w:rsid w:val="0015183B"/>
    <w:rsid w:val="001518F0"/>
    <w:rsid w:val="001519BB"/>
    <w:rsid w:val="00151A13"/>
    <w:rsid w:val="00151A5C"/>
    <w:rsid w:val="0015201C"/>
    <w:rsid w:val="00152110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6B7"/>
    <w:rsid w:val="001537EC"/>
    <w:rsid w:val="00153830"/>
    <w:rsid w:val="001538C6"/>
    <w:rsid w:val="00153A22"/>
    <w:rsid w:val="00153A79"/>
    <w:rsid w:val="00153B31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E54"/>
    <w:rsid w:val="00154F49"/>
    <w:rsid w:val="0015500E"/>
    <w:rsid w:val="00155012"/>
    <w:rsid w:val="00155554"/>
    <w:rsid w:val="001555B0"/>
    <w:rsid w:val="00155906"/>
    <w:rsid w:val="00155908"/>
    <w:rsid w:val="00155941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EFB"/>
    <w:rsid w:val="00156F20"/>
    <w:rsid w:val="00156F75"/>
    <w:rsid w:val="00156F97"/>
    <w:rsid w:val="00157044"/>
    <w:rsid w:val="00157171"/>
    <w:rsid w:val="00157318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477"/>
    <w:rsid w:val="0016050D"/>
    <w:rsid w:val="00160600"/>
    <w:rsid w:val="00160661"/>
    <w:rsid w:val="0016092B"/>
    <w:rsid w:val="00160A62"/>
    <w:rsid w:val="00160A78"/>
    <w:rsid w:val="00160B1B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A0A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3CF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532"/>
    <w:rsid w:val="00163735"/>
    <w:rsid w:val="001637C0"/>
    <w:rsid w:val="00163811"/>
    <w:rsid w:val="00163960"/>
    <w:rsid w:val="0016399A"/>
    <w:rsid w:val="00163A79"/>
    <w:rsid w:val="00163AA6"/>
    <w:rsid w:val="00163BB2"/>
    <w:rsid w:val="00163C99"/>
    <w:rsid w:val="00163F60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1E0"/>
    <w:rsid w:val="001663D4"/>
    <w:rsid w:val="001663D9"/>
    <w:rsid w:val="001663FC"/>
    <w:rsid w:val="00166559"/>
    <w:rsid w:val="00166567"/>
    <w:rsid w:val="0016656E"/>
    <w:rsid w:val="00166935"/>
    <w:rsid w:val="00166981"/>
    <w:rsid w:val="00166CA3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BB9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B4"/>
    <w:rsid w:val="001716CA"/>
    <w:rsid w:val="00171765"/>
    <w:rsid w:val="001718A2"/>
    <w:rsid w:val="00171BF5"/>
    <w:rsid w:val="00171CA7"/>
    <w:rsid w:val="00171D9E"/>
    <w:rsid w:val="00171EAE"/>
    <w:rsid w:val="00171EC4"/>
    <w:rsid w:val="00171F8C"/>
    <w:rsid w:val="00172030"/>
    <w:rsid w:val="00172067"/>
    <w:rsid w:val="00172158"/>
    <w:rsid w:val="0017241F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877"/>
    <w:rsid w:val="00173B5C"/>
    <w:rsid w:val="00173CAA"/>
    <w:rsid w:val="00173DC8"/>
    <w:rsid w:val="00173E34"/>
    <w:rsid w:val="00173E85"/>
    <w:rsid w:val="00174085"/>
    <w:rsid w:val="001740F3"/>
    <w:rsid w:val="00174137"/>
    <w:rsid w:val="0017421F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3A"/>
    <w:rsid w:val="001755A5"/>
    <w:rsid w:val="00175699"/>
    <w:rsid w:val="00175A42"/>
    <w:rsid w:val="00175C94"/>
    <w:rsid w:val="00175CD9"/>
    <w:rsid w:val="00175ED7"/>
    <w:rsid w:val="00175F15"/>
    <w:rsid w:val="001760FB"/>
    <w:rsid w:val="00176120"/>
    <w:rsid w:val="00176149"/>
    <w:rsid w:val="00176171"/>
    <w:rsid w:val="00176342"/>
    <w:rsid w:val="001763C2"/>
    <w:rsid w:val="001765A6"/>
    <w:rsid w:val="001765C3"/>
    <w:rsid w:val="0017668B"/>
    <w:rsid w:val="00176987"/>
    <w:rsid w:val="001769A5"/>
    <w:rsid w:val="00176A2E"/>
    <w:rsid w:val="00176CA8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1C"/>
    <w:rsid w:val="00180641"/>
    <w:rsid w:val="00180B5B"/>
    <w:rsid w:val="00180B72"/>
    <w:rsid w:val="00180BEB"/>
    <w:rsid w:val="00180C4A"/>
    <w:rsid w:val="00180E75"/>
    <w:rsid w:val="00181107"/>
    <w:rsid w:val="00181366"/>
    <w:rsid w:val="001813DE"/>
    <w:rsid w:val="001817B8"/>
    <w:rsid w:val="00181ABB"/>
    <w:rsid w:val="00181C40"/>
    <w:rsid w:val="00181CE6"/>
    <w:rsid w:val="00181DCF"/>
    <w:rsid w:val="00182057"/>
    <w:rsid w:val="0018223A"/>
    <w:rsid w:val="001823F9"/>
    <w:rsid w:val="00182473"/>
    <w:rsid w:val="00182546"/>
    <w:rsid w:val="001825DB"/>
    <w:rsid w:val="00182690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B9"/>
    <w:rsid w:val="001841EB"/>
    <w:rsid w:val="001843B5"/>
    <w:rsid w:val="00184B65"/>
    <w:rsid w:val="00184F8D"/>
    <w:rsid w:val="00184FDE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A87"/>
    <w:rsid w:val="00186A9D"/>
    <w:rsid w:val="00186AF0"/>
    <w:rsid w:val="00186B8B"/>
    <w:rsid w:val="00186D2C"/>
    <w:rsid w:val="00186DA2"/>
    <w:rsid w:val="00186DD5"/>
    <w:rsid w:val="00186DE4"/>
    <w:rsid w:val="00186EC7"/>
    <w:rsid w:val="00187056"/>
    <w:rsid w:val="00187307"/>
    <w:rsid w:val="00187387"/>
    <w:rsid w:val="001873D4"/>
    <w:rsid w:val="001875A7"/>
    <w:rsid w:val="001879E2"/>
    <w:rsid w:val="00187E08"/>
    <w:rsid w:val="00187E09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A98"/>
    <w:rsid w:val="00190CBA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91D"/>
    <w:rsid w:val="00191C63"/>
    <w:rsid w:val="00191D93"/>
    <w:rsid w:val="0019221B"/>
    <w:rsid w:val="00192259"/>
    <w:rsid w:val="00192388"/>
    <w:rsid w:val="001923B3"/>
    <w:rsid w:val="0019240C"/>
    <w:rsid w:val="0019250F"/>
    <w:rsid w:val="00192548"/>
    <w:rsid w:val="001925AA"/>
    <w:rsid w:val="00192640"/>
    <w:rsid w:val="001926E3"/>
    <w:rsid w:val="00192978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1D8"/>
    <w:rsid w:val="001932A3"/>
    <w:rsid w:val="00193420"/>
    <w:rsid w:val="00193666"/>
    <w:rsid w:val="00193805"/>
    <w:rsid w:val="001939AD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42D"/>
    <w:rsid w:val="0019544F"/>
    <w:rsid w:val="001957FC"/>
    <w:rsid w:val="0019598B"/>
    <w:rsid w:val="00195A31"/>
    <w:rsid w:val="00195A8B"/>
    <w:rsid w:val="00195CDD"/>
    <w:rsid w:val="00195D61"/>
    <w:rsid w:val="00195E66"/>
    <w:rsid w:val="00195E78"/>
    <w:rsid w:val="00195F31"/>
    <w:rsid w:val="00196012"/>
    <w:rsid w:val="0019605A"/>
    <w:rsid w:val="0019619D"/>
    <w:rsid w:val="001964CB"/>
    <w:rsid w:val="00196878"/>
    <w:rsid w:val="00196900"/>
    <w:rsid w:val="001969D8"/>
    <w:rsid w:val="001969E9"/>
    <w:rsid w:val="00196AC6"/>
    <w:rsid w:val="00196C66"/>
    <w:rsid w:val="00196CC8"/>
    <w:rsid w:val="00196DF5"/>
    <w:rsid w:val="001976CE"/>
    <w:rsid w:val="0019770A"/>
    <w:rsid w:val="00197A5C"/>
    <w:rsid w:val="00197BED"/>
    <w:rsid w:val="00197DFA"/>
    <w:rsid w:val="00197F6B"/>
    <w:rsid w:val="001A021D"/>
    <w:rsid w:val="001A0288"/>
    <w:rsid w:val="001A0532"/>
    <w:rsid w:val="001A0571"/>
    <w:rsid w:val="001A057B"/>
    <w:rsid w:val="001A05A1"/>
    <w:rsid w:val="001A079F"/>
    <w:rsid w:val="001A08A1"/>
    <w:rsid w:val="001A0989"/>
    <w:rsid w:val="001A09D9"/>
    <w:rsid w:val="001A0A18"/>
    <w:rsid w:val="001A0B6C"/>
    <w:rsid w:val="001A0E8B"/>
    <w:rsid w:val="001A1117"/>
    <w:rsid w:val="001A11D9"/>
    <w:rsid w:val="001A1223"/>
    <w:rsid w:val="001A1263"/>
    <w:rsid w:val="001A1452"/>
    <w:rsid w:val="001A1A02"/>
    <w:rsid w:val="001A1BB1"/>
    <w:rsid w:val="001A1E96"/>
    <w:rsid w:val="001A1F22"/>
    <w:rsid w:val="001A2132"/>
    <w:rsid w:val="001A226A"/>
    <w:rsid w:val="001A2271"/>
    <w:rsid w:val="001A2291"/>
    <w:rsid w:val="001A251A"/>
    <w:rsid w:val="001A265F"/>
    <w:rsid w:val="001A286B"/>
    <w:rsid w:val="001A2C87"/>
    <w:rsid w:val="001A310A"/>
    <w:rsid w:val="001A3545"/>
    <w:rsid w:val="001A3921"/>
    <w:rsid w:val="001A3B1D"/>
    <w:rsid w:val="001A3BEE"/>
    <w:rsid w:val="001A4036"/>
    <w:rsid w:val="001A4494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BE"/>
    <w:rsid w:val="001A66D8"/>
    <w:rsid w:val="001A6869"/>
    <w:rsid w:val="001A6908"/>
    <w:rsid w:val="001A69FD"/>
    <w:rsid w:val="001A6B31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1A2"/>
    <w:rsid w:val="001B03ED"/>
    <w:rsid w:val="001B0491"/>
    <w:rsid w:val="001B0716"/>
    <w:rsid w:val="001B08FF"/>
    <w:rsid w:val="001B096A"/>
    <w:rsid w:val="001B0974"/>
    <w:rsid w:val="001B097C"/>
    <w:rsid w:val="001B0F3C"/>
    <w:rsid w:val="001B1048"/>
    <w:rsid w:val="001B105D"/>
    <w:rsid w:val="001B1366"/>
    <w:rsid w:val="001B155D"/>
    <w:rsid w:val="001B155F"/>
    <w:rsid w:val="001B1BC7"/>
    <w:rsid w:val="001B1BE8"/>
    <w:rsid w:val="001B1CB7"/>
    <w:rsid w:val="001B1D08"/>
    <w:rsid w:val="001B1D6A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5A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4EE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1C"/>
    <w:rsid w:val="001B573E"/>
    <w:rsid w:val="001B5752"/>
    <w:rsid w:val="001B58BC"/>
    <w:rsid w:val="001B5CAC"/>
    <w:rsid w:val="001B5D85"/>
    <w:rsid w:val="001B5F96"/>
    <w:rsid w:val="001B6153"/>
    <w:rsid w:val="001B6170"/>
    <w:rsid w:val="001B61F6"/>
    <w:rsid w:val="001B652C"/>
    <w:rsid w:val="001B6542"/>
    <w:rsid w:val="001B687C"/>
    <w:rsid w:val="001B6FBC"/>
    <w:rsid w:val="001B70D2"/>
    <w:rsid w:val="001B7250"/>
    <w:rsid w:val="001B7395"/>
    <w:rsid w:val="001B77E3"/>
    <w:rsid w:val="001B792B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AB4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65D"/>
    <w:rsid w:val="001C27CA"/>
    <w:rsid w:val="001C2A69"/>
    <w:rsid w:val="001C2AA1"/>
    <w:rsid w:val="001C2D44"/>
    <w:rsid w:val="001C2DC1"/>
    <w:rsid w:val="001C300B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574"/>
    <w:rsid w:val="001C4647"/>
    <w:rsid w:val="001C4820"/>
    <w:rsid w:val="001C48C6"/>
    <w:rsid w:val="001C4B36"/>
    <w:rsid w:val="001C4C2D"/>
    <w:rsid w:val="001C4F6F"/>
    <w:rsid w:val="001C56A4"/>
    <w:rsid w:val="001C57E2"/>
    <w:rsid w:val="001C59D5"/>
    <w:rsid w:val="001C5AE1"/>
    <w:rsid w:val="001C5CC5"/>
    <w:rsid w:val="001C5EFB"/>
    <w:rsid w:val="001C5F57"/>
    <w:rsid w:val="001C608F"/>
    <w:rsid w:val="001C6207"/>
    <w:rsid w:val="001C6451"/>
    <w:rsid w:val="001C65DD"/>
    <w:rsid w:val="001C6660"/>
    <w:rsid w:val="001C6791"/>
    <w:rsid w:val="001C6A29"/>
    <w:rsid w:val="001C6AE4"/>
    <w:rsid w:val="001C6B45"/>
    <w:rsid w:val="001C6D29"/>
    <w:rsid w:val="001C6D65"/>
    <w:rsid w:val="001C6EAD"/>
    <w:rsid w:val="001C6F54"/>
    <w:rsid w:val="001C6FFD"/>
    <w:rsid w:val="001C7045"/>
    <w:rsid w:val="001C71F2"/>
    <w:rsid w:val="001C76C2"/>
    <w:rsid w:val="001C77F9"/>
    <w:rsid w:val="001C7804"/>
    <w:rsid w:val="001C7950"/>
    <w:rsid w:val="001C79B9"/>
    <w:rsid w:val="001C7AD6"/>
    <w:rsid w:val="001C7B1E"/>
    <w:rsid w:val="001C7D4B"/>
    <w:rsid w:val="001C7E3B"/>
    <w:rsid w:val="001C7E83"/>
    <w:rsid w:val="001C7FE6"/>
    <w:rsid w:val="001D005F"/>
    <w:rsid w:val="001D0146"/>
    <w:rsid w:val="001D018B"/>
    <w:rsid w:val="001D025E"/>
    <w:rsid w:val="001D0538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C9C"/>
    <w:rsid w:val="001D1E40"/>
    <w:rsid w:val="001D1FAA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2E48"/>
    <w:rsid w:val="001D30E0"/>
    <w:rsid w:val="001D3145"/>
    <w:rsid w:val="001D32F6"/>
    <w:rsid w:val="001D332E"/>
    <w:rsid w:val="001D334D"/>
    <w:rsid w:val="001D33A5"/>
    <w:rsid w:val="001D35A2"/>
    <w:rsid w:val="001D35B4"/>
    <w:rsid w:val="001D36F1"/>
    <w:rsid w:val="001D383D"/>
    <w:rsid w:val="001D3A65"/>
    <w:rsid w:val="001D3CC4"/>
    <w:rsid w:val="001D3E21"/>
    <w:rsid w:val="001D3ECA"/>
    <w:rsid w:val="001D3EDA"/>
    <w:rsid w:val="001D40A9"/>
    <w:rsid w:val="001D410B"/>
    <w:rsid w:val="001D42BA"/>
    <w:rsid w:val="001D48E8"/>
    <w:rsid w:val="001D4BC1"/>
    <w:rsid w:val="001D4C8D"/>
    <w:rsid w:val="001D4E44"/>
    <w:rsid w:val="001D524D"/>
    <w:rsid w:val="001D52C7"/>
    <w:rsid w:val="001D52E8"/>
    <w:rsid w:val="001D544A"/>
    <w:rsid w:val="001D5CBD"/>
    <w:rsid w:val="001D5E23"/>
    <w:rsid w:val="001D5EAF"/>
    <w:rsid w:val="001D6022"/>
    <w:rsid w:val="001D6453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91A"/>
    <w:rsid w:val="001D7A18"/>
    <w:rsid w:val="001D7A43"/>
    <w:rsid w:val="001D7B14"/>
    <w:rsid w:val="001D7CB0"/>
    <w:rsid w:val="001E0212"/>
    <w:rsid w:val="001E0285"/>
    <w:rsid w:val="001E044D"/>
    <w:rsid w:val="001E044E"/>
    <w:rsid w:val="001E0466"/>
    <w:rsid w:val="001E06C7"/>
    <w:rsid w:val="001E0744"/>
    <w:rsid w:val="001E07C0"/>
    <w:rsid w:val="001E07C5"/>
    <w:rsid w:val="001E0A3B"/>
    <w:rsid w:val="001E0A58"/>
    <w:rsid w:val="001E0BD5"/>
    <w:rsid w:val="001E0D4E"/>
    <w:rsid w:val="001E10BE"/>
    <w:rsid w:val="001E1158"/>
    <w:rsid w:val="001E11A9"/>
    <w:rsid w:val="001E13E0"/>
    <w:rsid w:val="001E1599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13F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9FB"/>
    <w:rsid w:val="001E4B4F"/>
    <w:rsid w:val="001E4B62"/>
    <w:rsid w:val="001E4C7F"/>
    <w:rsid w:val="001E4D15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B9"/>
    <w:rsid w:val="001E5BDA"/>
    <w:rsid w:val="001E5D4E"/>
    <w:rsid w:val="001E5D9B"/>
    <w:rsid w:val="001E5E11"/>
    <w:rsid w:val="001E5FC9"/>
    <w:rsid w:val="001E613E"/>
    <w:rsid w:val="001E6655"/>
    <w:rsid w:val="001E6A7F"/>
    <w:rsid w:val="001E6C7D"/>
    <w:rsid w:val="001E6DCD"/>
    <w:rsid w:val="001E6E00"/>
    <w:rsid w:val="001E6EAC"/>
    <w:rsid w:val="001E6EC0"/>
    <w:rsid w:val="001E7077"/>
    <w:rsid w:val="001E709A"/>
    <w:rsid w:val="001E70E1"/>
    <w:rsid w:val="001E74C5"/>
    <w:rsid w:val="001E76AB"/>
    <w:rsid w:val="001E7826"/>
    <w:rsid w:val="001E7833"/>
    <w:rsid w:val="001E7956"/>
    <w:rsid w:val="001E7986"/>
    <w:rsid w:val="001E79C7"/>
    <w:rsid w:val="001E7A1B"/>
    <w:rsid w:val="001E7CC1"/>
    <w:rsid w:val="001E7E41"/>
    <w:rsid w:val="001E7EE7"/>
    <w:rsid w:val="001F0240"/>
    <w:rsid w:val="001F02C2"/>
    <w:rsid w:val="001F0366"/>
    <w:rsid w:val="001F04C5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927"/>
    <w:rsid w:val="001F1AD5"/>
    <w:rsid w:val="001F1AF3"/>
    <w:rsid w:val="001F1B0D"/>
    <w:rsid w:val="001F1B2E"/>
    <w:rsid w:val="001F1B9B"/>
    <w:rsid w:val="001F1E37"/>
    <w:rsid w:val="001F1E89"/>
    <w:rsid w:val="001F1F0E"/>
    <w:rsid w:val="001F1FE6"/>
    <w:rsid w:val="001F2005"/>
    <w:rsid w:val="001F204B"/>
    <w:rsid w:val="001F20FE"/>
    <w:rsid w:val="001F26F5"/>
    <w:rsid w:val="001F2743"/>
    <w:rsid w:val="001F2B90"/>
    <w:rsid w:val="001F2F27"/>
    <w:rsid w:val="001F301E"/>
    <w:rsid w:val="001F31D7"/>
    <w:rsid w:val="001F31F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B"/>
    <w:rsid w:val="001F401D"/>
    <w:rsid w:val="001F42B8"/>
    <w:rsid w:val="001F43A1"/>
    <w:rsid w:val="001F44A1"/>
    <w:rsid w:val="001F4563"/>
    <w:rsid w:val="001F4584"/>
    <w:rsid w:val="001F46A5"/>
    <w:rsid w:val="001F46F1"/>
    <w:rsid w:val="001F474C"/>
    <w:rsid w:val="001F48C3"/>
    <w:rsid w:val="001F4AD4"/>
    <w:rsid w:val="001F4BC0"/>
    <w:rsid w:val="001F4F73"/>
    <w:rsid w:val="001F5596"/>
    <w:rsid w:val="001F57FF"/>
    <w:rsid w:val="001F592C"/>
    <w:rsid w:val="001F5D01"/>
    <w:rsid w:val="001F5E0C"/>
    <w:rsid w:val="001F6225"/>
    <w:rsid w:val="001F6284"/>
    <w:rsid w:val="001F6305"/>
    <w:rsid w:val="001F63AB"/>
    <w:rsid w:val="001F6586"/>
    <w:rsid w:val="001F65AF"/>
    <w:rsid w:val="001F65C8"/>
    <w:rsid w:val="001F672D"/>
    <w:rsid w:val="001F69B0"/>
    <w:rsid w:val="001F69CD"/>
    <w:rsid w:val="001F6BC1"/>
    <w:rsid w:val="001F6CC0"/>
    <w:rsid w:val="001F6D1F"/>
    <w:rsid w:val="001F7413"/>
    <w:rsid w:val="001F75CB"/>
    <w:rsid w:val="001F76BC"/>
    <w:rsid w:val="001F76D5"/>
    <w:rsid w:val="001F77A5"/>
    <w:rsid w:val="001F78CE"/>
    <w:rsid w:val="001F7D44"/>
    <w:rsid w:val="00200173"/>
    <w:rsid w:val="0020049A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85E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0FE"/>
    <w:rsid w:val="00203176"/>
    <w:rsid w:val="0020331B"/>
    <w:rsid w:val="00203355"/>
    <w:rsid w:val="002033B7"/>
    <w:rsid w:val="002034CD"/>
    <w:rsid w:val="00203548"/>
    <w:rsid w:val="002035FF"/>
    <w:rsid w:val="00203F91"/>
    <w:rsid w:val="0020424A"/>
    <w:rsid w:val="0020447D"/>
    <w:rsid w:val="0020455B"/>
    <w:rsid w:val="00204617"/>
    <w:rsid w:val="0020464A"/>
    <w:rsid w:val="002046B0"/>
    <w:rsid w:val="00204804"/>
    <w:rsid w:val="00204914"/>
    <w:rsid w:val="00204C43"/>
    <w:rsid w:val="00204C7B"/>
    <w:rsid w:val="00204E57"/>
    <w:rsid w:val="00204EE2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14"/>
    <w:rsid w:val="00205CDD"/>
    <w:rsid w:val="00205D80"/>
    <w:rsid w:val="0020614E"/>
    <w:rsid w:val="0020616B"/>
    <w:rsid w:val="00206191"/>
    <w:rsid w:val="00206263"/>
    <w:rsid w:val="0020633C"/>
    <w:rsid w:val="002064F5"/>
    <w:rsid w:val="00206592"/>
    <w:rsid w:val="00206659"/>
    <w:rsid w:val="00206750"/>
    <w:rsid w:val="0020696D"/>
    <w:rsid w:val="00206A08"/>
    <w:rsid w:val="00206A19"/>
    <w:rsid w:val="00206FB3"/>
    <w:rsid w:val="00206FD2"/>
    <w:rsid w:val="002070A4"/>
    <w:rsid w:val="00207139"/>
    <w:rsid w:val="00207372"/>
    <w:rsid w:val="002073BD"/>
    <w:rsid w:val="002074F9"/>
    <w:rsid w:val="002075A4"/>
    <w:rsid w:val="00207B11"/>
    <w:rsid w:val="00207BA6"/>
    <w:rsid w:val="00207D75"/>
    <w:rsid w:val="00207E5B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0B42"/>
    <w:rsid w:val="002112E9"/>
    <w:rsid w:val="002117C6"/>
    <w:rsid w:val="00211939"/>
    <w:rsid w:val="00211AC7"/>
    <w:rsid w:val="00211B03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2E36"/>
    <w:rsid w:val="00212E8C"/>
    <w:rsid w:val="0021301D"/>
    <w:rsid w:val="002130B9"/>
    <w:rsid w:val="0021333C"/>
    <w:rsid w:val="002133CA"/>
    <w:rsid w:val="00213649"/>
    <w:rsid w:val="00213731"/>
    <w:rsid w:val="0021388A"/>
    <w:rsid w:val="00213DDC"/>
    <w:rsid w:val="00213E81"/>
    <w:rsid w:val="00214116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107"/>
    <w:rsid w:val="00216191"/>
    <w:rsid w:val="002161AB"/>
    <w:rsid w:val="00216374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2"/>
    <w:rsid w:val="00217034"/>
    <w:rsid w:val="002170D0"/>
    <w:rsid w:val="0021722B"/>
    <w:rsid w:val="002175CB"/>
    <w:rsid w:val="0021763D"/>
    <w:rsid w:val="002177F2"/>
    <w:rsid w:val="00217C08"/>
    <w:rsid w:val="00217D15"/>
    <w:rsid w:val="00217DAB"/>
    <w:rsid w:val="00217DDB"/>
    <w:rsid w:val="00217FA3"/>
    <w:rsid w:val="00220240"/>
    <w:rsid w:val="002202EC"/>
    <w:rsid w:val="0022033F"/>
    <w:rsid w:val="002205A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B49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2F25"/>
    <w:rsid w:val="00222F75"/>
    <w:rsid w:val="002232C9"/>
    <w:rsid w:val="0022344D"/>
    <w:rsid w:val="0022367C"/>
    <w:rsid w:val="002236E3"/>
    <w:rsid w:val="002238FA"/>
    <w:rsid w:val="00223A65"/>
    <w:rsid w:val="00223BE0"/>
    <w:rsid w:val="00223CE6"/>
    <w:rsid w:val="00223F02"/>
    <w:rsid w:val="00223F08"/>
    <w:rsid w:val="0022408E"/>
    <w:rsid w:val="0022416A"/>
    <w:rsid w:val="0022418C"/>
    <w:rsid w:val="00224420"/>
    <w:rsid w:val="00224448"/>
    <w:rsid w:val="002246A6"/>
    <w:rsid w:val="00224839"/>
    <w:rsid w:val="00224A01"/>
    <w:rsid w:val="00224B94"/>
    <w:rsid w:val="00224BB5"/>
    <w:rsid w:val="00224CB1"/>
    <w:rsid w:val="00224D82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50"/>
    <w:rsid w:val="00226B70"/>
    <w:rsid w:val="00226BDA"/>
    <w:rsid w:val="00226D5F"/>
    <w:rsid w:val="00226F80"/>
    <w:rsid w:val="00226F93"/>
    <w:rsid w:val="00226F98"/>
    <w:rsid w:val="00227201"/>
    <w:rsid w:val="002272B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9FA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17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AC9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26A"/>
    <w:rsid w:val="00236348"/>
    <w:rsid w:val="00236442"/>
    <w:rsid w:val="0023668E"/>
    <w:rsid w:val="002366A9"/>
    <w:rsid w:val="002366BE"/>
    <w:rsid w:val="00236832"/>
    <w:rsid w:val="00236834"/>
    <w:rsid w:val="00236B05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2E"/>
    <w:rsid w:val="00237C97"/>
    <w:rsid w:val="00237CE9"/>
    <w:rsid w:val="00237E65"/>
    <w:rsid w:val="00237F86"/>
    <w:rsid w:val="0024008A"/>
    <w:rsid w:val="00240179"/>
    <w:rsid w:val="00240311"/>
    <w:rsid w:val="00240513"/>
    <w:rsid w:val="002405B4"/>
    <w:rsid w:val="002405C0"/>
    <w:rsid w:val="00240739"/>
    <w:rsid w:val="00240783"/>
    <w:rsid w:val="002407AB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329"/>
    <w:rsid w:val="002427C6"/>
    <w:rsid w:val="002428BF"/>
    <w:rsid w:val="00242AC0"/>
    <w:rsid w:val="00242C5A"/>
    <w:rsid w:val="00242E07"/>
    <w:rsid w:val="00242FC0"/>
    <w:rsid w:val="00242FEB"/>
    <w:rsid w:val="002430F2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D5C"/>
    <w:rsid w:val="00244EF0"/>
    <w:rsid w:val="002454A2"/>
    <w:rsid w:val="00245743"/>
    <w:rsid w:val="002457DF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92B"/>
    <w:rsid w:val="002469CA"/>
    <w:rsid w:val="00246B99"/>
    <w:rsid w:val="002479AF"/>
    <w:rsid w:val="00247AB0"/>
    <w:rsid w:val="00247BCC"/>
    <w:rsid w:val="00247C18"/>
    <w:rsid w:val="00247D22"/>
    <w:rsid w:val="00247E7D"/>
    <w:rsid w:val="00247F2D"/>
    <w:rsid w:val="00247F9E"/>
    <w:rsid w:val="00247FD4"/>
    <w:rsid w:val="00247FE0"/>
    <w:rsid w:val="0025000F"/>
    <w:rsid w:val="00250096"/>
    <w:rsid w:val="00250135"/>
    <w:rsid w:val="0025024B"/>
    <w:rsid w:val="0025036C"/>
    <w:rsid w:val="002503DE"/>
    <w:rsid w:val="002503F7"/>
    <w:rsid w:val="002505F0"/>
    <w:rsid w:val="002507BB"/>
    <w:rsid w:val="00250817"/>
    <w:rsid w:val="0025090C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DAC"/>
    <w:rsid w:val="00251F6C"/>
    <w:rsid w:val="002520B0"/>
    <w:rsid w:val="0025238F"/>
    <w:rsid w:val="002523F5"/>
    <w:rsid w:val="002524A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50"/>
    <w:rsid w:val="00254988"/>
    <w:rsid w:val="00254C82"/>
    <w:rsid w:val="00254DFC"/>
    <w:rsid w:val="00254E19"/>
    <w:rsid w:val="002551D3"/>
    <w:rsid w:val="002554A2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C88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61E"/>
    <w:rsid w:val="00260879"/>
    <w:rsid w:val="002608D4"/>
    <w:rsid w:val="00260923"/>
    <w:rsid w:val="002609A8"/>
    <w:rsid w:val="00260ED7"/>
    <w:rsid w:val="00260F30"/>
    <w:rsid w:val="0026109F"/>
    <w:rsid w:val="002610A7"/>
    <w:rsid w:val="002611F8"/>
    <w:rsid w:val="00261326"/>
    <w:rsid w:val="00261421"/>
    <w:rsid w:val="0026145C"/>
    <w:rsid w:val="00261470"/>
    <w:rsid w:val="002616FB"/>
    <w:rsid w:val="0026186A"/>
    <w:rsid w:val="00261A0A"/>
    <w:rsid w:val="00261A79"/>
    <w:rsid w:val="00261BD8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DF0"/>
    <w:rsid w:val="00263F0C"/>
    <w:rsid w:val="00264297"/>
    <w:rsid w:val="002648EA"/>
    <w:rsid w:val="00264A04"/>
    <w:rsid w:val="00264A4B"/>
    <w:rsid w:val="00264CF9"/>
    <w:rsid w:val="00264DA4"/>
    <w:rsid w:val="00264E97"/>
    <w:rsid w:val="00264FC7"/>
    <w:rsid w:val="00265012"/>
    <w:rsid w:val="00265092"/>
    <w:rsid w:val="002651F2"/>
    <w:rsid w:val="002654D9"/>
    <w:rsid w:val="002657EF"/>
    <w:rsid w:val="0026590A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6DF"/>
    <w:rsid w:val="002678B1"/>
    <w:rsid w:val="00267947"/>
    <w:rsid w:val="00267A01"/>
    <w:rsid w:val="00267C55"/>
    <w:rsid w:val="002701DA"/>
    <w:rsid w:val="0027029F"/>
    <w:rsid w:val="00270301"/>
    <w:rsid w:val="0027042D"/>
    <w:rsid w:val="00270820"/>
    <w:rsid w:val="00270A2B"/>
    <w:rsid w:val="00270A77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27A"/>
    <w:rsid w:val="00273475"/>
    <w:rsid w:val="00273628"/>
    <w:rsid w:val="00273691"/>
    <w:rsid w:val="002736DB"/>
    <w:rsid w:val="002738A9"/>
    <w:rsid w:val="00273AD1"/>
    <w:rsid w:val="00273D90"/>
    <w:rsid w:val="00273EE9"/>
    <w:rsid w:val="00273F72"/>
    <w:rsid w:val="00273F92"/>
    <w:rsid w:val="00273FB7"/>
    <w:rsid w:val="00273FF7"/>
    <w:rsid w:val="0027424D"/>
    <w:rsid w:val="00274352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2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923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395"/>
    <w:rsid w:val="00280427"/>
    <w:rsid w:val="002805CF"/>
    <w:rsid w:val="002808E9"/>
    <w:rsid w:val="002809D2"/>
    <w:rsid w:val="002809FA"/>
    <w:rsid w:val="00280F69"/>
    <w:rsid w:val="00280FD1"/>
    <w:rsid w:val="0028117D"/>
    <w:rsid w:val="00281369"/>
    <w:rsid w:val="0028185C"/>
    <w:rsid w:val="002818A7"/>
    <w:rsid w:val="00281AF4"/>
    <w:rsid w:val="00281B0C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D82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0EE"/>
    <w:rsid w:val="00284152"/>
    <w:rsid w:val="00284240"/>
    <w:rsid w:val="00284260"/>
    <w:rsid w:val="002843BB"/>
    <w:rsid w:val="00284656"/>
    <w:rsid w:val="00284934"/>
    <w:rsid w:val="002849EC"/>
    <w:rsid w:val="00284AB5"/>
    <w:rsid w:val="00284C03"/>
    <w:rsid w:val="00284DCC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5D"/>
    <w:rsid w:val="002860DA"/>
    <w:rsid w:val="002860F4"/>
    <w:rsid w:val="00286211"/>
    <w:rsid w:val="00286B02"/>
    <w:rsid w:val="00286EE2"/>
    <w:rsid w:val="0028714A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87EA8"/>
    <w:rsid w:val="002900B7"/>
    <w:rsid w:val="00290171"/>
    <w:rsid w:val="00290190"/>
    <w:rsid w:val="00290256"/>
    <w:rsid w:val="002902E5"/>
    <w:rsid w:val="00290497"/>
    <w:rsid w:val="002904F2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6BC"/>
    <w:rsid w:val="0029274E"/>
    <w:rsid w:val="00292BDD"/>
    <w:rsid w:val="00292C4E"/>
    <w:rsid w:val="00292CF8"/>
    <w:rsid w:val="0029322E"/>
    <w:rsid w:val="0029323A"/>
    <w:rsid w:val="002934D1"/>
    <w:rsid w:val="002934E0"/>
    <w:rsid w:val="0029354D"/>
    <w:rsid w:val="0029361D"/>
    <w:rsid w:val="0029391B"/>
    <w:rsid w:val="00293BDC"/>
    <w:rsid w:val="00293C4E"/>
    <w:rsid w:val="00293D68"/>
    <w:rsid w:val="00293D7D"/>
    <w:rsid w:val="00293EED"/>
    <w:rsid w:val="00293F9F"/>
    <w:rsid w:val="00294041"/>
    <w:rsid w:val="0029415A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2B7"/>
    <w:rsid w:val="002962E7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97F89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C30"/>
    <w:rsid w:val="002A0D19"/>
    <w:rsid w:val="002A1249"/>
    <w:rsid w:val="002A172B"/>
    <w:rsid w:val="002A1790"/>
    <w:rsid w:val="002A1792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48"/>
    <w:rsid w:val="002A2DA1"/>
    <w:rsid w:val="002A2E77"/>
    <w:rsid w:val="002A2FAF"/>
    <w:rsid w:val="002A2FF0"/>
    <w:rsid w:val="002A30E8"/>
    <w:rsid w:val="002A3105"/>
    <w:rsid w:val="002A33B1"/>
    <w:rsid w:val="002A346D"/>
    <w:rsid w:val="002A3611"/>
    <w:rsid w:val="002A3674"/>
    <w:rsid w:val="002A3755"/>
    <w:rsid w:val="002A384B"/>
    <w:rsid w:val="002A3877"/>
    <w:rsid w:val="002A391D"/>
    <w:rsid w:val="002A39F2"/>
    <w:rsid w:val="002A3B27"/>
    <w:rsid w:val="002A3B66"/>
    <w:rsid w:val="002A40F8"/>
    <w:rsid w:val="002A424B"/>
    <w:rsid w:val="002A43E6"/>
    <w:rsid w:val="002A4997"/>
    <w:rsid w:val="002A4B37"/>
    <w:rsid w:val="002A4ED6"/>
    <w:rsid w:val="002A4F62"/>
    <w:rsid w:val="002A5046"/>
    <w:rsid w:val="002A5145"/>
    <w:rsid w:val="002A5287"/>
    <w:rsid w:val="002A52F9"/>
    <w:rsid w:val="002A5313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6F24"/>
    <w:rsid w:val="002A70E0"/>
    <w:rsid w:val="002A7151"/>
    <w:rsid w:val="002A71C1"/>
    <w:rsid w:val="002A726B"/>
    <w:rsid w:val="002A72F3"/>
    <w:rsid w:val="002A74BB"/>
    <w:rsid w:val="002A75BD"/>
    <w:rsid w:val="002A763C"/>
    <w:rsid w:val="002A776C"/>
    <w:rsid w:val="002A7A5F"/>
    <w:rsid w:val="002A7A8F"/>
    <w:rsid w:val="002A7E08"/>
    <w:rsid w:val="002A7F9D"/>
    <w:rsid w:val="002B03B4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09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0DB"/>
    <w:rsid w:val="002B3138"/>
    <w:rsid w:val="002B321B"/>
    <w:rsid w:val="002B33FD"/>
    <w:rsid w:val="002B3406"/>
    <w:rsid w:val="002B35F9"/>
    <w:rsid w:val="002B35FE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BC5"/>
    <w:rsid w:val="002B5E0A"/>
    <w:rsid w:val="002B5E80"/>
    <w:rsid w:val="002B628D"/>
    <w:rsid w:val="002B6450"/>
    <w:rsid w:val="002B6851"/>
    <w:rsid w:val="002B6D45"/>
    <w:rsid w:val="002B6DEA"/>
    <w:rsid w:val="002B6FAD"/>
    <w:rsid w:val="002B7554"/>
    <w:rsid w:val="002B76B2"/>
    <w:rsid w:val="002B775E"/>
    <w:rsid w:val="002B780A"/>
    <w:rsid w:val="002B7A32"/>
    <w:rsid w:val="002B7A65"/>
    <w:rsid w:val="002B7D2F"/>
    <w:rsid w:val="002B7E72"/>
    <w:rsid w:val="002C0102"/>
    <w:rsid w:val="002C01A6"/>
    <w:rsid w:val="002C0243"/>
    <w:rsid w:val="002C0301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15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B6D"/>
    <w:rsid w:val="002C3CAC"/>
    <w:rsid w:val="002C3CDC"/>
    <w:rsid w:val="002C3F43"/>
    <w:rsid w:val="002C4205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223"/>
    <w:rsid w:val="002C630B"/>
    <w:rsid w:val="002C648C"/>
    <w:rsid w:val="002C64C4"/>
    <w:rsid w:val="002C65BC"/>
    <w:rsid w:val="002C65C3"/>
    <w:rsid w:val="002C691D"/>
    <w:rsid w:val="002C6946"/>
    <w:rsid w:val="002C6A93"/>
    <w:rsid w:val="002C6BB1"/>
    <w:rsid w:val="002C6C3B"/>
    <w:rsid w:val="002C6E3A"/>
    <w:rsid w:val="002C6F33"/>
    <w:rsid w:val="002C7055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A76"/>
    <w:rsid w:val="002D0BC0"/>
    <w:rsid w:val="002D0C28"/>
    <w:rsid w:val="002D0FEF"/>
    <w:rsid w:val="002D106A"/>
    <w:rsid w:val="002D13F9"/>
    <w:rsid w:val="002D1545"/>
    <w:rsid w:val="002D1590"/>
    <w:rsid w:val="002D1619"/>
    <w:rsid w:val="002D1A44"/>
    <w:rsid w:val="002D1A87"/>
    <w:rsid w:val="002D1CA0"/>
    <w:rsid w:val="002D1D8A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92"/>
    <w:rsid w:val="002D3A4D"/>
    <w:rsid w:val="002D3D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610"/>
    <w:rsid w:val="002D5BE8"/>
    <w:rsid w:val="002D5D0C"/>
    <w:rsid w:val="002D5D70"/>
    <w:rsid w:val="002D5E43"/>
    <w:rsid w:val="002D66F1"/>
    <w:rsid w:val="002D6727"/>
    <w:rsid w:val="002D6847"/>
    <w:rsid w:val="002D6C6B"/>
    <w:rsid w:val="002D6D4E"/>
    <w:rsid w:val="002D6EEE"/>
    <w:rsid w:val="002D70C2"/>
    <w:rsid w:val="002D768C"/>
    <w:rsid w:val="002D775A"/>
    <w:rsid w:val="002D7772"/>
    <w:rsid w:val="002D77ED"/>
    <w:rsid w:val="002D781D"/>
    <w:rsid w:val="002D7A5E"/>
    <w:rsid w:val="002D7B97"/>
    <w:rsid w:val="002D7C36"/>
    <w:rsid w:val="002D7D64"/>
    <w:rsid w:val="002D7E53"/>
    <w:rsid w:val="002D7E9E"/>
    <w:rsid w:val="002E0697"/>
    <w:rsid w:val="002E08DC"/>
    <w:rsid w:val="002E08F6"/>
    <w:rsid w:val="002E0A80"/>
    <w:rsid w:val="002E0E5B"/>
    <w:rsid w:val="002E0F07"/>
    <w:rsid w:val="002E1016"/>
    <w:rsid w:val="002E13B0"/>
    <w:rsid w:val="002E166B"/>
    <w:rsid w:val="002E1767"/>
    <w:rsid w:val="002E17A6"/>
    <w:rsid w:val="002E191A"/>
    <w:rsid w:val="002E1965"/>
    <w:rsid w:val="002E19CA"/>
    <w:rsid w:val="002E1CCB"/>
    <w:rsid w:val="002E1D54"/>
    <w:rsid w:val="002E2079"/>
    <w:rsid w:val="002E231D"/>
    <w:rsid w:val="002E24E3"/>
    <w:rsid w:val="002E260A"/>
    <w:rsid w:val="002E2692"/>
    <w:rsid w:val="002E26ED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DB3"/>
    <w:rsid w:val="002E3F86"/>
    <w:rsid w:val="002E3F8C"/>
    <w:rsid w:val="002E4146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181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01F"/>
    <w:rsid w:val="002E7130"/>
    <w:rsid w:val="002E7192"/>
    <w:rsid w:val="002E72ED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9F5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586"/>
    <w:rsid w:val="002F264F"/>
    <w:rsid w:val="002F265D"/>
    <w:rsid w:val="002F276E"/>
    <w:rsid w:val="002F2CFB"/>
    <w:rsid w:val="002F2E7C"/>
    <w:rsid w:val="002F2F70"/>
    <w:rsid w:val="002F3005"/>
    <w:rsid w:val="002F3187"/>
    <w:rsid w:val="002F32A9"/>
    <w:rsid w:val="002F3317"/>
    <w:rsid w:val="002F331C"/>
    <w:rsid w:val="002F3534"/>
    <w:rsid w:val="002F3724"/>
    <w:rsid w:val="002F3ACC"/>
    <w:rsid w:val="002F3CAD"/>
    <w:rsid w:val="002F3DAF"/>
    <w:rsid w:val="002F3F2E"/>
    <w:rsid w:val="002F4173"/>
    <w:rsid w:val="002F41AF"/>
    <w:rsid w:val="002F41B3"/>
    <w:rsid w:val="002F42E6"/>
    <w:rsid w:val="002F449C"/>
    <w:rsid w:val="002F46A7"/>
    <w:rsid w:val="002F46FC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65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894"/>
    <w:rsid w:val="002F7978"/>
    <w:rsid w:val="002F7AA2"/>
    <w:rsid w:val="002F7E21"/>
    <w:rsid w:val="002F7E97"/>
    <w:rsid w:val="00300183"/>
    <w:rsid w:val="00300362"/>
    <w:rsid w:val="0030046E"/>
    <w:rsid w:val="00300630"/>
    <w:rsid w:val="0030092B"/>
    <w:rsid w:val="00300B20"/>
    <w:rsid w:val="00300C90"/>
    <w:rsid w:val="00300CE4"/>
    <w:rsid w:val="00300F20"/>
    <w:rsid w:val="003011DC"/>
    <w:rsid w:val="0030134A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360"/>
    <w:rsid w:val="00304678"/>
    <w:rsid w:val="00304772"/>
    <w:rsid w:val="00304873"/>
    <w:rsid w:val="00304883"/>
    <w:rsid w:val="0030491F"/>
    <w:rsid w:val="003049B8"/>
    <w:rsid w:val="003049E5"/>
    <w:rsid w:val="00304ADE"/>
    <w:rsid w:val="00304B05"/>
    <w:rsid w:val="00304C60"/>
    <w:rsid w:val="00304E04"/>
    <w:rsid w:val="00304F26"/>
    <w:rsid w:val="003050DF"/>
    <w:rsid w:val="003051D8"/>
    <w:rsid w:val="003051EC"/>
    <w:rsid w:val="003051F0"/>
    <w:rsid w:val="00305265"/>
    <w:rsid w:val="00305315"/>
    <w:rsid w:val="0030541B"/>
    <w:rsid w:val="0030555A"/>
    <w:rsid w:val="003055DD"/>
    <w:rsid w:val="00305713"/>
    <w:rsid w:val="00305B8F"/>
    <w:rsid w:val="00305C4D"/>
    <w:rsid w:val="00305D5F"/>
    <w:rsid w:val="00305F51"/>
    <w:rsid w:val="00306066"/>
    <w:rsid w:val="00306272"/>
    <w:rsid w:val="00306462"/>
    <w:rsid w:val="003064AB"/>
    <w:rsid w:val="00306635"/>
    <w:rsid w:val="003067FE"/>
    <w:rsid w:val="00306969"/>
    <w:rsid w:val="003069BE"/>
    <w:rsid w:val="003069C3"/>
    <w:rsid w:val="00306AC5"/>
    <w:rsid w:val="00306BC5"/>
    <w:rsid w:val="00306CE8"/>
    <w:rsid w:val="003070E5"/>
    <w:rsid w:val="0030732C"/>
    <w:rsid w:val="00307350"/>
    <w:rsid w:val="00307351"/>
    <w:rsid w:val="00307648"/>
    <w:rsid w:val="0030765C"/>
    <w:rsid w:val="00307722"/>
    <w:rsid w:val="003079C3"/>
    <w:rsid w:val="003079DA"/>
    <w:rsid w:val="00307DA4"/>
    <w:rsid w:val="003101E3"/>
    <w:rsid w:val="003102EB"/>
    <w:rsid w:val="00310313"/>
    <w:rsid w:val="00310391"/>
    <w:rsid w:val="003104E3"/>
    <w:rsid w:val="003105E5"/>
    <w:rsid w:val="00310661"/>
    <w:rsid w:val="00310734"/>
    <w:rsid w:val="0031083E"/>
    <w:rsid w:val="00310A6E"/>
    <w:rsid w:val="00310BED"/>
    <w:rsid w:val="00310DBE"/>
    <w:rsid w:val="00310EE4"/>
    <w:rsid w:val="003111CA"/>
    <w:rsid w:val="00311256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10"/>
    <w:rsid w:val="003133AD"/>
    <w:rsid w:val="0031355A"/>
    <w:rsid w:val="0031355C"/>
    <w:rsid w:val="00313734"/>
    <w:rsid w:val="00313742"/>
    <w:rsid w:val="00313AD6"/>
    <w:rsid w:val="00313EAA"/>
    <w:rsid w:val="00314081"/>
    <w:rsid w:val="00314293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5EAF"/>
    <w:rsid w:val="003160E7"/>
    <w:rsid w:val="00316126"/>
    <w:rsid w:val="0031612C"/>
    <w:rsid w:val="00316272"/>
    <w:rsid w:val="00316351"/>
    <w:rsid w:val="00316396"/>
    <w:rsid w:val="00316692"/>
    <w:rsid w:val="00316790"/>
    <w:rsid w:val="003168A9"/>
    <w:rsid w:val="00316903"/>
    <w:rsid w:val="00316A42"/>
    <w:rsid w:val="00316E1C"/>
    <w:rsid w:val="00316F24"/>
    <w:rsid w:val="00316FE3"/>
    <w:rsid w:val="00317110"/>
    <w:rsid w:val="00317238"/>
    <w:rsid w:val="003172A5"/>
    <w:rsid w:val="003174E2"/>
    <w:rsid w:val="003176BE"/>
    <w:rsid w:val="00317946"/>
    <w:rsid w:val="00317A19"/>
    <w:rsid w:val="00317BED"/>
    <w:rsid w:val="00317F5C"/>
    <w:rsid w:val="00320098"/>
    <w:rsid w:val="00320189"/>
    <w:rsid w:val="00320203"/>
    <w:rsid w:val="0032050F"/>
    <w:rsid w:val="003208E7"/>
    <w:rsid w:val="0032097E"/>
    <w:rsid w:val="00320A4B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839"/>
    <w:rsid w:val="00322984"/>
    <w:rsid w:val="00322AA1"/>
    <w:rsid w:val="00322DDB"/>
    <w:rsid w:val="00323179"/>
    <w:rsid w:val="00323231"/>
    <w:rsid w:val="00323335"/>
    <w:rsid w:val="0032339A"/>
    <w:rsid w:val="00323430"/>
    <w:rsid w:val="00323435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C48"/>
    <w:rsid w:val="00324D50"/>
    <w:rsid w:val="00324FFE"/>
    <w:rsid w:val="00325390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DF4"/>
    <w:rsid w:val="00326E6B"/>
    <w:rsid w:val="00326FB5"/>
    <w:rsid w:val="00327002"/>
    <w:rsid w:val="00327162"/>
    <w:rsid w:val="0032727C"/>
    <w:rsid w:val="00327396"/>
    <w:rsid w:val="00327761"/>
    <w:rsid w:val="003277CA"/>
    <w:rsid w:val="00327874"/>
    <w:rsid w:val="00327985"/>
    <w:rsid w:val="00327A89"/>
    <w:rsid w:val="00327B33"/>
    <w:rsid w:val="00327B49"/>
    <w:rsid w:val="00327BC7"/>
    <w:rsid w:val="00327FDE"/>
    <w:rsid w:val="00330126"/>
    <w:rsid w:val="0033028C"/>
    <w:rsid w:val="00330407"/>
    <w:rsid w:val="003304E7"/>
    <w:rsid w:val="0033096E"/>
    <w:rsid w:val="0033097F"/>
    <w:rsid w:val="00330A18"/>
    <w:rsid w:val="00330CF2"/>
    <w:rsid w:val="00330D27"/>
    <w:rsid w:val="00330E82"/>
    <w:rsid w:val="003310E1"/>
    <w:rsid w:val="00331292"/>
    <w:rsid w:val="00331865"/>
    <w:rsid w:val="0033188B"/>
    <w:rsid w:val="00331B78"/>
    <w:rsid w:val="00331E29"/>
    <w:rsid w:val="0033209B"/>
    <w:rsid w:val="003323B5"/>
    <w:rsid w:val="0033265B"/>
    <w:rsid w:val="00332758"/>
    <w:rsid w:val="003327EB"/>
    <w:rsid w:val="00332C8B"/>
    <w:rsid w:val="00332EE3"/>
    <w:rsid w:val="00332FAB"/>
    <w:rsid w:val="0033322F"/>
    <w:rsid w:val="003332F7"/>
    <w:rsid w:val="003333C1"/>
    <w:rsid w:val="00333402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787"/>
    <w:rsid w:val="003348C0"/>
    <w:rsid w:val="00334D1C"/>
    <w:rsid w:val="00334D8D"/>
    <w:rsid w:val="00334E77"/>
    <w:rsid w:val="00335136"/>
    <w:rsid w:val="00335314"/>
    <w:rsid w:val="003353DF"/>
    <w:rsid w:val="003354E1"/>
    <w:rsid w:val="00335817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6A50"/>
    <w:rsid w:val="00336F87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6B5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74"/>
    <w:rsid w:val="003410E4"/>
    <w:rsid w:val="003410FB"/>
    <w:rsid w:val="00341190"/>
    <w:rsid w:val="003411A9"/>
    <w:rsid w:val="003411C0"/>
    <w:rsid w:val="00341377"/>
    <w:rsid w:val="003415D6"/>
    <w:rsid w:val="00341962"/>
    <w:rsid w:val="00341991"/>
    <w:rsid w:val="00341A60"/>
    <w:rsid w:val="00341AC5"/>
    <w:rsid w:val="00341D8C"/>
    <w:rsid w:val="00341DA9"/>
    <w:rsid w:val="00342107"/>
    <w:rsid w:val="00342410"/>
    <w:rsid w:val="003425E0"/>
    <w:rsid w:val="00342627"/>
    <w:rsid w:val="0034268B"/>
    <w:rsid w:val="003427EC"/>
    <w:rsid w:val="00342999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457"/>
    <w:rsid w:val="00345674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928"/>
    <w:rsid w:val="00346C98"/>
    <w:rsid w:val="00346CBF"/>
    <w:rsid w:val="00346D15"/>
    <w:rsid w:val="00346EA2"/>
    <w:rsid w:val="00346EDF"/>
    <w:rsid w:val="003470C9"/>
    <w:rsid w:val="0034733B"/>
    <w:rsid w:val="003473C1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4F7"/>
    <w:rsid w:val="0035056A"/>
    <w:rsid w:val="00350700"/>
    <w:rsid w:val="00350775"/>
    <w:rsid w:val="0035081B"/>
    <w:rsid w:val="00350839"/>
    <w:rsid w:val="00350982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B89"/>
    <w:rsid w:val="00351F9A"/>
    <w:rsid w:val="00351FF3"/>
    <w:rsid w:val="003524F1"/>
    <w:rsid w:val="00352506"/>
    <w:rsid w:val="003526B4"/>
    <w:rsid w:val="003527BA"/>
    <w:rsid w:val="00352828"/>
    <w:rsid w:val="00352848"/>
    <w:rsid w:val="00352888"/>
    <w:rsid w:val="003528AE"/>
    <w:rsid w:val="003529E9"/>
    <w:rsid w:val="00352C2D"/>
    <w:rsid w:val="00352CC4"/>
    <w:rsid w:val="00352D17"/>
    <w:rsid w:val="00352DB7"/>
    <w:rsid w:val="00352F34"/>
    <w:rsid w:val="0035330B"/>
    <w:rsid w:val="003535A0"/>
    <w:rsid w:val="00353607"/>
    <w:rsid w:val="0035375D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36E"/>
    <w:rsid w:val="00354407"/>
    <w:rsid w:val="003544C1"/>
    <w:rsid w:val="003544F1"/>
    <w:rsid w:val="00354567"/>
    <w:rsid w:val="00354579"/>
    <w:rsid w:val="00354725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79E"/>
    <w:rsid w:val="0035593B"/>
    <w:rsid w:val="0035596A"/>
    <w:rsid w:val="00355A85"/>
    <w:rsid w:val="00355DF8"/>
    <w:rsid w:val="00355F56"/>
    <w:rsid w:val="00355FB8"/>
    <w:rsid w:val="00356252"/>
    <w:rsid w:val="003563D5"/>
    <w:rsid w:val="00356524"/>
    <w:rsid w:val="00356595"/>
    <w:rsid w:val="00356821"/>
    <w:rsid w:val="00356880"/>
    <w:rsid w:val="0035697B"/>
    <w:rsid w:val="00356A25"/>
    <w:rsid w:val="00356D02"/>
    <w:rsid w:val="00356E39"/>
    <w:rsid w:val="00357055"/>
    <w:rsid w:val="003570FB"/>
    <w:rsid w:val="00357105"/>
    <w:rsid w:val="003573C4"/>
    <w:rsid w:val="003573D5"/>
    <w:rsid w:val="0035740D"/>
    <w:rsid w:val="003575D4"/>
    <w:rsid w:val="003576B7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1A"/>
    <w:rsid w:val="00361A20"/>
    <w:rsid w:val="00361DCD"/>
    <w:rsid w:val="00361E60"/>
    <w:rsid w:val="00361FC8"/>
    <w:rsid w:val="0036242A"/>
    <w:rsid w:val="003625AC"/>
    <w:rsid w:val="003625B1"/>
    <w:rsid w:val="00362614"/>
    <w:rsid w:val="0036269F"/>
    <w:rsid w:val="003626E1"/>
    <w:rsid w:val="00362A4D"/>
    <w:rsid w:val="00362DD8"/>
    <w:rsid w:val="0036313E"/>
    <w:rsid w:val="00363518"/>
    <w:rsid w:val="00363537"/>
    <w:rsid w:val="00363A4F"/>
    <w:rsid w:val="00363BB3"/>
    <w:rsid w:val="00363C11"/>
    <w:rsid w:val="00363CAC"/>
    <w:rsid w:val="00363F4D"/>
    <w:rsid w:val="00364215"/>
    <w:rsid w:val="00364621"/>
    <w:rsid w:val="00364796"/>
    <w:rsid w:val="00364AD2"/>
    <w:rsid w:val="00365231"/>
    <w:rsid w:val="003655FB"/>
    <w:rsid w:val="00365696"/>
    <w:rsid w:val="0036570C"/>
    <w:rsid w:val="00365710"/>
    <w:rsid w:val="00365957"/>
    <w:rsid w:val="00365B3C"/>
    <w:rsid w:val="00365FA7"/>
    <w:rsid w:val="00365FEB"/>
    <w:rsid w:val="00365FED"/>
    <w:rsid w:val="003660B2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8F"/>
    <w:rsid w:val="00366AEB"/>
    <w:rsid w:val="00366C19"/>
    <w:rsid w:val="00366D41"/>
    <w:rsid w:val="00366DA4"/>
    <w:rsid w:val="00366ECA"/>
    <w:rsid w:val="003670C7"/>
    <w:rsid w:val="00367149"/>
    <w:rsid w:val="003671C5"/>
    <w:rsid w:val="00367501"/>
    <w:rsid w:val="0036778D"/>
    <w:rsid w:val="00367979"/>
    <w:rsid w:val="00367AA5"/>
    <w:rsid w:val="00367AB0"/>
    <w:rsid w:val="00367DAD"/>
    <w:rsid w:val="00367EDF"/>
    <w:rsid w:val="00367FA7"/>
    <w:rsid w:val="00367FEA"/>
    <w:rsid w:val="0037029C"/>
    <w:rsid w:val="00370561"/>
    <w:rsid w:val="00370845"/>
    <w:rsid w:val="00370857"/>
    <w:rsid w:val="00370949"/>
    <w:rsid w:val="00370A8E"/>
    <w:rsid w:val="00370B72"/>
    <w:rsid w:val="00370BF2"/>
    <w:rsid w:val="00370E9A"/>
    <w:rsid w:val="00370ED6"/>
    <w:rsid w:val="00370F3D"/>
    <w:rsid w:val="00371357"/>
    <w:rsid w:val="003715D6"/>
    <w:rsid w:val="0037162D"/>
    <w:rsid w:val="00371834"/>
    <w:rsid w:val="0037191D"/>
    <w:rsid w:val="003719EB"/>
    <w:rsid w:val="00371B75"/>
    <w:rsid w:val="00371CE2"/>
    <w:rsid w:val="00372002"/>
    <w:rsid w:val="003720CE"/>
    <w:rsid w:val="00372260"/>
    <w:rsid w:val="003722BE"/>
    <w:rsid w:val="003723D0"/>
    <w:rsid w:val="00372423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848"/>
    <w:rsid w:val="003739E4"/>
    <w:rsid w:val="00373CCD"/>
    <w:rsid w:val="00373F7D"/>
    <w:rsid w:val="00374137"/>
    <w:rsid w:val="0037428C"/>
    <w:rsid w:val="0037429C"/>
    <w:rsid w:val="00374327"/>
    <w:rsid w:val="00374442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49"/>
    <w:rsid w:val="00374CAD"/>
    <w:rsid w:val="00374D16"/>
    <w:rsid w:val="00374E3F"/>
    <w:rsid w:val="00374E4F"/>
    <w:rsid w:val="00374FA1"/>
    <w:rsid w:val="00375213"/>
    <w:rsid w:val="00375249"/>
    <w:rsid w:val="003752F5"/>
    <w:rsid w:val="00375414"/>
    <w:rsid w:val="0037564C"/>
    <w:rsid w:val="00375795"/>
    <w:rsid w:val="0037585C"/>
    <w:rsid w:val="00375A52"/>
    <w:rsid w:val="00375B0D"/>
    <w:rsid w:val="00375C2E"/>
    <w:rsid w:val="00375D18"/>
    <w:rsid w:val="00375ED9"/>
    <w:rsid w:val="00376017"/>
    <w:rsid w:val="00376257"/>
    <w:rsid w:val="003762DC"/>
    <w:rsid w:val="003764C5"/>
    <w:rsid w:val="00376502"/>
    <w:rsid w:val="00376566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1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22A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77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045"/>
    <w:rsid w:val="00385238"/>
    <w:rsid w:val="0038536C"/>
    <w:rsid w:val="0038568F"/>
    <w:rsid w:val="003858B9"/>
    <w:rsid w:val="00385952"/>
    <w:rsid w:val="00385959"/>
    <w:rsid w:val="00385A28"/>
    <w:rsid w:val="00385DB3"/>
    <w:rsid w:val="003860B6"/>
    <w:rsid w:val="00386417"/>
    <w:rsid w:val="0038657E"/>
    <w:rsid w:val="003867C8"/>
    <w:rsid w:val="00386972"/>
    <w:rsid w:val="00386993"/>
    <w:rsid w:val="003869E0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CDA"/>
    <w:rsid w:val="00390FDA"/>
    <w:rsid w:val="003911EF"/>
    <w:rsid w:val="0039127B"/>
    <w:rsid w:val="003912C2"/>
    <w:rsid w:val="00391301"/>
    <w:rsid w:val="00391364"/>
    <w:rsid w:val="003913B1"/>
    <w:rsid w:val="003913C1"/>
    <w:rsid w:val="00391487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ED0"/>
    <w:rsid w:val="00392F5F"/>
    <w:rsid w:val="0039309D"/>
    <w:rsid w:val="0039343F"/>
    <w:rsid w:val="00393480"/>
    <w:rsid w:val="003935D5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4FED"/>
    <w:rsid w:val="0039501B"/>
    <w:rsid w:val="0039510E"/>
    <w:rsid w:val="00395298"/>
    <w:rsid w:val="003952FE"/>
    <w:rsid w:val="003955C8"/>
    <w:rsid w:val="00395747"/>
    <w:rsid w:val="00395AEF"/>
    <w:rsid w:val="00396028"/>
    <w:rsid w:val="00396238"/>
    <w:rsid w:val="00396344"/>
    <w:rsid w:val="00396518"/>
    <w:rsid w:val="003968F9"/>
    <w:rsid w:val="003969E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50"/>
    <w:rsid w:val="003977C5"/>
    <w:rsid w:val="003977C8"/>
    <w:rsid w:val="0039795F"/>
    <w:rsid w:val="00397A31"/>
    <w:rsid w:val="00397F2A"/>
    <w:rsid w:val="00397F32"/>
    <w:rsid w:val="003A0163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5E"/>
    <w:rsid w:val="003A1F69"/>
    <w:rsid w:val="003A200C"/>
    <w:rsid w:val="003A219B"/>
    <w:rsid w:val="003A245A"/>
    <w:rsid w:val="003A252C"/>
    <w:rsid w:val="003A2AA3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C8B"/>
    <w:rsid w:val="003A3EE6"/>
    <w:rsid w:val="003A3F05"/>
    <w:rsid w:val="003A3F46"/>
    <w:rsid w:val="003A3F5F"/>
    <w:rsid w:val="003A4790"/>
    <w:rsid w:val="003A49FC"/>
    <w:rsid w:val="003A4CB8"/>
    <w:rsid w:val="003A4DA3"/>
    <w:rsid w:val="003A4E44"/>
    <w:rsid w:val="003A4ECC"/>
    <w:rsid w:val="003A4ECF"/>
    <w:rsid w:val="003A501A"/>
    <w:rsid w:val="003A517B"/>
    <w:rsid w:val="003A51B8"/>
    <w:rsid w:val="003A522F"/>
    <w:rsid w:val="003A52DF"/>
    <w:rsid w:val="003A5542"/>
    <w:rsid w:val="003A5644"/>
    <w:rsid w:val="003A58D9"/>
    <w:rsid w:val="003A591B"/>
    <w:rsid w:val="003A595F"/>
    <w:rsid w:val="003A5CC9"/>
    <w:rsid w:val="003A5CD5"/>
    <w:rsid w:val="003A5E42"/>
    <w:rsid w:val="003A5EE0"/>
    <w:rsid w:val="003A5FF7"/>
    <w:rsid w:val="003A60B2"/>
    <w:rsid w:val="003A60BF"/>
    <w:rsid w:val="003A60CD"/>
    <w:rsid w:val="003A610C"/>
    <w:rsid w:val="003A62CD"/>
    <w:rsid w:val="003A62D9"/>
    <w:rsid w:val="003A6471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78F"/>
    <w:rsid w:val="003B093E"/>
    <w:rsid w:val="003B0A2D"/>
    <w:rsid w:val="003B0B01"/>
    <w:rsid w:val="003B0B96"/>
    <w:rsid w:val="003B0BC6"/>
    <w:rsid w:val="003B0CFB"/>
    <w:rsid w:val="003B0D44"/>
    <w:rsid w:val="003B0DC3"/>
    <w:rsid w:val="003B0F38"/>
    <w:rsid w:val="003B0F52"/>
    <w:rsid w:val="003B10EE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81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2E88"/>
    <w:rsid w:val="003B30DC"/>
    <w:rsid w:val="003B30E7"/>
    <w:rsid w:val="003B31D6"/>
    <w:rsid w:val="003B332E"/>
    <w:rsid w:val="003B336A"/>
    <w:rsid w:val="003B336E"/>
    <w:rsid w:val="003B355B"/>
    <w:rsid w:val="003B355D"/>
    <w:rsid w:val="003B36A5"/>
    <w:rsid w:val="003B3808"/>
    <w:rsid w:val="003B3A45"/>
    <w:rsid w:val="003B3F91"/>
    <w:rsid w:val="003B41A8"/>
    <w:rsid w:val="003B41D4"/>
    <w:rsid w:val="003B427D"/>
    <w:rsid w:val="003B4335"/>
    <w:rsid w:val="003B454E"/>
    <w:rsid w:val="003B4663"/>
    <w:rsid w:val="003B47C3"/>
    <w:rsid w:val="003B47F8"/>
    <w:rsid w:val="003B48C5"/>
    <w:rsid w:val="003B494E"/>
    <w:rsid w:val="003B4AE7"/>
    <w:rsid w:val="003B4BAD"/>
    <w:rsid w:val="003B4D74"/>
    <w:rsid w:val="003B4D81"/>
    <w:rsid w:val="003B4DFA"/>
    <w:rsid w:val="003B4FB7"/>
    <w:rsid w:val="003B4FDA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B11"/>
    <w:rsid w:val="003B5E10"/>
    <w:rsid w:val="003B5E7B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A1A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20"/>
    <w:rsid w:val="003B78DA"/>
    <w:rsid w:val="003B79D0"/>
    <w:rsid w:val="003B7DAD"/>
    <w:rsid w:val="003B7F21"/>
    <w:rsid w:val="003C0034"/>
    <w:rsid w:val="003C0099"/>
    <w:rsid w:val="003C0128"/>
    <w:rsid w:val="003C0288"/>
    <w:rsid w:val="003C02D7"/>
    <w:rsid w:val="003C03D9"/>
    <w:rsid w:val="003C0492"/>
    <w:rsid w:val="003C0794"/>
    <w:rsid w:val="003C0A3B"/>
    <w:rsid w:val="003C0ADF"/>
    <w:rsid w:val="003C1066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7"/>
    <w:rsid w:val="003C26BD"/>
    <w:rsid w:val="003C26F0"/>
    <w:rsid w:val="003C29B8"/>
    <w:rsid w:val="003C2BE8"/>
    <w:rsid w:val="003C2DD9"/>
    <w:rsid w:val="003C2E2A"/>
    <w:rsid w:val="003C307C"/>
    <w:rsid w:val="003C3092"/>
    <w:rsid w:val="003C3378"/>
    <w:rsid w:val="003C347B"/>
    <w:rsid w:val="003C34C8"/>
    <w:rsid w:val="003C35C8"/>
    <w:rsid w:val="003C35F7"/>
    <w:rsid w:val="003C3635"/>
    <w:rsid w:val="003C3827"/>
    <w:rsid w:val="003C3981"/>
    <w:rsid w:val="003C39F1"/>
    <w:rsid w:val="003C3B50"/>
    <w:rsid w:val="003C3C0C"/>
    <w:rsid w:val="003C3DB9"/>
    <w:rsid w:val="003C42FB"/>
    <w:rsid w:val="003C44BE"/>
    <w:rsid w:val="003C45BC"/>
    <w:rsid w:val="003C45CB"/>
    <w:rsid w:val="003C47AA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308"/>
    <w:rsid w:val="003C56DA"/>
    <w:rsid w:val="003C5889"/>
    <w:rsid w:val="003C5CB9"/>
    <w:rsid w:val="003C5E8E"/>
    <w:rsid w:val="003C5F6A"/>
    <w:rsid w:val="003C6162"/>
    <w:rsid w:val="003C6178"/>
    <w:rsid w:val="003C6185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9D5"/>
    <w:rsid w:val="003C7EB4"/>
    <w:rsid w:val="003C7F04"/>
    <w:rsid w:val="003C7F61"/>
    <w:rsid w:val="003D01F8"/>
    <w:rsid w:val="003D03EB"/>
    <w:rsid w:val="003D0435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199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C9F"/>
    <w:rsid w:val="003D2ECB"/>
    <w:rsid w:val="003D2F28"/>
    <w:rsid w:val="003D2F68"/>
    <w:rsid w:val="003D3150"/>
    <w:rsid w:val="003D317A"/>
    <w:rsid w:val="003D31F4"/>
    <w:rsid w:val="003D3350"/>
    <w:rsid w:val="003D34E9"/>
    <w:rsid w:val="003D3566"/>
    <w:rsid w:val="003D3572"/>
    <w:rsid w:val="003D3627"/>
    <w:rsid w:val="003D3782"/>
    <w:rsid w:val="003D3A13"/>
    <w:rsid w:val="003D3AC4"/>
    <w:rsid w:val="003D3EF5"/>
    <w:rsid w:val="003D40C0"/>
    <w:rsid w:val="003D415B"/>
    <w:rsid w:val="003D41F9"/>
    <w:rsid w:val="003D4415"/>
    <w:rsid w:val="003D48EC"/>
    <w:rsid w:val="003D49C4"/>
    <w:rsid w:val="003D4A18"/>
    <w:rsid w:val="003D4C82"/>
    <w:rsid w:val="003D4D1E"/>
    <w:rsid w:val="003D4E8C"/>
    <w:rsid w:val="003D5055"/>
    <w:rsid w:val="003D5271"/>
    <w:rsid w:val="003D54FD"/>
    <w:rsid w:val="003D5741"/>
    <w:rsid w:val="003D57AD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1D6"/>
    <w:rsid w:val="003D74A8"/>
    <w:rsid w:val="003D754E"/>
    <w:rsid w:val="003D76D4"/>
    <w:rsid w:val="003D79FA"/>
    <w:rsid w:val="003D7BC9"/>
    <w:rsid w:val="003D7D18"/>
    <w:rsid w:val="003D7EFB"/>
    <w:rsid w:val="003D7F6D"/>
    <w:rsid w:val="003E0335"/>
    <w:rsid w:val="003E04F3"/>
    <w:rsid w:val="003E0746"/>
    <w:rsid w:val="003E07AF"/>
    <w:rsid w:val="003E0856"/>
    <w:rsid w:val="003E09A1"/>
    <w:rsid w:val="003E0A8C"/>
    <w:rsid w:val="003E0B94"/>
    <w:rsid w:val="003E0BB1"/>
    <w:rsid w:val="003E0C9C"/>
    <w:rsid w:val="003E0E74"/>
    <w:rsid w:val="003E0ED0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36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08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48A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2B4"/>
    <w:rsid w:val="003E6409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0D"/>
    <w:rsid w:val="003E77DE"/>
    <w:rsid w:val="003E782A"/>
    <w:rsid w:val="003E7A00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3CA"/>
    <w:rsid w:val="003F1647"/>
    <w:rsid w:val="003F1713"/>
    <w:rsid w:val="003F1A8F"/>
    <w:rsid w:val="003F1C3A"/>
    <w:rsid w:val="003F1DF5"/>
    <w:rsid w:val="003F1F87"/>
    <w:rsid w:val="003F1F94"/>
    <w:rsid w:val="003F202F"/>
    <w:rsid w:val="003F22B4"/>
    <w:rsid w:val="003F2348"/>
    <w:rsid w:val="003F251A"/>
    <w:rsid w:val="003F27CA"/>
    <w:rsid w:val="003F29EB"/>
    <w:rsid w:val="003F2A30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CFD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5F9"/>
    <w:rsid w:val="003F5659"/>
    <w:rsid w:val="003F5708"/>
    <w:rsid w:val="003F5883"/>
    <w:rsid w:val="003F58EE"/>
    <w:rsid w:val="003F5960"/>
    <w:rsid w:val="003F5BA2"/>
    <w:rsid w:val="003F6372"/>
    <w:rsid w:val="003F65E8"/>
    <w:rsid w:val="003F6955"/>
    <w:rsid w:val="003F69E7"/>
    <w:rsid w:val="003F6B4C"/>
    <w:rsid w:val="003F6BE1"/>
    <w:rsid w:val="003F6C79"/>
    <w:rsid w:val="003F6CED"/>
    <w:rsid w:val="003F6D37"/>
    <w:rsid w:val="003F6F81"/>
    <w:rsid w:val="003F70A3"/>
    <w:rsid w:val="003F7478"/>
    <w:rsid w:val="003F74AB"/>
    <w:rsid w:val="003F7531"/>
    <w:rsid w:val="003F79B4"/>
    <w:rsid w:val="003F7A02"/>
    <w:rsid w:val="003F7A19"/>
    <w:rsid w:val="003F7D2D"/>
    <w:rsid w:val="003F7D9F"/>
    <w:rsid w:val="003F7F4B"/>
    <w:rsid w:val="0040071F"/>
    <w:rsid w:val="004008E7"/>
    <w:rsid w:val="004009E3"/>
    <w:rsid w:val="00400AF7"/>
    <w:rsid w:val="00400AFE"/>
    <w:rsid w:val="00400B43"/>
    <w:rsid w:val="00400C5A"/>
    <w:rsid w:val="00400E73"/>
    <w:rsid w:val="00400E78"/>
    <w:rsid w:val="0040128B"/>
    <w:rsid w:val="004014B2"/>
    <w:rsid w:val="00401753"/>
    <w:rsid w:val="00401B30"/>
    <w:rsid w:val="00401F7A"/>
    <w:rsid w:val="00401FAF"/>
    <w:rsid w:val="00401FE1"/>
    <w:rsid w:val="00402057"/>
    <w:rsid w:val="004020C2"/>
    <w:rsid w:val="0040222D"/>
    <w:rsid w:val="004024AD"/>
    <w:rsid w:val="00402980"/>
    <w:rsid w:val="00402A31"/>
    <w:rsid w:val="00402AAB"/>
    <w:rsid w:val="00402C73"/>
    <w:rsid w:val="00402D07"/>
    <w:rsid w:val="004030E9"/>
    <w:rsid w:val="00403158"/>
    <w:rsid w:val="00403186"/>
    <w:rsid w:val="004032D9"/>
    <w:rsid w:val="00403465"/>
    <w:rsid w:val="004035B2"/>
    <w:rsid w:val="00403839"/>
    <w:rsid w:val="00403941"/>
    <w:rsid w:val="0040397B"/>
    <w:rsid w:val="00403AD6"/>
    <w:rsid w:val="00403CD7"/>
    <w:rsid w:val="00403DBB"/>
    <w:rsid w:val="00403F83"/>
    <w:rsid w:val="004040B9"/>
    <w:rsid w:val="004040C9"/>
    <w:rsid w:val="00404167"/>
    <w:rsid w:val="00404177"/>
    <w:rsid w:val="00404807"/>
    <w:rsid w:val="0040486E"/>
    <w:rsid w:val="004049C0"/>
    <w:rsid w:val="00404C43"/>
    <w:rsid w:val="00404D72"/>
    <w:rsid w:val="00405013"/>
    <w:rsid w:val="00405344"/>
    <w:rsid w:val="00405513"/>
    <w:rsid w:val="0040551F"/>
    <w:rsid w:val="004056B8"/>
    <w:rsid w:val="004056D7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E9A"/>
    <w:rsid w:val="00406F01"/>
    <w:rsid w:val="00407294"/>
    <w:rsid w:val="0040739A"/>
    <w:rsid w:val="00407513"/>
    <w:rsid w:val="0040755D"/>
    <w:rsid w:val="00407600"/>
    <w:rsid w:val="00407850"/>
    <w:rsid w:val="0040795D"/>
    <w:rsid w:val="00407BE8"/>
    <w:rsid w:val="00407C74"/>
    <w:rsid w:val="00407CCD"/>
    <w:rsid w:val="00407CD5"/>
    <w:rsid w:val="00407E56"/>
    <w:rsid w:val="004100B4"/>
    <w:rsid w:val="00410404"/>
    <w:rsid w:val="0041044A"/>
    <w:rsid w:val="00410886"/>
    <w:rsid w:val="004108AC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798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584"/>
    <w:rsid w:val="00414976"/>
    <w:rsid w:val="004149B9"/>
    <w:rsid w:val="004149EC"/>
    <w:rsid w:val="00414A5E"/>
    <w:rsid w:val="00414A64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0E"/>
    <w:rsid w:val="00416197"/>
    <w:rsid w:val="0041626A"/>
    <w:rsid w:val="00416318"/>
    <w:rsid w:val="00416515"/>
    <w:rsid w:val="004165B9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3A"/>
    <w:rsid w:val="0042004D"/>
    <w:rsid w:val="004200A7"/>
    <w:rsid w:val="004200B4"/>
    <w:rsid w:val="004203E4"/>
    <w:rsid w:val="00420939"/>
    <w:rsid w:val="00420B36"/>
    <w:rsid w:val="00420E8F"/>
    <w:rsid w:val="00420E91"/>
    <w:rsid w:val="004211AB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28A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0B9"/>
    <w:rsid w:val="00424207"/>
    <w:rsid w:val="004242AD"/>
    <w:rsid w:val="00424474"/>
    <w:rsid w:val="004246E9"/>
    <w:rsid w:val="00424871"/>
    <w:rsid w:val="00424941"/>
    <w:rsid w:val="004249A0"/>
    <w:rsid w:val="00424C79"/>
    <w:rsid w:val="00424EE6"/>
    <w:rsid w:val="00424F2F"/>
    <w:rsid w:val="00424F8D"/>
    <w:rsid w:val="00425212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343"/>
    <w:rsid w:val="00426414"/>
    <w:rsid w:val="00426468"/>
    <w:rsid w:val="004264EA"/>
    <w:rsid w:val="0042684A"/>
    <w:rsid w:val="00426870"/>
    <w:rsid w:val="00426929"/>
    <w:rsid w:val="0042699C"/>
    <w:rsid w:val="00426B27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8E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3E7"/>
    <w:rsid w:val="004318A2"/>
    <w:rsid w:val="0043197D"/>
    <w:rsid w:val="00431DE7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29"/>
    <w:rsid w:val="00432955"/>
    <w:rsid w:val="00432A3B"/>
    <w:rsid w:val="00432AC9"/>
    <w:rsid w:val="00432AF1"/>
    <w:rsid w:val="00432BAF"/>
    <w:rsid w:val="00432C9B"/>
    <w:rsid w:val="00432D0D"/>
    <w:rsid w:val="00432FC4"/>
    <w:rsid w:val="004330BA"/>
    <w:rsid w:val="004330E7"/>
    <w:rsid w:val="00433623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3D"/>
    <w:rsid w:val="0043546D"/>
    <w:rsid w:val="00435498"/>
    <w:rsid w:val="0043549E"/>
    <w:rsid w:val="00435A06"/>
    <w:rsid w:val="00435A08"/>
    <w:rsid w:val="00435C11"/>
    <w:rsid w:val="00435DC9"/>
    <w:rsid w:val="0043630D"/>
    <w:rsid w:val="004365A5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29"/>
    <w:rsid w:val="00437645"/>
    <w:rsid w:val="004376C4"/>
    <w:rsid w:val="0043789A"/>
    <w:rsid w:val="004378D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82"/>
    <w:rsid w:val="004415ED"/>
    <w:rsid w:val="00441A3E"/>
    <w:rsid w:val="00441AA6"/>
    <w:rsid w:val="00441BDF"/>
    <w:rsid w:val="00441C6B"/>
    <w:rsid w:val="00441D83"/>
    <w:rsid w:val="00441E31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B58"/>
    <w:rsid w:val="00444D6B"/>
    <w:rsid w:val="00444FB0"/>
    <w:rsid w:val="0044581A"/>
    <w:rsid w:val="00445896"/>
    <w:rsid w:val="00445934"/>
    <w:rsid w:val="00445A01"/>
    <w:rsid w:val="00445A45"/>
    <w:rsid w:val="00445B06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35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59"/>
    <w:rsid w:val="00450686"/>
    <w:rsid w:val="004507C2"/>
    <w:rsid w:val="00450810"/>
    <w:rsid w:val="004508D1"/>
    <w:rsid w:val="004509C9"/>
    <w:rsid w:val="004509F9"/>
    <w:rsid w:val="00450BBC"/>
    <w:rsid w:val="00450C34"/>
    <w:rsid w:val="00450E38"/>
    <w:rsid w:val="00450ED6"/>
    <w:rsid w:val="004512CC"/>
    <w:rsid w:val="004512CF"/>
    <w:rsid w:val="004514BE"/>
    <w:rsid w:val="00451582"/>
    <w:rsid w:val="004515CB"/>
    <w:rsid w:val="0045192D"/>
    <w:rsid w:val="004519F4"/>
    <w:rsid w:val="00451AB1"/>
    <w:rsid w:val="00451CEC"/>
    <w:rsid w:val="00451E8F"/>
    <w:rsid w:val="00451EBF"/>
    <w:rsid w:val="00452288"/>
    <w:rsid w:val="00452362"/>
    <w:rsid w:val="004525B3"/>
    <w:rsid w:val="004526BF"/>
    <w:rsid w:val="004526FB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D9F"/>
    <w:rsid w:val="00453F19"/>
    <w:rsid w:val="00453F89"/>
    <w:rsid w:val="00454107"/>
    <w:rsid w:val="00454300"/>
    <w:rsid w:val="00454319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5E03"/>
    <w:rsid w:val="00456014"/>
    <w:rsid w:val="004562A2"/>
    <w:rsid w:val="00456366"/>
    <w:rsid w:val="0045653F"/>
    <w:rsid w:val="0045666C"/>
    <w:rsid w:val="004566EF"/>
    <w:rsid w:val="0045686F"/>
    <w:rsid w:val="00456971"/>
    <w:rsid w:val="00456C9D"/>
    <w:rsid w:val="00457292"/>
    <w:rsid w:val="00457586"/>
    <w:rsid w:val="004577CB"/>
    <w:rsid w:val="00457A09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C1D"/>
    <w:rsid w:val="00460FCD"/>
    <w:rsid w:val="004610A8"/>
    <w:rsid w:val="00461251"/>
    <w:rsid w:val="00461365"/>
    <w:rsid w:val="004614BF"/>
    <w:rsid w:val="004614F1"/>
    <w:rsid w:val="00461743"/>
    <w:rsid w:val="00461981"/>
    <w:rsid w:val="00461BDF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6EE"/>
    <w:rsid w:val="004636EF"/>
    <w:rsid w:val="00463B22"/>
    <w:rsid w:val="00463B6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C63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6EA8"/>
    <w:rsid w:val="0046700D"/>
    <w:rsid w:val="00467029"/>
    <w:rsid w:val="004672B8"/>
    <w:rsid w:val="004673E6"/>
    <w:rsid w:val="004676A6"/>
    <w:rsid w:val="0046772E"/>
    <w:rsid w:val="0046796A"/>
    <w:rsid w:val="00467AB7"/>
    <w:rsid w:val="00467B0D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5E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6D"/>
    <w:rsid w:val="00471A80"/>
    <w:rsid w:val="00471E52"/>
    <w:rsid w:val="00471F6E"/>
    <w:rsid w:val="004720EB"/>
    <w:rsid w:val="0047232E"/>
    <w:rsid w:val="004723B9"/>
    <w:rsid w:val="004727C6"/>
    <w:rsid w:val="00472808"/>
    <w:rsid w:val="00472860"/>
    <w:rsid w:val="004729C8"/>
    <w:rsid w:val="00473041"/>
    <w:rsid w:val="0047309D"/>
    <w:rsid w:val="004730D4"/>
    <w:rsid w:val="004734B3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496"/>
    <w:rsid w:val="004756A0"/>
    <w:rsid w:val="00475827"/>
    <w:rsid w:val="00475A4A"/>
    <w:rsid w:val="00475B27"/>
    <w:rsid w:val="00475D35"/>
    <w:rsid w:val="00475DC4"/>
    <w:rsid w:val="00475F98"/>
    <w:rsid w:val="00476029"/>
    <w:rsid w:val="004760D0"/>
    <w:rsid w:val="00476220"/>
    <w:rsid w:val="00476248"/>
    <w:rsid w:val="00476423"/>
    <w:rsid w:val="004769C9"/>
    <w:rsid w:val="004769F7"/>
    <w:rsid w:val="00476A60"/>
    <w:rsid w:val="00476B33"/>
    <w:rsid w:val="00476D1E"/>
    <w:rsid w:val="00476D31"/>
    <w:rsid w:val="00476E1C"/>
    <w:rsid w:val="00476FCC"/>
    <w:rsid w:val="00476FE5"/>
    <w:rsid w:val="00476FF8"/>
    <w:rsid w:val="004772AD"/>
    <w:rsid w:val="004775F3"/>
    <w:rsid w:val="00477738"/>
    <w:rsid w:val="004778EB"/>
    <w:rsid w:val="00477957"/>
    <w:rsid w:val="004779C1"/>
    <w:rsid w:val="00477C6E"/>
    <w:rsid w:val="00477D75"/>
    <w:rsid w:val="00477DC7"/>
    <w:rsid w:val="00477DEA"/>
    <w:rsid w:val="00480283"/>
    <w:rsid w:val="0048047E"/>
    <w:rsid w:val="00480493"/>
    <w:rsid w:val="00480612"/>
    <w:rsid w:val="00480769"/>
    <w:rsid w:val="00480890"/>
    <w:rsid w:val="00480906"/>
    <w:rsid w:val="00480AE1"/>
    <w:rsid w:val="00480CA4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72C"/>
    <w:rsid w:val="0048283A"/>
    <w:rsid w:val="004829D5"/>
    <w:rsid w:val="00482B64"/>
    <w:rsid w:val="00482C0F"/>
    <w:rsid w:val="00482C6A"/>
    <w:rsid w:val="00482C7E"/>
    <w:rsid w:val="00482D18"/>
    <w:rsid w:val="00482EA3"/>
    <w:rsid w:val="00482F86"/>
    <w:rsid w:val="00483240"/>
    <w:rsid w:val="00483388"/>
    <w:rsid w:val="00483411"/>
    <w:rsid w:val="0048353F"/>
    <w:rsid w:val="00483644"/>
    <w:rsid w:val="0048368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5F8"/>
    <w:rsid w:val="00486747"/>
    <w:rsid w:val="00486941"/>
    <w:rsid w:val="00486B50"/>
    <w:rsid w:val="00486C06"/>
    <w:rsid w:val="00486DB3"/>
    <w:rsid w:val="00486F37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73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0B"/>
    <w:rsid w:val="004923FD"/>
    <w:rsid w:val="00492439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DE9"/>
    <w:rsid w:val="00494F5B"/>
    <w:rsid w:val="004951B6"/>
    <w:rsid w:val="00495202"/>
    <w:rsid w:val="004952F2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A89"/>
    <w:rsid w:val="00496B9A"/>
    <w:rsid w:val="00496C7A"/>
    <w:rsid w:val="00496E8F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87E"/>
    <w:rsid w:val="004A0B26"/>
    <w:rsid w:val="004A0B5A"/>
    <w:rsid w:val="004A0EB9"/>
    <w:rsid w:val="004A0F96"/>
    <w:rsid w:val="004A1066"/>
    <w:rsid w:val="004A1333"/>
    <w:rsid w:val="004A139A"/>
    <w:rsid w:val="004A13CC"/>
    <w:rsid w:val="004A14A8"/>
    <w:rsid w:val="004A161F"/>
    <w:rsid w:val="004A1754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565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3C3A"/>
    <w:rsid w:val="004A3E14"/>
    <w:rsid w:val="004A4022"/>
    <w:rsid w:val="004A4448"/>
    <w:rsid w:val="004A4549"/>
    <w:rsid w:val="004A463D"/>
    <w:rsid w:val="004A46C1"/>
    <w:rsid w:val="004A4AB4"/>
    <w:rsid w:val="004A4D1F"/>
    <w:rsid w:val="004A4D55"/>
    <w:rsid w:val="004A50B3"/>
    <w:rsid w:val="004A51B8"/>
    <w:rsid w:val="004A51E9"/>
    <w:rsid w:val="004A5220"/>
    <w:rsid w:val="004A5601"/>
    <w:rsid w:val="004A5AE5"/>
    <w:rsid w:val="004A5C88"/>
    <w:rsid w:val="004A5DDE"/>
    <w:rsid w:val="004A5E6A"/>
    <w:rsid w:val="004A6289"/>
    <w:rsid w:val="004A62BC"/>
    <w:rsid w:val="004A6385"/>
    <w:rsid w:val="004A67F5"/>
    <w:rsid w:val="004A6A14"/>
    <w:rsid w:val="004A6A30"/>
    <w:rsid w:val="004A6BC8"/>
    <w:rsid w:val="004A6C47"/>
    <w:rsid w:val="004A6D71"/>
    <w:rsid w:val="004A6F91"/>
    <w:rsid w:val="004A6F9A"/>
    <w:rsid w:val="004A790F"/>
    <w:rsid w:val="004A7989"/>
    <w:rsid w:val="004A7A0B"/>
    <w:rsid w:val="004A7D2B"/>
    <w:rsid w:val="004A7FB1"/>
    <w:rsid w:val="004B02B5"/>
    <w:rsid w:val="004B0308"/>
    <w:rsid w:val="004B0459"/>
    <w:rsid w:val="004B06FF"/>
    <w:rsid w:val="004B09B3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21"/>
    <w:rsid w:val="004B2823"/>
    <w:rsid w:val="004B28A0"/>
    <w:rsid w:val="004B2AC0"/>
    <w:rsid w:val="004B2C8C"/>
    <w:rsid w:val="004B2CA6"/>
    <w:rsid w:val="004B2CF1"/>
    <w:rsid w:val="004B3025"/>
    <w:rsid w:val="004B3066"/>
    <w:rsid w:val="004B3184"/>
    <w:rsid w:val="004B3197"/>
    <w:rsid w:val="004B3228"/>
    <w:rsid w:val="004B328B"/>
    <w:rsid w:val="004B3403"/>
    <w:rsid w:val="004B343B"/>
    <w:rsid w:val="004B34BB"/>
    <w:rsid w:val="004B36CA"/>
    <w:rsid w:val="004B38A5"/>
    <w:rsid w:val="004B3937"/>
    <w:rsid w:val="004B3AA4"/>
    <w:rsid w:val="004B3D70"/>
    <w:rsid w:val="004B3E82"/>
    <w:rsid w:val="004B3F6F"/>
    <w:rsid w:val="004B3F7E"/>
    <w:rsid w:val="004B4068"/>
    <w:rsid w:val="004B421C"/>
    <w:rsid w:val="004B459F"/>
    <w:rsid w:val="004B4859"/>
    <w:rsid w:val="004B4892"/>
    <w:rsid w:val="004B49C7"/>
    <w:rsid w:val="004B4A0C"/>
    <w:rsid w:val="004B4A96"/>
    <w:rsid w:val="004B4A9E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4BF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332"/>
    <w:rsid w:val="004C0448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547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808"/>
    <w:rsid w:val="004C4926"/>
    <w:rsid w:val="004C4B1E"/>
    <w:rsid w:val="004C4B45"/>
    <w:rsid w:val="004C4C83"/>
    <w:rsid w:val="004C4DA9"/>
    <w:rsid w:val="004C4E09"/>
    <w:rsid w:val="004C4EBC"/>
    <w:rsid w:val="004C5017"/>
    <w:rsid w:val="004C535D"/>
    <w:rsid w:val="004C5B54"/>
    <w:rsid w:val="004C5EBA"/>
    <w:rsid w:val="004C6357"/>
    <w:rsid w:val="004C66AB"/>
    <w:rsid w:val="004C66E4"/>
    <w:rsid w:val="004C670F"/>
    <w:rsid w:val="004C6742"/>
    <w:rsid w:val="004C674F"/>
    <w:rsid w:val="004C6755"/>
    <w:rsid w:val="004C6795"/>
    <w:rsid w:val="004C67B0"/>
    <w:rsid w:val="004C6894"/>
    <w:rsid w:val="004C68B2"/>
    <w:rsid w:val="004C68C1"/>
    <w:rsid w:val="004C69C4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DBA"/>
    <w:rsid w:val="004C7F99"/>
    <w:rsid w:val="004D008D"/>
    <w:rsid w:val="004D00C3"/>
    <w:rsid w:val="004D043C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B9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2A2"/>
    <w:rsid w:val="004D6424"/>
    <w:rsid w:val="004D6470"/>
    <w:rsid w:val="004D6869"/>
    <w:rsid w:val="004D68C3"/>
    <w:rsid w:val="004D6A6C"/>
    <w:rsid w:val="004D6CCB"/>
    <w:rsid w:val="004D721D"/>
    <w:rsid w:val="004D76F2"/>
    <w:rsid w:val="004D7847"/>
    <w:rsid w:val="004D7862"/>
    <w:rsid w:val="004D79C1"/>
    <w:rsid w:val="004D7A53"/>
    <w:rsid w:val="004D7AAE"/>
    <w:rsid w:val="004D7C29"/>
    <w:rsid w:val="004D7D28"/>
    <w:rsid w:val="004D7EBF"/>
    <w:rsid w:val="004D7F37"/>
    <w:rsid w:val="004D7FCA"/>
    <w:rsid w:val="004E0280"/>
    <w:rsid w:val="004E0339"/>
    <w:rsid w:val="004E04E8"/>
    <w:rsid w:val="004E0624"/>
    <w:rsid w:val="004E0A43"/>
    <w:rsid w:val="004E0B00"/>
    <w:rsid w:val="004E0DA9"/>
    <w:rsid w:val="004E0FF8"/>
    <w:rsid w:val="004E110E"/>
    <w:rsid w:val="004E14A3"/>
    <w:rsid w:val="004E163A"/>
    <w:rsid w:val="004E167A"/>
    <w:rsid w:val="004E180D"/>
    <w:rsid w:val="004E19B0"/>
    <w:rsid w:val="004E19E3"/>
    <w:rsid w:val="004E1A3B"/>
    <w:rsid w:val="004E1BA8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BB6"/>
    <w:rsid w:val="004E2D00"/>
    <w:rsid w:val="004E2D4B"/>
    <w:rsid w:val="004E2EBA"/>
    <w:rsid w:val="004E2F90"/>
    <w:rsid w:val="004E3158"/>
    <w:rsid w:val="004E31FE"/>
    <w:rsid w:val="004E32ED"/>
    <w:rsid w:val="004E33D5"/>
    <w:rsid w:val="004E3580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55C"/>
    <w:rsid w:val="004E468D"/>
    <w:rsid w:val="004E4716"/>
    <w:rsid w:val="004E4726"/>
    <w:rsid w:val="004E4746"/>
    <w:rsid w:val="004E499A"/>
    <w:rsid w:val="004E4A69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4C"/>
    <w:rsid w:val="004E6877"/>
    <w:rsid w:val="004E6C43"/>
    <w:rsid w:val="004E6DF5"/>
    <w:rsid w:val="004E6E9D"/>
    <w:rsid w:val="004E722A"/>
    <w:rsid w:val="004E72AA"/>
    <w:rsid w:val="004E72D8"/>
    <w:rsid w:val="004E7505"/>
    <w:rsid w:val="004E7810"/>
    <w:rsid w:val="004E7850"/>
    <w:rsid w:val="004E7BF4"/>
    <w:rsid w:val="004E7C43"/>
    <w:rsid w:val="004E7D9E"/>
    <w:rsid w:val="004E7E15"/>
    <w:rsid w:val="004F001A"/>
    <w:rsid w:val="004F039F"/>
    <w:rsid w:val="004F04BB"/>
    <w:rsid w:val="004F0778"/>
    <w:rsid w:val="004F08F5"/>
    <w:rsid w:val="004F0AA2"/>
    <w:rsid w:val="004F0AD2"/>
    <w:rsid w:val="004F0C6A"/>
    <w:rsid w:val="004F0E69"/>
    <w:rsid w:val="004F0EA6"/>
    <w:rsid w:val="004F0F95"/>
    <w:rsid w:val="004F1090"/>
    <w:rsid w:val="004F12D6"/>
    <w:rsid w:val="004F162B"/>
    <w:rsid w:val="004F1846"/>
    <w:rsid w:val="004F1BF6"/>
    <w:rsid w:val="004F1D64"/>
    <w:rsid w:val="004F1FC6"/>
    <w:rsid w:val="004F2186"/>
    <w:rsid w:val="004F21FC"/>
    <w:rsid w:val="004F2233"/>
    <w:rsid w:val="004F2264"/>
    <w:rsid w:val="004F23B0"/>
    <w:rsid w:val="004F24AF"/>
    <w:rsid w:val="004F2500"/>
    <w:rsid w:val="004F280C"/>
    <w:rsid w:val="004F2882"/>
    <w:rsid w:val="004F297C"/>
    <w:rsid w:val="004F2F61"/>
    <w:rsid w:val="004F30D9"/>
    <w:rsid w:val="004F32C8"/>
    <w:rsid w:val="004F39A9"/>
    <w:rsid w:val="004F39B7"/>
    <w:rsid w:val="004F3A2A"/>
    <w:rsid w:val="004F3A54"/>
    <w:rsid w:val="004F3B50"/>
    <w:rsid w:val="004F3D00"/>
    <w:rsid w:val="004F3E67"/>
    <w:rsid w:val="004F44DC"/>
    <w:rsid w:val="004F45AE"/>
    <w:rsid w:val="004F467A"/>
    <w:rsid w:val="004F47CA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4FBF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7E2"/>
    <w:rsid w:val="004F78E7"/>
    <w:rsid w:val="004F7928"/>
    <w:rsid w:val="004F79BA"/>
    <w:rsid w:val="004F7AF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077"/>
    <w:rsid w:val="005011E3"/>
    <w:rsid w:val="00501467"/>
    <w:rsid w:val="005018F6"/>
    <w:rsid w:val="00501C05"/>
    <w:rsid w:val="00501D3A"/>
    <w:rsid w:val="00501E23"/>
    <w:rsid w:val="0050201A"/>
    <w:rsid w:val="00502293"/>
    <w:rsid w:val="005022B2"/>
    <w:rsid w:val="0050234C"/>
    <w:rsid w:val="00502463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CED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67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1B"/>
    <w:rsid w:val="005066A6"/>
    <w:rsid w:val="005067CB"/>
    <w:rsid w:val="00506830"/>
    <w:rsid w:val="00506856"/>
    <w:rsid w:val="005069E1"/>
    <w:rsid w:val="00506B1B"/>
    <w:rsid w:val="00506BB4"/>
    <w:rsid w:val="00506CFC"/>
    <w:rsid w:val="00506FF3"/>
    <w:rsid w:val="00507039"/>
    <w:rsid w:val="005071D4"/>
    <w:rsid w:val="005071E6"/>
    <w:rsid w:val="00507385"/>
    <w:rsid w:val="005073E7"/>
    <w:rsid w:val="00507630"/>
    <w:rsid w:val="005077D4"/>
    <w:rsid w:val="005078C0"/>
    <w:rsid w:val="005079EA"/>
    <w:rsid w:val="00507A38"/>
    <w:rsid w:val="00507B39"/>
    <w:rsid w:val="00507BD9"/>
    <w:rsid w:val="00507CEB"/>
    <w:rsid w:val="00507D3E"/>
    <w:rsid w:val="005100EB"/>
    <w:rsid w:val="0051014C"/>
    <w:rsid w:val="0051031A"/>
    <w:rsid w:val="00510326"/>
    <w:rsid w:val="005104B3"/>
    <w:rsid w:val="0051072B"/>
    <w:rsid w:val="00510AEB"/>
    <w:rsid w:val="00510BFE"/>
    <w:rsid w:val="00510C4C"/>
    <w:rsid w:val="00510D5E"/>
    <w:rsid w:val="00511036"/>
    <w:rsid w:val="005111DE"/>
    <w:rsid w:val="00511216"/>
    <w:rsid w:val="005114DC"/>
    <w:rsid w:val="00511561"/>
    <w:rsid w:val="0051163E"/>
    <w:rsid w:val="005116FF"/>
    <w:rsid w:val="00511846"/>
    <w:rsid w:val="0051192D"/>
    <w:rsid w:val="00511CA1"/>
    <w:rsid w:val="00511CDF"/>
    <w:rsid w:val="00511D25"/>
    <w:rsid w:val="00511D76"/>
    <w:rsid w:val="00511D99"/>
    <w:rsid w:val="00511DF1"/>
    <w:rsid w:val="00511E43"/>
    <w:rsid w:val="00511E5C"/>
    <w:rsid w:val="00511F4E"/>
    <w:rsid w:val="005120BB"/>
    <w:rsid w:val="005121F0"/>
    <w:rsid w:val="0051236D"/>
    <w:rsid w:val="005127F4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6B1"/>
    <w:rsid w:val="005147CA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33"/>
    <w:rsid w:val="00516851"/>
    <w:rsid w:val="005168AA"/>
    <w:rsid w:val="00516AED"/>
    <w:rsid w:val="00516B38"/>
    <w:rsid w:val="00516D20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4FA"/>
    <w:rsid w:val="005207B9"/>
    <w:rsid w:val="005207C4"/>
    <w:rsid w:val="005208C3"/>
    <w:rsid w:val="005208F2"/>
    <w:rsid w:val="00520BB6"/>
    <w:rsid w:val="00520CF6"/>
    <w:rsid w:val="00520EA3"/>
    <w:rsid w:val="00520F92"/>
    <w:rsid w:val="00520FCC"/>
    <w:rsid w:val="00521346"/>
    <w:rsid w:val="005213E6"/>
    <w:rsid w:val="00521517"/>
    <w:rsid w:val="00521543"/>
    <w:rsid w:val="00521575"/>
    <w:rsid w:val="005217FE"/>
    <w:rsid w:val="005220E4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73"/>
    <w:rsid w:val="005235BC"/>
    <w:rsid w:val="00523847"/>
    <w:rsid w:val="00523B22"/>
    <w:rsid w:val="00523B2A"/>
    <w:rsid w:val="00523E22"/>
    <w:rsid w:val="00524043"/>
    <w:rsid w:val="00524200"/>
    <w:rsid w:val="005242BC"/>
    <w:rsid w:val="00524396"/>
    <w:rsid w:val="0052440D"/>
    <w:rsid w:val="00524632"/>
    <w:rsid w:val="00524741"/>
    <w:rsid w:val="005247EC"/>
    <w:rsid w:val="0052486E"/>
    <w:rsid w:val="00524A09"/>
    <w:rsid w:val="00524A7B"/>
    <w:rsid w:val="00524AA5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474"/>
    <w:rsid w:val="005256C3"/>
    <w:rsid w:val="00525780"/>
    <w:rsid w:val="0052590A"/>
    <w:rsid w:val="00525BAD"/>
    <w:rsid w:val="00525D27"/>
    <w:rsid w:val="00525DE3"/>
    <w:rsid w:val="0052614B"/>
    <w:rsid w:val="005261B1"/>
    <w:rsid w:val="00526543"/>
    <w:rsid w:val="00526A71"/>
    <w:rsid w:val="0052723F"/>
    <w:rsid w:val="0052725A"/>
    <w:rsid w:val="00527422"/>
    <w:rsid w:val="005279A2"/>
    <w:rsid w:val="00527A92"/>
    <w:rsid w:val="00527D55"/>
    <w:rsid w:val="00527EEE"/>
    <w:rsid w:val="0053052B"/>
    <w:rsid w:val="00530717"/>
    <w:rsid w:val="00530A91"/>
    <w:rsid w:val="00530B1C"/>
    <w:rsid w:val="00530CF6"/>
    <w:rsid w:val="00530FB9"/>
    <w:rsid w:val="005310F4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CE9"/>
    <w:rsid w:val="00532FCB"/>
    <w:rsid w:val="00532FEC"/>
    <w:rsid w:val="005330E9"/>
    <w:rsid w:val="005332DD"/>
    <w:rsid w:val="0053331E"/>
    <w:rsid w:val="005335B1"/>
    <w:rsid w:val="005336D8"/>
    <w:rsid w:val="0053380C"/>
    <w:rsid w:val="00533A0A"/>
    <w:rsid w:val="00533BC7"/>
    <w:rsid w:val="00533C5D"/>
    <w:rsid w:val="0053412E"/>
    <w:rsid w:val="00534228"/>
    <w:rsid w:val="00534299"/>
    <w:rsid w:val="005343C6"/>
    <w:rsid w:val="005343E7"/>
    <w:rsid w:val="00534621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3B"/>
    <w:rsid w:val="005369FB"/>
    <w:rsid w:val="005369FF"/>
    <w:rsid w:val="00536A00"/>
    <w:rsid w:val="00536BAA"/>
    <w:rsid w:val="00536BB3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7D41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73"/>
    <w:rsid w:val="00541B9C"/>
    <w:rsid w:val="00541BB3"/>
    <w:rsid w:val="00541BE8"/>
    <w:rsid w:val="00541F4C"/>
    <w:rsid w:val="00541F96"/>
    <w:rsid w:val="0054218D"/>
    <w:rsid w:val="00542221"/>
    <w:rsid w:val="00542235"/>
    <w:rsid w:val="00542375"/>
    <w:rsid w:val="0054261D"/>
    <w:rsid w:val="005426B3"/>
    <w:rsid w:val="0054277D"/>
    <w:rsid w:val="005428B4"/>
    <w:rsid w:val="00542C07"/>
    <w:rsid w:val="00542E10"/>
    <w:rsid w:val="00542FF0"/>
    <w:rsid w:val="005431D9"/>
    <w:rsid w:val="005433E1"/>
    <w:rsid w:val="00543450"/>
    <w:rsid w:val="0054347B"/>
    <w:rsid w:val="005435DE"/>
    <w:rsid w:val="0054378E"/>
    <w:rsid w:val="005437AB"/>
    <w:rsid w:val="005438DB"/>
    <w:rsid w:val="00543B61"/>
    <w:rsid w:val="00543BD6"/>
    <w:rsid w:val="00543C6F"/>
    <w:rsid w:val="00543D48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95B"/>
    <w:rsid w:val="00544C06"/>
    <w:rsid w:val="00544C4E"/>
    <w:rsid w:val="00544E1A"/>
    <w:rsid w:val="00544E42"/>
    <w:rsid w:val="00544E72"/>
    <w:rsid w:val="00544FC1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2DF"/>
    <w:rsid w:val="00546853"/>
    <w:rsid w:val="00546A55"/>
    <w:rsid w:val="00546A7A"/>
    <w:rsid w:val="00546B01"/>
    <w:rsid w:val="00546B82"/>
    <w:rsid w:val="00546D69"/>
    <w:rsid w:val="00546E10"/>
    <w:rsid w:val="00546EF2"/>
    <w:rsid w:val="00546F14"/>
    <w:rsid w:val="00546FA6"/>
    <w:rsid w:val="0054744A"/>
    <w:rsid w:val="005474BE"/>
    <w:rsid w:val="005475B1"/>
    <w:rsid w:val="0054774F"/>
    <w:rsid w:val="00547A35"/>
    <w:rsid w:val="00547AC7"/>
    <w:rsid w:val="00550189"/>
    <w:rsid w:val="0055041C"/>
    <w:rsid w:val="0055049F"/>
    <w:rsid w:val="005504AB"/>
    <w:rsid w:val="00550637"/>
    <w:rsid w:val="005507DD"/>
    <w:rsid w:val="0055097E"/>
    <w:rsid w:val="00550B14"/>
    <w:rsid w:val="005510BA"/>
    <w:rsid w:val="0055119D"/>
    <w:rsid w:val="00551380"/>
    <w:rsid w:val="00551725"/>
    <w:rsid w:val="005518EF"/>
    <w:rsid w:val="00551928"/>
    <w:rsid w:val="00551A6A"/>
    <w:rsid w:val="00551C80"/>
    <w:rsid w:val="00551DA8"/>
    <w:rsid w:val="00551E5A"/>
    <w:rsid w:val="00551F1E"/>
    <w:rsid w:val="00551F35"/>
    <w:rsid w:val="00551F38"/>
    <w:rsid w:val="00552322"/>
    <w:rsid w:val="0055238C"/>
    <w:rsid w:val="00552555"/>
    <w:rsid w:val="005525E1"/>
    <w:rsid w:val="005526E9"/>
    <w:rsid w:val="0055286B"/>
    <w:rsid w:val="0055290A"/>
    <w:rsid w:val="00552944"/>
    <w:rsid w:val="005529C1"/>
    <w:rsid w:val="00552C5E"/>
    <w:rsid w:val="00552E34"/>
    <w:rsid w:val="0055300C"/>
    <w:rsid w:val="00553019"/>
    <w:rsid w:val="005530BD"/>
    <w:rsid w:val="005530DF"/>
    <w:rsid w:val="0055320F"/>
    <w:rsid w:val="00553378"/>
    <w:rsid w:val="00553424"/>
    <w:rsid w:val="005536D5"/>
    <w:rsid w:val="005539F2"/>
    <w:rsid w:val="00553D2C"/>
    <w:rsid w:val="00553D84"/>
    <w:rsid w:val="00553DF1"/>
    <w:rsid w:val="00553E8A"/>
    <w:rsid w:val="0055410F"/>
    <w:rsid w:val="005546A0"/>
    <w:rsid w:val="00554ABA"/>
    <w:rsid w:val="00554B23"/>
    <w:rsid w:val="00554D03"/>
    <w:rsid w:val="00554E30"/>
    <w:rsid w:val="00554EA8"/>
    <w:rsid w:val="00555065"/>
    <w:rsid w:val="0055531C"/>
    <w:rsid w:val="005554FF"/>
    <w:rsid w:val="005556AB"/>
    <w:rsid w:val="0055576B"/>
    <w:rsid w:val="00555783"/>
    <w:rsid w:val="00555A77"/>
    <w:rsid w:val="00555ACA"/>
    <w:rsid w:val="00555B93"/>
    <w:rsid w:val="00555B9A"/>
    <w:rsid w:val="00555BA2"/>
    <w:rsid w:val="00555CC1"/>
    <w:rsid w:val="00555D17"/>
    <w:rsid w:val="00556045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0B5"/>
    <w:rsid w:val="00557399"/>
    <w:rsid w:val="00557530"/>
    <w:rsid w:val="005575C9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442"/>
    <w:rsid w:val="00560860"/>
    <w:rsid w:val="00560A2D"/>
    <w:rsid w:val="00560AF0"/>
    <w:rsid w:val="00560B07"/>
    <w:rsid w:val="00560D01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A89"/>
    <w:rsid w:val="00562B1A"/>
    <w:rsid w:val="00562CEB"/>
    <w:rsid w:val="00562EC5"/>
    <w:rsid w:val="005630C8"/>
    <w:rsid w:val="005630E9"/>
    <w:rsid w:val="00563164"/>
    <w:rsid w:val="005631EA"/>
    <w:rsid w:val="005633C4"/>
    <w:rsid w:val="00563928"/>
    <w:rsid w:val="00563973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A1B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0ADF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22E"/>
    <w:rsid w:val="00572401"/>
    <w:rsid w:val="00572438"/>
    <w:rsid w:val="0057251E"/>
    <w:rsid w:val="005728E5"/>
    <w:rsid w:val="00572933"/>
    <w:rsid w:val="00572998"/>
    <w:rsid w:val="00572C14"/>
    <w:rsid w:val="00572CBA"/>
    <w:rsid w:val="00572D6F"/>
    <w:rsid w:val="00572E54"/>
    <w:rsid w:val="005730A6"/>
    <w:rsid w:val="005731FE"/>
    <w:rsid w:val="0057322B"/>
    <w:rsid w:val="005732B7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6EE"/>
    <w:rsid w:val="005767C8"/>
    <w:rsid w:val="00576980"/>
    <w:rsid w:val="00576AE9"/>
    <w:rsid w:val="00576B4E"/>
    <w:rsid w:val="00576BBA"/>
    <w:rsid w:val="00576FF9"/>
    <w:rsid w:val="00577021"/>
    <w:rsid w:val="005771B5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0B"/>
    <w:rsid w:val="00580177"/>
    <w:rsid w:val="005801CC"/>
    <w:rsid w:val="00580366"/>
    <w:rsid w:val="005803E2"/>
    <w:rsid w:val="005804AC"/>
    <w:rsid w:val="00580811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87"/>
    <w:rsid w:val="005816BA"/>
    <w:rsid w:val="00581705"/>
    <w:rsid w:val="005817C6"/>
    <w:rsid w:val="00581CC5"/>
    <w:rsid w:val="00581D63"/>
    <w:rsid w:val="00581F88"/>
    <w:rsid w:val="00582066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A3"/>
    <w:rsid w:val="00583CB8"/>
    <w:rsid w:val="00583D11"/>
    <w:rsid w:val="00583D32"/>
    <w:rsid w:val="00583F19"/>
    <w:rsid w:val="00584022"/>
    <w:rsid w:val="005841B9"/>
    <w:rsid w:val="005846B6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0BB"/>
    <w:rsid w:val="0058518B"/>
    <w:rsid w:val="005852FA"/>
    <w:rsid w:val="0058532C"/>
    <w:rsid w:val="00585333"/>
    <w:rsid w:val="00585500"/>
    <w:rsid w:val="0058554A"/>
    <w:rsid w:val="00585629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32C"/>
    <w:rsid w:val="00586417"/>
    <w:rsid w:val="0058680B"/>
    <w:rsid w:val="005868EE"/>
    <w:rsid w:val="00586AD5"/>
    <w:rsid w:val="00586B16"/>
    <w:rsid w:val="00586CAF"/>
    <w:rsid w:val="005870D9"/>
    <w:rsid w:val="00587177"/>
    <w:rsid w:val="005871BE"/>
    <w:rsid w:val="00587378"/>
    <w:rsid w:val="0058753A"/>
    <w:rsid w:val="0058754A"/>
    <w:rsid w:val="005875D4"/>
    <w:rsid w:val="0058783B"/>
    <w:rsid w:val="00587A3C"/>
    <w:rsid w:val="005902BB"/>
    <w:rsid w:val="0059030A"/>
    <w:rsid w:val="005903FE"/>
    <w:rsid w:val="0059049C"/>
    <w:rsid w:val="0059064A"/>
    <w:rsid w:val="00590A2B"/>
    <w:rsid w:val="00590AB5"/>
    <w:rsid w:val="00590C3C"/>
    <w:rsid w:val="00590CA1"/>
    <w:rsid w:val="00590F90"/>
    <w:rsid w:val="00591009"/>
    <w:rsid w:val="00591280"/>
    <w:rsid w:val="005912B1"/>
    <w:rsid w:val="00591573"/>
    <w:rsid w:val="005915CB"/>
    <w:rsid w:val="005917B1"/>
    <w:rsid w:val="00591807"/>
    <w:rsid w:val="0059193F"/>
    <w:rsid w:val="00591C66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4DC"/>
    <w:rsid w:val="00593600"/>
    <w:rsid w:val="0059381B"/>
    <w:rsid w:val="00593A29"/>
    <w:rsid w:val="00593AC1"/>
    <w:rsid w:val="00593CCC"/>
    <w:rsid w:val="00593CF2"/>
    <w:rsid w:val="00593DA2"/>
    <w:rsid w:val="00593F42"/>
    <w:rsid w:val="00593FC5"/>
    <w:rsid w:val="0059400F"/>
    <w:rsid w:val="00594061"/>
    <w:rsid w:val="00594125"/>
    <w:rsid w:val="005942D9"/>
    <w:rsid w:val="00594560"/>
    <w:rsid w:val="005945A4"/>
    <w:rsid w:val="005946A5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1C8"/>
    <w:rsid w:val="005952B7"/>
    <w:rsid w:val="0059530E"/>
    <w:rsid w:val="00595313"/>
    <w:rsid w:val="00595703"/>
    <w:rsid w:val="005957D7"/>
    <w:rsid w:val="00595851"/>
    <w:rsid w:val="005959F2"/>
    <w:rsid w:val="00595C65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8E"/>
    <w:rsid w:val="00597798"/>
    <w:rsid w:val="005977AE"/>
    <w:rsid w:val="005977E0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CE9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C8F"/>
    <w:rsid w:val="005A1CE2"/>
    <w:rsid w:val="005A1F1D"/>
    <w:rsid w:val="005A208F"/>
    <w:rsid w:val="005A2746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4F4A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DF5"/>
    <w:rsid w:val="005A5FCE"/>
    <w:rsid w:val="005A6203"/>
    <w:rsid w:val="005A6671"/>
    <w:rsid w:val="005A6814"/>
    <w:rsid w:val="005A68E7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44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8E8"/>
    <w:rsid w:val="005B095F"/>
    <w:rsid w:val="005B0A78"/>
    <w:rsid w:val="005B0B21"/>
    <w:rsid w:val="005B0B87"/>
    <w:rsid w:val="005B0BB4"/>
    <w:rsid w:val="005B0C1E"/>
    <w:rsid w:val="005B0CB7"/>
    <w:rsid w:val="005B0EAA"/>
    <w:rsid w:val="005B111D"/>
    <w:rsid w:val="005B11E9"/>
    <w:rsid w:val="005B1597"/>
    <w:rsid w:val="005B16D3"/>
    <w:rsid w:val="005B1976"/>
    <w:rsid w:val="005B1A1B"/>
    <w:rsid w:val="005B1AD0"/>
    <w:rsid w:val="005B1CA4"/>
    <w:rsid w:val="005B1E21"/>
    <w:rsid w:val="005B23F3"/>
    <w:rsid w:val="005B25EA"/>
    <w:rsid w:val="005B278C"/>
    <w:rsid w:val="005B27E6"/>
    <w:rsid w:val="005B2807"/>
    <w:rsid w:val="005B2A13"/>
    <w:rsid w:val="005B2AE4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3CB7"/>
    <w:rsid w:val="005B40E5"/>
    <w:rsid w:val="005B40FA"/>
    <w:rsid w:val="005B4494"/>
    <w:rsid w:val="005B44B7"/>
    <w:rsid w:val="005B48AB"/>
    <w:rsid w:val="005B4A29"/>
    <w:rsid w:val="005B4A73"/>
    <w:rsid w:val="005B4ADC"/>
    <w:rsid w:val="005B4AE8"/>
    <w:rsid w:val="005B4C9C"/>
    <w:rsid w:val="005B4D7A"/>
    <w:rsid w:val="005B4F9A"/>
    <w:rsid w:val="005B4FB5"/>
    <w:rsid w:val="005B502F"/>
    <w:rsid w:val="005B5334"/>
    <w:rsid w:val="005B5437"/>
    <w:rsid w:val="005B54C3"/>
    <w:rsid w:val="005B582C"/>
    <w:rsid w:val="005B5A74"/>
    <w:rsid w:val="005B5D37"/>
    <w:rsid w:val="005B5D84"/>
    <w:rsid w:val="005B5E40"/>
    <w:rsid w:val="005B5E7C"/>
    <w:rsid w:val="005B5EC8"/>
    <w:rsid w:val="005B6007"/>
    <w:rsid w:val="005B60C9"/>
    <w:rsid w:val="005B6283"/>
    <w:rsid w:val="005B6399"/>
    <w:rsid w:val="005B63A6"/>
    <w:rsid w:val="005B63DC"/>
    <w:rsid w:val="005B6464"/>
    <w:rsid w:val="005B649B"/>
    <w:rsid w:val="005B64CD"/>
    <w:rsid w:val="005B6AAB"/>
    <w:rsid w:val="005B6C69"/>
    <w:rsid w:val="005B6DE3"/>
    <w:rsid w:val="005B711C"/>
    <w:rsid w:val="005B722E"/>
    <w:rsid w:val="005B73F5"/>
    <w:rsid w:val="005B7A6E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742"/>
    <w:rsid w:val="005C18B3"/>
    <w:rsid w:val="005C19E9"/>
    <w:rsid w:val="005C1A97"/>
    <w:rsid w:val="005C1DA5"/>
    <w:rsid w:val="005C1FC8"/>
    <w:rsid w:val="005C1FF4"/>
    <w:rsid w:val="005C21F9"/>
    <w:rsid w:val="005C2309"/>
    <w:rsid w:val="005C24CE"/>
    <w:rsid w:val="005C25DA"/>
    <w:rsid w:val="005C2615"/>
    <w:rsid w:val="005C29E4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3EC5"/>
    <w:rsid w:val="005C40D7"/>
    <w:rsid w:val="005C44E2"/>
    <w:rsid w:val="005C451E"/>
    <w:rsid w:val="005C4556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2A6"/>
    <w:rsid w:val="005C649C"/>
    <w:rsid w:val="005C66A3"/>
    <w:rsid w:val="005C67EC"/>
    <w:rsid w:val="005C6C35"/>
    <w:rsid w:val="005C6EE1"/>
    <w:rsid w:val="005C7263"/>
    <w:rsid w:val="005C73E0"/>
    <w:rsid w:val="005C7531"/>
    <w:rsid w:val="005C7960"/>
    <w:rsid w:val="005C79C3"/>
    <w:rsid w:val="005C7A5B"/>
    <w:rsid w:val="005C7B88"/>
    <w:rsid w:val="005D0196"/>
    <w:rsid w:val="005D0449"/>
    <w:rsid w:val="005D04CC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128"/>
    <w:rsid w:val="005D4406"/>
    <w:rsid w:val="005D446D"/>
    <w:rsid w:val="005D4661"/>
    <w:rsid w:val="005D48C7"/>
    <w:rsid w:val="005D4C29"/>
    <w:rsid w:val="005D5004"/>
    <w:rsid w:val="005D52B7"/>
    <w:rsid w:val="005D5494"/>
    <w:rsid w:val="005D558C"/>
    <w:rsid w:val="005D55B7"/>
    <w:rsid w:val="005D5779"/>
    <w:rsid w:val="005D5A05"/>
    <w:rsid w:val="005D5BD6"/>
    <w:rsid w:val="005D5D18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75"/>
    <w:rsid w:val="005D63D6"/>
    <w:rsid w:val="005D644B"/>
    <w:rsid w:val="005D6615"/>
    <w:rsid w:val="005D684E"/>
    <w:rsid w:val="005D6AA9"/>
    <w:rsid w:val="005D6F5E"/>
    <w:rsid w:val="005D73FE"/>
    <w:rsid w:val="005D77A5"/>
    <w:rsid w:val="005D7912"/>
    <w:rsid w:val="005D798C"/>
    <w:rsid w:val="005D7AAB"/>
    <w:rsid w:val="005D7B03"/>
    <w:rsid w:val="005D7CD3"/>
    <w:rsid w:val="005D7D11"/>
    <w:rsid w:val="005E0080"/>
    <w:rsid w:val="005E021D"/>
    <w:rsid w:val="005E0223"/>
    <w:rsid w:val="005E02AC"/>
    <w:rsid w:val="005E02C8"/>
    <w:rsid w:val="005E04C4"/>
    <w:rsid w:val="005E05AE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1EEB"/>
    <w:rsid w:val="005E21C7"/>
    <w:rsid w:val="005E21E3"/>
    <w:rsid w:val="005E23B6"/>
    <w:rsid w:val="005E244D"/>
    <w:rsid w:val="005E248A"/>
    <w:rsid w:val="005E25F7"/>
    <w:rsid w:val="005E28CF"/>
    <w:rsid w:val="005E28D8"/>
    <w:rsid w:val="005E2ABC"/>
    <w:rsid w:val="005E2B36"/>
    <w:rsid w:val="005E2C97"/>
    <w:rsid w:val="005E309F"/>
    <w:rsid w:val="005E3309"/>
    <w:rsid w:val="005E339D"/>
    <w:rsid w:val="005E35B6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C48"/>
    <w:rsid w:val="005E5EC9"/>
    <w:rsid w:val="005E6043"/>
    <w:rsid w:val="005E6583"/>
    <w:rsid w:val="005E6923"/>
    <w:rsid w:val="005E6950"/>
    <w:rsid w:val="005E6A76"/>
    <w:rsid w:val="005E6BC2"/>
    <w:rsid w:val="005E6C13"/>
    <w:rsid w:val="005E6C14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507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507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632"/>
    <w:rsid w:val="005F38BD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73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36A"/>
    <w:rsid w:val="005F76E3"/>
    <w:rsid w:val="005F7851"/>
    <w:rsid w:val="005F786A"/>
    <w:rsid w:val="005F79D6"/>
    <w:rsid w:val="005F79DA"/>
    <w:rsid w:val="005F7AF3"/>
    <w:rsid w:val="005F7EFF"/>
    <w:rsid w:val="00600267"/>
    <w:rsid w:val="00600279"/>
    <w:rsid w:val="006002A5"/>
    <w:rsid w:val="00600349"/>
    <w:rsid w:val="0060040D"/>
    <w:rsid w:val="00600486"/>
    <w:rsid w:val="0060081D"/>
    <w:rsid w:val="00600AA1"/>
    <w:rsid w:val="00600B7A"/>
    <w:rsid w:val="00600E2C"/>
    <w:rsid w:val="00600E32"/>
    <w:rsid w:val="00600EB2"/>
    <w:rsid w:val="00601086"/>
    <w:rsid w:val="006010B9"/>
    <w:rsid w:val="00601208"/>
    <w:rsid w:val="006013A4"/>
    <w:rsid w:val="0060171F"/>
    <w:rsid w:val="006017CD"/>
    <w:rsid w:val="006018A2"/>
    <w:rsid w:val="0060192A"/>
    <w:rsid w:val="00601979"/>
    <w:rsid w:val="00601982"/>
    <w:rsid w:val="006019D1"/>
    <w:rsid w:val="00601AFD"/>
    <w:rsid w:val="00601B2C"/>
    <w:rsid w:val="00601B42"/>
    <w:rsid w:val="00601B6F"/>
    <w:rsid w:val="00601E2A"/>
    <w:rsid w:val="00601ED1"/>
    <w:rsid w:val="006020FE"/>
    <w:rsid w:val="00602283"/>
    <w:rsid w:val="00602464"/>
    <w:rsid w:val="0060256F"/>
    <w:rsid w:val="00602763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B13"/>
    <w:rsid w:val="00604C53"/>
    <w:rsid w:val="00604C5D"/>
    <w:rsid w:val="00604D92"/>
    <w:rsid w:val="006050E5"/>
    <w:rsid w:val="006051D9"/>
    <w:rsid w:val="0060520C"/>
    <w:rsid w:val="006052CF"/>
    <w:rsid w:val="006053A2"/>
    <w:rsid w:val="006053A6"/>
    <w:rsid w:val="006054AD"/>
    <w:rsid w:val="00605594"/>
    <w:rsid w:val="0060565A"/>
    <w:rsid w:val="00605BC9"/>
    <w:rsid w:val="00605CD1"/>
    <w:rsid w:val="00605D1A"/>
    <w:rsid w:val="00605EF6"/>
    <w:rsid w:val="006060DF"/>
    <w:rsid w:val="00606182"/>
    <w:rsid w:val="0060662F"/>
    <w:rsid w:val="00606852"/>
    <w:rsid w:val="00606A1A"/>
    <w:rsid w:val="00606A39"/>
    <w:rsid w:val="00606D2F"/>
    <w:rsid w:val="00606EC7"/>
    <w:rsid w:val="00607107"/>
    <w:rsid w:val="0060712E"/>
    <w:rsid w:val="006073F1"/>
    <w:rsid w:val="00607408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C3E"/>
    <w:rsid w:val="00610E64"/>
    <w:rsid w:val="00610EDA"/>
    <w:rsid w:val="00610F7C"/>
    <w:rsid w:val="006110AA"/>
    <w:rsid w:val="006111BA"/>
    <w:rsid w:val="006111C6"/>
    <w:rsid w:val="006116A5"/>
    <w:rsid w:val="0061171F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2E0D"/>
    <w:rsid w:val="0061306A"/>
    <w:rsid w:val="00613251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C0A"/>
    <w:rsid w:val="00614D10"/>
    <w:rsid w:val="0061500A"/>
    <w:rsid w:val="0061502E"/>
    <w:rsid w:val="0061513E"/>
    <w:rsid w:val="00615712"/>
    <w:rsid w:val="006157F6"/>
    <w:rsid w:val="00615A66"/>
    <w:rsid w:val="00615B0D"/>
    <w:rsid w:val="00615B5D"/>
    <w:rsid w:val="00615E48"/>
    <w:rsid w:val="00615E99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18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1E96"/>
    <w:rsid w:val="00622339"/>
    <w:rsid w:val="0062236F"/>
    <w:rsid w:val="00622493"/>
    <w:rsid w:val="006226CE"/>
    <w:rsid w:val="00622A1F"/>
    <w:rsid w:val="00622B8B"/>
    <w:rsid w:val="00622C21"/>
    <w:rsid w:val="00622DE1"/>
    <w:rsid w:val="0062301A"/>
    <w:rsid w:val="0062314E"/>
    <w:rsid w:val="00623245"/>
    <w:rsid w:val="006233A9"/>
    <w:rsid w:val="006234F5"/>
    <w:rsid w:val="006235F0"/>
    <w:rsid w:val="00623728"/>
    <w:rsid w:val="00623AAC"/>
    <w:rsid w:val="00623BA6"/>
    <w:rsid w:val="00623D25"/>
    <w:rsid w:val="00623FFA"/>
    <w:rsid w:val="00624344"/>
    <w:rsid w:val="006245CB"/>
    <w:rsid w:val="006246B3"/>
    <w:rsid w:val="00624932"/>
    <w:rsid w:val="00624CB1"/>
    <w:rsid w:val="00624F8E"/>
    <w:rsid w:val="00625032"/>
    <w:rsid w:val="00625249"/>
    <w:rsid w:val="006252B0"/>
    <w:rsid w:val="006254B2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C7B"/>
    <w:rsid w:val="00626E68"/>
    <w:rsid w:val="00627019"/>
    <w:rsid w:val="00627184"/>
    <w:rsid w:val="006272F0"/>
    <w:rsid w:val="00627351"/>
    <w:rsid w:val="00627532"/>
    <w:rsid w:val="006276B0"/>
    <w:rsid w:val="00627D64"/>
    <w:rsid w:val="00627D89"/>
    <w:rsid w:val="00627E16"/>
    <w:rsid w:val="00627FF7"/>
    <w:rsid w:val="00630010"/>
    <w:rsid w:val="006301CF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31B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C2E"/>
    <w:rsid w:val="00632D78"/>
    <w:rsid w:val="00632E7D"/>
    <w:rsid w:val="00632F84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A0"/>
    <w:rsid w:val="006350B8"/>
    <w:rsid w:val="00635531"/>
    <w:rsid w:val="0063554B"/>
    <w:rsid w:val="00635923"/>
    <w:rsid w:val="00635958"/>
    <w:rsid w:val="00635CFC"/>
    <w:rsid w:val="00635D3E"/>
    <w:rsid w:val="00635FB2"/>
    <w:rsid w:val="00635FD8"/>
    <w:rsid w:val="00636076"/>
    <w:rsid w:val="006361B1"/>
    <w:rsid w:val="00636511"/>
    <w:rsid w:val="006365A7"/>
    <w:rsid w:val="006366BC"/>
    <w:rsid w:val="00636733"/>
    <w:rsid w:val="00636816"/>
    <w:rsid w:val="00636985"/>
    <w:rsid w:val="0063698E"/>
    <w:rsid w:val="00636A39"/>
    <w:rsid w:val="00636BC1"/>
    <w:rsid w:val="00636E9A"/>
    <w:rsid w:val="00636F16"/>
    <w:rsid w:val="00636F8E"/>
    <w:rsid w:val="00637007"/>
    <w:rsid w:val="00637461"/>
    <w:rsid w:val="006374E8"/>
    <w:rsid w:val="006375EE"/>
    <w:rsid w:val="00637752"/>
    <w:rsid w:val="0063775F"/>
    <w:rsid w:val="00637780"/>
    <w:rsid w:val="0063789F"/>
    <w:rsid w:val="00637922"/>
    <w:rsid w:val="00637D19"/>
    <w:rsid w:val="00637EE6"/>
    <w:rsid w:val="00637FB0"/>
    <w:rsid w:val="006400E1"/>
    <w:rsid w:val="006402CC"/>
    <w:rsid w:val="00640360"/>
    <w:rsid w:val="00640569"/>
    <w:rsid w:val="006407AC"/>
    <w:rsid w:val="00640C2C"/>
    <w:rsid w:val="00640C92"/>
    <w:rsid w:val="00640E90"/>
    <w:rsid w:val="00640EBD"/>
    <w:rsid w:val="00640F46"/>
    <w:rsid w:val="0064101F"/>
    <w:rsid w:val="00641125"/>
    <w:rsid w:val="00641135"/>
    <w:rsid w:val="00641224"/>
    <w:rsid w:val="0064126F"/>
    <w:rsid w:val="00641637"/>
    <w:rsid w:val="0064169E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C81"/>
    <w:rsid w:val="00642E6C"/>
    <w:rsid w:val="00642E7D"/>
    <w:rsid w:val="006430B4"/>
    <w:rsid w:val="0064328E"/>
    <w:rsid w:val="006433EB"/>
    <w:rsid w:val="006436AC"/>
    <w:rsid w:val="00643CF8"/>
    <w:rsid w:val="00643D17"/>
    <w:rsid w:val="00643D42"/>
    <w:rsid w:val="00643F60"/>
    <w:rsid w:val="00644247"/>
    <w:rsid w:val="006443A2"/>
    <w:rsid w:val="006445FB"/>
    <w:rsid w:val="0064475F"/>
    <w:rsid w:val="006447BB"/>
    <w:rsid w:val="006447E1"/>
    <w:rsid w:val="00644958"/>
    <w:rsid w:val="00644A2D"/>
    <w:rsid w:val="00644A76"/>
    <w:rsid w:val="00644ADC"/>
    <w:rsid w:val="00644B74"/>
    <w:rsid w:val="00644BA2"/>
    <w:rsid w:val="00644C6E"/>
    <w:rsid w:val="00644C8B"/>
    <w:rsid w:val="00644CDD"/>
    <w:rsid w:val="00644E23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C7C"/>
    <w:rsid w:val="00645CC3"/>
    <w:rsid w:val="00645DF6"/>
    <w:rsid w:val="006460A6"/>
    <w:rsid w:val="006460AA"/>
    <w:rsid w:val="006461F0"/>
    <w:rsid w:val="006464F7"/>
    <w:rsid w:val="00646555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084"/>
    <w:rsid w:val="0065122E"/>
    <w:rsid w:val="006515EF"/>
    <w:rsid w:val="0065171D"/>
    <w:rsid w:val="0065175E"/>
    <w:rsid w:val="00651771"/>
    <w:rsid w:val="00651858"/>
    <w:rsid w:val="00651B25"/>
    <w:rsid w:val="00651D4A"/>
    <w:rsid w:val="0065215B"/>
    <w:rsid w:val="006523C6"/>
    <w:rsid w:val="006524DA"/>
    <w:rsid w:val="00652569"/>
    <w:rsid w:val="006525D9"/>
    <w:rsid w:val="0065263F"/>
    <w:rsid w:val="006528C9"/>
    <w:rsid w:val="0065295D"/>
    <w:rsid w:val="006529B3"/>
    <w:rsid w:val="00652A8F"/>
    <w:rsid w:val="00652C4F"/>
    <w:rsid w:val="00652D89"/>
    <w:rsid w:val="00652D9A"/>
    <w:rsid w:val="00652E72"/>
    <w:rsid w:val="00652F93"/>
    <w:rsid w:val="006537FA"/>
    <w:rsid w:val="0065394C"/>
    <w:rsid w:val="00653966"/>
    <w:rsid w:val="00653C42"/>
    <w:rsid w:val="00653C7B"/>
    <w:rsid w:val="00653E45"/>
    <w:rsid w:val="00653F5F"/>
    <w:rsid w:val="00653FD1"/>
    <w:rsid w:val="0065401F"/>
    <w:rsid w:val="00654093"/>
    <w:rsid w:val="006543D0"/>
    <w:rsid w:val="006544A2"/>
    <w:rsid w:val="006544FD"/>
    <w:rsid w:val="006547F5"/>
    <w:rsid w:val="0065486B"/>
    <w:rsid w:val="006549F5"/>
    <w:rsid w:val="00654D56"/>
    <w:rsid w:val="00654E06"/>
    <w:rsid w:val="00655089"/>
    <w:rsid w:val="00655132"/>
    <w:rsid w:val="006552DD"/>
    <w:rsid w:val="00655424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360"/>
    <w:rsid w:val="006574AD"/>
    <w:rsid w:val="00657698"/>
    <w:rsid w:val="006579AE"/>
    <w:rsid w:val="006579F7"/>
    <w:rsid w:val="00657B02"/>
    <w:rsid w:val="00657FC4"/>
    <w:rsid w:val="006601E3"/>
    <w:rsid w:val="00660359"/>
    <w:rsid w:val="00660472"/>
    <w:rsid w:val="00660684"/>
    <w:rsid w:val="0066069C"/>
    <w:rsid w:val="006609B6"/>
    <w:rsid w:val="00660B72"/>
    <w:rsid w:val="00660F81"/>
    <w:rsid w:val="00661034"/>
    <w:rsid w:val="00661192"/>
    <w:rsid w:val="006612EF"/>
    <w:rsid w:val="006613CB"/>
    <w:rsid w:val="00661418"/>
    <w:rsid w:val="006618D9"/>
    <w:rsid w:val="00661A5B"/>
    <w:rsid w:val="00661B55"/>
    <w:rsid w:val="00661C31"/>
    <w:rsid w:val="00661C33"/>
    <w:rsid w:val="00661CE0"/>
    <w:rsid w:val="00661E55"/>
    <w:rsid w:val="00661E85"/>
    <w:rsid w:val="00661E9E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40B"/>
    <w:rsid w:val="00663619"/>
    <w:rsid w:val="00663620"/>
    <w:rsid w:val="00663732"/>
    <w:rsid w:val="00663934"/>
    <w:rsid w:val="0066396D"/>
    <w:rsid w:val="00663C11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6F58"/>
    <w:rsid w:val="00667072"/>
    <w:rsid w:val="006675A3"/>
    <w:rsid w:val="00667614"/>
    <w:rsid w:val="006676BA"/>
    <w:rsid w:val="006678E7"/>
    <w:rsid w:val="0066795D"/>
    <w:rsid w:val="00667B0D"/>
    <w:rsid w:val="00667BA7"/>
    <w:rsid w:val="00667BBC"/>
    <w:rsid w:val="00667C22"/>
    <w:rsid w:val="00667D89"/>
    <w:rsid w:val="006701A6"/>
    <w:rsid w:val="00670445"/>
    <w:rsid w:val="006704F8"/>
    <w:rsid w:val="0067059B"/>
    <w:rsid w:val="00670665"/>
    <w:rsid w:val="006707B6"/>
    <w:rsid w:val="006707BD"/>
    <w:rsid w:val="0067084D"/>
    <w:rsid w:val="006709C7"/>
    <w:rsid w:val="006709CA"/>
    <w:rsid w:val="00670A7E"/>
    <w:rsid w:val="00670A9E"/>
    <w:rsid w:val="00670E80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59B"/>
    <w:rsid w:val="0067377F"/>
    <w:rsid w:val="006737A7"/>
    <w:rsid w:val="0067388A"/>
    <w:rsid w:val="00673ADE"/>
    <w:rsid w:val="00673C50"/>
    <w:rsid w:val="00673F2B"/>
    <w:rsid w:val="00673F36"/>
    <w:rsid w:val="006740CB"/>
    <w:rsid w:val="0067436E"/>
    <w:rsid w:val="006748F9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7B2"/>
    <w:rsid w:val="006769A7"/>
    <w:rsid w:val="00676AED"/>
    <w:rsid w:val="00676B40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45"/>
    <w:rsid w:val="00677C86"/>
    <w:rsid w:val="00677CB9"/>
    <w:rsid w:val="00677D55"/>
    <w:rsid w:val="00677D89"/>
    <w:rsid w:val="00677E00"/>
    <w:rsid w:val="006800BF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0F07"/>
    <w:rsid w:val="006812C0"/>
    <w:rsid w:val="0068131A"/>
    <w:rsid w:val="006815FC"/>
    <w:rsid w:val="006817C0"/>
    <w:rsid w:val="00681A56"/>
    <w:rsid w:val="00681AC5"/>
    <w:rsid w:val="00681D98"/>
    <w:rsid w:val="00681E50"/>
    <w:rsid w:val="006821C2"/>
    <w:rsid w:val="0068282A"/>
    <w:rsid w:val="006828F0"/>
    <w:rsid w:val="00682996"/>
    <w:rsid w:val="00682A66"/>
    <w:rsid w:val="00682D87"/>
    <w:rsid w:val="00682E8E"/>
    <w:rsid w:val="00682F7E"/>
    <w:rsid w:val="00683070"/>
    <w:rsid w:val="00683153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3A31"/>
    <w:rsid w:val="00683BA9"/>
    <w:rsid w:val="0068440D"/>
    <w:rsid w:val="00684931"/>
    <w:rsid w:val="00684A96"/>
    <w:rsid w:val="00684AA5"/>
    <w:rsid w:val="00684BE5"/>
    <w:rsid w:val="00684C5E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5F2A"/>
    <w:rsid w:val="00686106"/>
    <w:rsid w:val="00686145"/>
    <w:rsid w:val="0068621F"/>
    <w:rsid w:val="00686403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35"/>
    <w:rsid w:val="0068785A"/>
    <w:rsid w:val="0068789A"/>
    <w:rsid w:val="0068793B"/>
    <w:rsid w:val="0068799B"/>
    <w:rsid w:val="00687A20"/>
    <w:rsid w:val="00687AC0"/>
    <w:rsid w:val="00687B47"/>
    <w:rsid w:val="00687D04"/>
    <w:rsid w:val="00687DA6"/>
    <w:rsid w:val="00687F90"/>
    <w:rsid w:val="006903C0"/>
    <w:rsid w:val="0069073C"/>
    <w:rsid w:val="00690C25"/>
    <w:rsid w:val="00690F33"/>
    <w:rsid w:val="0069127C"/>
    <w:rsid w:val="006915F7"/>
    <w:rsid w:val="00691654"/>
    <w:rsid w:val="00691871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62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795"/>
    <w:rsid w:val="00696916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1F8"/>
    <w:rsid w:val="006A0368"/>
    <w:rsid w:val="006A0540"/>
    <w:rsid w:val="006A08A7"/>
    <w:rsid w:val="006A098E"/>
    <w:rsid w:val="006A09F9"/>
    <w:rsid w:val="006A0AC4"/>
    <w:rsid w:val="006A0B1E"/>
    <w:rsid w:val="006A0CA8"/>
    <w:rsid w:val="006A0FA2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AA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1F"/>
    <w:rsid w:val="006A5ED8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349"/>
    <w:rsid w:val="006A7494"/>
    <w:rsid w:val="006A76DD"/>
    <w:rsid w:val="006A78DF"/>
    <w:rsid w:val="006A7DDC"/>
    <w:rsid w:val="006A7F11"/>
    <w:rsid w:val="006B011F"/>
    <w:rsid w:val="006B0150"/>
    <w:rsid w:val="006B0197"/>
    <w:rsid w:val="006B022C"/>
    <w:rsid w:val="006B035B"/>
    <w:rsid w:val="006B0702"/>
    <w:rsid w:val="006B08B6"/>
    <w:rsid w:val="006B0910"/>
    <w:rsid w:val="006B0A0F"/>
    <w:rsid w:val="006B0A52"/>
    <w:rsid w:val="006B0AA4"/>
    <w:rsid w:val="006B0C6C"/>
    <w:rsid w:val="006B0E00"/>
    <w:rsid w:val="006B11BF"/>
    <w:rsid w:val="006B1213"/>
    <w:rsid w:val="006B1323"/>
    <w:rsid w:val="006B1474"/>
    <w:rsid w:val="006B1605"/>
    <w:rsid w:val="006B161C"/>
    <w:rsid w:val="006B16ED"/>
    <w:rsid w:val="006B188D"/>
    <w:rsid w:val="006B1ACA"/>
    <w:rsid w:val="006B1D80"/>
    <w:rsid w:val="006B1F75"/>
    <w:rsid w:val="006B2258"/>
    <w:rsid w:val="006B253A"/>
    <w:rsid w:val="006B2838"/>
    <w:rsid w:val="006B2C1A"/>
    <w:rsid w:val="006B2E08"/>
    <w:rsid w:val="006B2F5A"/>
    <w:rsid w:val="006B30C6"/>
    <w:rsid w:val="006B3101"/>
    <w:rsid w:val="006B316F"/>
    <w:rsid w:val="006B31F9"/>
    <w:rsid w:val="006B340B"/>
    <w:rsid w:val="006B3756"/>
    <w:rsid w:val="006B3757"/>
    <w:rsid w:val="006B3978"/>
    <w:rsid w:val="006B3D30"/>
    <w:rsid w:val="006B3D46"/>
    <w:rsid w:val="006B3D4C"/>
    <w:rsid w:val="006B3EC7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1C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1F1"/>
    <w:rsid w:val="006B631F"/>
    <w:rsid w:val="006B635C"/>
    <w:rsid w:val="006B643A"/>
    <w:rsid w:val="006B6605"/>
    <w:rsid w:val="006B677E"/>
    <w:rsid w:val="006B68B1"/>
    <w:rsid w:val="006B68B7"/>
    <w:rsid w:val="006B6932"/>
    <w:rsid w:val="006B6B87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54D"/>
    <w:rsid w:val="006C069B"/>
    <w:rsid w:val="006C07EB"/>
    <w:rsid w:val="006C08E0"/>
    <w:rsid w:val="006C0A49"/>
    <w:rsid w:val="006C0C9B"/>
    <w:rsid w:val="006C0E6F"/>
    <w:rsid w:val="006C105A"/>
    <w:rsid w:val="006C10B6"/>
    <w:rsid w:val="006C1674"/>
    <w:rsid w:val="006C1720"/>
    <w:rsid w:val="006C180E"/>
    <w:rsid w:val="006C182F"/>
    <w:rsid w:val="006C1A1E"/>
    <w:rsid w:val="006C1E4E"/>
    <w:rsid w:val="006C1EBF"/>
    <w:rsid w:val="006C2778"/>
    <w:rsid w:val="006C2823"/>
    <w:rsid w:val="006C28D9"/>
    <w:rsid w:val="006C2923"/>
    <w:rsid w:val="006C3079"/>
    <w:rsid w:val="006C33A9"/>
    <w:rsid w:val="006C358C"/>
    <w:rsid w:val="006C3859"/>
    <w:rsid w:val="006C3ACD"/>
    <w:rsid w:val="006C3EF1"/>
    <w:rsid w:val="006C4118"/>
    <w:rsid w:val="006C4172"/>
    <w:rsid w:val="006C4386"/>
    <w:rsid w:val="006C43F0"/>
    <w:rsid w:val="006C44DB"/>
    <w:rsid w:val="006C4A98"/>
    <w:rsid w:val="006C4B49"/>
    <w:rsid w:val="006C4CF0"/>
    <w:rsid w:val="006C4D6B"/>
    <w:rsid w:val="006C4E57"/>
    <w:rsid w:val="006C4E87"/>
    <w:rsid w:val="006C4EFB"/>
    <w:rsid w:val="006C4F52"/>
    <w:rsid w:val="006C506F"/>
    <w:rsid w:val="006C50E3"/>
    <w:rsid w:val="006C5138"/>
    <w:rsid w:val="006C5158"/>
    <w:rsid w:val="006C5804"/>
    <w:rsid w:val="006C5B81"/>
    <w:rsid w:val="006C5E7A"/>
    <w:rsid w:val="006C60F7"/>
    <w:rsid w:val="006C6129"/>
    <w:rsid w:val="006C612E"/>
    <w:rsid w:val="006C6275"/>
    <w:rsid w:val="006C6386"/>
    <w:rsid w:val="006C69F7"/>
    <w:rsid w:val="006C6A12"/>
    <w:rsid w:val="006C6C44"/>
    <w:rsid w:val="006C6D8A"/>
    <w:rsid w:val="006C6E25"/>
    <w:rsid w:val="006C6E81"/>
    <w:rsid w:val="006C7089"/>
    <w:rsid w:val="006C70F3"/>
    <w:rsid w:val="006C71A0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8BF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2CD"/>
    <w:rsid w:val="006D139C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59B"/>
    <w:rsid w:val="006D2718"/>
    <w:rsid w:val="006D2875"/>
    <w:rsid w:val="006D2973"/>
    <w:rsid w:val="006D2C1E"/>
    <w:rsid w:val="006D2EBE"/>
    <w:rsid w:val="006D3004"/>
    <w:rsid w:val="006D3007"/>
    <w:rsid w:val="006D31DE"/>
    <w:rsid w:val="006D323A"/>
    <w:rsid w:val="006D335D"/>
    <w:rsid w:val="006D3399"/>
    <w:rsid w:val="006D33E6"/>
    <w:rsid w:val="006D35B6"/>
    <w:rsid w:val="006D3A13"/>
    <w:rsid w:val="006D3AED"/>
    <w:rsid w:val="006D3F26"/>
    <w:rsid w:val="006D40B3"/>
    <w:rsid w:val="006D4257"/>
    <w:rsid w:val="006D4305"/>
    <w:rsid w:val="006D448B"/>
    <w:rsid w:val="006D44F2"/>
    <w:rsid w:val="006D4597"/>
    <w:rsid w:val="006D47AE"/>
    <w:rsid w:val="006D4808"/>
    <w:rsid w:val="006D4910"/>
    <w:rsid w:val="006D4A05"/>
    <w:rsid w:val="006D4B3A"/>
    <w:rsid w:val="006D4B53"/>
    <w:rsid w:val="006D4D96"/>
    <w:rsid w:val="006D4E4F"/>
    <w:rsid w:val="006D4FB4"/>
    <w:rsid w:val="006D5178"/>
    <w:rsid w:val="006D520A"/>
    <w:rsid w:val="006D52AA"/>
    <w:rsid w:val="006D534E"/>
    <w:rsid w:val="006D5597"/>
    <w:rsid w:val="006D55AE"/>
    <w:rsid w:val="006D5600"/>
    <w:rsid w:val="006D5623"/>
    <w:rsid w:val="006D5C3D"/>
    <w:rsid w:val="006D5E0B"/>
    <w:rsid w:val="006D5FFE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AA1"/>
    <w:rsid w:val="006D7B1A"/>
    <w:rsid w:val="006D7CA0"/>
    <w:rsid w:val="006D7FF3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629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54"/>
    <w:rsid w:val="006E2EF3"/>
    <w:rsid w:val="006E2FD3"/>
    <w:rsid w:val="006E302E"/>
    <w:rsid w:val="006E3178"/>
    <w:rsid w:val="006E348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4E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54"/>
    <w:rsid w:val="006E4AF6"/>
    <w:rsid w:val="006E4FDF"/>
    <w:rsid w:val="006E50FE"/>
    <w:rsid w:val="006E51BB"/>
    <w:rsid w:val="006E567B"/>
    <w:rsid w:val="006E5775"/>
    <w:rsid w:val="006E5B68"/>
    <w:rsid w:val="006E5F3A"/>
    <w:rsid w:val="006E6469"/>
    <w:rsid w:val="006E64EA"/>
    <w:rsid w:val="006E6522"/>
    <w:rsid w:val="006E669B"/>
    <w:rsid w:val="006E6732"/>
    <w:rsid w:val="006E67B3"/>
    <w:rsid w:val="006E67F2"/>
    <w:rsid w:val="006E687C"/>
    <w:rsid w:val="006E69EF"/>
    <w:rsid w:val="006E6AA7"/>
    <w:rsid w:val="006E6BAC"/>
    <w:rsid w:val="006E6BE4"/>
    <w:rsid w:val="006E6CE0"/>
    <w:rsid w:val="006E6D56"/>
    <w:rsid w:val="006E73B0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339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1CB"/>
    <w:rsid w:val="006F1294"/>
    <w:rsid w:val="006F1362"/>
    <w:rsid w:val="006F1597"/>
    <w:rsid w:val="006F15ED"/>
    <w:rsid w:val="006F1714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5B5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3F18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1C9"/>
    <w:rsid w:val="006F6288"/>
    <w:rsid w:val="006F63D1"/>
    <w:rsid w:val="006F63E8"/>
    <w:rsid w:val="006F654E"/>
    <w:rsid w:val="006F66F5"/>
    <w:rsid w:val="006F682D"/>
    <w:rsid w:val="006F696B"/>
    <w:rsid w:val="006F69E9"/>
    <w:rsid w:val="006F6C8F"/>
    <w:rsid w:val="006F6C9F"/>
    <w:rsid w:val="006F6EF2"/>
    <w:rsid w:val="006F6F81"/>
    <w:rsid w:val="006F6F85"/>
    <w:rsid w:val="006F7094"/>
    <w:rsid w:val="006F72F6"/>
    <w:rsid w:val="006F730C"/>
    <w:rsid w:val="006F7355"/>
    <w:rsid w:val="006F74A0"/>
    <w:rsid w:val="006F7761"/>
    <w:rsid w:val="006F7791"/>
    <w:rsid w:val="006F7996"/>
    <w:rsid w:val="006F7A0C"/>
    <w:rsid w:val="006F7A8C"/>
    <w:rsid w:val="006F7B09"/>
    <w:rsid w:val="006F7BC8"/>
    <w:rsid w:val="007000D0"/>
    <w:rsid w:val="00700158"/>
    <w:rsid w:val="00700314"/>
    <w:rsid w:val="007004D0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79C"/>
    <w:rsid w:val="0070195D"/>
    <w:rsid w:val="00701DE5"/>
    <w:rsid w:val="00701FD1"/>
    <w:rsid w:val="00702017"/>
    <w:rsid w:val="00702307"/>
    <w:rsid w:val="007023A8"/>
    <w:rsid w:val="0070250E"/>
    <w:rsid w:val="00702628"/>
    <w:rsid w:val="007026FE"/>
    <w:rsid w:val="00702865"/>
    <w:rsid w:val="00702B10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561"/>
    <w:rsid w:val="00704840"/>
    <w:rsid w:val="007049DD"/>
    <w:rsid w:val="00704A71"/>
    <w:rsid w:val="00704A92"/>
    <w:rsid w:val="00704AD5"/>
    <w:rsid w:val="00704B0D"/>
    <w:rsid w:val="00704B3F"/>
    <w:rsid w:val="00704B62"/>
    <w:rsid w:val="00704B6E"/>
    <w:rsid w:val="00704CBE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199"/>
    <w:rsid w:val="0070621F"/>
    <w:rsid w:val="007062FD"/>
    <w:rsid w:val="0070634C"/>
    <w:rsid w:val="00706374"/>
    <w:rsid w:val="00706462"/>
    <w:rsid w:val="0070668C"/>
    <w:rsid w:val="007068AD"/>
    <w:rsid w:val="00706906"/>
    <w:rsid w:val="0070691E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780"/>
    <w:rsid w:val="00710870"/>
    <w:rsid w:val="00710892"/>
    <w:rsid w:val="00710A3E"/>
    <w:rsid w:val="00710BFF"/>
    <w:rsid w:val="00710D18"/>
    <w:rsid w:val="00710DA3"/>
    <w:rsid w:val="00710DD0"/>
    <w:rsid w:val="00710F4C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27"/>
    <w:rsid w:val="00712652"/>
    <w:rsid w:val="00712769"/>
    <w:rsid w:val="00712898"/>
    <w:rsid w:val="00712956"/>
    <w:rsid w:val="00712A0D"/>
    <w:rsid w:val="00712B70"/>
    <w:rsid w:val="00712E09"/>
    <w:rsid w:val="00712F76"/>
    <w:rsid w:val="0071316E"/>
    <w:rsid w:val="007131CE"/>
    <w:rsid w:val="0071335A"/>
    <w:rsid w:val="007133AB"/>
    <w:rsid w:val="007135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1E6"/>
    <w:rsid w:val="00714246"/>
    <w:rsid w:val="00714262"/>
    <w:rsid w:val="007146C1"/>
    <w:rsid w:val="0071473A"/>
    <w:rsid w:val="007148F4"/>
    <w:rsid w:val="0071492F"/>
    <w:rsid w:val="0071495F"/>
    <w:rsid w:val="007149DB"/>
    <w:rsid w:val="007149F7"/>
    <w:rsid w:val="00714A0E"/>
    <w:rsid w:val="00714AAF"/>
    <w:rsid w:val="00714AEC"/>
    <w:rsid w:val="00714B9C"/>
    <w:rsid w:val="00714DA7"/>
    <w:rsid w:val="007150E7"/>
    <w:rsid w:val="0071528A"/>
    <w:rsid w:val="007153D8"/>
    <w:rsid w:val="00715677"/>
    <w:rsid w:val="00715730"/>
    <w:rsid w:val="00715777"/>
    <w:rsid w:val="00715843"/>
    <w:rsid w:val="007158E2"/>
    <w:rsid w:val="00715A82"/>
    <w:rsid w:val="00715D7F"/>
    <w:rsid w:val="00715EE9"/>
    <w:rsid w:val="00715F0F"/>
    <w:rsid w:val="00715F5F"/>
    <w:rsid w:val="007162A7"/>
    <w:rsid w:val="0071637E"/>
    <w:rsid w:val="007163AD"/>
    <w:rsid w:val="007164CE"/>
    <w:rsid w:val="00716524"/>
    <w:rsid w:val="007166ED"/>
    <w:rsid w:val="00716C37"/>
    <w:rsid w:val="00716EB6"/>
    <w:rsid w:val="007170C6"/>
    <w:rsid w:val="00717145"/>
    <w:rsid w:val="00717148"/>
    <w:rsid w:val="007172FD"/>
    <w:rsid w:val="00717392"/>
    <w:rsid w:val="00717451"/>
    <w:rsid w:val="0071780B"/>
    <w:rsid w:val="00717984"/>
    <w:rsid w:val="00717E5D"/>
    <w:rsid w:val="00720069"/>
    <w:rsid w:val="007201EF"/>
    <w:rsid w:val="00720544"/>
    <w:rsid w:val="00720932"/>
    <w:rsid w:val="00720A77"/>
    <w:rsid w:val="00720C87"/>
    <w:rsid w:val="00720CA3"/>
    <w:rsid w:val="00720EAF"/>
    <w:rsid w:val="00720F55"/>
    <w:rsid w:val="0072104D"/>
    <w:rsid w:val="0072110D"/>
    <w:rsid w:val="007211CA"/>
    <w:rsid w:val="00721242"/>
    <w:rsid w:val="00721591"/>
    <w:rsid w:val="00721742"/>
    <w:rsid w:val="007219AC"/>
    <w:rsid w:val="007219E3"/>
    <w:rsid w:val="00721B5C"/>
    <w:rsid w:val="00721CA7"/>
    <w:rsid w:val="00721CBF"/>
    <w:rsid w:val="00721DAA"/>
    <w:rsid w:val="00721DFF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84F"/>
    <w:rsid w:val="007229B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15F"/>
    <w:rsid w:val="00724209"/>
    <w:rsid w:val="00724224"/>
    <w:rsid w:val="0072439A"/>
    <w:rsid w:val="007243C0"/>
    <w:rsid w:val="0072448C"/>
    <w:rsid w:val="00724529"/>
    <w:rsid w:val="007245BD"/>
    <w:rsid w:val="00724672"/>
    <w:rsid w:val="007246C0"/>
    <w:rsid w:val="007246FD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C1D"/>
    <w:rsid w:val="00725D7A"/>
    <w:rsid w:val="0072617E"/>
    <w:rsid w:val="00726222"/>
    <w:rsid w:val="007263B5"/>
    <w:rsid w:val="00726580"/>
    <w:rsid w:val="0072665C"/>
    <w:rsid w:val="0072667E"/>
    <w:rsid w:val="00726EE5"/>
    <w:rsid w:val="0072700C"/>
    <w:rsid w:val="007270E3"/>
    <w:rsid w:val="00727268"/>
    <w:rsid w:val="00727360"/>
    <w:rsid w:val="007273B1"/>
    <w:rsid w:val="007273B9"/>
    <w:rsid w:val="00727925"/>
    <w:rsid w:val="007279CD"/>
    <w:rsid w:val="00727A6A"/>
    <w:rsid w:val="00727BDB"/>
    <w:rsid w:val="00727BE1"/>
    <w:rsid w:val="00727D4B"/>
    <w:rsid w:val="00727D97"/>
    <w:rsid w:val="00727ECD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E55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1D5"/>
    <w:rsid w:val="007323B9"/>
    <w:rsid w:val="007324B9"/>
    <w:rsid w:val="007325F8"/>
    <w:rsid w:val="007329B4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910"/>
    <w:rsid w:val="00733BBF"/>
    <w:rsid w:val="00733C0B"/>
    <w:rsid w:val="00733D60"/>
    <w:rsid w:val="007341E3"/>
    <w:rsid w:val="00734325"/>
    <w:rsid w:val="0073438F"/>
    <w:rsid w:val="0073444B"/>
    <w:rsid w:val="0073461C"/>
    <w:rsid w:val="0073482A"/>
    <w:rsid w:val="007348D1"/>
    <w:rsid w:val="00734921"/>
    <w:rsid w:val="007349C8"/>
    <w:rsid w:val="00734A1E"/>
    <w:rsid w:val="00734D37"/>
    <w:rsid w:val="00734DA8"/>
    <w:rsid w:val="00734EA9"/>
    <w:rsid w:val="00734F68"/>
    <w:rsid w:val="00735007"/>
    <w:rsid w:val="00735083"/>
    <w:rsid w:val="007350C7"/>
    <w:rsid w:val="0073510F"/>
    <w:rsid w:val="00735192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AA2"/>
    <w:rsid w:val="00736B7A"/>
    <w:rsid w:val="00736B89"/>
    <w:rsid w:val="00736EF4"/>
    <w:rsid w:val="00736F63"/>
    <w:rsid w:val="00737257"/>
    <w:rsid w:val="0073739F"/>
    <w:rsid w:val="007373D1"/>
    <w:rsid w:val="007374B8"/>
    <w:rsid w:val="007375C1"/>
    <w:rsid w:val="00737708"/>
    <w:rsid w:val="00737866"/>
    <w:rsid w:val="007378E3"/>
    <w:rsid w:val="00737978"/>
    <w:rsid w:val="00737DD5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A66"/>
    <w:rsid w:val="00740FFC"/>
    <w:rsid w:val="0074103D"/>
    <w:rsid w:val="007412B0"/>
    <w:rsid w:val="00741526"/>
    <w:rsid w:val="00741763"/>
    <w:rsid w:val="0074176E"/>
    <w:rsid w:val="00741D95"/>
    <w:rsid w:val="00741FFA"/>
    <w:rsid w:val="00742137"/>
    <w:rsid w:val="00742288"/>
    <w:rsid w:val="00742398"/>
    <w:rsid w:val="007424BA"/>
    <w:rsid w:val="00742755"/>
    <w:rsid w:val="00742AAF"/>
    <w:rsid w:val="00742B75"/>
    <w:rsid w:val="00742E19"/>
    <w:rsid w:val="00742E23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B29"/>
    <w:rsid w:val="00743C07"/>
    <w:rsid w:val="00743CBC"/>
    <w:rsid w:val="00743D7E"/>
    <w:rsid w:val="00743FF5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5DE2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20AB"/>
    <w:rsid w:val="007523FB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2FEC"/>
    <w:rsid w:val="00753052"/>
    <w:rsid w:val="00753196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3D5F"/>
    <w:rsid w:val="00754046"/>
    <w:rsid w:val="00754059"/>
    <w:rsid w:val="007544F9"/>
    <w:rsid w:val="00754AC6"/>
    <w:rsid w:val="00754C31"/>
    <w:rsid w:val="00754E04"/>
    <w:rsid w:val="00754EBA"/>
    <w:rsid w:val="0075517D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46"/>
    <w:rsid w:val="00756561"/>
    <w:rsid w:val="007566A6"/>
    <w:rsid w:val="0075687F"/>
    <w:rsid w:val="00756A23"/>
    <w:rsid w:val="00756BEF"/>
    <w:rsid w:val="00756ECE"/>
    <w:rsid w:val="00756F57"/>
    <w:rsid w:val="00756FF3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05"/>
    <w:rsid w:val="007602E8"/>
    <w:rsid w:val="0076036B"/>
    <w:rsid w:val="00760476"/>
    <w:rsid w:val="0076053F"/>
    <w:rsid w:val="007605B0"/>
    <w:rsid w:val="007605FF"/>
    <w:rsid w:val="0076078B"/>
    <w:rsid w:val="00760835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0F0"/>
    <w:rsid w:val="0076214F"/>
    <w:rsid w:val="00762238"/>
    <w:rsid w:val="007625BB"/>
    <w:rsid w:val="00762792"/>
    <w:rsid w:val="007627E9"/>
    <w:rsid w:val="00762935"/>
    <w:rsid w:val="0076293F"/>
    <w:rsid w:val="00762B6B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4B"/>
    <w:rsid w:val="00764A56"/>
    <w:rsid w:val="00764C5E"/>
    <w:rsid w:val="00764D07"/>
    <w:rsid w:val="00764DE9"/>
    <w:rsid w:val="00764E20"/>
    <w:rsid w:val="00765433"/>
    <w:rsid w:val="007656A4"/>
    <w:rsid w:val="007656BC"/>
    <w:rsid w:val="0076586D"/>
    <w:rsid w:val="00765E5D"/>
    <w:rsid w:val="00765E84"/>
    <w:rsid w:val="00765EE8"/>
    <w:rsid w:val="007662D6"/>
    <w:rsid w:val="00766349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85"/>
    <w:rsid w:val="007711AC"/>
    <w:rsid w:val="007711E2"/>
    <w:rsid w:val="007711E5"/>
    <w:rsid w:val="00771234"/>
    <w:rsid w:val="007713E1"/>
    <w:rsid w:val="007717A3"/>
    <w:rsid w:val="00771833"/>
    <w:rsid w:val="007718E5"/>
    <w:rsid w:val="007719B5"/>
    <w:rsid w:val="007719D4"/>
    <w:rsid w:val="00771F65"/>
    <w:rsid w:val="00771F74"/>
    <w:rsid w:val="00771F85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658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8C1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6D1"/>
    <w:rsid w:val="00775798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259"/>
    <w:rsid w:val="00777556"/>
    <w:rsid w:val="007779F6"/>
    <w:rsid w:val="00777AA5"/>
    <w:rsid w:val="00777B9C"/>
    <w:rsid w:val="00777C43"/>
    <w:rsid w:val="00777C57"/>
    <w:rsid w:val="00777CE2"/>
    <w:rsid w:val="00777E15"/>
    <w:rsid w:val="00777E65"/>
    <w:rsid w:val="00780582"/>
    <w:rsid w:val="007805E0"/>
    <w:rsid w:val="00780720"/>
    <w:rsid w:val="00780764"/>
    <w:rsid w:val="0078076D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2FB2"/>
    <w:rsid w:val="0078310F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D75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189"/>
    <w:rsid w:val="0078525A"/>
    <w:rsid w:val="007853C8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61A"/>
    <w:rsid w:val="00786902"/>
    <w:rsid w:val="0078695D"/>
    <w:rsid w:val="0078696A"/>
    <w:rsid w:val="00786AFC"/>
    <w:rsid w:val="00786BFE"/>
    <w:rsid w:val="00786C18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089"/>
    <w:rsid w:val="00790439"/>
    <w:rsid w:val="007905E7"/>
    <w:rsid w:val="00790623"/>
    <w:rsid w:val="00790A84"/>
    <w:rsid w:val="00790BF2"/>
    <w:rsid w:val="00791634"/>
    <w:rsid w:val="007918AA"/>
    <w:rsid w:val="00791B2F"/>
    <w:rsid w:val="00791B44"/>
    <w:rsid w:val="00791B9F"/>
    <w:rsid w:val="00791BDB"/>
    <w:rsid w:val="00791D96"/>
    <w:rsid w:val="00791FCE"/>
    <w:rsid w:val="00792185"/>
    <w:rsid w:val="007921C1"/>
    <w:rsid w:val="0079225B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227"/>
    <w:rsid w:val="00794636"/>
    <w:rsid w:val="007947C6"/>
    <w:rsid w:val="00794834"/>
    <w:rsid w:val="00794A28"/>
    <w:rsid w:val="00794CCC"/>
    <w:rsid w:val="00794CF4"/>
    <w:rsid w:val="00795280"/>
    <w:rsid w:val="00795785"/>
    <w:rsid w:val="00795981"/>
    <w:rsid w:val="00795987"/>
    <w:rsid w:val="00795C61"/>
    <w:rsid w:val="00795CBD"/>
    <w:rsid w:val="00795F80"/>
    <w:rsid w:val="0079601B"/>
    <w:rsid w:val="007960F5"/>
    <w:rsid w:val="00796344"/>
    <w:rsid w:val="0079671A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036"/>
    <w:rsid w:val="00797179"/>
    <w:rsid w:val="0079722F"/>
    <w:rsid w:val="0079728D"/>
    <w:rsid w:val="007974D1"/>
    <w:rsid w:val="00797B41"/>
    <w:rsid w:val="00797C12"/>
    <w:rsid w:val="00797CD6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5CE"/>
    <w:rsid w:val="007A169D"/>
    <w:rsid w:val="007A1BF8"/>
    <w:rsid w:val="007A1C8F"/>
    <w:rsid w:val="007A1DA0"/>
    <w:rsid w:val="007A1E46"/>
    <w:rsid w:val="007A1F8B"/>
    <w:rsid w:val="007A208B"/>
    <w:rsid w:val="007A2189"/>
    <w:rsid w:val="007A2286"/>
    <w:rsid w:val="007A2358"/>
    <w:rsid w:val="007A2485"/>
    <w:rsid w:val="007A24AC"/>
    <w:rsid w:val="007A24EC"/>
    <w:rsid w:val="007A26E5"/>
    <w:rsid w:val="007A2989"/>
    <w:rsid w:val="007A2BDD"/>
    <w:rsid w:val="007A2BDE"/>
    <w:rsid w:val="007A2D46"/>
    <w:rsid w:val="007A2E6E"/>
    <w:rsid w:val="007A2E7E"/>
    <w:rsid w:val="007A2F07"/>
    <w:rsid w:val="007A2FBB"/>
    <w:rsid w:val="007A312E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99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683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0A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DB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5D5"/>
    <w:rsid w:val="007B174B"/>
    <w:rsid w:val="007B1922"/>
    <w:rsid w:val="007B1B5D"/>
    <w:rsid w:val="007B1F17"/>
    <w:rsid w:val="007B205C"/>
    <w:rsid w:val="007B223B"/>
    <w:rsid w:val="007B2280"/>
    <w:rsid w:val="007B2295"/>
    <w:rsid w:val="007B22E5"/>
    <w:rsid w:val="007B2379"/>
    <w:rsid w:val="007B2653"/>
    <w:rsid w:val="007B278D"/>
    <w:rsid w:val="007B2868"/>
    <w:rsid w:val="007B2AE2"/>
    <w:rsid w:val="007B2AF5"/>
    <w:rsid w:val="007B2B6F"/>
    <w:rsid w:val="007B30BA"/>
    <w:rsid w:val="007B3201"/>
    <w:rsid w:val="007B3500"/>
    <w:rsid w:val="007B361A"/>
    <w:rsid w:val="007B36C1"/>
    <w:rsid w:val="007B3A08"/>
    <w:rsid w:val="007B3A16"/>
    <w:rsid w:val="007B3A62"/>
    <w:rsid w:val="007B3A81"/>
    <w:rsid w:val="007B3B0A"/>
    <w:rsid w:val="007B3F9E"/>
    <w:rsid w:val="007B415A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4EF2"/>
    <w:rsid w:val="007B4F8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62B"/>
    <w:rsid w:val="007B67F6"/>
    <w:rsid w:val="007B6883"/>
    <w:rsid w:val="007B68C1"/>
    <w:rsid w:val="007B6ABD"/>
    <w:rsid w:val="007B6E5C"/>
    <w:rsid w:val="007B70D5"/>
    <w:rsid w:val="007B7192"/>
    <w:rsid w:val="007B7677"/>
    <w:rsid w:val="007B76B1"/>
    <w:rsid w:val="007B772A"/>
    <w:rsid w:val="007B7738"/>
    <w:rsid w:val="007B7BCA"/>
    <w:rsid w:val="007B7DA3"/>
    <w:rsid w:val="007B7F16"/>
    <w:rsid w:val="007C0034"/>
    <w:rsid w:val="007C02CD"/>
    <w:rsid w:val="007C0347"/>
    <w:rsid w:val="007C057F"/>
    <w:rsid w:val="007C0952"/>
    <w:rsid w:val="007C0980"/>
    <w:rsid w:val="007C0BB6"/>
    <w:rsid w:val="007C0BE9"/>
    <w:rsid w:val="007C0DE4"/>
    <w:rsid w:val="007C0E68"/>
    <w:rsid w:val="007C0ED2"/>
    <w:rsid w:val="007C0EDD"/>
    <w:rsid w:val="007C0F1F"/>
    <w:rsid w:val="007C0F48"/>
    <w:rsid w:val="007C1107"/>
    <w:rsid w:val="007C133B"/>
    <w:rsid w:val="007C1558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456"/>
    <w:rsid w:val="007C27D7"/>
    <w:rsid w:val="007C2863"/>
    <w:rsid w:val="007C2928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564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033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D8D"/>
    <w:rsid w:val="007C5E6D"/>
    <w:rsid w:val="007C6006"/>
    <w:rsid w:val="007C6018"/>
    <w:rsid w:val="007C6164"/>
    <w:rsid w:val="007C62CA"/>
    <w:rsid w:val="007C6748"/>
    <w:rsid w:val="007C67CE"/>
    <w:rsid w:val="007C6983"/>
    <w:rsid w:val="007C69DE"/>
    <w:rsid w:val="007C6D9C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615"/>
    <w:rsid w:val="007D077B"/>
    <w:rsid w:val="007D07D5"/>
    <w:rsid w:val="007D082D"/>
    <w:rsid w:val="007D0897"/>
    <w:rsid w:val="007D091C"/>
    <w:rsid w:val="007D09BB"/>
    <w:rsid w:val="007D0B38"/>
    <w:rsid w:val="007D0C67"/>
    <w:rsid w:val="007D0C9F"/>
    <w:rsid w:val="007D0CF8"/>
    <w:rsid w:val="007D10A8"/>
    <w:rsid w:val="007D10BD"/>
    <w:rsid w:val="007D1236"/>
    <w:rsid w:val="007D144C"/>
    <w:rsid w:val="007D1477"/>
    <w:rsid w:val="007D16D4"/>
    <w:rsid w:val="007D1BEA"/>
    <w:rsid w:val="007D1C42"/>
    <w:rsid w:val="007D1D4B"/>
    <w:rsid w:val="007D1DA3"/>
    <w:rsid w:val="007D1EE4"/>
    <w:rsid w:val="007D1FEB"/>
    <w:rsid w:val="007D2003"/>
    <w:rsid w:val="007D205C"/>
    <w:rsid w:val="007D22E1"/>
    <w:rsid w:val="007D257C"/>
    <w:rsid w:val="007D25BC"/>
    <w:rsid w:val="007D26C8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843"/>
    <w:rsid w:val="007D3ADB"/>
    <w:rsid w:val="007D3BA1"/>
    <w:rsid w:val="007D3DB5"/>
    <w:rsid w:val="007D3FED"/>
    <w:rsid w:val="007D4056"/>
    <w:rsid w:val="007D43E1"/>
    <w:rsid w:val="007D474A"/>
    <w:rsid w:val="007D4980"/>
    <w:rsid w:val="007D4D18"/>
    <w:rsid w:val="007D4E6C"/>
    <w:rsid w:val="007D5165"/>
    <w:rsid w:val="007D51D1"/>
    <w:rsid w:val="007D5366"/>
    <w:rsid w:val="007D536A"/>
    <w:rsid w:val="007D5745"/>
    <w:rsid w:val="007D5810"/>
    <w:rsid w:val="007D5904"/>
    <w:rsid w:val="007D5C1D"/>
    <w:rsid w:val="007D5C1E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DC7"/>
    <w:rsid w:val="007D6F56"/>
    <w:rsid w:val="007D712F"/>
    <w:rsid w:val="007D71F1"/>
    <w:rsid w:val="007D7441"/>
    <w:rsid w:val="007D753E"/>
    <w:rsid w:val="007D7750"/>
    <w:rsid w:val="007D77C6"/>
    <w:rsid w:val="007D77F6"/>
    <w:rsid w:val="007D781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4CC"/>
    <w:rsid w:val="007E164D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80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9E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4F75"/>
    <w:rsid w:val="007E51CA"/>
    <w:rsid w:val="007E5591"/>
    <w:rsid w:val="007E55C1"/>
    <w:rsid w:val="007E597A"/>
    <w:rsid w:val="007E5A5D"/>
    <w:rsid w:val="007E5C3C"/>
    <w:rsid w:val="007E5D67"/>
    <w:rsid w:val="007E5D7D"/>
    <w:rsid w:val="007E5EDA"/>
    <w:rsid w:val="007E5F6A"/>
    <w:rsid w:val="007E5FD2"/>
    <w:rsid w:val="007E609A"/>
    <w:rsid w:val="007E60DE"/>
    <w:rsid w:val="007E6180"/>
    <w:rsid w:val="007E646C"/>
    <w:rsid w:val="007E64B7"/>
    <w:rsid w:val="007E654B"/>
    <w:rsid w:val="007E6884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1E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069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159"/>
    <w:rsid w:val="007F32E5"/>
    <w:rsid w:val="007F331A"/>
    <w:rsid w:val="007F34AD"/>
    <w:rsid w:val="007F37C2"/>
    <w:rsid w:val="007F3CBB"/>
    <w:rsid w:val="007F3D6B"/>
    <w:rsid w:val="007F3EA0"/>
    <w:rsid w:val="007F4278"/>
    <w:rsid w:val="007F4358"/>
    <w:rsid w:val="007F4485"/>
    <w:rsid w:val="007F44CB"/>
    <w:rsid w:val="007F4521"/>
    <w:rsid w:val="007F452B"/>
    <w:rsid w:val="007F4611"/>
    <w:rsid w:val="007F46BB"/>
    <w:rsid w:val="007F46FF"/>
    <w:rsid w:val="007F47FC"/>
    <w:rsid w:val="007F4826"/>
    <w:rsid w:val="007F4A65"/>
    <w:rsid w:val="007F4ACE"/>
    <w:rsid w:val="007F4B36"/>
    <w:rsid w:val="007F4C3A"/>
    <w:rsid w:val="007F4EA8"/>
    <w:rsid w:val="007F50C6"/>
    <w:rsid w:val="007F5271"/>
    <w:rsid w:val="007F52EA"/>
    <w:rsid w:val="007F5355"/>
    <w:rsid w:val="007F55F0"/>
    <w:rsid w:val="007F57B8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1B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41"/>
    <w:rsid w:val="0080117B"/>
    <w:rsid w:val="0080143C"/>
    <w:rsid w:val="00801808"/>
    <w:rsid w:val="008019AA"/>
    <w:rsid w:val="00801A4D"/>
    <w:rsid w:val="00801BD0"/>
    <w:rsid w:val="00801C45"/>
    <w:rsid w:val="00801CC6"/>
    <w:rsid w:val="0080225E"/>
    <w:rsid w:val="008026A5"/>
    <w:rsid w:val="00802910"/>
    <w:rsid w:val="00802A46"/>
    <w:rsid w:val="00802B26"/>
    <w:rsid w:val="00802D1A"/>
    <w:rsid w:val="00802FB7"/>
    <w:rsid w:val="00803045"/>
    <w:rsid w:val="00803245"/>
    <w:rsid w:val="008038F6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3B5"/>
    <w:rsid w:val="00804569"/>
    <w:rsid w:val="00804C58"/>
    <w:rsid w:val="00804D0A"/>
    <w:rsid w:val="00804E2B"/>
    <w:rsid w:val="00804F92"/>
    <w:rsid w:val="00804F98"/>
    <w:rsid w:val="00804FB2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B17"/>
    <w:rsid w:val="00806C93"/>
    <w:rsid w:val="00806E73"/>
    <w:rsid w:val="00806F84"/>
    <w:rsid w:val="0080703C"/>
    <w:rsid w:val="00807194"/>
    <w:rsid w:val="0080740D"/>
    <w:rsid w:val="008074AA"/>
    <w:rsid w:val="00807654"/>
    <w:rsid w:val="00807681"/>
    <w:rsid w:val="00807998"/>
    <w:rsid w:val="00807AE9"/>
    <w:rsid w:val="00807B14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0F38"/>
    <w:rsid w:val="0081150F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51B"/>
    <w:rsid w:val="008127A3"/>
    <w:rsid w:val="008127E0"/>
    <w:rsid w:val="00812A10"/>
    <w:rsid w:val="00812A32"/>
    <w:rsid w:val="00812F4F"/>
    <w:rsid w:val="008133AF"/>
    <w:rsid w:val="008133B1"/>
    <w:rsid w:val="008133F2"/>
    <w:rsid w:val="00813567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B40"/>
    <w:rsid w:val="00814C63"/>
    <w:rsid w:val="00814E3F"/>
    <w:rsid w:val="00814E4A"/>
    <w:rsid w:val="00814EA5"/>
    <w:rsid w:val="00815150"/>
    <w:rsid w:val="0081534D"/>
    <w:rsid w:val="0081566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682"/>
    <w:rsid w:val="0081680F"/>
    <w:rsid w:val="008169B1"/>
    <w:rsid w:val="008169B7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220"/>
    <w:rsid w:val="0081785A"/>
    <w:rsid w:val="00817C30"/>
    <w:rsid w:val="00817C4F"/>
    <w:rsid w:val="00817CBB"/>
    <w:rsid w:val="00817D85"/>
    <w:rsid w:val="0082005F"/>
    <w:rsid w:val="008201E8"/>
    <w:rsid w:val="00820756"/>
    <w:rsid w:val="0082081E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AEA"/>
    <w:rsid w:val="00821BCA"/>
    <w:rsid w:val="00821C17"/>
    <w:rsid w:val="00821D02"/>
    <w:rsid w:val="00821E51"/>
    <w:rsid w:val="00821E6D"/>
    <w:rsid w:val="00821FA0"/>
    <w:rsid w:val="00821FCC"/>
    <w:rsid w:val="0082207B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1B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3F2"/>
    <w:rsid w:val="008244FF"/>
    <w:rsid w:val="0082495B"/>
    <w:rsid w:val="00824970"/>
    <w:rsid w:val="008249F0"/>
    <w:rsid w:val="00824A4F"/>
    <w:rsid w:val="00824A7D"/>
    <w:rsid w:val="00824E0D"/>
    <w:rsid w:val="00824E35"/>
    <w:rsid w:val="00824EF6"/>
    <w:rsid w:val="008253CE"/>
    <w:rsid w:val="0082545B"/>
    <w:rsid w:val="0082565C"/>
    <w:rsid w:val="00825730"/>
    <w:rsid w:val="0082579D"/>
    <w:rsid w:val="00825A31"/>
    <w:rsid w:val="00825D50"/>
    <w:rsid w:val="00825D63"/>
    <w:rsid w:val="00826038"/>
    <w:rsid w:val="008260E7"/>
    <w:rsid w:val="0082620B"/>
    <w:rsid w:val="00826245"/>
    <w:rsid w:val="008262B8"/>
    <w:rsid w:val="0082630F"/>
    <w:rsid w:val="0082633B"/>
    <w:rsid w:val="0082665E"/>
    <w:rsid w:val="00826755"/>
    <w:rsid w:val="00826992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7CA"/>
    <w:rsid w:val="00830AD7"/>
    <w:rsid w:val="00830BC6"/>
    <w:rsid w:val="00830BE6"/>
    <w:rsid w:val="00830C21"/>
    <w:rsid w:val="00830E8E"/>
    <w:rsid w:val="00830F30"/>
    <w:rsid w:val="008314ED"/>
    <w:rsid w:val="00831545"/>
    <w:rsid w:val="008315F1"/>
    <w:rsid w:val="0083160E"/>
    <w:rsid w:val="00831619"/>
    <w:rsid w:val="00831972"/>
    <w:rsid w:val="00831E09"/>
    <w:rsid w:val="0083202D"/>
    <w:rsid w:val="008324B2"/>
    <w:rsid w:val="0083253F"/>
    <w:rsid w:val="008326B7"/>
    <w:rsid w:val="008329D1"/>
    <w:rsid w:val="008329D8"/>
    <w:rsid w:val="00832C79"/>
    <w:rsid w:val="00832CC9"/>
    <w:rsid w:val="00832CFB"/>
    <w:rsid w:val="00832D3D"/>
    <w:rsid w:val="00832EFC"/>
    <w:rsid w:val="00833035"/>
    <w:rsid w:val="008331BF"/>
    <w:rsid w:val="008332DE"/>
    <w:rsid w:val="008333B6"/>
    <w:rsid w:val="00833431"/>
    <w:rsid w:val="00833596"/>
    <w:rsid w:val="00833612"/>
    <w:rsid w:val="008336FB"/>
    <w:rsid w:val="008338AE"/>
    <w:rsid w:val="00833984"/>
    <w:rsid w:val="008339A4"/>
    <w:rsid w:val="00833A4E"/>
    <w:rsid w:val="00833BC6"/>
    <w:rsid w:val="00833C2E"/>
    <w:rsid w:val="00833CF6"/>
    <w:rsid w:val="00833DDA"/>
    <w:rsid w:val="008344BF"/>
    <w:rsid w:val="00834737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690"/>
    <w:rsid w:val="008357A5"/>
    <w:rsid w:val="00835970"/>
    <w:rsid w:val="00835978"/>
    <w:rsid w:val="00835C2A"/>
    <w:rsid w:val="00835EC1"/>
    <w:rsid w:val="0083621A"/>
    <w:rsid w:val="008362A3"/>
    <w:rsid w:val="008364D8"/>
    <w:rsid w:val="0083668E"/>
    <w:rsid w:val="00836746"/>
    <w:rsid w:val="00836A66"/>
    <w:rsid w:val="00836ADE"/>
    <w:rsid w:val="00836D2A"/>
    <w:rsid w:val="00836DB0"/>
    <w:rsid w:val="00836F3E"/>
    <w:rsid w:val="00837741"/>
    <w:rsid w:val="0083788B"/>
    <w:rsid w:val="00837B0B"/>
    <w:rsid w:val="00837C18"/>
    <w:rsid w:val="00837D32"/>
    <w:rsid w:val="00837EA0"/>
    <w:rsid w:val="00837F44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752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2B"/>
    <w:rsid w:val="008439B8"/>
    <w:rsid w:val="00843DC4"/>
    <w:rsid w:val="00843EAC"/>
    <w:rsid w:val="00843F3F"/>
    <w:rsid w:val="0084406D"/>
    <w:rsid w:val="00844194"/>
    <w:rsid w:val="008444E9"/>
    <w:rsid w:val="008446B3"/>
    <w:rsid w:val="00844ABE"/>
    <w:rsid w:val="00844B5B"/>
    <w:rsid w:val="00844B9F"/>
    <w:rsid w:val="00844BC1"/>
    <w:rsid w:val="00844E0E"/>
    <w:rsid w:val="00844F3D"/>
    <w:rsid w:val="00844F61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AAD"/>
    <w:rsid w:val="00845B4D"/>
    <w:rsid w:val="00845B85"/>
    <w:rsid w:val="00845DED"/>
    <w:rsid w:val="00845E51"/>
    <w:rsid w:val="00845FAB"/>
    <w:rsid w:val="00845FDA"/>
    <w:rsid w:val="00846008"/>
    <w:rsid w:val="008460B7"/>
    <w:rsid w:val="00846162"/>
    <w:rsid w:val="00846371"/>
    <w:rsid w:val="008468D1"/>
    <w:rsid w:val="00846CAC"/>
    <w:rsid w:val="00846DA8"/>
    <w:rsid w:val="00847022"/>
    <w:rsid w:val="00847141"/>
    <w:rsid w:val="00847F16"/>
    <w:rsid w:val="008500FA"/>
    <w:rsid w:val="008500FE"/>
    <w:rsid w:val="008501C0"/>
    <w:rsid w:val="008502B1"/>
    <w:rsid w:val="00850305"/>
    <w:rsid w:val="0085038C"/>
    <w:rsid w:val="008504AC"/>
    <w:rsid w:val="008504D3"/>
    <w:rsid w:val="00850927"/>
    <w:rsid w:val="008509FB"/>
    <w:rsid w:val="00850C0C"/>
    <w:rsid w:val="00850EAE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EC3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7D"/>
    <w:rsid w:val="008525C5"/>
    <w:rsid w:val="008527E8"/>
    <w:rsid w:val="008528A6"/>
    <w:rsid w:val="008528CF"/>
    <w:rsid w:val="00852A21"/>
    <w:rsid w:val="00852B37"/>
    <w:rsid w:val="00852C05"/>
    <w:rsid w:val="00852E2A"/>
    <w:rsid w:val="00852E69"/>
    <w:rsid w:val="00852E7E"/>
    <w:rsid w:val="00852EBE"/>
    <w:rsid w:val="008531C7"/>
    <w:rsid w:val="008533C4"/>
    <w:rsid w:val="00853404"/>
    <w:rsid w:val="00853499"/>
    <w:rsid w:val="0085380D"/>
    <w:rsid w:val="00853B4A"/>
    <w:rsid w:val="00853D24"/>
    <w:rsid w:val="00853E60"/>
    <w:rsid w:val="00853EC5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4EAE"/>
    <w:rsid w:val="00855092"/>
    <w:rsid w:val="008551B2"/>
    <w:rsid w:val="0085530F"/>
    <w:rsid w:val="0085542F"/>
    <w:rsid w:val="008554F3"/>
    <w:rsid w:val="00855648"/>
    <w:rsid w:val="00855741"/>
    <w:rsid w:val="00855764"/>
    <w:rsid w:val="00855AAF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5D"/>
    <w:rsid w:val="00856D6F"/>
    <w:rsid w:val="00856F02"/>
    <w:rsid w:val="00856FB8"/>
    <w:rsid w:val="00857501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77D"/>
    <w:rsid w:val="008607C8"/>
    <w:rsid w:val="00860813"/>
    <w:rsid w:val="00860B86"/>
    <w:rsid w:val="00860CC8"/>
    <w:rsid w:val="00860D51"/>
    <w:rsid w:val="00860E24"/>
    <w:rsid w:val="00860F7A"/>
    <w:rsid w:val="008610B4"/>
    <w:rsid w:val="008610D0"/>
    <w:rsid w:val="0086118B"/>
    <w:rsid w:val="008611BF"/>
    <w:rsid w:val="00861244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374"/>
    <w:rsid w:val="00862480"/>
    <w:rsid w:val="008626A1"/>
    <w:rsid w:val="00862837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1FE"/>
    <w:rsid w:val="00864219"/>
    <w:rsid w:val="00864290"/>
    <w:rsid w:val="00864332"/>
    <w:rsid w:val="008643AB"/>
    <w:rsid w:val="008644AB"/>
    <w:rsid w:val="008646A7"/>
    <w:rsid w:val="0086477A"/>
    <w:rsid w:val="0086490C"/>
    <w:rsid w:val="00864997"/>
    <w:rsid w:val="00864D65"/>
    <w:rsid w:val="00864E55"/>
    <w:rsid w:val="00864E6F"/>
    <w:rsid w:val="0086508E"/>
    <w:rsid w:val="008650D3"/>
    <w:rsid w:val="00865140"/>
    <w:rsid w:val="0086537B"/>
    <w:rsid w:val="008653C3"/>
    <w:rsid w:val="0086553E"/>
    <w:rsid w:val="0086557D"/>
    <w:rsid w:val="00865748"/>
    <w:rsid w:val="008658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D7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6FC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5B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5E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507"/>
    <w:rsid w:val="00874721"/>
    <w:rsid w:val="008747A6"/>
    <w:rsid w:val="008748B1"/>
    <w:rsid w:val="00874C8A"/>
    <w:rsid w:val="00874F6D"/>
    <w:rsid w:val="00875063"/>
    <w:rsid w:val="0087550F"/>
    <w:rsid w:val="0087565E"/>
    <w:rsid w:val="00875745"/>
    <w:rsid w:val="00875959"/>
    <w:rsid w:val="008759EE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30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3B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1DD"/>
    <w:rsid w:val="0088125B"/>
    <w:rsid w:val="008815F0"/>
    <w:rsid w:val="00881652"/>
    <w:rsid w:val="00881756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8A7"/>
    <w:rsid w:val="008849C5"/>
    <w:rsid w:val="00884A0C"/>
    <w:rsid w:val="008852E5"/>
    <w:rsid w:val="0088544A"/>
    <w:rsid w:val="00885544"/>
    <w:rsid w:val="008855AB"/>
    <w:rsid w:val="00885908"/>
    <w:rsid w:val="00885A23"/>
    <w:rsid w:val="00885AF5"/>
    <w:rsid w:val="00885B78"/>
    <w:rsid w:val="00885F36"/>
    <w:rsid w:val="00886021"/>
    <w:rsid w:val="0088676C"/>
    <w:rsid w:val="00886772"/>
    <w:rsid w:val="008867E9"/>
    <w:rsid w:val="00886BED"/>
    <w:rsid w:val="00886C34"/>
    <w:rsid w:val="00886CD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A99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A39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9D4"/>
    <w:rsid w:val="00892A9D"/>
    <w:rsid w:val="00892B3B"/>
    <w:rsid w:val="00892D27"/>
    <w:rsid w:val="00892FBC"/>
    <w:rsid w:val="008930DC"/>
    <w:rsid w:val="00893226"/>
    <w:rsid w:val="0089324E"/>
    <w:rsid w:val="00893271"/>
    <w:rsid w:val="008932EC"/>
    <w:rsid w:val="00893411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6CD"/>
    <w:rsid w:val="00894740"/>
    <w:rsid w:val="00894811"/>
    <w:rsid w:val="00894876"/>
    <w:rsid w:val="00894B4A"/>
    <w:rsid w:val="00894C36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8EC"/>
    <w:rsid w:val="00895919"/>
    <w:rsid w:val="00895E2E"/>
    <w:rsid w:val="00895EE7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271"/>
    <w:rsid w:val="00897324"/>
    <w:rsid w:val="00897798"/>
    <w:rsid w:val="00897972"/>
    <w:rsid w:val="00897980"/>
    <w:rsid w:val="00897B39"/>
    <w:rsid w:val="00897BB8"/>
    <w:rsid w:val="00897ECF"/>
    <w:rsid w:val="008A0603"/>
    <w:rsid w:val="008A09A8"/>
    <w:rsid w:val="008A0B23"/>
    <w:rsid w:val="008A0D81"/>
    <w:rsid w:val="008A0DD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193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3FC"/>
    <w:rsid w:val="008A44C1"/>
    <w:rsid w:val="008A45FB"/>
    <w:rsid w:val="008A466B"/>
    <w:rsid w:val="008A4927"/>
    <w:rsid w:val="008A494F"/>
    <w:rsid w:val="008A4B28"/>
    <w:rsid w:val="008A4D15"/>
    <w:rsid w:val="008A4D25"/>
    <w:rsid w:val="008A4D84"/>
    <w:rsid w:val="008A4E46"/>
    <w:rsid w:val="008A4F61"/>
    <w:rsid w:val="008A4FCA"/>
    <w:rsid w:val="008A524F"/>
    <w:rsid w:val="008A54A8"/>
    <w:rsid w:val="008A5535"/>
    <w:rsid w:val="008A5671"/>
    <w:rsid w:val="008A58C8"/>
    <w:rsid w:val="008A596C"/>
    <w:rsid w:val="008A5A37"/>
    <w:rsid w:val="008A5B05"/>
    <w:rsid w:val="008A5D02"/>
    <w:rsid w:val="008A5E0E"/>
    <w:rsid w:val="008A5E6B"/>
    <w:rsid w:val="008A5F4A"/>
    <w:rsid w:val="008A5FB9"/>
    <w:rsid w:val="008A601B"/>
    <w:rsid w:val="008A6264"/>
    <w:rsid w:val="008A652B"/>
    <w:rsid w:val="008A67A2"/>
    <w:rsid w:val="008A6945"/>
    <w:rsid w:val="008A695F"/>
    <w:rsid w:val="008A6A93"/>
    <w:rsid w:val="008A6BD3"/>
    <w:rsid w:val="008A6D55"/>
    <w:rsid w:val="008A6F39"/>
    <w:rsid w:val="008A6FA9"/>
    <w:rsid w:val="008A7009"/>
    <w:rsid w:val="008A749B"/>
    <w:rsid w:val="008A7782"/>
    <w:rsid w:val="008A784F"/>
    <w:rsid w:val="008A791E"/>
    <w:rsid w:val="008A7CE3"/>
    <w:rsid w:val="008A7E94"/>
    <w:rsid w:val="008A7F1A"/>
    <w:rsid w:val="008B02FF"/>
    <w:rsid w:val="008B0342"/>
    <w:rsid w:val="008B048D"/>
    <w:rsid w:val="008B06F1"/>
    <w:rsid w:val="008B090E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9D0"/>
    <w:rsid w:val="008B1E4C"/>
    <w:rsid w:val="008B1ED5"/>
    <w:rsid w:val="008B21CE"/>
    <w:rsid w:val="008B22AB"/>
    <w:rsid w:val="008B26DA"/>
    <w:rsid w:val="008B277E"/>
    <w:rsid w:val="008B27EB"/>
    <w:rsid w:val="008B27F2"/>
    <w:rsid w:val="008B2968"/>
    <w:rsid w:val="008B2D51"/>
    <w:rsid w:val="008B304A"/>
    <w:rsid w:val="008B3162"/>
    <w:rsid w:val="008B31C0"/>
    <w:rsid w:val="008B3470"/>
    <w:rsid w:val="008B34EF"/>
    <w:rsid w:val="008B352F"/>
    <w:rsid w:val="008B35BC"/>
    <w:rsid w:val="008B35C4"/>
    <w:rsid w:val="008B371F"/>
    <w:rsid w:val="008B3960"/>
    <w:rsid w:val="008B3AAB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CA2"/>
    <w:rsid w:val="008B5CFD"/>
    <w:rsid w:val="008B5EA1"/>
    <w:rsid w:val="008B5F60"/>
    <w:rsid w:val="008B5FC7"/>
    <w:rsid w:val="008B60C5"/>
    <w:rsid w:val="008B628A"/>
    <w:rsid w:val="008B62AE"/>
    <w:rsid w:val="008B639A"/>
    <w:rsid w:val="008B659A"/>
    <w:rsid w:val="008B6768"/>
    <w:rsid w:val="008B6A93"/>
    <w:rsid w:val="008B6D0D"/>
    <w:rsid w:val="008B7106"/>
    <w:rsid w:val="008B712F"/>
    <w:rsid w:val="008B71EF"/>
    <w:rsid w:val="008B7391"/>
    <w:rsid w:val="008B7586"/>
    <w:rsid w:val="008B7649"/>
    <w:rsid w:val="008B7809"/>
    <w:rsid w:val="008B7817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BC8"/>
    <w:rsid w:val="008C0CB9"/>
    <w:rsid w:val="008C0E31"/>
    <w:rsid w:val="008C0EDD"/>
    <w:rsid w:val="008C0F95"/>
    <w:rsid w:val="008C0FB1"/>
    <w:rsid w:val="008C1484"/>
    <w:rsid w:val="008C15CF"/>
    <w:rsid w:val="008C18BA"/>
    <w:rsid w:val="008C191D"/>
    <w:rsid w:val="008C19EA"/>
    <w:rsid w:val="008C1E1B"/>
    <w:rsid w:val="008C1E36"/>
    <w:rsid w:val="008C23AD"/>
    <w:rsid w:val="008C2454"/>
    <w:rsid w:val="008C2512"/>
    <w:rsid w:val="008C27BC"/>
    <w:rsid w:val="008C2960"/>
    <w:rsid w:val="008C2968"/>
    <w:rsid w:val="008C2B6A"/>
    <w:rsid w:val="008C2C4E"/>
    <w:rsid w:val="008C2CEA"/>
    <w:rsid w:val="008C30AB"/>
    <w:rsid w:val="008C3257"/>
    <w:rsid w:val="008C3343"/>
    <w:rsid w:val="008C33CD"/>
    <w:rsid w:val="008C33D9"/>
    <w:rsid w:val="008C3629"/>
    <w:rsid w:val="008C3AC7"/>
    <w:rsid w:val="008C3BB6"/>
    <w:rsid w:val="008C3BD5"/>
    <w:rsid w:val="008C3C1A"/>
    <w:rsid w:val="008C3D75"/>
    <w:rsid w:val="008C3E57"/>
    <w:rsid w:val="008C46E1"/>
    <w:rsid w:val="008C4714"/>
    <w:rsid w:val="008C471F"/>
    <w:rsid w:val="008C48F9"/>
    <w:rsid w:val="008C4B1C"/>
    <w:rsid w:val="008C4B49"/>
    <w:rsid w:val="008C4B53"/>
    <w:rsid w:val="008C4B5E"/>
    <w:rsid w:val="008C4BF6"/>
    <w:rsid w:val="008C4CD9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2DF"/>
    <w:rsid w:val="008C64EB"/>
    <w:rsid w:val="008C6584"/>
    <w:rsid w:val="008C6698"/>
    <w:rsid w:val="008C6B44"/>
    <w:rsid w:val="008C6BCE"/>
    <w:rsid w:val="008C7002"/>
    <w:rsid w:val="008C7013"/>
    <w:rsid w:val="008C7022"/>
    <w:rsid w:val="008C7418"/>
    <w:rsid w:val="008C75AC"/>
    <w:rsid w:val="008C75C4"/>
    <w:rsid w:val="008C7688"/>
    <w:rsid w:val="008C7715"/>
    <w:rsid w:val="008C7A7C"/>
    <w:rsid w:val="008C7B09"/>
    <w:rsid w:val="008C7B4E"/>
    <w:rsid w:val="008C7CF1"/>
    <w:rsid w:val="008C7F9A"/>
    <w:rsid w:val="008D0124"/>
    <w:rsid w:val="008D021A"/>
    <w:rsid w:val="008D05E3"/>
    <w:rsid w:val="008D06C3"/>
    <w:rsid w:val="008D0713"/>
    <w:rsid w:val="008D071D"/>
    <w:rsid w:val="008D0CAC"/>
    <w:rsid w:val="008D0CE3"/>
    <w:rsid w:val="008D0D28"/>
    <w:rsid w:val="008D0E9A"/>
    <w:rsid w:val="008D1001"/>
    <w:rsid w:val="008D10AE"/>
    <w:rsid w:val="008D1440"/>
    <w:rsid w:val="008D148B"/>
    <w:rsid w:val="008D1577"/>
    <w:rsid w:val="008D1608"/>
    <w:rsid w:val="008D17ED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79C"/>
    <w:rsid w:val="008D287A"/>
    <w:rsid w:val="008D2A1A"/>
    <w:rsid w:val="008D2A89"/>
    <w:rsid w:val="008D2BC6"/>
    <w:rsid w:val="008D2C62"/>
    <w:rsid w:val="008D2DA9"/>
    <w:rsid w:val="008D2FCC"/>
    <w:rsid w:val="008D3063"/>
    <w:rsid w:val="008D334D"/>
    <w:rsid w:val="008D3561"/>
    <w:rsid w:val="008D35C4"/>
    <w:rsid w:val="008D3674"/>
    <w:rsid w:val="008D3742"/>
    <w:rsid w:val="008D393D"/>
    <w:rsid w:val="008D3CB1"/>
    <w:rsid w:val="008D3CB4"/>
    <w:rsid w:val="008D41BA"/>
    <w:rsid w:val="008D42A4"/>
    <w:rsid w:val="008D43A7"/>
    <w:rsid w:val="008D446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C74"/>
    <w:rsid w:val="008D5E9D"/>
    <w:rsid w:val="008D60E9"/>
    <w:rsid w:val="008D6176"/>
    <w:rsid w:val="008D624B"/>
    <w:rsid w:val="008D6590"/>
    <w:rsid w:val="008D677B"/>
    <w:rsid w:val="008D67AC"/>
    <w:rsid w:val="008D683B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D8B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967"/>
    <w:rsid w:val="008E09C3"/>
    <w:rsid w:val="008E0ADC"/>
    <w:rsid w:val="008E0AF3"/>
    <w:rsid w:val="008E0B47"/>
    <w:rsid w:val="008E0CF5"/>
    <w:rsid w:val="008E0D1D"/>
    <w:rsid w:val="008E0E23"/>
    <w:rsid w:val="008E0E6F"/>
    <w:rsid w:val="008E1154"/>
    <w:rsid w:val="008E12CC"/>
    <w:rsid w:val="008E1326"/>
    <w:rsid w:val="008E152C"/>
    <w:rsid w:val="008E15D4"/>
    <w:rsid w:val="008E1614"/>
    <w:rsid w:val="008E16B8"/>
    <w:rsid w:val="008E191B"/>
    <w:rsid w:val="008E1CF3"/>
    <w:rsid w:val="008E1E34"/>
    <w:rsid w:val="008E1E88"/>
    <w:rsid w:val="008E1EA0"/>
    <w:rsid w:val="008E2021"/>
    <w:rsid w:val="008E20E1"/>
    <w:rsid w:val="008E20F9"/>
    <w:rsid w:val="008E2212"/>
    <w:rsid w:val="008E232D"/>
    <w:rsid w:val="008E233A"/>
    <w:rsid w:val="008E23B0"/>
    <w:rsid w:val="008E243C"/>
    <w:rsid w:val="008E251A"/>
    <w:rsid w:val="008E252E"/>
    <w:rsid w:val="008E25BB"/>
    <w:rsid w:val="008E276A"/>
    <w:rsid w:val="008E2910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0F2"/>
    <w:rsid w:val="008E4170"/>
    <w:rsid w:val="008E425A"/>
    <w:rsid w:val="008E4286"/>
    <w:rsid w:val="008E4487"/>
    <w:rsid w:val="008E451B"/>
    <w:rsid w:val="008E454A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7A1"/>
    <w:rsid w:val="008E7B34"/>
    <w:rsid w:val="008E7F56"/>
    <w:rsid w:val="008E7FED"/>
    <w:rsid w:val="008F00E5"/>
    <w:rsid w:val="008F0321"/>
    <w:rsid w:val="008F05AD"/>
    <w:rsid w:val="008F05BA"/>
    <w:rsid w:val="008F0653"/>
    <w:rsid w:val="008F087C"/>
    <w:rsid w:val="008F08F7"/>
    <w:rsid w:val="008F0988"/>
    <w:rsid w:val="008F09CF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8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1E2E"/>
    <w:rsid w:val="008F23C7"/>
    <w:rsid w:val="008F248F"/>
    <w:rsid w:val="008F27DD"/>
    <w:rsid w:val="008F282B"/>
    <w:rsid w:val="008F2AC4"/>
    <w:rsid w:val="008F2D08"/>
    <w:rsid w:val="008F376B"/>
    <w:rsid w:val="008F3900"/>
    <w:rsid w:val="008F3CA8"/>
    <w:rsid w:val="008F3CF9"/>
    <w:rsid w:val="008F3EA7"/>
    <w:rsid w:val="008F3F58"/>
    <w:rsid w:val="008F41AB"/>
    <w:rsid w:val="008F445A"/>
    <w:rsid w:val="008F447D"/>
    <w:rsid w:val="008F449D"/>
    <w:rsid w:val="008F4516"/>
    <w:rsid w:val="008F454E"/>
    <w:rsid w:val="008F4CA6"/>
    <w:rsid w:val="008F4D7D"/>
    <w:rsid w:val="008F4D84"/>
    <w:rsid w:val="008F4FC4"/>
    <w:rsid w:val="008F5076"/>
    <w:rsid w:val="008F52E0"/>
    <w:rsid w:val="008F5806"/>
    <w:rsid w:val="008F59AD"/>
    <w:rsid w:val="008F5AB5"/>
    <w:rsid w:val="008F5D4F"/>
    <w:rsid w:val="008F5D5B"/>
    <w:rsid w:val="008F62C0"/>
    <w:rsid w:val="008F641D"/>
    <w:rsid w:val="008F6438"/>
    <w:rsid w:val="008F64BD"/>
    <w:rsid w:val="008F661E"/>
    <w:rsid w:val="008F66CE"/>
    <w:rsid w:val="008F6758"/>
    <w:rsid w:val="008F675D"/>
    <w:rsid w:val="008F6778"/>
    <w:rsid w:val="008F6D0F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DEE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7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08"/>
    <w:rsid w:val="00902D9C"/>
    <w:rsid w:val="0090301C"/>
    <w:rsid w:val="009033F8"/>
    <w:rsid w:val="0090341F"/>
    <w:rsid w:val="0090360E"/>
    <w:rsid w:val="00903883"/>
    <w:rsid w:val="00903A30"/>
    <w:rsid w:val="00903EB4"/>
    <w:rsid w:val="009041AA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5A7"/>
    <w:rsid w:val="00905727"/>
    <w:rsid w:val="00905809"/>
    <w:rsid w:val="0090583E"/>
    <w:rsid w:val="009058EC"/>
    <w:rsid w:val="00905B1E"/>
    <w:rsid w:val="00905BA5"/>
    <w:rsid w:val="00905D09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7C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374"/>
    <w:rsid w:val="0091147D"/>
    <w:rsid w:val="009114E2"/>
    <w:rsid w:val="00911885"/>
    <w:rsid w:val="00911B21"/>
    <w:rsid w:val="00911C68"/>
    <w:rsid w:val="00911C9B"/>
    <w:rsid w:val="00911EA1"/>
    <w:rsid w:val="00911FB4"/>
    <w:rsid w:val="00912160"/>
    <w:rsid w:val="0091225A"/>
    <w:rsid w:val="0091236C"/>
    <w:rsid w:val="009126EF"/>
    <w:rsid w:val="00912709"/>
    <w:rsid w:val="0091280D"/>
    <w:rsid w:val="00912A27"/>
    <w:rsid w:val="00912A2B"/>
    <w:rsid w:val="00912A69"/>
    <w:rsid w:val="00912B98"/>
    <w:rsid w:val="00912B99"/>
    <w:rsid w:val="00912BB1"/>
    <w:rsid w:val="00912D6E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93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DB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5BC"/>
    <w:rsid w:val="0091769A"/>
    <w:rsid w:val="0091784B"/>
    <w:rsid w:val="00917A0C"/>
    <w:rsid w:val="00917D61"/>
    <w:rsid w:val="00917D65"/>
    <w:rsid w:val="00917DA9"/>
    <w:rsid w:val="00917EE1"/>
    <w:rsid w:val="00917F6D"/>
    <w:rsid w:val="009200C9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596"/>
    <w:rsid w:val="00921623"/>
    <w:rsid w:val="00921816"/>
    <w:rsid w:val="00921838"/>
    <w:rsid w:val="009218D8"/>
    <w:rsid w:val="00921A96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7F9"/>
    <w:rsid w:val="0092287D"/>
    <w:rsid w:val="00922A0F"/>
    <w:rsid w:val="00922A79"/>
    <w:rsid w:val="00922F3E"/>
    <w:rsid w:val="00923140"/>
    <w:rsid w:val="0092334D"/>
    <w:rsid w:val="0092369A"/>
    <w:rsid w:val="00923836"/>
    <w:rsid w:val="00923A5E"/>
    <w:rsid w:val="00923AF5"/>
    <w:rsid w:val="00923F33"/>
    <w:rsid w:val="009240ED"/>
    <w:rsid w:val="00924258"/>
    <w:rsid w:val="00924383"/>
    <w:rsid w:val="009245C6"/>
    <w:rsid w:val="0092478C"/>
    <w:rsid w:val="009247F6"/>
    <w:rsid w:val="009248DD"/>
    <w:rsid w:val="00924907"/>
    <w:rsid w:val="00924C3C"/>
    <w:rsid w:val="00924FD8"/>
    <w:rsid w:val="009250B2"/>
    <w:rsid w:val="00925279"/>
    <w:rsid w:val="00925378"/>
    <w:rsid w:val="0092575F"/>
    <w:rsid w:val="009259A2"/>
    <w:rsid w:val="00925A68"/>
    <w:rsid w:val="00925DF3"/>
    <w:rsid w:val="00925EB0"/>
    <w:rsid w:val="00926141"/>
    <w:rsid w:val="0092614B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09B"/>
    <w:rsid w:val="0092753E"/>
    <w:rsid w:val="009276DC"/>
    <w:rsid w:val="00927746"/>
    <w:rsid w:val="009278E1"/>
    <w:rsid w:val="00927A33"/>
    <w:rsid w:val="00927AAD"/>
    <w:rsid w:val="00927C7A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5C"/>
    <w:rsid w:val="00931266"/>
    <w:rsid w:val="009317F2"/>
    <w:rsid w:val="009320AC"/>
    <w:rsid w:val="0093215B"/>
    <w:rsid w:val="00932433"/>
    <w:rsid w:val="00932603"/>
    <w:rsid w:val="009326A2"/>
    <w:rsid w:val="0093289B"/>
    <w:rsid w:val="009329DF"/>
    <w:rsid w:val="00932AC4"/>
    <w:rsid w:val="00932D34"/>
    <w:rsid w:val="00932DE3"/>
    <w:rsid w:val="00932EC5"/>
    <w:rsid w:val="00932F1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0A4"/>
    <w:rsid w:val="009343DB"/>
    <w:rsid w:val="009343F6"/>
    <w:rsid w:val="00934540"/>
    <w:rsid w:val="0093469A"/>
    <w:rsid w:val="009346B5"/>
    <w:rsid w:val="009346EE"/>
    <w:rsid w:val="00934765"/>
    <w:rsid w:val="009347F2"/>
    <w:rsid w:val="00934AD6"/>
    <w:rsid w:val="00934C98"/>
    <w:rsid w:val="00934F78"/>
    <w:rsid w:val="009350AD"/>
    <w:rsid w:val="009350ED"/>
    <w:rsid w:val="00935213"/>
    <w:rsid w:val="009355AB"/>
    <w:rsid w:val="00935615"/>
    <w:rsid w:val="00935C8C"/>
    <w:rsid w:val="00935DCE"/>
    <w:rsid w:val="00935EDB"/>
    <w:rsid w:val="00936462"/>
    <w:rsid w:val="009367AB"/>
    <w:rsid w:val="009367D2"/>
    <w:rsid w:val="00936A25"/>
    <w:rsid w:val="00936A9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54C"/>
    <w:rsid w:val="009409A2"/>
    <w:rsid w:val="00940ABC"/>
    <w:rsid w:val="00940B62"/>
    <w:rsid w:val="00940DDE"/>
    <w:rsid w:val="00940EBF"/>
    <w:rsid w:val="00940F81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86C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86"/>
    <w:rsid w:val="00943997"/>
    <w:rsid w:val="00943DBE"/>
    <w:rsid w:val="00943FF6"/>
    <w:rsid w:val="0094412D"/>
    <w:rsid w:val="00944384"/>
    <w:rsid w:val="00944427"/>
    <w:rsid w:val="00944608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9A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035"/>
    <w:rsid w:val="009513BA"/>
    <w:rsid w:val="00951512"/>
    <w:rsid w:val="00951613"/>
    <w:rsid w:val="009516CC"/>
    <w:rsid w:val="009516F8"/>
    <w:rsid w:val="009517DE"/>
    <w:rsid w:val="00951805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2C"/>
    <w:rsid w:val="00953846"/>
    <w:rsid w:val="00953887"/>
    <w:rsid w:val="00953B4A"/>
    <w:rsid w:val="00953CC5"/>
    <w:rsid w:val="00953FC5"/>
    <w:rsid w:val="00954008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30C"/>
    <w:rsid w:val="0095541C"/>
    <w:rsid w:val="00955918"/>
    <w:rsid w:val="0095591D"/>
    <w:rsid w:val="00955B85"/>
    <w:rsid w:val="00955DD3"/>
    <w:rsid w:val="00955E61"/>
    <w:rsid w:val="00955F49"/>
    <w:rsid w:val="00956473"/>
    <w:rsid w:val="009565B3"/>
    <w:rsid w:val="0095665C"/>
    <w:rsid w:val="009568B8"/>
    <w:rsid w:val="00956944"/>
    <w:rsid w:val="00956A1A"/>
    <w:rsid w:val="00956BCE"/>
    <w:rsid w:val="00956E15"/>
    <w:rsid w:val="00957698"/>
    <w:rsid w:val="00957775"/>
    <w:rsid w:val="00957A6E"/>
    <w:rsid w:val="00957AF2"/>
    <w:rsid w:val="00957C4D"/>
    <w:rsid w:val="00957CAB"/>
    <w:rsid w:val="00957CCD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4A5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397"/>
    <w:rsid w:val="009614BC"/>
    <w:rsid w:val="009616C8"/>
    <w:rsid w:val="00961964"/>
    <w:rsid w:val="009619A5"/>
    <w:rsid w:val="00961ABF"/>
    <w:rsid w:val="00962259"/>
    <w:rsid w:val="0096227A"/>
    <w:rsid w:val="00962314"/>
    <w:rsid w:val="00962351"/>
    <w:rsid w:val="009623D8"/>
    <w:rsid w:val="009624D5"/>
    <w:rsid w:val="009626A2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16C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956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3BF"/>
    <w:rsid w:val="009675C2"/>
    <w:rsid w:val="0096765C"/>
    <w:rsid w:val="00967667"/>
    <w:rsid w:val="00967731"/>
    <w:rsid w:val="00967791"/>
    <w:rsid w:val="009678F0"/>
    <w:rsid w:val="0096799B"/>
    <w:rsid w:val="00967C1D"/>
    <w:rsid w:val="00967E50"/>
    <w:rsid w:val="00970017"/>
    <w:rsid w:val="0097016D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8DE"/>
    <w:rsid w:val="00972AE2"/>
    <w:rsid w:val="00972B06"/>
    <w:rsid w:val="00972B44"/>
    <w:rsid w:val="00972E12"/>
    <w:rsid w:val="00972E65"/>
    <w:rsid w:val="00972F42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435"/>
    <w:rsid w:val="00974453"/>
    <w:rsid w:val="009744FF"/>
    <w:rsid w:val="009746A9"/>
    <w:rsid w:val="00974721"/>
    <w:rsid w:val="009747B7"/>
    <w:rsid w:val="0097491E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B96"/>
    <w:rsid w:val="00976BF6"/>
    <w:rsid w:val="00976C89"/>
    <w:rsid w:val="00976CAF"/>
    <w:rsid w:val="00976D91"/>
    <w:rsid w:val="00976F3D"/>
    <w:rsid w:val="00977020"/>
    <w:rsid w:val="0097712A"/>
    <w:rsid w:val="0097737A"/>
    <w:rsid w:val="009778EE"/>
    <w:rsid w:val="00977935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27"/>
    <w:rsid w:val="0098105A"/>
    <w:rsid w:val="00981091"/>
    <w:rsid w:val="0098130D"/>
    <w:rsid w:val="00981428"/>
    <w:rsid w:val="009814AF"/>
    <w:rsid w:val="0098153B"/>
    <w:rsid w:val="00981827"/>
    <w:rsid w:val="00981965"/>
    <w:rsid w:val="009819CC"/>
    <w:rsid w:val="00981A5D"/>
    <w:rsid w:val="00981AC4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5E5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4F30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156"/>
    <w:rsid w:val="00987249"/>
    <w:rsid w:val="00987693"/>
    <w:rsid w:val="009878C5"/>
    <w:rsid w:val="00987AC0"/>
    <w:rsid w:val="00987E25"/>
    <w:rsid w:val="009903E4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1BA"/>
    <w:rsid w:val="009916B9"/>
    <w:rsid w:val="009918D7"/>
    <w:rsid w:val="00991932"/>
    <w:rsid w:val="00991C6E"/>
    <w:rsid w:val="00991CE0"/>
    <w:rsid w:val="00991D27"/>
    <w:rsid w:val="00991EB7"/>
    <w:rsid w:val="00992284"/>
    <w:rsid w:val="009924FE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5A3"/>
    <w:rsid w:val="00993A11"/>
    <w:rsid w:val="00993A39"/>
    <w:rsid w:val="00993CFC"/>
    <w:rsid w:val="00993DA2"/>
    <w:rsid w:val="00993DD6"/>
    <w:rsid w:val="00993F0A"/>
    <w:rsid w:val="00994090"/>
    <w:rsid w:val="0099422C"/>
    <w:rsid w:val="009942F9"/>
    <w:rsid w:val="009945B7"/>
    <w:rsid w:val="0099477C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CCB"/>
    <w:rsid w:val="00995D31"/>
    <w:rsid w:val="00995DDA"/>
    <w:rsid w:val="00995E8F"/>
    <w:rsid w:val="00996244"/>
    <w:rsid w:val="00996302"/>
    <w:rsid w:val="00996337"/>
    <w:rsid w:val="00996394"/>
    <w:rsid w:val="00996BE2"/>
    <w:rsid w:val="00996D81"/>
    <w:rsid w:val="00997128"/>
    <w:rsid w:val="009971CB"/>
    <w:rsid w:val="0099747F"/>
    <w:rsid w:val="0099756C"/>
    <w:rsid w:val="009975B1"/>
    <w:rsid w:val="00997631"/>
    <w:rsid w:val="0099781C"/>
    <w:rsid w:val="00997992"/>
    <w:rsid w:val="009979E2"/>
    <w:rsid w:val="00997B2C"/>
    <w:rsid w:val="00997B4C"/>
    <w:rsid w:val="00997B67"/>
    <w:rsid w:val="00997C69"/>
    <w:rsid w:val="00997E15"/>
    <w:rsid w:val="00997FB1"/>
    <w:rsid w:val="009A0361"/>
    <w:rsid w:val="009A050E"/>
    <w:rsid w:val="009A05BE"/>
    <w:rsid w:val="009A0629"/>
    <w:rsid w:val="009A07D3"/>
    <w:rsid w:val="009A08B9"/>
    <w:rsid w:val="009A0CB2"/>
    <w:rsid w:val="009A0DD8"/>
    <w:rsid w:val="009A0F12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C07"/>
    <w:rsid w:val="009A1DF2"/>
    <w:rsid w:val="009A1E31"/>
    <w:rsid w:val="009A1EC9"/>
    <w:rsid w:val="009A20D2"/>
    <w:rsid w:val="009A2247"/>
    <w:rsid w:val="009A26B6"/>
    <w:rsid w:val="009A2755"/>
    <w:rsid w:val="009A275C"/>
    <w:rsid w:val="009A27A3"/>
    <w:rsid w:val="009A29B0"/>
    <w:rsid w:val="009A2A64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B3E"/>
    <w:rsid w:val="009A3C46"/>
    <w:rsid w:val="009A3E9A"/>
    <w:rsid w:val="009A401C"/>
    <w:rsid w:val="009A4084"/>
    <w:rsid w:val="009A40AB"/>
    <w:rsid w:val="009A40D1"/>
    <w:rsid w:val="009A41B8"/>
    <w:rsid w:val="009A5098"/>
    <w:rsid w:val="009A51DB"/>
    <w:rsid w:val="009A52B1"/>
    <w:rsid w:val="009A5423"/>
    <w:rsid w:val="009A54AA"/>
    <w:rsid w:val="009A5601"/>
    <w:rsid w:val="009A56CB"/>
    <w:rsid w:val="009A5C62"/>
    <w:rsid w:val="009A5D00"/>
    <w:rsid w:val="009A5EA1"/>
    <w:rsid w:val="009A5F91"/>
    <w:rsid w:val="009A6388"/>
    <w:rsid w:val="009A63DA"/>
    <w:rsid w:val="009A65D0"/>
    <w:rsid w:val="009A68F0"/>
    <w:rsid w:val="009A691B"/>
    <w:rsid w:val="009A6C95"/>
    <w:rsid w:val="009A6E17"/>
    <w:rsid w:val="009A6E5C"/>
    <w:rsid w:val="009A6FF7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049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424"/>
    <w:rsid w:val="009B3611"/>
    <w:rsid w:val="009B3679"/>
    <w:rsid w:val="009B36BF"/>
    <w:rsid w:val="009B3791"/>
    <w:rsid w:val="009B3C52"/>
    <w:rsid w:val="009B3EBA"/>
    <w:rsid w:val="009B401A"/>
    <w:rsid w:val="009B4146"/>
    <w:rsid w:val="009B429D"/>
    <w:rsid w:val="009B43CA"/>
    <w:rsid w:val="009B456B"/>
    <w:rsid w:val="009B4593"/>
    <w:rsid w:val="009B46DE"/>
    <w:rsid w:val="009B46DF"/>
    <w:rsid w:val="009B46F0"/>
    <w:rsid w:val="009B4763"/>
    <w:rsid w:val="009B47C8"/>
    <w:rsid w:val="009B4AF2"/>
    <w:rsid w:val="009B4C25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926"/>
    <w:rsid w:val="009B5ACE"/>
    <w:rsid w:val="009B5AE6"/>
    <w:rsid w:val="009B5B7A"/>
    <w:rsid w:val="009B5CFD"/>
    <w:rsid w:val="009B62AB"/>
    <w:rsid w:val="009B6323"/>
    <w:rsid w:val="009B63FC"/>
    <w:rsid w:val="009B6456"/>
    <w:rsid w:val="009B6494"/>
    <w:rsid w:val="009B6676"/>
    <w:rsid w:val="009B6890"/>
    <w:rsid w:val="009B6A87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64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B3E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8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BE"/>
    <w:rsid w:val="009D0BE3"/>
    <w:rsid w:val="009D0D7B"/>
    <w:rsid w:val="009D1048"/>
    <w:rsid w:val="009D12CA"/>
    <w:rsid w:val="009D13D1"/>
    <w:rsid w:val="009D16C6"/>
    <w:rsid w:val="009D1EE9"/>
    <w:rsid w:val="009D20D7"/>
    <w:rsid w:val="009D224D"/>
    <w:rsid w:val="009D22EF"/>
    <w:rsid w:val="009D2311"/>
    <w:rsid w:val="009D2371"/>
    <w:rsid w:val="009D253C"/>
    <w:rsid w:val="009D25DE"/>
    <w:rsid w:val="009D262C"/>
    <w:rsid w:val="009D26EF"/>
    <w:rsid w:val="009D28FF"/>
    <w:rsid w:val="009D290F"/>
    <w:rsid w:val="009D2977"/>
    <w:rsid w:val="009D2CEF"/>
    <w:rsid w:val="009D2DA5"/>
    <w:rsid w:val="009D2E30"/>
    <w:rsid w:val="009D3352"/>
    <w:rsid w:val="009D33A0"/>
    <w:rsid w:val="009D3443"/>
    <w:rsid w:val="009D34EF"/>
    <w:rsid w:val="009D35F0"/>
    <w:rsid w:val="009D378B"/>
    <w:rsid w:val="009D3A9D"/>
    <w:rsid w:val="009D3B60"/>
    <w:rsid w:val="009D3F1B"/>
    <w:rsid w:val="009D40EB"/>
    <w:rsid w:val="009D413C"/>
    <w:rsid w:val="009D41B6"/>
    <w:rsid w:val="009D41C8"/>
    <w:rsid w:val="009D41D5"/>
    <w:rsid w:val="009D4275"/>
    <w:rsid w:val="009D43A3"/>
    <w:rsid w:val="009D48C0"/>
    <w:rsid w:val="009D4991"/>
    <w:rsid w:val="009D499E"/>
    <w:rsid w:val="009D4A63"/>
    <w:rsid w:val="009D4D09"/>
    <w:rsid w:val="009D4E43"/>
    <w:rsid w:val="009D5091"/>
    <w:rsid w:val="009D55A3"/>
    <w:rsid w:val="009D55E1"/>
    <w:rsid w:val="009D57BC"/>
    <w:rsid w:val="009D5813"/>
    <w:rsid w:val="009D5852"/>
    <w:rsid w:val="009D58BD"/>
    <w:rsid w:val="009D5AC6"/>
    <w:rsid w:val="009D5C5C"/>
    <w:rsid w:val="009D5EAD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D7DEB"/>
    <w:rsid w:val="009E00B0"/>
    <w:rsid w:val="009E01B7"/>
    <w:rsid w:val="009E03B6"/>
    <w:rsid w:val="009E08E7"/>
    <w:rsid w:val="009E0CBA"/>
    <w:rsid w:val="009E0FB1"/>
    <w:rsid w:val="009E1315"/>
    <w:rsid w:val="009E145F"/>
    <w:rsid w:val="009E178F"/>
    <w:rsid w:val="009E1A0A"/>
    <w:rsid w:val="009E1AF0"/>
    <w:rsid w:val="009E1BCB"/>
    <w:rsid w:val="009E1F11"/>
    <w:rsid w:val="009E22CF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3EDA"/>
    <w:rsid w:val="009E3FCE"/>
    <w:rsid w:val="009E4098"/>
    <w:rsid w:val="009E4361"/>
    <w:rsid w:val="009E4483"/>
    <w:rsid w:val="009E44A2"/>
    <w:rsid w:val="009E4528"/>
    <w:rsid w:val="009E457D"/>
    <w:rsid w:val="009E49A5"/>
    <w:rsid w:val="009E4B27"/>
    <w:rsid w:val="009E4EA2"/>
    <w:rsid w:val="009E4F6E"/>
    <w:rsid w:val="009E4FDC"/>
    <w:rsid w:val="009E52F3"/>
    <w:rsid w:val="009E5490"/>
    <w:rsid w:val="009E5496"/>
    <w:rsid w:val="009E554D"/>
    <w:rsid w:val="009E55C8"/>
    <w:rsid w:val="009E568C"/>
    <w:rsid w:val="009E59A1"/>
    <w:rsid w:val="009E5A01"/>
    <w:rsid w:val="009E5AD1"/>
    <w:rsid w:val="009E5B73"/>
    <w:rsid w:val="009E5CFA"/>
    <w:rsid w:val="009E5EC4"/>
    <w:rsid w:val="009E602E"/>
    <w:rsid w:val="009E6197"/>
    <w:rsid w:val="009E61C4"/>
    <w:rsid w:val="009E6293"/>
    <w:rsid w:val="009E6B41"/>
    <w:rsid w:val="009E6B61"/>
    <w:rsid w:val="009E6BED"/>
    <w:rsid w:val="009E6F3E"/>
    <w:rsid w:val="009E6FDF"/>
    <w:rsid w:val="009E713D"/>
    <w:rsid w:val="009E72B7"/>
    <w:rsid w:val="009E72C8"/>
    <w:rsid w:val="009E737A"/>
    <w:rsid w:val="009E74BA"/>
    <w:rsid w:val="009E7552"/>
    <w:rsid w:val="009E75C4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6A7"/>
    <w:rsid w:val="009F09A9"/>
    <w:rsid w:val="009F0A48"/>
    <w:rsid w:val="009F108C"/>
    <w:rsid w:val="009F1342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96"/>
    <w:rsid w:val="009F29B7"/>
    <w:rsid w:val="009F29BE"/>
    <w:rsid w:val="009F2B4F"/>
    <w:rsid w:val="009F2DD0"/>
    <w:rsid w:val="009F2E28"/>
    <w:rsid w:val="009F3008"/>
    <w:rsid w:val="009F30EA"/>
    <w:rsid w:val="009F355A"/>
    <w:rsid w:val="009F3609"/>
    <w:rsid w:val="009F3752"/>
    <w:rsid w:val="009F37CB"/>
    <w:rsid w:val="009F37EF"/>
    <w:rsid w:val="009F3806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78C"/>
    <w:rsid w:val="009F5B7D"/>
    <w:rsid w:val="009F5C71"/>
    <w:rsid w:val="009F5D4C"/>
    <w:rsid w:val="009F5D7F"/>
    <w:rsid w:val="009F5DFA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EB4"/>
    <w:rsid w:val="009F6FB6"/>
    <w:rsid w:val="009F70E1"/>
    <w:rsid w:val="009F72E7"/>
    <w:rsid w:val="009F7453"/>
    <w:rsid w:val="009F76FD"/>
    <w:rsid w:val="009F777E"/>
    <w:rsid w:val="009F7799"/>
    <w:rsid w:val="009F7866"/>
    <w:rsid w:val="009F793F"/>
    <w:rsid w:val="009F7B20"/>
    <w:rsid w:val="009F7B4D"/>
    <w:rsid w:val="009F7DC4"/>
    <w:rsid w:val="009F7E2E"/>
    <w:rsid w:val="009F7F46"/>
    <w:rsid w:val="00A00274"/>
    <w:rsid w:val="00A002FF"/>
    <w:rsid w:val="00A00384"/>
    <w:rsid w:val="00A00590"/>
    <w:rsid w:val="00A005E5"/>
    <w:rsid w:val="00A00B17"/>
    <w:rsid w:val="00A00B18"/>
    <w:rsid w:val="00A00BA8"/>
    <w:rsid w:val="00A00CA2"/>
    <w:rsid w:val="00A00CCB"/>
    <w:rsid w:val="00A00F05"/>
    <w:rsid w:val="00A00F10"/>
    <w:rsid w:val="00A0104C"/>
    <w:rsid w:val="00A01062"/>
    <w:rsid w:val="00A0109C"/>
    <w:rsid w:val="00A010DB"/>
    <w:rsid w:val="00A010E8"/>
    <w:rsid w:val="00A01103"/>
    <w:rsid w:val="00A01396"/>
    <w:rsid w:val="00A013F3"/>
    <w:rsid w:val="00A01714"/>
    <w:rsid w:val="00A01ECF"/>
    <w:rsid w:val="00A0201E"/>
    <w:rsid w:val="00A02059"/>
    <w:rsid w:val="00A0219D"/>
    <w:rsid w:val="00A021A1"/>
    <w:rsid w:val="00A0224F"/>
    <w:rsid w:val="00A022D1"/>
    <w:rsid w:val="00A024D1"/>
    <w:rsid w:val="00A0250B"/>
    <w:rsid w:val="00A025B7"/>
    <w:rsid w:val="00A025E6"/>
    <w:rsid w:val="00A029DE"/>
    <w:rsid w:val="00A03015"/>
    <w:rsid w:val="00A0318C"/>
    <w:rsid w:val="00A031D5"/>
    <w:rsid w:val="00A031EB"/>
    <w:rsid w:val="00A032C3"/>
    <w:rsid w:val="00A03377"/>
    <w:rsid w:val="00A03475"/>
    <w:rsid w:val="00A03534"/>
    <w:rsid w:val="00A03573"/>
    <w:rsid w:val="00A03580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67B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56B"/>
    <w:rsid w:val="00A06787"/>
    <w:rsid w:val="00A067C3"/>
    <w:rsid w:val="00A06A8B"/>
    <w:rsid w:val="00A06B98"/>
    <w:rsid w:val="00A06BF8"/>
    <w:rsid w:val="00A06C5A"/>
    <w:rsid w:val="00A06D2B"/>
    <w:rsid w:val="00A06DF8"/>
    <w:rsid w:val="00A06F6C"/>
    <w:rsid w:val="00A070B5"/>
    <w:rsid w:val="00A07332"/>
    <w:rsid w:val="00A07350"/>
    <w:rsid w:val="00A073CD"/>
    <w:rsid w:val="00A0741C"/>
    <w:rsid w:val="00A0747B"/>
    <w:rsid w:val="00A075B3"/>
    <w:rsid w:val="00A07844"/>
    <w:rsid w:val="00A0786F"/>
    <w:rsid w:val="00A07A36"/>
    <w:rsid w:val="00A07BA1"/>
    <w:rsid w:val="00A07BDB"/>
    <w:rsid w:val="00A07C30"/>
    <w:rsid w:val="00A07D36"/>
    <w:rsid w:val="00A1006A"/>
    <w:rsid w:val="00A10208"/>
    <w:rsid w:val="00A10229"/>
    <w:rsid w:val="00A1048C"/>
    <w:rsid w:val="00A1058E"/>
    <w:rsid w:val="00A1076F"/>
    <w:rsid w:val="00A1089D"/>
    <w:rsid w:val="00A108B1"/>
    <w:rsid w:val="00A10C63"/>
    <w:rsid w:val="00A10E7F"/>
    <w:rsid w:val="00A10EEF"/>
    <w:rsid w:val="00A10F0F"/>
    <w:rsid w:val="00A111B0"/>
    <w:rsid w:val="00A111EE"/>
    <w:rsid w:val="00A112A6"/>
    <w:rsid w:val="00A1167F"/>
    <w:rsid w:val="00A1189D"/>
    <w:rsid w:val="00A119EB"/>
    <w:rsid w:val="00A11A51"/>
    <w:rsid w:val="00A11A56"/>
    <w:rsid w:val="00A11C01"/>
    <w:rsid w:val="00A11C0D"/>
    <w:rsid w:val="00A11CD6"/>
    <w:rsid w:val="00A11DAF"/>
    <w:rsid w:val="00A11E82"/>
    <w:rsid w:val="00A11E8B"/>
    <w:rsid w:val="00A12179"/>
    <w:rsid w:val="00A12297"/>
    <w:rsid w:val="00A122BA"/>
    <w:rsid w:val="00A12374"/>
    <w:rsid w:val="00A12573"/>
    <w:rsid w:val="00A126D0"/>
    <w:rsid w:val="00A1272A"/>
    <w:rsid w:val="00A1289C"/>
    <w:rsid w:val="00A12A97"/>
    <w:rsid w:val="00A12CC2"/>
    <w:rsid w:val="00A12D56"/>
    <w:rsid w:val="00A12E25"/>
    <w:rsid w:val="00A12E78"/>
    <w:rsid w:val="00A12FCB"/>
    <w:rsid w:val="00A13155"/>
    <w:rsid w:val="00A131DE"/>
    <w:rsid w:val="00A1341E"/>
    <w:rsid w:val="00A135C2"/>
    <w:rsid w:val="00A13785"/>
    <w:rsid w:val="00A13990"/>
    <w:rsid w:val="00A13AE5"/>
    <w:rsid w:val="00A13BAF"/>
    <w:rsid w:val="00A13CCB"/>
    <w:rsid w:val="00A13DD6"/>
    <w:rsid w:val="00A13DF0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3D5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8E7"/>
    <w:rsid w:val="00A16A66"/>
    <w:rsid w:val="00A16B42"/>
    <w:rsid w:val="00A16B50"/>
    <w:rsid w:val="00A16BEA"/>
    <w:rsid w:val="00A16C12"/>
    <w:rsid w:val="00A16D10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A33"/>
    <w:rsid w:val="00A17D24"/>
    <w:rsid w:val="00A17D92"/>
    <w:rsid w:val="00A20020"/>
    <w:rsid w:val="00A20131"/>
    <w:rsid w:val="00A201C1"/>
    <w:rsid w:val="00A2029D"/>
    <w:rsid w:val="00A204AB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4C2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CC1"/>
    <w:rsid w:val="00A23E5F"/>
    <w:rsid w:val="00A24288"/>
    <w:rsid w:val="00A242E4"/>
    <w:rsid w:val="00A244BE"/>
    <w:rsid w:val="00A24581"/>
    <w:rsid w:val="00A24715"/>
    <w:rsid w:val="00A248D8"/>
    <w:rsid w:val="00A249C3"/>
    <w:rsid w:val="00A24BEC"/>
    <w:rsid w:val="00A24DD0"/>
    <w:rsid w:val="00A24DD9"/>
    <w:rsid w:val="00A25276"/>
    <w:rsid w:val="00A253B6"/>
    <w:rsid w:val="00A2547A"/>
    <w:rsid w:val="00A25804"/>
    <w:rsid w:val="00A25957"/>
    <w:rsid w:val="00A2596B"/>
    <w:rsid w:val="00A25A6B"/>
    <w:rsid w:val="00A25B8B"/>
    <w:rsid w:val="00A25B8D"/>
    <w:rsid w:val="00A261DC"/>
    <w:rsid w:val="00A26248"/>
    <w:rsid w:val="00A264C5"/>
    <w:rsid w:val="00A2658F"/>
    <w:rsid w:val="00A26E37"/>
    <w:rsid w:val="00A27117"/>
    <w:rsid w:val="00A27189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692"/>
    <w:rsid w:val="00A30703"/>
    <w:rsid w:val="00A3079E"/>
    <w:rsid w:val="00A308F1"/>
    <w:rsid w:val="00A3095D"/>
    <w:rsid w:val="00A30A57"/>
    <w:rsid w:val="00A30A89"/>
    <w:rsid w:val="00A30CE2"/>
    <w:rsid w:val="00A30F7A"/>
    <w:rsid w:val="00A30FEE"/>
    <w:rsid w:val="00A31341"/>
    <w:rsid w:val="00A3148C"/>
    <w:rsid w:val="00A3149C"/>
    <w:rsid w:val="00A314D2"/>
    <w:rsid w:val="00A3154E"/>
    <w:rsid w:val="00A315B2"/>
    <w:rsid w:val="00A31614"/>
    <w:rsid w:val="00A31848"/>
    <w:rsid w:val="00A3191F"/>
    <w:rsid w:val="00A31995"/>
    <w:rsid w:val="00A31A06"/>
    <w:rsid w:val="00A31BE3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6CC"/>
    <w:rsid w:val="00A3482A"/>
    <w:rsid w:val="00A34864"/>
    <w:rsid w:val="00A34995"/>
    <w:rsid w:val="00A34C8E"/>
    <w:rsid w:val="00A34D5B"/>
    <w:rsid w:val="00A3516C"/>
    <w:rsid w:val="00A351A6"/>
    <w:rsid w:val="00A352DB"/>
    <w:rsid w:val="00A3537D"/>
    <w:rsid w:val="00A35EA4"/>
    <w:rsid w:val="00A35F12"/>
    <w:rsid w:val="00A35FF3"/>
    <w:rsid w:val="00A368DF"/>
    <w:rsid w:val="00A36B43"/>
    <w:rsid w:val="00A36B58"/>
    <w:rsid w:val="00A36D7C"/>
    <w:rsid w:val="00A36E83"/>
    <w:rsid w:val="00A371A9"/>
    <w:rsid w:val="00A377E8"/>
    <w:rsid w:val="00A37859"/>
    <w:rsid w:val="00A378C9"/>
    <w:rsid w:val="00A379AA"/>
    <w:rsid w:val="00A379D2"/>
    <w:rsid w:val="00A37C22"/>
    <w:rsid w:val="00A37D84"/>
    <w:rsid w:val="00A37EAF"/>
    <w:rsid w:val="00A37EC7"/>
    <w:rsid w:val="00A37FD0"/>
    <w:rsid w:val="00A401E2"/>
    <w:rsid w:val="00A40674"/>
    <w:rsid w:val="00A406AE"/>
    <w:rsid w:val="00A40A11"/>
    <w:rsid w:val="00A40B83"/>
    <w:rsid w:val="00A40B91"/>
    <w:rsid w:val="00A40C2C"/>
    <w:rsid w:val="00A41115"/>
    <w:rsid w:val="00A4124D"/>
    <w:rsid w:val="00A414FC"/>
    <w:rsid w:val="00A41753"/>
    <w:rsid w:val="00A41904"/>
    <w:rsid w:val="00A41A7E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9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1C5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6B5F"/>
    <w:rsid w:val="00A47014"/>
    <w:rsid w:val="00A47641"/>
    <w:rsid w:val="00A4764B"/>
    <w:rsid w:val="00A47654"/>
    <w:rsid w:val="00A4766E"/>
    <w:rsid w:val="00A47704"/>
    <w:rsid w:val="00A4787A"/>
    <w:rsid w:val="00A47977"/>
    <w:rsid w:val="00A47AE9"/>
    <w:rsid w:val="00A47EED"/>
    <w:rsid w:val="00A47EFD"/>
    <w:rsid w:val="00A5005C"/>
    <w:rsid w:val="00A5008D"/>
    <w:rsid w:val="00A50118"/>
    <w:rsid w:val="00A50163"/>
    <w:rsid w:val="00A50219"/>
    <w:rsid w:val="00A50438"/>
    <w:rsid w:val="00A50572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A13"/>
    <w:rsid w:val="00A52C19"/>
    <w:rsid w:val="00A52D6C"/>
    <w:rsid w:val="00A5307A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675"/>
    <w:rsid w:val="00A54768"/>
    <w:rsid w:val="00A5479E"/>
    <w:rsid w:val="00A549A9"/>
    <w:rsid w:val="00A54D60"/>
    <w:rsid w:val="00A54F07"/>
    <w:rsid w:val="00A54F0C"/>
    <w:rsid w:val="00A54F2A"/>
    <w:rsid w:val="00A5512C"/>
    <w:rsid w:val="00A55182"/>
    <w:rsid w:val="00A55436"/>
    <w:rsid w:val="00A55632"/>
    <w:rsid w:val="00A557F7"/>
    <w:rsid w:val="00A5580A"/>
    <w:rsid w:val="00A55922"/>
    <w:rsid w:val="00A55A3B"/>
    <w:rsid w:val="00A55B5E"/>
    <w:rsid w:val="00A55BD3"/>
    <w:rsid w:val="00A55C25"/>
    <w:rsid w:val="00A55C3A"/>
    <w:rsid w:val="00A55CB1"/>
    <w:rsid w:val="00A56184"/>
    <w:rsid w:val="00A5647D"/>
    <w:rsid w:val="00A564E5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CFA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E6E"/>
    <w:rsid w:val="00A63F03"/>
    <w:rsid w:val="00A63F85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59D"/>
    <w:rsid w:val="00A657E3"/>
    <w:rsid w:val="00A6583A"/>
    <w:rsid w:val="00A65857"/>
    <w:rsid w:val="00A6597E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4E9"/>
    <w:rsid w:val="00A6752D"/>
    <w:rsid w:val="00A67618"/>
    <w:rsid w:val="00A67887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CD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1E98"/>
    <w:rsid w:val="00A71FA2"/>
    <w:rsid w:val="00A720A1"/>
    <w:rsid w:val="00A72182"/>
    <w:rsid w:val="00A7225E"/>
    <w:rsid w:val="00A722DB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34C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2C"/>
    <w:rsid w:val="00A758B0"/>
    <w:rsid w:val="00A75C6D"/>
    <w:rsid w:val="00A75D64"/>
    <w:rsid w:val="00A75F27"/>
    <w:rsid w:val="00A75FEF"/>
    <w:rsid w:val="00A76048"/>
    <w:rsid w:val="00A761A9"/>
    <w:rsid w:val="00A76407"/>
    <w:rsid w:val="00A76456"/>
    <w:rsid w:val="00A764C0"/>
    <w:rsid w:val="00A765BF"/>
    <w:rsid w:val="00A765C1"/>
    <w:rsid w:val="00A765FC"/>
    <w:rsid w:val="00A76841"/>
    <w:rsid w:val="00A76CEA"/>
    <w:rsid w:val="00A76D50"/>
    <w:rsid w:val="00A76E0F"/>
    <w:rsid w:val="00A770C0"/>
    <w:rsid w:val="00A771CE"/>
    <w:rsid w:val="00A773E6"/>
    <w:rsid w:val="00A775B3"/>
    <w:rsid w:val="00A7795D"/>
    <w:rsid w:val="00A779C1"/>
    <w:rsid w:val="00A77A28"/>
    <w:rsid w:val="00A77E2F"/>
    <w:rsid w:val="00A77F65"/>
    <w:rsid w:val="00A77F9B"/>
    <w:rsid w:val="00A77FA3"/>
    <w:rsid w:val="00A8020C"/>
    <w:rsid w:val="00A805F7"/>
    <w:rsid w:val="00A807BC"/>
    <w:rsid w:val="00A808EB"/>
    <w:rsid w:val="00A80AF4"/>
    <w:rsid w:val="00A80CAA"/>
    <w:rsid w:val="00A80D5A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408"/>
    <w:rsid w:val="00A82594"/>
    <w:rsid w:val="00A825EB"/>
    <w:rsid w:val="00A8267E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B68"/>
    <w:rsid w:val="00A83D39"/>
    <w:rsid w:val="00A83D5A"/>
    <w:rsid w:val="00A83DC7"/>
    <w:rsid w:val="00A83E80"/>
    <w:rsid w:val="00A84115"/>
    <w:rsid w:val="00A84152"/>
    <w:rsid w:val="00A8420B"/>
    <w:rsid w:val="00A84340"/>
    <w:rsid w:val="00A8449E"/>
    <w:rsid w:val="00A845D4"/>
    <w:rsid w:val="00A84608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4E33"/>
    <w:rsid w:val="00A84E40"/>
    <w:rsid w:val="00A85263"/>
    <w:rsid w:val="00A853D9"/>
    <w:rsid w:val="00A855C2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9AE"/>
    <w:rsid w:val="00A86BD9"/>
    <w:rsid w:val="00A86C6F"/>
    <w:rsid w:val="00A86C90"/>
    <w:rsid w:val="00A86CE1"/>
    <w:rsid w:val="00A86DCB"/>
    <w:rsid w:val="00A870E2"/>
    <w:rsid w:val="00A87112"/>
    <w:rsid w:val="00A87381"/>
    <w:rsid w:val="00A87690"/>
    <w:rsid w:val="00A876E6"/>
    <w:rsid w:val="00A87733"/>
    <w:rsid w:val="00A87764"/>
    <w:rsid w:val="00A87808"/>
    <w:rsid w:val="00A87882"/>
    <w:rsid w:val="00A87A53"/>
    <w:rsid w:val="00A87B03"/>
    <w:rsid w:val="00A87BC7"/>
    <w:rsid w:val="00A87C4F"/>
    <w:rsid w:val="00A87CC3"/>
    <w:rsid w:val="00A87E45"/>
    <w:rsid w:val="00A87ED2"/>
    <w:rsid w:val="00A9012D"/>
    <w:rsid w:val="00A9026C"/>
    <w:rsid w:val="00A90383"/>
    <w:rsid w:val="00A90449"/>
    <w:rsid w:val="00A9057E"/>
    <w:rsid w:val="00A907FE"/>
    <w:rsid w:val="00A908D9"/>
    <w:rsid w:val="00A90A19"/>
    <w:rsid w:val="00A90AE7"/>
    <w:rsid w:val="00A90AFC"/>
    <w:rsid w:val="00A90BBA"/>
    <w:rsid w:val="00A90CD8"/>
    <w:rsid w:val="00A90DE2"/>
    <w:rsid w:val="00A90DFB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84F"/>
    <w:rsid w:val="00A929DD"/>
    <w:rsid w:val="00A92A4D"/>
    <w:rsid w:val="00A92C10"/>
    <w:rsid w:val="00A92C8F"/>
    <w:rsid w:val="00A92D97"/>
    <w:rsid w:val="00A92F51"/>
    <w:rsid w:val="00A9303E"/>
    <w:rsid w:val="00A934B1"/>
    <w:rsid w:val="00A9381A"/>
    <w:rsid w:val="00A9382B"/>
    <w:rsid w:val="00A938C7"/>
    <w:rsid w:val="00A93908"/>
    <w:rsid w:val="00A939EF"/>
    <w:rsid w:val="00A93BCB"/>
    <w:rsid w:val="00A93C0C"/>
    <w:rsid w:val="00A93C18"/>
    <w:rsid w:val="00A93CCC"/>
    <w:rsid w:val="00A93DDA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7AE"/>
    <w:rsid w:val="00A958F7"/>
    <w:rsid w:val="00A95992"/>
    <w:rsid w:val="00A95A3D"/>
    <w:rsid w:val="00A95BB1"/>
    <w:rsid w:val="00A95CA6"/>
    <w:rsid w:val="00A95D34"/>
    <w:rsid w:val="00A95F0B"/>
    <w:rsid w:val="00A95F59"/>
    <w:rsid w:val="00A95FF1"/>
    <w:rsid w:val="00A961DA"/>
    <w:rsid w:val="00A965D5"/>
    <w:rsid w:val="00A9670A"/>
    <w:rsid w:val="00A967C0"/>
    <w:rsid w:val="00A96A23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451"/>
    <w:rsid w:val="00A97803"/>
    <w:rsid w:val="00A97849"/>
    <w:rsid w:val="00A97902"/>
    <w:rsid w:val="00A97B44"/>
    <w:rsid w:val="00A97F0A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0E3C"/>
    <w:rsid w:val="00AA10E6"/>
    <w:rsid w:val="00AA10ED"/>
    <w:rsid w:val="00AA1150"/>
    <w:rsid w:val="00AA11E1"/>
    <w:rsid w:val="00AA11E9"/>
    <w:rsid w:val="00AA1254"/>
    <w:rsid w:val="00AA12E4"/>
    <w:rsid w:val="00AA13D9"/>
    <w:rsid w:val="00AA14D7"/>
    <w:rsid w:val="00AA1560"/>
    <w:rsid w:val="00AA1576"/>
    <w:rsid w:val="00AA159C"/>
    <w:rsid w:val="00AA1615"/>
    <w:rsid w:val="00AA161D"/>
    <w:rsid w:val="00AA16E6"/>
    <w:rsid w:val="00AA1807"/>
    <w:rsid w:val="00AA19EC"/>
    <w:rsid w:val="00AA1C9A"/>
    <w:rsid w:val="00AA1DD0"/>
    <w:rsid w:val="00AA21E4"/>
    <w:rsid w:val="00AA22DB"/>
    <w:rsid w:val="00AA255D"/>
    <w:rsid w:val="00AA2666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3DE"/>
    <w:rsid w:val="00AA360F"/>
    <w:rsid w:val="00AA3884"/>
    <w:rsid w:val="00AA3918"/>
    <w:rsid w:val="00AA3953"/>
    <w:rsid w:val="00AA3A7F"/>
    <w:rsid w:val="00AA3AD3"/>
    <w:rsid w:val="00AA3ADB"/>
    <w:rsid w:val="00AA3B8B"/>
    <w:rsid w:val="00AA3C3E"/>
    <w:rsid w:val="00AA3DF3"/>
    <w:rsid w:val="00AA3E54"/>
    <w:rsid w:val="00AA3EB1"/>
    <w:rsid w:val="00AA4133"/>
    <w:rsid w:val="00AA42A3"/>
    <w:rsid w:val="00AA4658"/>
    <w:rsid w:val="00AA486C"/>
    <w:rsid w:val="00AA4986"/>
    <w:rsid w:val="00AA4AE6"/>
    <w:rsid w:val="00AA4E31"/>
    <w:rsid w:val="00AA4F29"/>
    <w:rsid w:val="00AA4F93"/>
    <w:rsid w:val="00AA51DC"/>
    <w:rsid w:val="00AA51E0"/>
    <w:rsid w:val="00AA5278"/>
    <w:rsid w:val="00AA53BD"/>
    <w:rsid w:val="00AA58DE"/>
    <w:rsid w:val="00AA59C6"/>
    <w:rsid w:val="00AA5D86"/>
    <w:rsid w:val="00AA5EB8"/>
    <w:rsid w:val="00AA5FC7"/>
    <w:rsid w:val="00AA608B"/>
    <w:rsid w:val="00AA6324"/>
    <w:rsid w:val="00AA65A3"/>
    <w:rsid w:val="00AA65B5"/>
    <w:rsid w:val="00AA6855"/>
    <w:rsid w:val="00AA6AA4"/>
    <w:rsid w:val="00AA6AF1"/>
    <w:rsid w:val="00AA7023"/>
    <w:rsid w:val="00AA7047"/>
    <w:rsid w:val="00AA71A3"/>
    <w:rsid w:val="00AA735A"/>
    <w:rsid w:val="00AA7685"/>
    <w:rsid w:val="00AA76F8"/>
    <w:rsid w:val="00AA7B43"/>
    <w:rsid w:val="00AA7D80"/>
    <w:rsid w:val="00AA7EA7"/>
    <w:rsid w:val="00AB016B"/>
    <w:rsid w:val="00AB01BF"/>
    <w:rsid w:val="00AB02D2"/>
    <w:rsid w:val="00AB0668"/>
    <w:rsid w:val="00AB06AE"/>
    <w:rsid w:val="00AB082B"/>
    <w:rsid w:val="00AB09C9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4ED"/>
    <w:rsid w:val="00AB2527"/>
    <w:rsid w:val="00AB271C"/>
    <w:rsid w:val="00AB2CAC"/>
    <w:rsid w:val="00AB2D74"/>
    <w:rsid w:val="00AB2E03"/>
    <w:rsid w:val="00AB325F"/>
    <w:rsid w:val="00AB33AC"/>
    <w:rsid w:val="00AB34D3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BA6"/>
    <w:rsid w:val="00AB4F1A"/>
    <w:rsid w:val="00AB5104"/>
    <w:rsid w:val="00AB516A"/>
    <w:rsid w:val="00AB51BA"/>
    <w:rsid w:val="00AB52A5"/>
    <w:rsid w:val="00AB5409"/>
    <w:rsid w:val="00AB54CC"/>
    <w:rsid w:val="00AB567E"/>
    <w:rsid w:val="00AB5857"/>
    <w:rsid w:val="00AB58B7"/>
    <w:rsid w:val="00AB5B66"/>
    <w:rsid w:val="00AB5C38"/>
    <w:rsid w:val="00AB5CAD"/>
    <w:rsid w:val="00AB5D08"/>
    <w:rsid w:val="00AB60FF"/>
    <w:rsid w:val="00AB62F6"/>
    <w:rsid w:val="00AB63C7"/>
    <w:rsid w:val="00AB6562"/>
    <w:rsid w:val="00AB6684"/>
    <w:rsid w:val="00AB6689"/>
    <w:rsid w:val="00AB6782"/>
    <w:rsid w:val="00AB67A3"/>
    <w:rsid w:val="00AB6C98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CAF"/>
    <w:rsid w:val="00AC0F22"/>
    <w:rsid w:val="00AC0F54"/>
    <w:rsid w:val="00AC0FB3"/>
    <w:rsid w:val="00AC159D"/>
    <w:rsid w:val="00AC16A8"/>
    <w:rsid w:val="00AC1951"/>
    <w:rsid w:val="00AC1E95"/>
    <w:rsid w:val="00AC202E"/>
    <w:rsid w:val="00AC215E"/>
    <w:rsid w:val="00AC2532"/>
    <w:rsid w:val="00AC26F2"/>
    <w:rsid w:val="00AC279B"/>
    <w:rsid w:val="00AC2933"/>
    <w:rsid w:val="00AC2B8D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04A"/>
    <w:rsid w:val="00AC5385"/>
    <w:rsid w:val="00AC53B1"/>
    <w:rsid w:val="00AC54BF"/>
    <w:rsid w:val="00AC561A"/>
    <w:rsid w:val="00AC5639"/>
    <w:rsid w:val="00AC5660"/>
    <w:rsid w:val="00AC5684"/>
    <w:rsid w:val="00AC575E"/>
    <w:rsid w:val="00AC5AE0"/>
    <w:rsid w:val="00AC5B79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9B2"/>
    <w:rsid w:val="00AC6B63"/>
    <w:rsid w:val="00AC6C90"/>
    <w:rsid w:val="00AC6CE5"/>
    <w:rsid w:val="00AC6D6E"/>
    <w:rsid w:val="00AC6F43"/>
    <w:rsid w:val="00AC6F68"/>
    <w:rsid w:val="00AC6F99"/>
    <w:rsid w:val="00AC72D3"/>
    <w:rsid w:val="00AC74E0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232"/>
    <w:rsid w:val="00AD05D9"/>
    <w:rsid w:val="00AD07C2"/>
    <w:rsid w:val="00AD09AA"/>
    <w:rsid w:val="00AD0C96"/>
    <w:rsid w:val="00AD1092"/>
    <w:rsid w:val="00AD10E0"/>
    <w:rsid w:val="00AD120A"/>
    <w:rsid w:val="00AD126D"/>
    <w:rsid w:val="00AD1479"/>
    <w:rsid w:val="00AD163B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92"/>
    <w:rsid w:val="00AD37A9"/>
    <w:rsid w:val="00AD37C0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C8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8D"/>
    <w:rsid w:val="00AD71B8"/>
    <w:rsid w:val="00AD723D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51B"/>
    <w:rsid w:val="00AE065E"/>
    <w:rsid w:val="00AE077C"/>
    <w:rsid w:val="00AE07D3"/>
    <w:rsid w:val="00AE080B"/>
    <w:rsid w:val="00AE0878"/>
    <w:rsid w:val="00AE08DE"/>
    <w:rsid w:val="00AE095D"/>
    <w:rsid w:val="00AE0A70"/>
    <w:rsid w:val="00AE0B0E"/>
    <w:rsid w:val="00AE0D60"/>
    <w:rsid w:val="00AE0F62"/>
    <w:rsid w:val="00AE10A7"/>
    <w:rsid w:val="00AE1193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4B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774"/>
    <w:rsid w:val="00AE496B"/>
    <w:rsid w:val="00AE4B88"/>
    <w:rsid w:val="00AE4C2D"/>
    <w:rsid w:val="00AE4EA6"/>
    <w:rsid w:val="00AE5071"/>
    <w:rsid w:val="00AE5260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6A1C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700"/>
    <w:rsid w:val="00AF07A8"/>
    <w:rsid w:val="00AF08D2"/>
    <w:rsid w:val="00AF0C89"/>
    <w:rsid w:val="00AF1073"/>
    <w:rsid w:val="00AF11F7"/>
    <w:rsid w:val="00AF13B8"/>
    <w:rsid w:val="00AF13CC"/>
    <w:rsid w:val="00AF1709"/>
    <w:rsid w:val="00AF17FB"/>
    <w:rsid w:val="00AF1B81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915"/>
    <w:rsid w:val="00AF3AB0"/>
    <w:rsid w:val="00AF3AD4"/>
    <w:rsid w:val="00AF3B64"/>
    <w:rsid w:val="00AF3CF0"/>
    <w:rsid w:val="00AF3F98"/>
    <w:rsid w:val="00AF3FC6"/>
    <w:rsid w:val="00AF45DE"/>
    <w:rsid w:val="00AF4670"/>
    <w:rsid w:val="00AF4A0F"/>
    <w:rsid w:val="00AF4AAC"/>
    <w:rsid w:val="00AF4AFE"/>
    <w:rsid w:val="00AF4B21"/>
    <w:rsid w:val="00AF4E4D"/>
    <w:rsid w:val="00AF4FC1"/>
    <w:rsid w:val="00AF5306"/>
    <w:rsid w:val="00AF5307"/>
    <w:rsid w:val="00AF5395"/>
    <w:rsid w:val="00AF55E7"/>
    <w:rsid w:val="00AF5877"/>
    <w:rsid w:val="00AF5B10"/>
    <w:rsid w:val="00AF5B7E"/>
    <w:rsid w:val="00AF5BDC"/>
    <w:rsid w:val="00AF5DF9"/>
    <w:rsid w:val="00AF5FC8"/>
    <w:rsid w:val="00AF6357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C41"/>
    <w:rsid w:val="00B00CE8"/>
    <w:rsid w:val="00B00D49"/>
    <w:rsid w:val="00B00DBD"/>
    <w:rsid w:val="00B00E70"/>
    <w:rsid w:val="00B00F22"/>
    <w:rsid w:val="00B0107C"/>
    <w:rsid w:val="00B01191"/>
    <w:rsid w:val="00B01389"/>
    <w:rsid w:val="00B0143F"/>
    <w:rsid w:val="00B01590"/>
    <w:rsid w:val="00B01620"/>
    <w:rsid w:val="00B0188B"/>
    <w:rsid w:val="00B01924"/>
    <w:rsid w:val="00B01AEF"/>
    <w:rsid w:val="00B01D65"/>
    <w:rsid w:val="00B01E09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3B6"/>
    <w:rsid w:val="00B03614"/>
    <w:rsid w:val="00B0363F"/>
    <w:rsid w:val="00B03825"/>
    <w:rsid w:val="00B0386A"/>
    <w:rsid w:val="00B03997"/>
    <w:rsid w:val="00B039D2"/>
    <w:rsid w:val="00B03A46"/>
    <w:rsid w:val="00B03C70"/>
    <w:rsid w:val="00B03C81"/>
    <w:rsid w:val="00B03C8D"/>
    <w:rsid w:val="00B03D99"/>
    <w:rsid w:val="00B03DC6"/>
    <w:rsid w:val="00B040A7"/>
    <w:rsid w:val="00B0410A"/>
    <w:rsid w:val="00B0476B"/>
    <w:rsid w:val="00B04DC7"/>
    <w:rsid w:val="00B04F53"/>
    <w:rsid w:val="00B052CD"/>
    <w:rsid w:val="00B0534D"/>
    <w:rsid w:val="00B05389"/>
    <w:rsid w:val="00B0553A"/>
    <w:rsid w:val="00B05553"/>
    <w:rsid w:val="00B05594"/>
    <w:rsid w:val="00B05831"/>
    <w:rsid w:val="00B059CA"/>
    <w:rsid w:val="00B05C54"/>
    <w:rsid w:val="00B05CA7"/>
    <w:rsid w:val="00B05D48"/>
    <w:rsid w:val="00B05E0B"/>
    <w:rsid w:val="00B05EC8"/>
    <w:rsid w:val="00B063C7"/>
    <w:rsid w:val="00B06551"/>
    <w:rsid w:val="00B065B3"/>
    <w:rsid w:val="00B0669D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C78"/>
    <w:rsid w:val="00B07D55"/>
    <w:rsid w:val="00B07E4F"/>
    <w:rsid w:val="00B07EA6"/>
    <w:rsid w:val="00B07EE9"/>
    <w:rsid w:val="00B10096"/>
    <w:rsid w:val="00B10129"/>
    <w:rsid w:val="00B10174"/>
    <w:rsid w:val="00B10282"/>
    <w:rsid w:val="00B104F0"/>
    <w:rsid w:val="00B106E6"/>
    <w:rsid w:val="00B1071F"/>
    <w:rsid w:val="00B1074C"/>
    <w:rsid w:val="00B10766"/>
    <w:rsid w:val="00B1077D"/>
    <w:rsid w:val="00B109A4"/>
    <w:rsid w:val="00B10A45"/>
    <w:rsid w:val="00B10A7D"/>
    <w:rsid w:val="00B10ADF"/>
    <w:rsid w:val="00B10BF8"/>
    <w:rsid w:val="00B10C7C"/>
    <w:rsid w:val="00B10C83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62E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691"/>
    <w:rsid w:val="00B128B6"/>
    <w:rsid w:val="00B12C6E"/>
    <w:rsid w:val="00B12D85"/>
    <w:rsid w:val="00B12F60"/>
    <w:rsid w:val="00B131C0"/>
    <w:rsid w:val="00B132CC"/>
    <w:rsid w:val="00B133AD"/>
    <w:rsid w:val="00B13438"/>
    <w:rsid w:val="00B13461"/>
    <w:rsid w:val="00B1385B"/>
    <w:rsid w:val="00B13997"/>
    <w:rsid w:val="00B139C9"/>
    <w:rsid w:val="00B13B63"/>
    <w:rsid w:val="00B13C28"/>
    <w:rsid w:val="00B13E6C"/>
    <w:rsid w:val="00B13FEC"/>
    <w:rsid w:val="00B14161"/>
    <w:rsid w:val="00B142FF"/>
    <w:rsid w:val="00B144AE"/>
    <w:rsid w:val="00B144C7"/>
    <w:rsid w:val="00B144D0"/>
    <w:rsid w:val="00B14516"/>
    <w:rsid w:val="00B14575"/>
    <w:rsid w:val="00B14631"/>
    <w:rsid w:val="00B146D8"/>
    <w:rsid w:val="00B14952"/>
    <w:rsid w:val="00B149DE"/>
    <w:rsid w:val="00B14A12"/>
    <w:rsid w:val="00B14A47"/>
    <w:rsid w:val="00B14A99"/>
    <w:rsid w:val="00B14D7C"/>
    <w:rsid w:val="00B14FEE"/>
    <w:rsid w:val="00B15348"/>
    <w:rsid w:val="00B154DA"/>
    <w:rsid w:val="00B15855"/>
    <w:rsid w:val="00B158E3"/>
    <w:rsid w:val="00B15B64"/>
    <w:rsid w:val="00B15B72"/>
    <w:rsid w:val="00B15D4A"/>
    <w:rsid w:val="00B1605A"/>
    <w:rsid w:val="00B16165"/>
    <w:rsid w:val="00B16453"/>
    <w:rsid w:val="00B16677"/>
    <w:rsid w:val="00B16A80"/>
    <w:rsid w:val="00B16E51"/>
    <w:rsid w:val="00B16EB0"/>
    <w:rsid w:val="00B16FA7"/>
    <w:rsid w:val="00B170E3"/>
    <w:rsid w:val="00B1713C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488"/>
    <w:rsid w:val="00B20514"/>
    <w:rsid w:val="00B20544"/>
    <w:rsid w:val="00B20635"/>
    <w:rsid w:val="00B20829"/>
    <w:rsid w:val="00B20963"/>
    <w:rsid w:val="00B2098B"/>
    <w:rsid w:val="00B2099B"/>
    <w:rsid w:val="00B20B3C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B75"/>
    <w:rsid w:val="00B21C7B"/>
    <w:rsid w:val="00B21D6C"/>
    <w:rsid w:val="00B21E54"/>
    <w:rsid w:val="00B22092"/>
    <w:rsid w:val="00B22162"/>
    <w:rsid w:val="00B2237D"/>
    <w:rsid w:val="00B223AB"/>
    <w:rsid w:val="00B223F8"/>
    <w:rsid w:val="00B22597"/>
    <w:rsid w:val="00B229B9"/>
    <w:rsid w:val="00B22A4E"/>
    <w:rsid w:val="00B22BD7"/>
    <w:rsid w:val="00B22D43"/>
    <w:rsid w:val="00B22F1A"/>
    <w:rsid w:val="00B22F66"/>
    <w:rsid w:val="00B23242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14C"/>
    <w:rsid w:val="00B2434F"/>
    <w:rsid w:val="00B24997"/>
    <w:rsid w:val="00B24BCE"/>
    <w:rsid w:val="00B24D5E"/>
    <w:rsid w:val="00B24EDB"/>
    <w:rsid w:val="00B25146"/>
    <w:rsid w:val="00B25152"/>
    <w:rsid w:val="00B25342"/>
    <w:rsid w:val="00B2539A"/>
    <w:rsid w:val="00B254CF"/>
    <w:rsid w:val="00B2555F"/>
    <w:rsid w:val="00B25589"/>
    <w:rsid w:val="00B25B06"/>
    <w:rsid w:val="00B25C35"/>
    <w:rsid w:val="00B25C64"/>
    <w:rsid w:val="00B25EE2"/>
    <w:rsid w:val="00B25FD3"/>
    <w:rsid w:val="00B261D2"/>
    <w:rsid w:val="00B261FF"/>
    <w:rsid w:val="00B2629F"/>
    <w:rsid w:val="00B26618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91C"/>
    <w:rsid w:val="00B27A5A"/>
    <w:rsid w:val="00B27BB3"/>
    <w:rsid w:val="00B27BBC"/>
    <w:rsid w:val="00B27C62"/>
    <w:rsid w:val="00B27DF1"/>
    <w:rsid w:val="00B27F63"/>
    <w:rsid w:val="00B27F71"/>
    <w:rsid w:val="00B27FE5"/>
    <w:rsid w:val="00B301FC"/>
    <w:rsid w:val="00B30247"/>
    <w:rsid w:val="00B3035F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22D"/>
    <w:rsid w:val="00B322E5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1B"/>
    <w:rsid w:val="00B3489B"/>
    <w:rsid w:val="00B34A10"/>
    <w:rsid w:val="00B34A29"/>
    <w:rsid w:val="00B34AA4"/>
    <w:rsid w:val="00B34EBA"/>
    <w:rsid w:val="00B350AD"/>
    <w:rsid w:val="00B35557"/>
    <w:rsid w:val="00B35756"/>
    <w:rsid w:val="00B357F4"/>
    <w:rsid w:val="00B35A74"/>
    <w:rsid w:val="00B35C09"/>
    <w:rsid w:val="00B35D2A"/>
    <w:rsid w:val="00B35E71"/>
    <w:rsid w:val="00B365F8"/>
    <w:rsid w:val="00B3664D"/>
    <w:rsid w:val="00B368F5"/>
    <w:rsid w:val="00B3698C"/>
    <w:rsid w:val="00B36BC4"/>
    <w:rsid w:val="00B36C35"/>
    <w:rsid w:val="00B36EE0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2CF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2C9"/>
    <w:rsid w:val="00B424C4"/>
    <w:rsid w:val="00B42605"/>
    <w:rsid w:val="00B426C4"/>
    <w:rsid w:val="00B42711"/>
    <w:rsid w:val="00B4271C"/>
    <w:rsid w:val="00B4274A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0D"/>
    <w:rsid w:val="00B44758"/>
    <w:rsid w:val="00B448A4"/>
    <w:rsid w:val="00B4493C"/>
    <w:rsid w:val="00B44A7E"/>
    <w:rsid w:val="00B44BB9"/>
    <w:rsid w:val="00B44C17"/>
    <w:rsid w:val="00B44CD2"/>
    <w:rsid w:val="00B44E40"/>
    <w:rsid w:val="00B44E86"/>
    <w:rsid w:val="00B4537C"/>
    <w:rsid w:val="00B45434"/>
    <w:rsid w:val="00B454C6"/>
    <w:rsid w:val="00B454EC"/>
    <w:rsid w:val="00B45557"/>
    <w:rsid w:val="00B456C6"/>
    <w:rsid w:val="00B45A19"/>
    <w:rsid w:val="00B45C8F"/>
    <w:rsid w:val="00B45E4E"/>
    <w:rsid w:val="00B4614B"/>
    <w:rsid w:val="00B462BF"/>
    <w:rsid w:val="00B4643C"/>
    <w:rsid w:val="00B46494"/>
    <w:rsid w:val="00B46669"/>
    <w:rsid w:val="00B467D7"/>
    <w:rsid w:val="00B467DA"/>
    <w:rsid w:val="00B467EE"/>
    <w:rsid w:val="00B46834"/>
    <w:rsid w:val="00B4689A"/>
    <w:rsid w:val="00B4695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47B73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6B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26"/>
    <w:rsid w:val="00B51DED"/>
    <w:rsid w:val="00B51E0C"/>
    <w:rsid w:val="00B51E64"/>
    <w:rsid w:val="00B51F2C"/>
    <w:rsid w:val="00B52382"/>
    <w:rsid w:val="00B52388"/>
    <w:rsid w:val="00B5238D"/>
    <w:rsid w:val="00B523A8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BF5"/>
    <w:rsid w:val="00B52F64"/>
    <w:rsid w:val="00B52FB1"/>
    <w:rsid w:val="00B53000"/>
    <w:rsid w:val="00B5328B"/>
    <w:rsid w:val="00B53299"/>
    <w:rsid w:val="00B533A6"/>
    <w:rsid w:val="00B53405"/>
    <w:rsid w:val="00B53621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98C"/>
    <w:rsid w:val="00B54A33"/>
    <w:rsid w:val="00B54BB7"/>
    <w:rsid w:val="00B54CFE"/>
    <w:rsid w:val="00B54F95"/>
    <w:rsid w:val="00B55054"/>
    <w:rsid w:val="00B5509D"/>
    <w:rsid w:val="00B550CC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319"/>
    <w:rsid w:val="00B5664A"/>
    <w:rsid w:val="00B566FC"/>
    <w:rsid w:val="00B569F3"/>
    <w:rsid w:val="00B56A44"/>
    <w:rsid w:val="00B56B40"/>
    <w:rsid w:val="00B56D53"/>
    <w:rsid w:val="00B5712C"/>
    <w:rsid w:val="00B5719F"/>
    <w:rsid w:val="00B571E8"/>
    <w:rsid w:val="00B572F3"/>
    <w:rsid w:val="00B57411"/>
    <w:rsid w:val="00B5791F"/>
    <w:rsid w:val="00B57968"/>
    <w:rsid w:val="00B57B4C"/>
    <w:rsid w:val="00B57D22"/>
    <w:rsid w:val="00B57D41"/>
    <w:rsid w:val="00B57D70"/>
    <w:rsid w:val="00B600E1"/>
    <w:rsid w:val="00B6028E"/>
    <w:rsid w:val="00B6058E"/>
    <w:rsid w:val="00B605B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30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C71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07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4FC7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67C"/>
    <w:rsid w:val="00B66701"/>
    <w:rsid w:val="00B669B9"/>
    <w:rsid w:val="00B66D2A"/>
    <w:rsid w:val="00B66D30"/>
    <w:rsid w:val="00B66F85"/>
    <w:rsid w:val="00B66FEA"/>
    <w:rsid w:val="00B671A0"/>
    <w:rsid w:val="00B67278"/>
    <w:rsid w:val="00B67386"/>
    <w:rsid w:val="00B6746C"/>
    <w:rsid w:val="00B6786A"/>
    <w:rsid w:val="00B67988"/>
    <w:rsid w:val="00B67BF4"/>
    <w:rsid w:val="00B67C79"/>
    <w:rsid w:val="00B67C82"/>
    <w:rsid w:val="00B67D86"/>
    <w:rsid w:val="00B7034D"/>
    <w:rsid w:val="00B70368"/>
    <w:rsid w:val="00B70644"/>
    <w:rsid w:val="00B70B20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CB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2D07"/>
    <w:rsid w:val="00B730FC"/>
    <w:rsid w:val="00B73215"/>
    <w:rsid w:val="00B732F8"/>
    <w:rsid w:val="00B73611"/>
    <w:rsid w:val="00B736C3"/>
    <w:rsid w:val="00B738EE"/>
    <w:rsid w:val="00B73988"/>
    <w:rsid w:val="00B73A6C"/>
    <w:rsid w:val="00B73D85"/>
    <w:rsid w:val="00B73F30"/>
    <w:rsid w:val="00B73F79"/>
    <w:rsid w:val="00B7409A"/>
    <w:rsid w:val="00B743A0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3B"/>
    <w:rsid w:val="00B7716F"/>
    <w:rsid w:val="00B7732D"/>
    <w:rsid w:val="00B77499"/>
    <w:rsid w:val="00B774CF"/>
    <w:rsid w:val="00B77669"/>
    <w:rsid w:val="00B77719"/>
    <w:rsid w:val="00B7774D"/>
    <w:rsid w:val="00B777A4"/>
    <w:rsid w:val="00B77825"/>
    <w:rsid w:val="00B77876"/>
    <w:rsid w:val="00B778F3"/>
    <w:rsid w:val="00B77FFB"/>
    <w:rsid w:val="00B802DA"/>
    <w:rsid w:val="00B804DD"/>
    <w:rsid w:val="00B806EA"/>
    <w:rsid w:val="00B809EE"/>
    <w:rsid w:val="00B80A64"/>
    <w:rsid w:val="00B80BB8"/>
    <w:rsid w:val="00B80C4E"/>
    <w:rsid w:val="00B80D5A"/>
    <w:rsid w:val="00B81147"/>
    <w:rsid w:val="00B81251"/>
    <w:rsid w:val="00B814A7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1D7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4B0"/>
    <w:rsid w:val="00B846BD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77B"/>
    <w:rsid w:val="00B85803"/>
    <w:rsid w:val="00B8580B"/>
    <w:rsid w:val="00B85879"/>
    <w:rsid w:val="00B85A00"/>
    <w:rsid w:val="00B85BE2"/>
    <w:rsid w:val="00B85C65"/>
    <w:rsid w:val="00B8603E"/>
    <w:rsid w:val="00B8612F"/>
    <w:rsid w:val="00B86304"/>
    <w:rsid w:val="00B86422"/>
    <w:rsid w:val="00B86499"/>
    <w:rsid w:val="00B864CE"/>
    <w:rsid w:val="00B86980"/>
    <w:rsid w:val="00B869C1"/>
    <w:rsid w:val="00B869DB"/>
    <w:rsid w:val="00B86B35"/>
    <w:rsid w:val="00B86B8E"/>
    <w:rsid w:val="00B86CCD"/>
    <w:rsid w:val="00B86E78"/>
    <w:rsid w:val="00B86F01"/>
    <w:rsid w:val="00B8709A"/>
    <w:rsid w:val="00B87119"/>
    <w:rsid w:val="00B87148"/>
    <w:rsid w:val="00B87201"/>
    <w:rsid w:val="00B87279"/>
    <w:rsid w:val="00B872F3"/>
    <w:rsid w:val="00B8749D"/>
    <w:rsid w:val="00B8751B"/>
    <w:rsid w:val="00B87747"/>
    <w:rsid w:val="00B877C3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138"/>
    <w:rsid w:val="00B90512"/>
    <w:rsid w:val="00B906A4"/>
    <w:rsid w:val="00B90756"/>
    <w:rsid w:val="00B907BC"/>
    <w:rsid w:val="00B9080A"/>
    <w:rsid w:val="00B90853"/>
    <w:rsid w:val="00B9095C"/>
    <w:rsid w:val="00B90C83"/>
    <w:rsid w:val="00B90D3A"/>
    <w:rsid w:val="00B90D4D"/>
    <w:rsid w:val="00B90E48"/>
    <w:rsid w:val="00B90ECF"/>
    <w:rsid w:val="00B910F3"/>
    <w:rsid w:val="00B9146A"/>
    <w:rsid w:val="00B9156D"/>
    <w:rsid w:val="00B916C5"/>
    <w:rsid w:val="00B9171D"/>
    <w:rsid w:val="00B91871"/>
    <w:rsid w:val="00B9194E"/>
    <w:rsid w:val="00B9196A"/>
    <w:rsid w:val="00B91987"/>
    <w:rsid w:val="00B91A4F"/>
    <w:rsid w:val="00B91CA5"/>
    <w:rsid w:val="00B91CAD"/>
    <w:rsid w:val="00B9211A"/>
    <w:rsid w:val="00B923DE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31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C21"/>
    <w:rsid w:val="00B93D07"/>
    <w:rsid w:val="00B93E0B"/>
    <w:rsid w:val="00B93EBD"/>
    <w:rsid w:val="00B940C2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59E"/>
    <w:rsid w:val="00B95638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1F"/>
    <w:rsid w:val="00B96481"/>
    <w:rsid w:val="00B96506"/>
    <w:rsid w:val="00B967D7"/>
    <w:rsid w:val="00B96802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1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1BE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AC8"/>
    <w:rsid w:val="00BA1B76"/>
    <w:rsid w:val="00BA1D0B"/>
    <w:rsid w:val="00BA1E67"/>
    <w:rsid w:val="00BA2257"/>
    <w:rsid w:val="00BA22AC"/>
    <w:rsid w:val="00BA2671"/>
    <w:rsid w:val="00BA26AF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42E"/>
    <w:rsid w:val="00BA457D"/>
    <w:rsid w:val="00BA4645"/>
    <w:rsid w:val="00BA46ED"/>
    <w:rsid w:val="00BA474C"/>
    <w:rsid w:val="00BA48DF"/>
    <w:rsid w:val="00BA4A6B"/>
    <w:rsid w:val="00BA4E01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B7C"/>
    <w:rsid w:val="00BA5C44"/>
    <w:rsid w:val="00BA5D0A"/>
    <w:rsid w:val="00BA5E33"/>
    <w:rsid w:val="00BA5FC3"/>
    <w:rsid w:val="00BA61DB"/>
    <w:rsid w:val="00BA6318"/>
    <w:rsid w:val="00BA63B4"/>
    <w:rsid w:val="00BA641E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0E"/>
    <w:rsid w:val="00BA71CD"/>
    <w:rsid w:val="00BA7435"/>
    <w:rsid w:val="00BA7702"/>
    <w:rsid w:val="00BA788B"/>
    <w:rsid w:val="00BA7A3C"/>
    <w:rsid w:val="00BA7BA8"/>
    <w:rsid w:val="00BA7DC8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580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64B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549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84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73A"/>
    <w:rsid w:val="00BB777A"/>
    <w:rsid w:val="00BB78C1"/>
    <w:rsid w:val="00BB79C2"/>
    <w:rsid w:val="00BB79C3"/>
    <w:rsid w:val="00BB7C62"/>
    <w:rsid w:val="00BB7CB8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72E"/>
    <w:rsid w:val="00BC0875"/>
    <w:rsid w:val="00BC09FB"/>
    <w:rsid w:val="00BC0CD3"/>
    <w:rsid w:val="00BC0D00"/>
    <w:rsid w:val="00BC0D96"/>
    <w:rsid w:val="00BC0DFB"/>
    <w:rsid w:val="00BC0E07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1FE0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68C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4FAB"/>
    <w:rsid w:val="00BC5316"/>
    <w:rsid w:val="00BC54C1"/>
    <w:rsid w:val="00BC5826"/>
    <w:rsid w:val="00BC582F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A63"/>
    <w:rsid w:val="00BC7B6F"/>
    <w:rsid w:val="00BC7BCC"/>
    <w:rsid w:val="00BC7BF0"/>
    <w:rsid w:val="00BC7C48"/>
    <w:rsid w:val="00BC7CF8"/>
    <w:rsid w:val="00BC7D02"/>
    <w:rsid w:val="00BC7DA1"/>
    <w:rsid w:val="00BD0147"/>
    <w:rsid w:val="00BD02FC"/>
    <w:rsid w:val="00BD043F"/>
    <w:rsid w:val="00BD0AEF"/>
    <w:rsid w:val="00BD0CFF"/>
    <w:rsid w:val="00BD0F5D"/>
    <w:rsid w:val="00BD102C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5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781"/>
    <w:rsid w:val="00BD3A49"/>
    <w:rsid w:val="00BD3B36"/>
    <w:rsid w:val="00BD3C60"/>
    <w:rsid w:val="00BD3CB4"/>
    <w:rsid w:val="00BD3DE5"/>
    <w:rsid w:val="00BD3E84"/>
    <w:rsid w:val="00BD424C"/>
    <w:rsid w:val="00BD44A5"/>
    <w:rsid w:val="00BD4654"/>
    <w:rsid w:val="00BD4696"/>
    <w:rsid w:val="00BD479A"/>
    <w:rsid w:val="00BD47C0"/>
    <w:rsid w:val="00BD4863"/>
    <w:rsid w:val="00BD4961"/>
    <w:rsid w:val="00BD4B26"/>
    <w:rsid w:val="00BD4B2D"/>
    <w:rsid w:val="00BD4CDE"/>
    <w:rsid w:val="00BD4E82"/>
    <w:rsid w:val="00BD5048"/>
    <w:rsid w:val="00BD5130"/>
    <w:rsid w:val="00BD5436"/>
    <w:rsid w:val="00BD5501"/>
    <w:rsid w:val="00BD5578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D7FB3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9D7"/>
    <w:rsid w:val="00BE0CA7"/>
    <w:rsid w:val="00BE0E6F"/>
    <w:rsid w:val="00BE0ED2"/>
    <w:rsid w:val="00BE0F89"/>
    <w:rsid w:val="00BE0F9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4D5"/>
    <w:rsid w:val="00BE2579"/>
    <w:rsid w:val="00BE27FA"/>
    <w:rsid w:val="00BE27FC"/>
    <w:rsid w:val="00BE28F3"/>
    <w:rsid w:val="00BE29F3"/>
    <w:rsid w:val="00BE2B62"/>
    <w:rsid w:val="00BE2BF7"/>
    <w:rsid w:val="00BE2C31"/>
    <w:rsid w:val="00BE2C94"/>
    <w:rsid w:val="00BE2CF8"/>
    <w:rsid w:val="00BE2FAF"/>
    <w:rsid w:val="00BE313F"/>
    <w:rsid w:val="00BE320B"/>
    <w:rsid w:val="00BE3236"/>
    <w:rsid w:val="00BE32AA"/>
    <w:rsid w:val="00BE33E8"/>
    <w:rsid w:val="00BE34AB"/>
    <w:rsid w:val="00BE3621"/>
    <w:rsid w:val="00BE362C"/>
    <w:rsid w:val="00BE3646"/>
    <w:rsid w:val="00BE36DC"/>
    <w:rsid w:val="00BE3734"/>
    <w:rsid w:val="00BE3AD5"/>
    <w:rsid w:val="00BE3CA3"/>
    <w:rsid w:val="00BE3DC8"/>
    <w:rsid w:val="00BE412E"/>
    <w:rsid w:val="00BE416D"/>
    <w:rsid w:val="00BE4446"/>
    <w:rsid w:val="00BE4588"/>
    <w:rsid w:val="00BE45C9"/>
    <w:rsid w:val="00BE46A3"/>
    <w:rsid w:val="00BE47C0"/>
    <w:rsid w:val="00BE47D4"/>
    <w:rsid w:val="00BE48AC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66"/>
    <w:rsid w:val="00BE54D3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0BC9"/>
    <w:rsid w:val="00BF0FFF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4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17"/>
    <w:rsid w:val="00BF4675"/>
    <w:rsid w:val="00BF4C26"/>
    <w:rsid w:val="00BF4E50"/>
    <w:rsid w:val="00BF5000"/>
    <w:rsid w:val="00BF507B"/>
    <w:rsid w:val="00BF507D"/>
    <w:rsid w:val="00BF534F"/>
    <w:rsid w:val="00BF53D6"/>
    <w:rsid w:val="00BF53FF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6B30"/>
    <w:rsid w:val="00BF6BF2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321"/>
    <w:rsid w:val="00C0146C"/>
    <w:rsid w:val="00C014C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34A"/>
    <w:rsid w:val="00C02401"/>
    <w:rsid w:val="00C02481"/>
    <w:rsid w:val="00C025D0"/>
    <w:rsid w:val="00C0273A"/>
    <w:rsid w:val="00C02852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129"/>
    <w:rsid w:val="00C0524B"/>
    <w:rsid w:val="00C0550D"/>
    <w:rsid w:val="00C0591A"/>
    <w:rsid w:val="00C05BD4"/>
    <w:rsid w:val="00C05F3C"/>
    <w:rsid w:val="00C0622B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EEF"/>
    <w:rsid w:val="00C07F69"/>
    <w:rsid w:val="00C07FBD"/>
    <w:rsid w:val="00C07FFE"/>
    <w:rsid w:val="00C101FC"/>
    <w:rsid w:val="00C104BB"/>
    <w:rsid w:val="00C105F8"/>
    <w:rsid w:val="00C109B0"/>
    <w:rsid w:val="00C109D4"/>
    <w:rsid w:val="00C10B0E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5EF"/>
    <w:rsid w:val="00C12638"/>
    <w:rsid w:val="00C127BB"/>
    <w:rsid w:val="00C12871"/>
    <w:rsid w:val="00C128CD"/>
    <w:rsid w:val="00C12A67"/>
    <w:rsid w:val="00C12D15"/>
    <w:rsid w:val="00C12DF0"/>
    <w:rsid w:val="00C1308D"/>
    <w:rsid w:val="00C131F7"/>
    <w:rsid w:val="00C133D9"/>
    <w:rsid w:val="00C133DF"/>
    <w:rsid w:val="00C135AA"/>
    <w:rsid w:val="00C137DD"/>
    <w:rsid w:val="00C13AD3"/>
    <w:rsid w:val="00C13B5C"/>
    <w:rsid w:val="00C13B8B"/>
    <w:rsid w:val="00C13BA2"/>
    <w:rsid w:val="00C13D41"/>
    <w:rsid w:val="00C13E12"/>
    <w:rsid w:val="00C14177"/>
    <w:rsid w:val="00C1434E"/>
    <w:rsid w:val="00C1442C"/>
    <w:rsid w:val="00C145D5"/>
    <w:rsid w:val="00C1463A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A59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7FB"/>
    <w:rsid w:val="00C179B9"/>
    <w:rsid w:val="00C17BFE"/>
    <w:rsid w:val="00C17DBC"/>
    <w:rsid w:val="00C17DFD"/>
    <w:rsid w:val="00C17F80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B5F"/>
    <w:rsid w:val="00C20D1A"/>
    <w:rsid w:val="00C20DC8"/>
    <w:rsid w:val="00C20E6D"/>
    <w:rsid w:val="00C2111B"/>
    <w:rsid w:val="00C2114C"/>
    <w:rsid w:val="00C21271"/>
    <w:rsid w:val="00C21299"/>
    <w:rsid w:val="00C21344"/>
    <w:rsid w:val="00C21590"/>
    <w:rsid w:val="00C21C5E"/>
    <w:rsid w:val="00C21EDF"/>
    <w:rsid w:val="00C21FD5"/>
    <w:rsid w:val="00C22004"/>
    <w:rsid w:val="00C220EE"/>
    <w:rsid w:val="00C225E0"/>
    <w:rsid w:val="00C22811"/>
    <w:rsid w:val="00C22B67"/>
    <w:rsid w:val="00C22CA1"/>
    <w:rsid w:val="00C22CC1"/>
    <w:rsid w:val="00C22E86"/>
    <w:rsid w:val="00C22EAA"/>
    <w:rsid w:val="00C22ED2"/>
    <w:rsid w:val="00C22F89"/>
    <w:rsid w:val="00C232DD"/>
    <w:rsid w:val="00C23349"/>
    <w:rsid w:val="00C23371"/>
    <w:rsid w:val="00C2369F"/>
    <w:rsid w:val="00C236D7"/>
    <w:rsid w:val="00C2378D"/>
    <w:rsid w:val="00C2379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C61"/>
    <w:rsid w:val="00C24CB5"/>
    <w:rsid w:val="00C24D19"/>
    <w:rsid w:val="00C24E84"/>
    <w:rsid w:val="00C24F40"/>
    <w:rsid w:val="00C25117"/>
    <w:rsid w:val="00C2512C"/>
    <w:rsid w:val="00C25299"/>
    <w:rsid w:val="00C25376"/>
    <w:rsid w:val="00C25408"/>
    <w:rsid w:val="00C25526"/>
    <w:rsid w:val="00C25632"/>
    <w:rsid w:val="00C25643"/>
    <w:rsid w:val="00C2573D"/>
    <w:rsid w:val="00C257EB"/>
    <w:rsid w:val="00C25A33"/>
    <w:rsid w:val="00C25A47"/>
    <w:rsid w:val="00C25BB8"/>
    <w:rsid w:val="00C25BF3"/>
    <w:rsid w:val="00C25C5C"/>
    <w:rsid w:val="00C25F45"/>
    <w:rsid w:val="00C25FC9"/>
    <w:rsid w:val="00C26046"/>
    <w:rsid w:val="00C26053"/>
    <w:rsid w:val="00C26230"/>
    <w:rsid w:val="00C26308"/>
    <w:rsid w:val="00C2660B"/>
    <w:rsid w:val="00C26660"/>
    <w:rsid w:val="00C2673C"/>
    <w:rsid w:val="00C26892"/>
    <w:rsid w:val="00C2689D"/>
    <w:rsid w:val="00C26BF6"/>
    <w:rsid w:val="00C26C78"/>
    <w:rsid w:val="00C2730E"/>
    <w:rsid w:val="00C275C8"/>
    <w:rsid w:val="00C27DCC"/>
    <w:rsid w:val="00C300BA"/>
    <w:rsid w:val="00C300BE"/>
    <w:rsid w:val="00C30105"/>
    <w:rsid w:val="00C301BB"/>
    <w:rsid w:val="00C30216"/>
    <w:rsid w:val="00C30432"/>
    <w:rsid w:val="00C3059D"/>
    <w:rsid w:val="00C3076A"/>
    <w:rsid w:val="00C3080D"/>
    <w:rsid w:val="00C30ADF"/>
    <w:rsid w:val="00C30CAA"/>
    <w:rsid w:val="00C316F7"/>
    <w:rsid w:val="00C31B60"/>
    <w:rsid w:val="00C31C19"/>
    <w:rsid w:val="00C31EC8"/>
    <w:rsid w:val="00C31F26"/>
    <w:rsid w:val="00C31F82"/>
    <w:rsid w:val="00C32298"/>
    <w:rsid w:val="00C32361"/>
    <w:rsid w:val="00C32456"/>
    <w:rsid w:val="00C327E4"/>
    <w:rsid w:val="00C3281F"/>
    <w:rsid w:val="00C32A3E"/>
    <w:rsid w:val="00C32C38"/>
    <w:rsid w:val="00C32D1E"/>
    <w:rsid w:val="00C32F54"/>
    <w:rsid w:val="00C32F63"/>
    <w:rsid w:val="00C330AB"/>
    <w:rsid w:val="00C33168"/>
    <w:rsid w:val="00C331FF"/>
    <w:rsid w:val="00C33214"/>
    <w:rsid w:val="00C3335B"/>
    <w:rsid w:val="00C3338B"/>
    <w:rsid w:val="00C3352D"/>
    <w:rsid w:val="00C336EE"/>
    <w:rsid w:val="00C33790"/>
    <w:rsid w:val="00C33CA7"/>
    <w:rsid w:val="00C33E6D"/>
    <w:rsid w:val="00C33F0C"/>
    <w:rsid w:val="00C33FDC"/>
    <w:rsid w:val="00C340A2"/>
    <w:rsid w:val="00C342D8"/>
    <w:rsid w:val="00C34654"/>
    <w:rsid w:val="00C34742"/>
    <w:rsid w:val="00C34B5A"/>
    <w:rsid w:val="00C34C85"/>
    <w:rsid w:val="00C34DD4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0"/>
    <w:rsid w:val="00C36D77"/>
    <w:rsid w:val="00C36EA7"/>
    <w:rsid w:val="00C370A4"/>
    <w:rsid w:val="00C370B1"/>
    <w:rsid w:val="00C37363"/>
    <w:rsid w:val="00C37582"/>
    <w:rsid w:val="00C375BD"/>
    <w:rsid w:val="00C376AF"/>
    <w:rsid w:val="00C37747"/>
    <w:rsid w:val="00C3780C"/>
    <w:rsid w:val="00C3791C"/>
    <w:rsid w:val="00C379C0"/>
    <w:rsid w:val="00C37C60"/>
    <w:rsid w:val="00C37CBC"/>
    <w:rsid w:val="00C37DCA"/>
    <w:rsid w:val="00C37FE6"/>
    <w:rsid w:val="00C40047"/>
    <w:rsid w:val="00C40292"/>
    <w:rsid w:val="00C40497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296"/>
    <w:rsid w:val="00C4137F"/>
    <w:rsid w:val="00C417B0"/>
    <w:rsid w:val="00C41802"/>
    <w:rsid w:val="00C41829"/>
    <w:rsid w:val="00C41877"/>
    <w:rsid w:val="00C41A7C"/>
    <w:rsid w:val="00C41CBF"/>
    <w:rsid w:val="00C41CF0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7"/>
    <w:rsid w:val="00C43339"/>
    <w:rsid w:val="00C43357"/>
    <w:rsid w:val="00C435E2"/>
    <w:rsid w:val="00C43BC7"/>
    <w:rsid w:val="00C43D4C"/>
    <w:rsid w:val="00C4408F"/>
    <w:rsid w:val="00C44210"/>
    <w:rsid w:val="00C44350"/>
    <w:rsid w:val="00C443F2"/>
    <w:rsid w:val="00C44420"/>
    <w:rsid w:val="00C44562"/>
    <w:rsid w:val="00C44660"/>
    <w:rsid w:val="00C44692"/>
    <w:rsid w:val="00C4470D"/>
    <w:rsid w:val="00C44753"/>
    <w:rsid w:val="00C44772"/>
    <w:rsid w:val="00C44CA0"/>
    <w:rsid w:val="00C44D37"/>
    <w:rsid w:val="00C452B0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28B"/>
    <w:rsid w:val="00C47350"/>
    <w:rsid w:val="00C4747C"/>
    <w:rsid w:val="00C4766D"/>
    <w:rsid w:val="00C47842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5C1"/>
    <w:rsid w:val="00C50AEA"/>
    <w:rsid w:val="00C50CE6"/>
    <w:rsid w:val="00C51173"/>
    <w:rsid w:val="00C511EA"/>
    <w:rsid w:val="00C51287"/>
    <w:rsid w:val="00C514C4"/>
    <w:rsid w:val="00C51580"/>
    <w:rsid w:val="00C5175C"/>
    <w:rsid w:val="00C519E7"/>
    <w:rsid w:val="00C519E8"/>
    <w:rsid w:val="00C51A17"/>
    <w:rsid w:val="00C51DC4"/>
    <w:rsid w:val="00C51F16"/>
    <w:rsid w:val="00C52478"/>
    <w:rsid w:val="00C525D0"/>
    <w:rsid w:val="00C525D3"/>
    <w:rsid w:val="00C526BD"/>
    <w:rsid w:val="00C52846"/>
    <w:rsid w:val="00C52B4B"/>
    <w:rsid w:val="00C52BE8"/>
    <w:rsid w:val="00C52BFA"/>
    <w:rsid w:val="00C52D7B"/>
    <w:rsid w:val="00C52DD8"/>
    <w:rsid w:val="00C53276"/>
    <w:rsid w:val="00C53469"/>
    <w:rsid w:val="00C53691"/>
    <w:rsid w:val="00C536DE"/>
    <w:rsid w:val="00C53742"/>
    <w:rsid w:val="00C5378A"/>
    <w:rsid w:val="00C537A2"/>
    <w:rsid w:val="00C538DE"/>
    <w:rsid w:val="00C53A05"/>
    <w:rsid w:val="00C53DE0"/>
    <w:rsid w:val="00C54040"/>
    <w:rsid w:val="00C5450A"/>
    <w:rsid w:val="00C54568"/>
    <w:rsid w:val="00C5460A"/>
    <w:rsid w:val="00C549FB"/>
    <w:rsid w:val="00C54CCB"/>
    <w:rsid w:val="00C54D05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B4E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14"/>
    <w:rsid w:val="00C60FBF"/>
    <w:rsid w:val="00C6105B"/>
    <w:rsid w:val="00C612B9"/>
    <w:rsid w:val="00C618AD"/>
    <w:rsid w:val="00C618DD"/>
    <w:rsid w:val="00C619B8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0B2"/>
    <w:rsid w:val="00C6310B"/>
    <w:rsid w:val="00C63513"/>
    <w:rsid w:val="00C637B1"/>
    <w:rsid w:val="00C637E7"/>
    <w:rsid w:val="00C6393C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27"/>
    <w:rsid w:val="00C6477E"/>
    <w:rsid w:val="00C64A9F"/>
    <w:rsid w:val="00C64F79"/>
    <w:rsid w:val="00C65017"/>
    <w:rsid w:val="00C6530B"/>
    <w:rsid w:val="00C654A3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86D"/>
    <w:rsid w:val="00C66989"/>
    <w:rsid w:val="00C669B9"/>
    <w:rsid w:val="00C66AC3"/>
    <w:rsid w:val="00C66AEB"/>
    <w:rsid w:val="00C66B64"/>
    <w:rsid w:val="00C66BE1"/>
    <w:rsid w:val="00C66D50"/>
    <w:rsid w:val="00C66D6F"/>
    <w:rsid w:val="00C67142"/>
    <w:rsid w:val="00C67204"/>
    <w:rsid w:val="00C67339"/>
    <w:rsid w:val="00C6742A"/>
    <w:rsid w:val="00C67498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0E72"/>
    <w:rsid w:val="00C71163"/>
    <w:rsid w:val="00C71599"/>
    <w:rsid w:val="00C71650"/>
    <w:rsid w:val="00C71699"/>
    <w:rsid w:val="00C717E3"/>
    <w:rsid w:val="00C71822"/>
    <w:rsid w:val="00C718BB"/>
    <w:rsid w:val="00C71C5A"/>
    <w:rsid w:val="00C71C6B"/>
    <w:rsid w:val="00C720F0"/>
    <w:rsid w:val="00C72100"/>
    <w:rsid w:val="00C7210F"/>
    <w:rsid w:val="00C7218E"/>
    <w:rsid w:val="00C721AB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298"/>
    <w:rsid w:val="00C74338"/>
    <w:rsid w:val="00C746A1"/>
    <w:rsid w:val="00C747A5"/>
    <w:rsid w:val="00C747E3"/>
    <w:rsid w:val="00C747E7"/>
    <w:rsid w:val="00C749E1"/>
    <w:rsid w:val="00C74A0D"/>
    <w:rsid w:val="00C74B68"/>
    <w:rsid w:val="00C75070"/>
    <w:rsid w:val="00C750DC"/>
    <w:rsid w:val="00C75160"/>
    <w:rsid w:val="00C75189"/>
    <w:rsid w:val="00C755CE"/>
    <w:rsid w:val="00C7572F"/>
    <w:rsid w:val="00C75788"/>
    <w:rsid w:val="00C758D5"/>
    <w:rsid w:val="00C75A4D"/>
    <w:rsid w:val="00C75A6B"/>
    <w:rsid w:val="00C75AB8"/>
    <w:rsid w:val="00C75E56"/>
    <w:rsid w:val="00C76129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083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235"/>
    <w:rsid w:val="00C804E9"/>
    <w:rsid w:val="00C80574"/>
    <w:rsid w:val="00C806A1"/>
    <w:rsid w:val="00C80B81"/>
    <w:rsid w:val="00C812CE"/>
    <w:rsid w:val="00C81315"/>
    <w:rsid w:val="00C8136F"/>
    <w:rsid w:val="00C815D0"/>
    <w:rsid w:val="00C816A3"/>
    <w:rsid w:val="00C816AB"/>
    <w:rsid w:val="00C81A7D"/>
    <w:rsid w:val="00C81B08"/>
    <w:rsid w:val="00C81B53"/>
    <w:rsid w:val="00C81D78"/>
    <w:rsid w:val="00C81F08"/>
    <w:rsid w:val="00C81F84"/>
    <w:rsid w:val="00C823EB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0F0"/>
    <w:rsid w:val="00C83429"/>
    <w:rsid w:val="00C834BD"/>
    <w:rsid w:val="00C835FE"/>
    <w:rsid w:val="00C836D3"/>
    <w:rsid w:val="00C84135"/>
    <w:rsid w:val="00C84150"/>
    <w:rsid w:val="00C84646"/>
    <w:rsid w:val="00C84888"/>
    <w:rsid w:val="00C848FB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2E9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CF1"/>
    <w:rsid w:val="00C87EC5"/>
    <w:rsid w:val="00C9008B"/>
    <w:rsid w:val="00C90208"/>
    <w:rsid w:val="00C9024A"/>
    <w:rsid w:val="00C90564"/>
    <w:rsid w:val="00C90590"/>
    <w:rsid w:val="00C9060C"/>
    <w:rsid w:val="00C907E9"/>
    <w:rsid w:val="00C908CE"/>
    <w:rsid w:val="00C90C1E"/>
    <w:rsid w:val="00C90E97"/>
    <w:rsid w:val="00C90F87"/>
    <w:rsid w:val="00C9101A"/>
    <w:rsid w:val="00C91189"/>
    <w:rsid w:val="00C9136D"/>
    <w:rsid w:val="00C914D1"/>
    <w:rsid w:val="00C916A5"/>
    <w:rsid w:val="00C9176F"/>
    <w:rsid w:val="00C9177D"/>
    <w:rsid w:val="00C91954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500"/>
    <w:rsid w:val="00C92746"/>
    <w:rsid w:val="00C927ED"/>
    <w:rsid w:val="00C928E6"/>
    <w:rsid w:val="00C929C7"/>
    <w:rsid w:val="00C92A98"/>
    <w:rsid w:val="00C9316E"/>
    <w:rsid w:val="00C9331C"/>
    <w:rsid w:val="00C93557"/>
    <w:rsid w:val="00C93594"/>
    <w:rsid w:val="00C936EB"/>
    <w:rsid w:val="00C93784"/>
    <w:rsid w:val="00C937E7"/>
    <w:rsid w:val="00C93876"/>
    <w:rsid w:val="00C9393A"/>
    <w:rsid w:val="00C93A18"/>
    <w:rsid w:val="00C93BA9"/>
    <w:rsid w:val="00C93BDD"/>
    <w:rsid w:val="00C93D92"/>
    <w:rsid w:val="00C93E38"/>
    <w:rsid w:val="00C93EEB"/>
    <w:rsid w:val="00C9424F"/>
    <w:rsid w:val="00C94363"/>
    <w:rsid w:val="00C94459"/>
    <w:rsid w:val="00C945F0"/>
    <w:rsid w:val="00C946A3"/>
    <w:rsid w:val="00C946B3"/>
    <w:rsid w:val="00C9476E"/>
    <w:rsid w:val="00C94793"/>
    <w:rsid w:val="00C948A2"/>
    <w:rsid w:val="00C948F6"/>
    <w:rsid w:val="00C94997"/>
    <w:rsid w:val="00C94A8A"/>
    <w:rsid w:val="00C951AE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1D7"/>
    <w:rsid w:val="00C96292"/>
    <w:rsid w:val="00C9636E"/>
    <w:rsid w:val="00C963C5"/>
    <w:rsid w:val="00C96716"/>
    <w:rsid w:val="00C968E7"/>
    <w:rsid w:val="00C9694F"/>
    <w:rsid w:val="00C96AAD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4D32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65"/>
    <w:rsid w:val="00CA617B"/>
    <w:rsid w:val="00CA62A1"/>
    <w:rsid w:val="00CA6382"/>
    <w:rsid w:val="00CA6439"/>
    <w:rsid w:val="00CA659B"/>
    <w:rsid w:val="00CA659D"/>
    <w:rsid w:val="00CA6632"/>
    <w:rsid w:val="00CA6723"/>
    <w:rsid w:val="00CA6BC8"/>
    <w:rsid w:val="00CA6C2A"/>
    <w:rsid w:val="00CA6F27"/>
    <w:rsid w:val="00CA7094"/>
    <w:rsid w:val="00CA70C5"/>
    <w:rsid w:val="00CA7161"/>
    <w:rsid w:val="00CA71F2"/>
    <w:rsid w:val="00CA741C"/>
    <w:rsid w:val="00CA7453"/>
    <w:rsid w:val="00CA76C3"/>
    <w:rsid w:val="00CA7940"/>
    <w:rsid w:val="00CA7A1D"/>
    <w:rsid w:val="00CA7B57"/>
    <w:rsid w:val="00CA7C36"/>
    <w:rsid w:val="00CA7CB1"/>
    <w:rsid w:val="00CA7D2F"/>
    <w:rsid w:val="00CA7D45"/>
    <w:rsid w:val="00CA7FDE"/>
    <w:rsid w:val="00CB0526"/>
    <w:rsid w:val="00CB07AF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876"/>
    <w:rsid w:val="00CB190D"/>
    <w:rsid w:val="00CB1FD6"/>
    <w:rsid w:val="00CB2013"/>
    <w:rsid w:val="00CB20DE"/>
    <w:rsid w:val="00CB21BF"/>
    <w:rsid w:val="00CB2397"/>
    <w:rsid w:val="00CB23F0"/>
    <w:rsid w:val="00CB245C"/>
    <w:rsid w:val="00CB297C"/>
    <w:rsid w:val="00CB2A11"/>
    <w:rsid w:val="00CB2AF6"/>
    <w:rsid w:val="00CB2B11"/>
    <w:rsid w:val="00CB2B88"/>
    <w:rsid w:val="00CB2DBB"/>
    <w:rsid w:val="00CB31AB"/>
    <w:rsid w:val="00CB31C1"/>
    <w:rsid w:val="00CB3288"/>
    <w:rsid w:val="00CB32BB"/>
    <w:rsid w:val="00CB3531"/>
    <w:rsid w:val="00CB378A"/>
    <w:rsid w:val="00CB39F2"/>
    <w:rsid w:val="00CB3B0B"/>
    <w:rsid w:val="00CB3C78"/>
    <w:rsid w:val="00CB3D10"/>
    <w:rsid w:val="00CB3E4E"/>
    <w:rsid w:val="00CB4050"/>
    <w:rsid w:val="00CB4128"/>
    <w:rsid w:val="00CB438F"/>
    <w:rsid w:val="00CB4427"/>
    <w:rsid w:val="00CB444C"/>
    <w:rsid w:val="00CB4568"/>
    <w:rsid w:val="00CB457E"/>
    <w:rsid w:val="00CB460E"/>
    <w:rsid w:val="00CB4EE4"/>
    <w:rsid w:val="00CB4F0D"/>
    <w:rsid w:val="00CB4F15"/>
    <w:rsid w:val="00CB4FB8"/>
    <w:rsid w:val="00CB50CA"/>
    <w:rsid w:val="00CB53C2"/>
    <w:rsid w:val="00CB5977"/>
    <w:rsid w:val="00CB5D3F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B7CC9"/>
    <w:rsid w:val="00CC0103"/>
    <w:rsid w:val="00CC0105"/>
    <w:rsid w:val="00CC0283"/>
    <w:rsid w:val="00CC05FE"/>
    <w:rsid w:val="00CC06EA"/>
    <w:rsid w:val="00CC0848"/>
    <w:rsid w:val="00CC09F5"/>
    <w:rsid w:val="00CC0C11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19B7"/>
    <w:rsid w:val="00CC2177"/>
    <w:rsid w:val="00CC244D"/>
    <w:rsid w:val="00CC2690"/>
    <w:rsid w:val="00CC2A28"/>
    <w:rsid w:val="00CC2B31"/>
    <w:rsid w:val="00CC2BBC"/>
    <w:rsid w:val="00CC2C16"/>
    <w:rsid w:val="00CC2C34"/>
    <w:rsid w:val="00CC2E45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852"/>
    <w:rsid w:val="00CC59DE"/>
    <w:rsid w:val="00CC5A6E"/>
    <w:rsid w:val="00CC5A9C"/>
    <w:rsid w:val="00CC5BE9"/>
    <w:rsid w:val="00CC5D17"/>
    <w:rsid w:val="00CC5D40"/>
    <w:rsid w:val="00CC616E"/>
    <w:rsid w:val="00CC61DC"/>
    <w:rsid w:val="00CC643D"/>
    <w:rsid w:val="00CC657B"/>
    <w:rsid w:val="00CC68E1"/>
    <w:rsid w:val="00CC6984"/>
    <w:rsid w:val="00CC6A18"/>
    <w:rsid w:val="00CC6A47"/>
    <w:rsid w:val="00CC6AAC"/>
    <w:rsid w:val="00CC6C9A"/>
    <w:rsid w:val="00CC6CFF"/>
    <w:rsid w:val="00CC6E72"/>
    <w:rsid w:val="00CC6F54"/>
    <w:rsid w:val="00CC6F63"/>
    <w:rsid w:val="00CC6FCC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F9C"/>
    <w:rsid w:val="00CD30CD"/>
    <w:rsid w:val="00CD33B8"/>
    <w:rsid w:val="00CD3503"/>
    <w:rsid w:val="00CD38B7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86A"/>
    <w:rsid w:val="00CD5A63"/>
    <w:rsid w:val="00CD5B8E"/>
    <w:rsid w:val="00CD5FA5"/>
    <w:rsid w:val="00CD60D8"/>
    <w:rsid w:val="00CD6254"/>
    <w:rsid w:val="00CD628E"/>
    <w:rsid w:val="00CD6460"/>
    <w:rsid w:val="00CD6465"/>
    <w:rsid w:val="00CD6586"/>
    <w:rsid w:val="00CD6B1B"/>
    <w:rsid w:val="00CD6B39"/>
    <w:rsid w:val="00CD6D3E"/>
    <w:rsid w:val="00CD710A"/>
    <w:rsid w:val="00CD74AA"/>
    <w:rsid w:val="00CD74FE"/>
    <w:rsid w:val="00CD75BA"/>
    <w:rsid w:val="00CD75D4"/>
    <w:rsid w:val="00CD787C"/>
    <w:rsid w:val="00CD7918"/>
    <w:rsid w:val="00CD79CE"/>
    <w:rsid w:val="00CD7A29"/>
    <w:rsid w:val="00CD7A5A"/>
    <w:rsid w:val="00CD7C7A"/>
    <w:rsid w:val="00CD7D6D"/>
    <w:rsid w:val="00CD7F4E"/>
    <w:rsid w:val="00CE00C0"/>
    <w:rsid w:val="00CE01CF"/>
    <w:rsid w:val="00CE0213"/>
    <w:rsid w:val="00CE0498"/>
    <w:rsid w:val="00CE0613"/>
    <w:rsid w:val="00CE0714"/>
    <w:rsid w:val="00CE0718"/>
    <w:rsid w:val="00CE0842"/>
    <w:rsid w:val="00CE089F"/>
    <w:rsid w:val="00CE0A13"/>
    <w:rsid w:val="00CE11CC"/>
    <w:rsid w:val="00CE1207"/>
    <w:rsid w:val="00CE1286"/>
    <w:rsid w:val="00CE1520"/>
    <w:rsid w:val="00CE159F"/>
    <w:rsid w:val="00CE16E3"/>
    <w:rsid w:val="00CE183C"/>
    <w:rsid w:val="00CE1A61"/>
    <w:rsid w:val="00CE1BF3"/>
    <w:rsid w:val="00CE1BFA"/>
    <w:rsid w:val="00CE1FFD"/>
    <w:rsid w:val="00CE23A5"/>
    <w:rsid w:val="00CE24BB"/>
    <w:rsid w:val="00CE25F7"/>
    <w:rsid w:val="00CE2691"/>
    <w:rsid w:val="00CE2706"/>
    <w:rsid w:val="00CE2835"/>
    <w:rsid w:val="00CE29C8"/>
    <w:rsid w:val="00CE2A80"/>
    <w:rsid w:val="00CE2D00"/>
    <w:rsid w:val="00CE2F01"/>
    <w:rsid w:val="00CE3007"/>
    <w:rsid w:val="00CE301C"/>
    <w:rsid w:val="00CE32F9"/>
    <w:rsid w:val="00CE3440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BA4"/>
    <w:rsid w:val="00CE5D31"/>
    <w:rsid w:val="00CE5F09"/>
    <w:rsid w:val="00CE6059"/>
    <w:rsid w:val="00CE60C5"/>
    <w:rsid w:val="00CE621A"/>
    <w:rsid w:val="00CE6590"/>
    <w:rsid w:val="00CE69C1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24BD"/>
    <w:rsid w:val="00CF264B"/>
    <w:rsid w:val="00CF3084"/>
    <w:rsid w:val="00CF3359"/>
    <w:rsid w:val="00CF3377"/>
    <w:rsid w:val="00CF33BD"/>
    <w:rsid w:val="00CF385B"/>
    <w:rsid w:val="00CF3982"/>
    <w:rsid w:val="00CF3FE8"/>
    <w:rsid w:val="00CF407D"/>
    <w:rsid w:val="00CF40BE"/>
    <w:rsid w:val="00CF4506"/>
    <w:rsid w:val="00CF4674"/>
    <w:rsid w:val="00CF4B04"/>
    <w:rsid w:val="00CF4B32"/>
    <w:rsid w:val="00CF4D86"/>
    <w:rsid w:val="00CF4FDC"/>
    <w:rsid w:val="00CF508C"/>
    <w:rsid w:val="00CF5144"/>
    <w:rsid w:val="00CF5193"/>
    <w:rsid w:val="00CF535B"/>
    <w:rsid w:val="00CF5CDB"/>
    <w:rsid w:val="00CF5F5C"/>
    <w:rsid w:val="00CF644B"/>
    <w:rsid w:val="00CF68E6"/>
    <w:rsid w:val="00CF68F6"/>
    <w:rsid w:val="00CF6BF8"/>
    <w:rsid w:val="00CF6CA2"/>
    <w:rsid w:val="00CF6DE1"/>
    <w:rsid w:val="00CF6E44"/>
    <w:rsid w:val="00CF6F09"/>
    <w:rsid w:val="00CF6F99"/>
    <w:rsid w:val="00CF6FD5"/>
    <w:rsid w:val="00CF6FF1"/>
    <w:rsid w:val="00CF7011"/>
    <w:rsid w:val="00CF789A"/>
    <w:rsid w:val="00CF78B3"/>
    <w:rsid w:val="00CF79C5"/>
    <w:rsid w:val="00CF7B87"/>
    <w:rsid w:val="00D0026C"/>
    <w:rsid w:val="00D00635"/>
    <w:rsid w:val="00D006A4"/>
    <w:rsid w:val="00D009BB"/>
    <w:rsid w:val="00D00A04"/>
    <w:rsid w:val="00D00A8A"/>
    <w:rsid w:val="00D00AFB"/>
    <w:rsid w:val="00D00C94"/>
    <w:rsid w:val="00D00F1B"/>
    <w:rsid w:val="00D00F5C"/>
    <w:rsid w:val="00D01021"/>
    <w:rsid w:val="00D01187"/>
    <w:rsid w:val="00D01784"/>
    <w:rsid w:val="00D017A0"/>
    <w:rsid w:val="00D0198A"/>
    <w:rsid w:val="00D019A3"/>
    <w:rsid w:val="00D01A3E"/>
    <w:rsid w:val="00D01F5B"/>
    <w:rsid w:val="00D02023"/>
    <w:rsid w:val="00D0219A"/>
    <w:rsid w:val="00D0219F"/>
    <w:rsid w:val="00D02242"/>
    <w:rsid w:val="00D023CC"/>
    <w:rsid w:val="00D024B7"/>
    <w:rsid w:val="00D025CB"/>
    <w:rsid w:val="00D02658"/>
    <w:rsid w:val="00D0270C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EC1"/>
    <w:rsid w:val="00D04F76"/>
    <w:rsid w:val="00D055D8"/>
    <w:rsid w:val="00D05908"/>
    <w:rsid w:val="00D059E6"/>
    <w:rsid w:val="00D05CB4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33B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8C0"/>
    <w:rsid w:val="00D13A64"/>
    <w:rsid w:val="00D13B96"/>
    <w:rsid w:val="00D13C6E"/>
    <w:rsid w:val="00D14028"/>
    <w:rsid w:val="00D142BF"/>
    <w:rsid w:val="00D14530"/>
    <w:rsid w:val="00D147C7"/>
    <w:rsid w:val="00D14CCD"/>
    <w:rsid w:val="00D14DC5"/>
    <w:rsid w:val="00D14F5F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16C"/>
    <w:rsid w:val="00D1620A"/>
    <w:rsid w:val="00D1634A"/>
    <w:rsid w:val="00D16779"/>
    <w:rsid w:val="00D16AD2"/>
    <w:rsid w:val="00D16AEB"/>
    <w:rsid w:val="00D16B91"/>
    <w:rsid w:val="00D16BDE"/>
    <w:rsid w:val="00D16C4A"/>
    <w:rsid w:val="00D171B0"/>
    <w:rsid w:val="00D1726C"/>
    <w:rsid w:val="00D174DE"/>
    <w:rsid w:val="00D17978"/>
    <w:rsid w:val="00D17BCB"/>
    <w:rsid w:val="00D17C49"/>
    <w:rsid w:val="00D17C85"/>
    <w:rsid w:val="00D17EFD"/>
    <w:rsid w:val="00D17F45"/>
    <w:rsid w:val="00D20214"/>
    <w:rsid w:val="00D2049C"/>
    <w:rsid w:val="00D206C6"/>
    <w:rsid w:val="00D20A07"/>
    <w:rsid w:val="00D20A34"/>
    <w:rsid w:val="00D20AA1"/>
    <w:rsid w:val="00D20BFB"/>
    <w:rsid w:val="00D20F51"/>
    <w:rsid w:val="00D20F91"/>
    <w:rsid w:val="00D21216"/>
    <w:rsid w:val="00D2138B"/>
    <w:rsid w:val="00D213EE"/>
    <w:rsid w:val="00D2168A"/>
    <w:rsid w:val="00D21B7B"/>
    <w:rsid w:val="00D21CAF"/>
    <w:rsid w:val="00D21D65"/>
    <w:rsid w:val="00D21F1F"/>
    <w:rsid w:val="00D2209C"/>
    <w:rsid w:val="00D2209D"/>
    <w:rsid w:val="00D2212F"/>
    <w:rsid w:val="00D22448"/>
    <w:rsid w:val="00D2254A"/>
    <w:rsid w:val="00D22840"/>
    <w:rsid w:val="00D22B3D"/>
    <w:rsid w:val="00D22F30"/>
    <w:rsid w:val="00D23240"/>
    <w:rsid w:val="00D232EF"/>
    <w:rsid w:val="00D2359B"/>
    <w:rsid w:val="00D23610"/>
    <w:rsid w:val="00D236B4"/>
    <w:rsid w:val="00D23842"/>
    <w:rsid w:val="00D23905"/>
    <w:rsid w:val="00D23AC8"/>
    <w:rsid w:val="00D23BCD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200"/>
    <w:rsid w:val="00D265AC"/>
    <w:rsid w:val="00D26645"/>
    <w:rsid w:val="00D26A20"/>
    <w:rsid w:val="00D26AA5"/>
    <w:rsid w:val="00D26D39"/>
    <w:rsid w:val="00D270EE"/>
    <w:rsid w:val="00D27294"/>
    <w:rsid w:val="00D272FA"/>
    <w:rsid w:val="00D27482"/>
    <w:rsid w:val="00D27514"/>
    <w:rsid w:val="00D27530"/>
    <w:rsid w:val="00D276FF"/>
    <w:rsid w:val="00D278C6"/>
    <w:rsid w:val="00D27E3D"/>
    <w:rsid w:val="00D27E4E"/>
    <w:rsid w:val="00D301C2"/>
    <w:rsid w:val="00D303A7"/>
    <w:rsid w:val="00D305BA"/>
    <w:rsid w:val="00D30669"/>
    <w:rsid w:val="00D306FF"/>
    <w:rsid w:val="00D3071B"/>
    <w:rsid w:val="00D30869"/>
    <w:rsid w:val="00D30943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1F5"/>
    <w:rsid w:val="00D3233E"/>
    <w:rsid w:val="00D32466"/>
    <w:rsid w:val="00D324BD"/>
    <w:rsid w:val="00D326C5"/>
    <w:rsid w:val="00D328C6"/>
    <w:rsid w:val="00D32DF6"/>
    <w:rsid w:val="00D32F21"/>
    <w:rsid w:val="00D32FE3"/>
    <w:rsid w:val="00D3307B"/>
    <w:rsid w:val="00D33236"/>
    <w:rsid w:val="00D333D1"/>
    <w:rsid w:val="00D3353A"/>
    <w:rsid w:val="00D3360C"/>
    <w:rsid w:val="00D33613"/>
    <w:rsid w:val="00D337E7"/>
    <w:rsid w:val="00D3386D"/>
    <w:rsid w:val="00D3396F"/>
    <w:rsid w:val="00D339A9"/>
    <w:rsid w:val="00D33C7D"/>
    <w:rsid w:val="00D33F26"/>
    <w:rsid w:val="00D33F94"/>
    <w:rsid w:val="00D33FB1"/>
    <w:rsid w:val="00D34063"/>
    <w:rsid w:val="00D3434F"/>
    <w:rsid w:val="00D344D3"/>
    <w:rsid w:val="00D3451A"/>
    <w:rsid w:val="00D3474A"/>
    <w:rsid w:val="00D3477B"/>
    <w:rsid w:val="00D3491F"/>
    <w:rsid w:val="00D3495B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9AE"/>
    <w:rsid w:val="00D37B01"/>
    <w:rsid w:val="00D37B78"/>
    <w:rsid w:val="00D37CE3"/>
    <w:rsid w:val="00D37E08"/>
    <w:rsid w:val="00D4001E"/>
    <w:rsid w:val="00D40376"/>
    <w:rsid w:val="00D404A1"/>
    <w:rsid w:val="00D40539"/>
    <w:rsid w:val="00D406E2"/>
    <w:rsid w:val="00D4098B"/>
    <w:rsid w:val="00D40D9E"/>
    <w:rsid w:val="00D410A5"/>
    <w:rsid w:val="00D414AB"/>
    <w:rsid w:val="00D41696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1F9D"/>
    <w:rsid w:val="00D42032"/>
    <w:rsid w:val="00D42088"/>
    <w:rsid w:val="00D422C0"/>
    <w:rsid w:val="00D4258B"/>
    <w:rsid w:val="00D429E3"/>
    <w:rsid w:val="00D42CC1"/>
    <w:rsid w:val="00D42D8E"/>
    <w:rsid w:val="00D42F81"/>
    <w:rsid w:val="00D430DE"/>
    <w:rsid w:val="00D432A6"/>
    <w:rsid w:val="00D432B4"/>
    <w:rsid w:val="00D4356D"/>
    <w:rsid w:val="00D43638"/>
    <w:rsid w:val="00D43667"/>
    <w:rsid w:val="00D437D2"/>
    <w:rsid w:val="00D43986"/>
    <w:rsid w:val="00D43B03"/>
    <w:rsid w:val="00D43C5A"/>
    <w:rsid w:val="00D43CA2"/>
    <w:rsid w:val="00D43D2A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C1F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69AC"/>
    <w:rsid w:val="00D46FCB"/>
    <w:rsid w:val="00D47046"/>
    <w:rsid w:val="00D473D8"/>
    <w:rsid w:val="00D47530"/>
    <w:rsid w:val="00D4764F"/>
    <w:rsid w:val="00D47678"/>
    <w:rsid w:val="00D47B73"/>
    <w:rsid w:val="00D47BC4"/>
    <w:rsid w:val="00D47DDB"/>
    <w:rsid w:val="00D47E06"/>
    <w:rsid w:val="00D47E41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29"/>
    <w:rsid w:val="00D51CE0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121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848"/>
    <w:rsid w:val="00D55B5A"/>
    <w:rsid w:val="00D55C56"/>
    <w:rsid w:val="00D55D5E"/>
    <w:rsid w:val="00D55E1E"/>
    <w:rsid w:val="00D55E88"/>
    <w:rsid w:val="00D56062"/>
    <w:rsid w:val="00D560D4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914"/>
    <w:rsid w:val="00D56BA9"/>
    <w:rsid w:val="00D56BFB"/>
    <w:rsid w:val="00D56D7E"/>
    <w:rsid w:val="00D56EC9"/>
    <w:rsid w:val="00D57088"/>
    <w:rsid w:val="00D57196"/>
    <w:rsid w:val="00D573DA"/>
    <w:rsid w:val="00D574B3"/>
    <w:rsid w:val="00D575E4"/>
    <w:rsid w:val="00D577ED"/>
    <w:rsid w:val="00D57892"/>
    <w:rsid w:val="00D57AB7"/>
    <w:rsid w:val="00D57C4E"/>
    <w:rsid w:val="00D57CCF"/>
    <w:rsid w:val="00D57DC8"/>
    <w:rsid w:val="00D57E40"/>
    <w:rsid w:val="00D57E49"/>
    <w:rsid w:val="00D57F29"/>
    <w:rsid w:val="00D600A6"/>
    <w:rsid w:val="00D6010D"/>
    <w:rsid w:val="00D60132"/>
    <w:rsid w:val="00D60258"/>
    <w:rsid w:val="00D602F8"/>
    <w:rsid w:val="00D605C6"/>
    <w:rsid w:val="00D606C2"/>
    <w:rsid w:val="00D606CE"/>
    <w:rsid w:val="00D60A14"/>
    <w:rsid w:val="00D60CC6"/>
    <w:rsid w:val="00D60CD3"/>
    <w:rsid w:val="00D60DC1"/>
    <w:rsid w:val="00D60E3F"/>
    <w:rsid w:val="00D60FAD"/>
    <w:rsid w:val="00D61308"/>
    <w:rsid w:val="00D6139E"/>
    <w:rsid w:val="00D613A4"/>
    <w:rsid w:val="00D615DD"/>
    <w:rsid w:val="00D61653"/>
    <w:rsid w:val="00D616CC"/>
    <w:rsid w:val="00D61913"/>
    <w:rsid w:val="00D6192B"/>
    <w:rsid w:val="00D619DA"/>
    <w:rsid w:val="00D61CB0"/>
    <w:rsid w:val="00D61FC7"/>
    <w:rsid w:val="00D6211C"/>
    <w:rsid w:val="00D62126"/>
    <w:rsid w:val="00D624A4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2F99"/>
    <w:rsid w:val="00D632BE"/>
    <w:rsid w:val="00D632E3"/>
    <w:rsid w:val="00D636C0"/>
    <w:rsid w:val="00D6377E"/>
    <w:rsid w:val="00D63A0A"/>
    <w:rsid w:val="00D63A1A"/>
    <w:rsid w:val="00D63D30"/>
    <w:rsid w:val="00D64150"/>
    <w:rsid w:val="00D64248"/>
    <w:rsid w:val="00D642A5"/>
    <w:rsid w:val="00D6462E"/>
    <w:rsid w:val="00D64847"/>
    <w:rsid w:val="00D648E5"/>
    <w:rsid w:val="00D64B2D"/>
    <w:rsid w:val="00D64D2C"/>
    <w:rsid w:val="00D64DC2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0B"/>
    <w:rsid w:val="00D662C1"/>
    <w:rsid w:val="00D66818"/>
    <w:rsid w:val="00D66852"/>
    <w:rsid w:val="00D66859"/>
    <w:rsid w:val="00D6686B"/>
    <w:rsid w:val="00D66A01"/>
    <w:rsid w:val="00D66BD2"/>
    <w:rsid w:val="00D66C46"/>
    <w:rsid w:val="00D66CD8"/>
    <w:rsid w:val="00D672E4"/>
    <w:rsid w:val="00D6738F"/>
    <w:rsid w:val="00D67573"/>
    <w:rsid w:val="00D67C6A"/>
    <w:rsid w:val="00D67CEA"/>
    <w:rsid w:val="00D67DC0"/>
    <w:rsid w:val="00D67E10"/>
    <w:rsid w:val="00D67E20"/>
    <w:rsid w:val="00D67F06"/>
    <w:rsid w:val="00D67F08"/>
    <w:rsid w:val="00D67F9C"/>
    <w:rsid w:val="00D70071"/>
    <w:rsid w:val="00D70122"/>
    <w:rsid w:val="00D70215"/>
    <w:rsid w:val="00D702EE"/>
    <w:rsid w:val="00D7097B"/>
    <w:rsid w:val="00D70A09"/>
    <w:rsid w:val="00D70C01"/>
    <w:rsid w:val="00D70F98"/>
    <w:rsid w:val="00D70FDA"/>
    <w:rsid w:val="00D71127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5D6"/>
    <w:rsid w:val="00D72600"/>
    <w:rsid w:val="00D7261F"/>
    <w:rsid w:val="00D7277A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B10"/>
    <w:rsid w:val="00D73CD9"/>
    <w:rsid w:val="00D73DBD"/>
    <w:rsid w:val="00D73E36"/>
    <w:rsid w:val="00D74101"/>
    <w:rsid w:val="00D743C1"/>
    <w:rsid w:val="00D747C9"/>
    <w:rsid w:val="00D74800"/>
    <w:rsid w:val="00D748CD"/>
    <w:rsid w:val="00D748D6"/>
    <w:rsid w:val="00D748F2"/>
    <w:rsid w:val="00D7499A"/>
    <w:rsid w:val="00D749AA"/>
    <w:rsid w:val="00D74A98"/>
    <w:rsid w:val="00D74DFD"/>
    <w:rsid w:val="00D74E51"/>
    <w:rsid w:val="00D74E82"/>
    <w:rsid w:val="00D74F76"/>
    <w:rsid w:val="00D74F7D"/>
    <w:rsid w:val="00D75057"/>
    <w:rsid w:val="00D750F9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3C3"/>
    <w:rsid w:val="00D803F2"/>
    <w:rsid w:val="00D804CE"/>
    <w:rsid w:val="00D805CB"/>
    <w:rsid w:val="00D80D43"/>
    <w:rsid w:val="00D80E78"/>
    <w:rsid w:val="00D80E89"/>
    <w:rsid w:val="00D80F3D"/>
    <w:rsid w:val="00D8131C"/>
    <w:rsid w:val="00D8146F"/>
    <w:rsid w:val="00D81492"/>
    <w:rsid w:val="00D81562"/>
    <w:rsid w:val="00D81567"/>
    <w:rsid w:val="00D81658"/>
    <w:rsid w:val="00D81718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BC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65"/>
    <w:rsid w:val="00D843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827"/>
    <w:rsid w:val="00D85E17"/>
    <w:rsid w:val="00D8609B"/>
    <w:rsid w:val="00D8618A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EE2"/>
    <w:rsid w:val="00D86FEC"/>
    <w:rsid w:val="00D87010"/>
    <w:rsid w:val="00D8714F"/>
    <w:rsid w:val="00D87162"/>
    <w:rsid w:val="00D871C0"/>
    <w:rsid w:val="00D87259"/>
    <w:rsid w:val="00D8726C"/>
    <w:rsid w:val="00D8729B"/>
    <w:rsid w:val="00D87427"/>
    <w:rsid w:val="00D874D5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06D"/>
    <w:rsid w:val="00D91370"/>
    <w:rsid w:val="00D91676"/>
    <w:rsid w:val="00D916C7"/>
    <w:rsid w:val="00D91D39"/>
    <w:rsid w:val="00D91D52"/>
    <w:rsid w:val="00D91D7E"/>
    <w:rsid w:val="00D91D93"/>
    <w:rsid w:val="00D91EA3"/>
    <w:rsid w:val="00D92016"/>
    <w:rsid w:val="00D921CA"/>
    <w:rsid w:val="00D92411"/>
    <w:rsid w:val="00D9251C"/>
    <w:rsid w:val="00D92BFE"/>
    <w:rsid w:val="00D92C6F"/>
    <w:rsid w:val="00D92C92"/>
    <w:rsid w:val="00D92D78"/>
    <w:rsid w:val="00D92DBB"/>
    <w:rsid w:val="00D92F3F"/>
    <w:rsid w:val="00D93039"/>
    <w:rsid w:val="00D93044"/>
    <w:rsid w:val="00D9317E"/>
    <w:rsid w:val="00D931A3"/>
    <w:rsid w:val="00D931BF"/>
    <w:rsid w:val="00D931F2"/>
    <w:rsid w:val="00D931FE"/>
    <w:rsid w:val="00D933F8"/>
    <w:rsid w:val="00D9353E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0F"/>
    <w:rsid w:val="00D94569"/>
    <w:rsid w:val="00D94676"/>
    <w:rsid w:val="00D949CD"/>
    <w:rsid w:val="00D94A45"/>
    <w:rsid w:val="00D94E3C"/>
    <w:rsid w:val="00D951C2"/>
    <w:rsid w:val="00D95473"/>
    <w:rsid w:val="00D956E2"/>
    <w:rsid w:val="00D95719"/>
    <w:rsid w:val="00D95887"/>
    <w:rsid w:val="00D95A38"/>
    <w:rsid w:val="00D95E2C"/>
    <w:rsid w:val="00D95F00"/>
    <w:rsid w:val="00D95F74"/>
    <w:rsid w:val="00D95F82"/>
    <w:rsid w:val="00D95F85"/>
    <w:rsid w:val="00D9605A"/>
    <w:rsid w:val="00D9652C"/>
    <w:rsid w:val="00D96709"/>
    <w:rsid w:val="00D967AF"/>
    <w:rsid w:val="00D9689E"/>
    <w:rsid w:val="00D96C78"/>
    <w:rsid w:val="00D96FF6"/>
    <w:rsid w:val="00D972B0"/>
    <w:rsid w:val="00D97576"/>
    <w:rsid w:val="00D97700"/>
    <w:rsid w:val="00D979B6"/>
    <w:rsid w:val="00D97AE5"/>
    <w:rsid w:val="00D97CA7"/>
    <w:rsid w:val="00D97CD6"/>
    <w:rsid w:val="00D97DF2"/>
    <w:rsid w:val="00D97E2E"/>
    <w:rsid w:val="00D97EA3"/>
    <w:rsid w:val="00D97EF0"/>
    <w:rsid w:val="00DA00E8"/>
    <w:rsid w:val="00DA01AB"/>
    <w:rsid w:val="00DA04F0"/>
    <w:rsid w:val="00DA0B12"/>
    <w:rsid w:val="00DA0B38"/>
    <w:rsid w:val="00DA0CBD"/>
    <w:rsid w:val="00DA0D1D"/>
    <w:rsid w:val="00DA1198"/>
    <w:rsid w:val="00DA11ED"/>
    <w:rsid w:val="00DA1379"/>
    <w:rsid w:val="00DA14A4"/>
    <w:rsid w:val="00DA15E9"/>
    <w:rsid w:val="00DA170B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43D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6FD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5FF"/>
    <w:rsid w:val="00DA56DC"/>
    <w:rsid w:val="00DA5A68"/>
    <w:rsid w:val="00DA5A82"/>
    <w:rsid w:val="00DA5BD3"/>
    <w:rsid w:val="00DA5DBB"/>
    <w:rsid w:val="00DA5DDA"/>
    <w:rsid w:val="00DA5E74"/>
    <w:rsid w:val="00DA5F7F"/>
    <w:rsid w:val="00DA6263"/>
    <w:rsid w:val="00DA66AD"/>
    <w:rsid w:val="00DA68EC"/>
    <w:rsid w:val="00DA6BE0"/>
    <w:rsid w:val="00DA6C54"/>
    <w:rsid w:val="00DA6CE6"/>
    <w:rsid w:val="00DA7141"/>
    <w:rsid w:val="00DA72CA"/>
    <w:rsid w:val="00DA7321"/>
    <w:rsid w:val="00DA75F7"/>
    <w:rsid w:val="00DA799B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5F7"/>
    <w:rsid w:val="00DB163E"/>
    <w:rsid w:val="00DB1718"/>
    <w:rsid w:val="00DB1913"/>
    <w:rsid w:val="00DB19F9"/>
    <w:rsid w:val="00DB1BC4"/>
    <w:rsid w:val="00DB1CA3"/>
    <w:rsid w:val="00DB1CA7"/>
    <w:rsid w:val="00DB1D08"/>
    <w:rsid w:val="00DB1F1B"/>
    <w:rsid w:val="00DB225F"/>
    <w:rsid w:val="00DB22A0"/>
    <w:rsid w:val="00DB235D"/>
    <w:rsid w:val="00DB237D"/>
    <w:rsid w:val="00DB276C"/>
    <w:rsid w:val="00DB28A2"/>
    <w:rsid w:val="00DB28E8"/>
    <w:rsid w:val="00DB2AD7"/>
    <w:rsid w:val="00DB2BA7"/>
    <w:rsid w:val="00DB2D64"/>
    <w:rsid w:val="00DB3353"/>
    <w:rsid w:val="00DB33EF"/>
    <w:rsid w:val="00DB345F"/>
    <w:rsid w:val="00DB351F"/>
    <w:rsid w:val="00DB3C1C"/>
    <w:rsid w:val="00DB3E72"/>
    <w:rsid w:val="00DB3E9E"/>
    <w:rsid w:val="00DB41B2"/>
    <w:rsid w:val="00DB42B9"/>
    <w:rsid w:val="00DB43EA"/>
    <w:rsid w:val="00DB450A"/>
    <w:rsid w:val="00DB45BF"/>
    <w:rsid w:val="00DB4605"/>
    <w:rsid w:val="00DB47AC"/>
    <w:rsid w:val="00DB481D"/>
    <w:rsid w:val="00DB48DC"/>
    <w:rsid w:val="00DB4B23"/>
    <w:rsid w:val="00DB4EE5"/>
    <w:rsid w:val="00DB4F45"/>
    <w:rsid w:val="00DB4FF7"/>
    <w:rsid w:val="00DB5018"/>
    <w:rsid w:val="00DB50B9"/>
    <w:rsid w:val="00DB511C"/>
    <w:rsid w:val="00DB517A"/>
    <w:rsid w:val="00DB5333"/>
    <w:rsid w:val="00DB534F"/>
    <w:rsid w:val="00DB53A1"/>
    <w:rsid w:val="00DB53BA"/>
    <w:rsid w:val="00DB554B"/>
    <w:rsid w:val="00DB56D9"/>
    <w:rsid w:val="00DB5821"/>
    <w:rsid w:val="00DB5ABB"/>
    <w:rsid w:val="00DB5AD2"/>
    <w:rsid w:val="00DB5BAB"/>
    <w:rsid w:val="00DB5EC9"/>
    <w:rsid w:val="00DB6073"/>
    <w:rsid w:val="00DB6208"/>
    <w:rsid w:val="00DB63C9"/>
    <w:rsid w:val="00DB6405"/>
    <w:rsid w:val="00DB6532"/>
    <w:rsid w:val="00DB6594"/>
    <w:rsid w:val="00DB66F4"/>
    <w:rsid w:val="00DB6705"/>
    <w:rsid w:val="00DB690E"/>
    <w:rsid w:val="00DB6A59"/>
    <w:rsid w:val="00DB6C5C"/>
    <w:rsid w:val="00DB6D63"/>
    <w:rsid w:val="00DB7103"/>
    <w:rsid w:val="00DB714E"/>
    <w:rsid w:val="00DB7185"/>
    <w:rsid w:val="00DB71AE"/>
    <w:rsid w:val="00DB751F"/>
    <w:rsid w:val="00DB75C9"/>
    <w:rsid w:val="00DB75FB"/>
    <w:rsid w:val="00DB7607"/>
    <w:rsid w:val="00DB764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90B"/>
    <w:rsid w:val="00DC0D8C"/>
    <w:rsid w:val="00DC0E0F"/>
    <w:rsid w:val="00DC0FD2"/>
    <w:rsid w:val="00DC0FE2"/>
    <w:rsid w:val="00DC12D5"/>
    <w:rsid w:val="00DC147A"/>
    <w:rsid w:val="00DC14FE"/>
    <w:rsid w:val="00DC150B"/>
    <w:rsid w:val="00DC15CA"/>
    <w:rsid w:val="00DC162D"/>
    <w:rsid w:val="00DC1CE9"/>
    <w:rsid w:val="00DC1D23"/>
    <w:rsid w:val="00DC21F1"/>
    <w:rsid w:val="00DC22E5"/>
    <w:rsid w:val="00DC26FF"/>
    <w:rsid w:val="00DC2708"/>
    <w:rsid w:val="00DC29C7"/>
    <w:rsid w:val="00DC2CD2"/>
    <w:rsid w:val="00DC2D5F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86B"/>
    <w:rsid w:val="00DC4967"/>
    <w:rsid w:val="00DC49B1"/>
    <w:rsid w:val="00DC4C89"/>
    <w:rsid w:val="00DC4F62"/>
    <w:rsid w:val="00DC4FD3"/>
    <w:rsid w:val="00DC53F2"/>
    <w:rsid w:val="00DC5408"/>
    <w:rsid w:val="00DC5492"/>
    <w:rsid w:val="00DC560F"/>
    <w:rsid w:val="00DC5A59"/>
    <w:rsid w:val="00DC5BD0"/>
    <w:rsid w:val="00DC5BEF"/>
    <w:rsid w:val="00DC61CC"/>
    <w:rsid w:val="00DC6316"/>
    <w:rsid w:val="00DC6344"/>
    <w:rsid w:val="00DC6362"/>
    <w:rsid w:val="00DC65F7"/>
    <w:rsid w:val="00DC668D"/>
    <w:rsid w:val="00DC67A1"/>
    <w:rsid w:val="00DC6828"/>
    <w:rsid w:val="00DC6865"/>
    <w:rsid w:val="00DC686F"/>
    <w:rsid w:val="00DC68FA"/>
    <w:rsid w:val="00DC69FC"/>
    <w:rsid w:val="00DC6A4E"/>
    <w:rsid w:val="00DC6B6F"/>
    <w:rsid w:val="00DC6D29"/>
    <w:rsid w:val="00DC6E15"/>
    <w:rsid w:val="00DC6E86"/>
    <w:rsid w:val="00DC6F5A"/>
    <w:rsid w:val="00DC74C0"/>
    <w:rsid w:val="00DC7642"/>
    <w:rsid w:val="00DC7E3F"/>
    <w:rsid w:val="00DC7F7D"/>
    <w:rsid w:val="00DD0053"/>
    <w:rsid w:val="00DD010E"/>
    <w:rsid w:val="00DD028C"/>
    <w:rsid w:val="00DD02A8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353"/>
    <w:rsid w:val="00DD14D0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A13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A9D"/>
    <w:rsid w:val="00DD3C69"/>
    <w:rsid w:val="00DD3CDB"/>
    <w:rsid w:val="00DD3CE2"/>
    <w:rsid w:val="00DD3DF0"/>
    <w:rsid w:val="00DD3F37"/>
    <w:rsid w:val="00DD4867"/>
    <w:rsid w:val="00DD4923"/>
    <w:rsid w:val="00DD4B0B"/>
    <w:rsid w:val="00DD4C42"/>
    <w:rsid w:val="00DD4E27"/>
    <w:rsid w:val="00DD4F1E"/>
    <w:rsid w:val="00DD5085"/>
    <w:rsid w:val="00DD5131"/>
    <w:rsid w:val="00DD541F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6D4"/>
    <w:rsid w:val="00DD6814"/>
    <w:rsid w:val="00DD68A7"/>
    <w:rsid w:val="00DD696F"/>
    <w:rsid w:val="00DD6A88"/>
    <w:rsid w:val="00DD6C25"/>
    <w:rsid w:val="00DD6D18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DC2"/>
    <w:rsid w:val="00DD7E3A"/>
    <w:rsid w:val="00DE045D"/>
    <w:rsid w:val="00DE047C"/>
    <w:rsid w:val="00DE050D"/>
    <w:rsid w:val="00DE05D2"/>
    <w:rsid w:val="00DE06EC"/>
    <w:rsid w:val="00DE099C"/>
    <w:rsid w:val="00DE0A1B"/>
    <w:rsid w:val="00DE0A47"/>
    <w:rsid w:val="00DE0BAF"/>
    <w:rsid w:val="00DE0D85"/>
    <w:rsid w:val="00DE0E61"/>
    <w:rsid w:val="00DE0F82"/>
    <w:rsid w:val="00DE1182"/>
    <w:rsid w:val="00DE12AA"/>
    <w:rsid w:val="00DE1498"/>
    <w:rsid w:val="00DE1631"/>
    <w:rsid w:val="00DE1AA2"/>
    <w:rsid w:val="00DE1BF8"/>
    <w:rsid w:val="00DE1D83"/>
    <w:rsid w:val="00DE1DB1"/>
    <w:rsid w:val="00DE207E"/>
    <w:rsid w:val="00DE216B"/>
    <w:rsid w:val="00DE2285"/>
    <w:rsid w:val="00DE24AD"/>
    <w:rsid w:val="00DE283C"/>
    <w:rsid w:val="00DE28AA"/>
    <w:rsid w:val="00DE2901"/>
    <w:rsid w:val="00DE298C"/>
    <w:rsid w:val="00DE2D74"/>
    <w:rsid w:val="00DE2DED"/>
    <w:rsid w:val="00DE2EDD"/>
    <w:rsid w:val="00DE2F84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952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0D8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06A"/>
    <w:rsid w:val="00DE6167"/>
    <w:rsid w:val="00DE6312"/>
    <w:rsid w:val="00DE653D"/>
    <w:rsid w:val="00DE66DE"/>
    <w:rsid w:val="00DE6833"/>
    <w:rsid w:val="00DE68D9"/>
    <w:rsid w:val="00DE69C1"/>
    <w:rsid w:val="00DE69CC"/>
    <w:rsid w:val="00DE6CF8"/>
    <w:rsid w:val="00DE6F47"/>
    <w:rsid w:val="00DE73F0"/>
    <w:rsid w:val="00DE757F"/>
    <w:rsid w:val="00DE7771"/>
    <w:rsid w:val="00DE7800"/>
    <w:rsid w:val="00DE7937"/>
    <w:rsid w:val="00DE7940"/>
    <w:rsid w:val="00DE7A3A"/>
    <w:rsid w:val="00DE7AD2"/>
    <w:rsid w:val="00DE7EE5"/>
    <w:rsid w:val="00DF0029"/>
    <w:rsid w:val="00DF0093"/>
    <w:rsid w:val="00DF00F6"/>
    <w:rsid w:val="00DF017F"/>
    <w:rsid w:val="00DF0635"/>
    <w:rsid w:val="00DF070A"/>
    <w:rsid w:val="00DF07CF"/>
    <w:rsid w:val="00DF08B1"/>
    <w:rsid w:val="00DF0919"/>
    <w:rsid w:val="00DF0A93"/>
    <w:rsid w:val="00DF0A97"/>
    <w:rsid w:val="00DF0FA2"/>
    <w:rsid w:val="00DF11BC"/>
    <w:rsid w:val="00DF1298"/>
    <w:rsid w:val="00DF12B8"/>
    <w:rsid w:val="00DF132B"/>
    <w:rsid w:val="00DF1477"/>
    <w:rsid w:val="00DF1791"/>
    <w:rsid w:val="00DF17A2"/>
    <w:rsid w:val="00DF188F"/>
    <w:rsid w:val="00DF197B"/>
    <w:rsid w:val="00DF19FE"/>
    <w:rsid w:val="00DF1A04"/>
    <w:rsid w:val="00DF1B89"/>
    <w:rsid w:val="00DF1ED0"/>
    <w:rsid w:val="00DF1F61"/>
    <w:rsid w:val="00DF1FC8"/>
    <w:rsid w:val="00DF1FC9"/>
    <w:rsid w:val="00DF219F"/>
    <w:rsid w:val="00DF237E"/>
    <w:rsid w:val="00DF2398"/>
    <w:rsid w:val="00DF24AF"/>
    <w:rsid w:val="00DF24CD"/>
    <w:rsid w:val="00DF24DE"/>
    <w:rsid w:val="00DF29E8"/>
    <w:rsid w:val="00DF2A4B"/>
    <w:rsid w:val="00DF2BCA"/>
    <w:rsid w:val="00DF2C0D"/>
    <w:rsid w:val="00DF2CA2"/>
    <w:rsid w:val="00DF2D0F"/>
    <w:rsid w:val="00DF2EFA"/>
    <w:rsid w:val="00DF32E7"/>
    <w:rsid w:val="00DF3484"/>
    <w:rsid w:val="00DF354D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804"/>
    <w:rsid w:val="00E0094C"/>
    <w:rsid w:val="00E00A09"/>
    <w:rsid w:val="00E00B76"/>
    <w:rsid w:val="00E00C1E"/>
    <w:rsid w:val="00E00C9D"/>
    <w:rsid w:val="00E00D72"/>
    <w:rsid w:val="00E00EE7"/>
    <w:rsid w:val="00E00FD3"/>
    <w:rsid w:val="00E01211"/>
    <w:rsid w:val="00E01216"/>
    <w:rsid w:val="00E01458"/>
    <w:rsid w:val="00E015E6"/>
    <w:rsid w:val="00E019C2"/>
    <w:rsid w:val="00E019EE"/>
    <w:rsid w:val="00E01C64"/>
    <w:rsid w:val="00E01D73"/>
    <w:rsid w:val="00E01FA7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500"/>
    <w:rsid w:val="00E03A14"/>
    <w:rsid w:val="00E03BF8"/>
    <w:rsid w:val="00E03C12"/>
    <w:rsid w:val="00E03F5A"/>
    <w:rsid w:val="00E0400C"/>
    <w:rsid w:val="00E0415C"/>
    <w:rsid w:val="00E041C0"/>
    <w:rsid w:val="00E04355"/>
    <w:rsid w:val="00E04432"/>
    <w:rsid w:val="00E04528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19"/>
    <w:rsid w:val="00E06092"/>
    <w:rsid w:val="00E0617C"/>
    <w:rsid w:val="00E06313"/>
    <w:rsid w:val="00E06648"/>
    <w:rsid w:val="00E067A5"/>
    <w:rsid w:val="00E06934"/>
    <w:rsid w:val="00E06A6D"/>
    <w:rsid w:val="00E06B08"/>
    <w:rsid w:val="00E06F3C"/>
    <w:rsid w:val="00E071D6"/>
    <w:rsid w:val="00E073A2"/>
    <w:rsid w:val="00E07679"/>
    <w:rsid w:val="00E0775D"/>
    <w:rsid w:val="00E078F5"/>
    <w:rsid w:val="00E079D9"/>
    <w:rsid w:val="00E07AD7"/>
    <w:rsid w:val="00E07B48"/>
    <w:rsid w:val="00E07B5F"/>
    <w:rsid w:val="00E07B8A"/>
    <w:rsid w:val="00E07C5B"/>
    <w:rsid w:val="00E07CBF"/>
    <w:rsid w:val="00E07CDA"/>
    <w:rsid w:val="00E07E2A"/>
    <w:rsid w:val="00E07EA6"/>
    <w:rsid w:val="00E07EC8"/>
    <w:rsid w:val="00E102D9"/>
    <w:rsid w:val="00E1032F"/>
    <w:rsid w:val="00E104A7"/>
    <w:rsid w:val="00E10653"/>
    <w:rsid w:val="00E10A2B"/>
    <w:rsid w:val="00E10C26"/>
    <w:rsid w:val="00E10EFF"/>
    <w:rsid w:val="00E11285"/>
    <w:rsid w:val="00E11333"/>
    <w:rsid w:val="00E11353"/>
    <w:rsid w:val="00E1145E"/>
    <w:rsid w:val="00E11AE5"/>
    <w:rsid w:val="00E11C29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5A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34"/>
    <w:rsid w:val="00E13F8F"/>
    <w:rsid w:val="00E1406E"/>
    <w:rsid w:val="00E142B6"/>
    <w:rsid w:val="00E1443A"/>
    <w:rsid w:val="00E145B9"/>
    <w:rsid w:val="00E14B4B"/>
    <w:rsid w:val="00E14C3F"/>
    <w:rsid w:val="00E14CB9"/>
    <w:rsid w:val="00E14DEA"/>
    <w:rsid w:val="00E14E55"/>
    <w:rsid w:val="00E14FA0"/>
    <w:rsid w:val="00E14FD1"/>
    <w:rsid w:val="00E1500F"/>
    <w:rsid w:val="00E15285"/>
    <w:rsid w:val="00E15588"/>
    <w:rsid w:val="00E15598"/>
    <w:rsid w:val="00E1562A"/>
    <w:rsid w:val="00E1599A"/>
    <w:rsid w:val="00E159E3"/>
    <w:rsid w:val="00E15A23"/>
    <w:rsid w:val="00E15E27"/>
    <w:rsid w:val="00E15FC5"/>
    <w:rsid w:val="00E16143"/>
    <w:rsid w:val="00E16420"/>
    <w:rsid w:val="00E1645C"/>
    <w:rsid w:val="00E1691B"/>
    <w:rsid w:val="00E169F9"/>
    <w:rsid w:val="00E16B61"/>
    <w:rsid w:val="00E16C6A"/>
    <w:rsid w:val="00E16F64"/>
    <w:rsid w:val="00E170AF"/>
    <w:rsid w:val="00E1715D"/>
    <w:rsid w:val="00E172F9"/>
    <w:rsid w:val="00E172FC"/>
    <w:rsid w:val="00E1739C"/>
    <w:rsid w:val="00E1739F"/>
    <w:rsid w:val="00E17613"/>
    <w:rsid w:val="00E1789C"/>
    <w:rsid w:val="00E17AC0"/>
    <w:rsid w:val="00E17BCB"/>
    <w:rsid w:val="00E17CDA"/>
    <w:rsid w:val="00E17F16"/>
    <w:rsid w:val="00E2011E"/>
    <w:rsid w:val="00E2013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76B"/>
    <w:rsid w:val="00E218C7"/>
    <w:rsid w:val="00E218FA"/>
    <w:rsid w:val="00E21B22"/>
    <w:rsid w:val="00E21C30"/>
    <w:rsid w:val="00E21DE2"/>
    <w:rsid w:val="00E21F02"/>
    <w:rsid w:val="00E22026"/>
    <w:rsid w:val="00E221F7"/>
    <w:rsid w:val="00E22458"/>
    <w:rsid w:val="00E224F1"/>
    <w:rsid w:val="00E22715"/>
    <w:rsid w:val="00E22837"/>
    <w:rsid w:val="00E22908"/>
    <w:rsid w:val="00E22977"/>
    <w:rsid w:val="00E22AB7"/>
    <w:rsid w:val="00E22B9E"/>
    <w:rsid w:val="00E22BCE"/>
    <w:rsid w:val="00E22DC9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5DB"/>
    <w:rsid w:val="00E246C1"/>
    <w:rsid w:val="00E246EF"/>
    <w:rsid w:val="00E249C2"/>
    <w:rsid w:val="00E249E4"/>
    <w:rsid w:val="00E24B56"/>
    <w:rsid w:val="00E24B9E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962"/>
    <w:rsid w:val="00E26A09"/>
    <w:rsid w:val="00E26B72"/>
    <w:rsid w:val="00E26C00"/>
    <w:rsid w:val="00E275B3"/>
    <w:rsid w:val="00E276C7"/>
    <w:rsid w:val="00E277B0"/>
    <w:rsid w:val="00E27847"/>
    <w:rsid w:val="00E27933"/>
    <w:rsid w:val="00E27955"/>
    <w:rsid w:val="00E27A24"/>
    <w:rsid w:val="00E27ACA"/>
    <w:rsid w:val="00E27B40"/>
    <w:rsid w:val="00E27E2B"/>
    <w:rsid w:val="00E27F25"/>
    <w:rsid w:val="00E301B3"/>
    <w:rsid w:val="00E30351"/>
    <w:rsid w:val="00E30368"/>
    <w:rsid w:val="00E30492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70F"/>
    <w:rsid w:val="00E31974"/>
    <w:rsid w:val="00E31ACF"/>
    <w:rsid w:val="00E31BB9"/>
    <w:rsid w:val="00E31CE4"/>
    <w:rsid w:val="00E31DFC"/>
    <w:rsid w:val="00E31E79"/>
    <w:rsid w:val="00E31EFE"/>
    <w:rsid w:val="00E320B0"/>
    <w:rsid w:val="00E3220B"/>
    <w:rsid w:val="00E3222A"/>
    <w:rsid w:val="00E323F4"/>
    <w:rsid w:val="00E324B8"/>
    <w:rsid w:val="00E32609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C60"/>
    <w:rsid w:val="00E33DED"/>
    <w:rsid w:val="00E33FA1"/>
    <w:rsid w:val="00E3413D"/>
    <w:rsid w:val="00E34184"/>
    <w:rsid w:val="00E34240"/>
    <w:rsid w:val="00E342E5"/>
    <w:rsid w:val="00E3461E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AB9"/>
    <w:rsid w:val="00E36F74"/>
    <w:rsid w:val="00E36FCD"/>
    <w:rsid w:val="00E36FEC"/>
    <w:rsid w:val="00E3721F"/>
    <w:rsid w:val="00E37292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9A"/>
    <w:rsid w:val="00E37BCD"/>
    <w:rsid w:val="00E37BE1"/>
    <w:rsid w:val="00E37C0E"/>
    <w:rsid w:val="00E37D4B"/>
    <w:rsid w:val="00E37E9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0FDF"/>
    <w:rsid w:val="00E41084"/>
    <w:rsid w:val="00E4123F"/>
    <w:rsid w:val="00E41251"/>
    <w:rsid w:val="00E416EF"/>
    <w:rsid w:val="00E41875"/>
    <w:rsid w:val="00E418FA"/>
    <w:rsid w:val="00E41C38"/>
    <w:rsid w:val="00E41E3C"/>
    <w:rsid w:val="00E41E4A"/>
    <w:rsid w:val="00E41E77"/>
    <w:rsid w:val="00E41E7B"/>
    <w:rsid w:val="00E41E95"/>
    <w:rsid w:val="00E4206E"/>
    <w:rsid w:val="00E42100"/>
    <w:rsid w:val="00E423E9"/>
    <w:rsid w:val="00E428E6"/>
    <w:rsid w:val="00E42972"/>
    <w:rsid w:val="00E42BE0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68B"/>
    <w:rsid w:val="00E4373F"/>
    <w:rsid w:val="00E438AB"/>
    <w:rsid w:val="00E438CB"/>
    <w:rsid w:val="00E43BF7"/>
    <w:rsid w:val="00E43D98"/>
    <w:rsid w:val="00E43ED6"/>
    <w:rsid w:val="00E4403D"/>
    <w:rsid w:val="00E440F9"/>
    <w:rsid w:val="00E44215"/>
    <w:rsid w:val="00E44385"/>
    <w:rsid w:val="00E444D3"/>
    <w:rsid w:val="00E44502"/>
    <w:rsid w:val="00E44802"/>
    <w:rsid w:val="00E44C1D"/>
    <w:rsid w:val="00E44DFA"/>
    <w:rsid w:val="00E44EAB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47C7A"/>
    <w:rsid w:val="00E50284"/>
    <w:rsid w:val="00E5061A"/>
    <w:rsid w:val="00E5070B"/>
    <w:rsid w:val="00E50864"/>
    <w:rsid w:val="00E50996"/>
    <w:rsid w:val="00E50BBC"/>
    <w:rsid w:val="00E50C49"/>
    <w:rsid w:val="00E50EBF"/>
    <w:rsid w:val="00E510E5"/>
    <w:rsid w:val="00E51138"/>
    <w:rsid w:val="00E5118C"/>
    <w:rsid w:val="00E512F7"/>
    <w:rsid w:val="00E5135D"/>
    <w:rsid w:val="00E515D6"/>
    <w:rsid w:val="00E51940"/>
    <w:rsid w:val="00E51BBC"/>
    <w:rsid w:val="00E51C16"/>
    <w:rsid w:val="00E51FDA"/>
    <w:rsid w:val="00E52120"/>
    <w:rsid w:val="00E52193"/>
    <w:rsid w:val="00E521D3"/>
    <w:rsid w:val="00E522A6"/>
    <w:rsid w:val="00E52554"/>
    <w:rsid w:val="00E526A6"/>
    <w:rsid w:val="00E5275B"/>
    <w:rsid w:val="00E52875"/>
    <w:rsid w:val="00E5288B"/>
    <w:rsid w:val="00E52A05"/>
    <w:rsid w:val="00E52A39"/>
    <w:rsid w:val="00E52B23"/>
    <w:rsid w:val="00E52BF4"/>
    <w:rsid w:val="00E52E76"/>
    <w:rsid w:val="00E52F40"/>
    <w:rsid w:val="00E52FCD"/>
    <w:rsid w:val="00E53040"/>
    <w:rsid w:val="00E53095"/>
    <w:rsid w:val="00E531A1"/>
    <w:rsid w:val="00E532D2"/>
    <w:rsid w:val="00E533D7"/>
    <w:rsid w:val="00E5347D"/>
    <w:rsid w:val="00E534AF"/>
    <w:rsid w:val="00E5359F"/>
    <w:rsid w:val="00E53801"/>
    <w:rsid w:val="00E53811"/>
    <w:rsid w:val="00E538BB"/>
    <w:rsid w:val="00E5394A"/>
    <w:rsid w:val="00E53976"/>
    <w:rsid w:val="00E53B28"/>
    <w:rsid w:val="00E53BE6"/>
    <w:rsid w:val="00E53D33"/>
    <w:rsid w:val="00E5432E"/>
    <w:rsid w:val="00E547B6"/>
    <w:rsid w:val="00E548C3"/>
    <w:rsid w:val="00E54AFE"/>
    <w:rsid w:val="00E54B37"/>
    <w:rsid w:val="00E54CD3"/>
    <w:rsid w:val="00E54F47"/>
    <w:rsid w:val="00E54F6D"/>
    <w:rsid w:val="00E5503D"/>
    <w:rsid w:val="00E55097"/>
    <w:rsid w:val="00E55151"/>
    <w:rsid w:val="00E5515E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835"/>
    <w:rsid w:val="00E56884"/>
    <w:rsid w:val="00E5691B"/>
    <w:rsid w:val="00E56C1D"/>
    <w:rsid w:val="00E56D62"/>
    <w:rsid w:val="00E56E02"/>
    <w:rsid w:val="00E56FFC"/>
    <w:rsid w:val="00E57028"/>
    <w:rsid w:val="00E57358"/>
    <w:rsid w:val="00E57439"/>
    <w:rsid w:val="00E574E9"/>
    <w:rsid w:val="00E57531"/>
    <w:rsid w:val="00E576FB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0BFD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5C"/>
    <w:rsid w:val="00E622BF"/>
    <w:rsid w:val="00E6245D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BA5"/>
    <w:rsid w:val="00E63CA0"/>
    <w:rsid w:val="00E63CCD"/>
    <w:rsid w:val="00E64047"/>
    <w:rsid w:val="00E640BC"/>
    <w:rsid w:val="00E641B1"/>
    <w:rsid w:val="00E642D5"/>
    <w:rsid w:val="00E6431C"/>
    <w:rsid w:val="00E64332"/>
    <w:rsid w:val="00E64408"/>
    <w:rsid w:val="00E644FC"/>
    <w:rsid w:val="00E644FD"/>
    <w:rsid w:val="00E64618"/>
    <w:rsid w:val="00E64D04"/>
    <w:rsid w:val="00E6512D"/>
    <w:rsid w:val="00E651D0"/>
    <w:rsid w:val="00E651D7"/>
    <w:rsid w:val="00E6535A"/>
    <w:rsid w:val="00E65929"/>
    <w:rsid w:val="00E65970"/>
    <w:rsid w:val="00E65BDB"/>
    <w:rsid w:val="00E65D6D"/>
    <w:rsid w:val="00E65F70"/>
    <w:rsid w:val="00E66054"/>
    <w:rsid w:val="00E66330"/>
    <w:rsid w:val="00E66463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752"/>
    <w:rsid w:val="00E6798E"/>
    <w:rsid w:val="00E679C7"/>
    <w:rsid w:val="00E679FE"/>
    <w:rsid w:val="00E67A51"/>
    <w:rsid w:val="00E67BE5"/>
    <w:rsid w:val="00E67D50"/>
    <w:rsid w:val="00E7024D"/>
    <w:rsid w:val="00E70314"/>
    <w:rsid w:val="00E7044D"/>
    <w:rsid w:val="00E70667"/>
    <w:rsid w:val="00E7085A"/>
    <w:rsid w:val="00E70F43"/>
    <w:rsid w:val="00E70F58"/>
    <w:rsid w:val="00E70FA4"/>
    <w:rsid w:val="00E71042"/>
    <w:rsid w:val="00E71063"/>
    <w:rsid w:val="00E7107D"/>
    <w:rsid w:val="00E71293"/>
    <w:rsid w:val="00E71378"/>
    <w:rsid w:val="00E71441"/>
    <w:rsid w:val="00E7188C"/>
    <w:rsid w:val="00E71977"/>
    <w:rsid w:val="00E71A9E"/>
    <w:rsid w:val="00E71DC8"/>
    <w:rsid w:val="00E71E22"/>
    <w:rsid w:val="00E71FD8"/>
    <w:rsid w:val="00E7201B"/>
    <w:rsid w:val="00E727F5"/>
    <w:rsid w:val="00E72A86"/>
    <w:rsid w:val="00E72B23"/>
    <w:rsid w:val="00E72BEE"/>
    <w:rsid w:val="00E72C90"/>
    <w:rsid w:val="00E72F24"/>
    <w:rsid w:val="00E73172"/>
    <w:rsid w:val="00E7345D"/>
    <w:rsid w:val="00E7359A"/>
    <w:rsid w:val="00E7359C"/>
    <w:rsid w:val="00E735F7"/>
    <w:rsid w:val="00E73802"/>
    <w:rsid w:val="00E73833"/>
    <w:rsid w:val="00E73846"/>
    <w:rsid w:val="00E738BE"/>
    <w:rsid w:val="00E7390B"/>
    <w:rsid w:val="00E73A62"/>
    <w:rsid w:val="00E73C57"/>
    <w:rsid w:val="00E73E1D"/>
    <w:rsid w:val="00E73E96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25E"/>
    <w:rsid w:val="00E753B7"/>
    <w:rsid w:val="00E75695"/>
    <w:rsid w:val="00E75A0F"/>
    <w:rsid w:val="00E75A6A"/>
    <w:rsid w:val="00E75AD8"/>
    <w:rsid w:val="00E75B16"/>
    <w:rsid w:val="00E75BEE"/>
    <w:rsid w:val="00E75C37"/>
    <w:rsid w:val="00E75CD1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218"/>
    <w:rsid w:val="00E775B3"/>
    <w:rsid w:val="00E77817"/>
    <w:rsid w:val="00E77BDE"/>
    <w:rsid w:val="00E77D4A"/>
    <w:rsid w:val="00E77EA7"/>
    <w:rsid w:val="00E77EB1"/>
    <w:rsid w:val="00E8011C"/>
    <w:rsid w:val="00E80179"/>
    <w:rsid w:val="00E804E5"/>
    <w:rsid w:val="00E80732"/>
    <w:rsid w:val="00E807E4"/>
    <w:rsid w:val="00E81185"/>
    <w:rsid w:val="00E811B9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15E"/>
    <w:rsid w:val="00E822AB"/>
    <w:rsid w:val="00E82312"/>
    <w:rsid w:val="00E82606"/>
    <w:rsid w:val="00E82623"/>
    <w:rsid w:val="00E8274D"/>
    <w:rsid w:val="00E828BC"/>
    <w:rsid w:val="00E829A6"/>
    <w:rsid w:val="00E82ACA"/>
    <w:rsid w:val="00E82C19"/>
    <w:rsid w:val="00E82DBC"/>
    <w:rsid w:val="00E83202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0A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882"/>
    <w:rsid w:val="00E859F2"/>
    <w:rsid w:val="00E85B2D"/>
    <w:rsid w:val="00E85B73"/>
    <w:rsid w:val="00E85C5F"/>
    <w:rsid w:val="00E85D3A"/>
    <w:rsid w:val="00E85D7A"/>
    <w:rsid w:val="00E85EE6"/>
    <w:rsid w:val="00E8612B"/>
    <w:rsid w:val="00E86181"/>
    <w:rsid w:val="00E86379"/>
    <w:rsid w:val="00E86530"/>
    <w:rsid w:val="00E865B2"/>
    <w:rsid w:val="00E8680B"/>
    <w:rsid w:val="00E869F3"/>
    <w:rsid w:val="00E86A88"/>
    <w:rsid w:val="00E86E3B"/>
    <w:rsid w:val="00E86FE4"/>
    <w:rsid w:val="00E8707A"/>
    <w:rsid w:val="00E8707E"/>
    <w:rsid w:val="00E8718E"/>
    <w:rsid w:val="00E877B1"/>
    <w:rsid w:val="00E877E0"/>
    <w:rsid w:val="00E878CD"/>
    <w:rsid w:val="00E87A68"/>
    <w:rsid w:val="00E87AE9"/>
    <w:rsid w:val="00E87F94"/>
    <w:rsid w:val="00E90089"/>
    <w:rsid w:val="00E90093"/>
    <w:rsid w:val="00E900E4"/>
    <w:rsid w:val="00E902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536"/>
    <w:rsid w:val="00E9266A"/>
    <w:rsid w:val="00E92A5B"/>
    <w:rsid w:val="00E92A98"/>
    <w:rsid w:val="00E92A9F"/>
    <w:rsid w:val="00E92ADB"/>
    <w:rsid w:val="00E92CCC"/>
    <w:rsid w:val="00E92F56"/>
    <w:rsid w:val="00E9309B"/>
    <w:rsid w:val="00E932DA"/>
    <w:rsid w:val="00E932F2"/>
    <w:rsid w:val="00E9332E"/>
    <w:rsid w:val="00E933B8"/>
    <w:rsid w:val="00E93528"/>
    <w:rsid w:val="00E9370A"/>
    <w:rsid w:val="00E9377D"/>
    <w:rsid w:val="00E9392F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17C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E5E"/>
    <w:rsid w:val="00E95E64"/>
    <w:rsid w:val="00E95F7D"/>
    <w:rsid w:val="00E967C4"/>
    <w:rsid w:val="00E96A0E"/>
    <w:rsid w:val="00E96A3F"/>
    <w:rsid w:val="00E96A56"/>
    <w:rsid w:val="00E96AEB"/>
    <w:rsid w:val="00E96CE2"/>
    <w:rsid w:val="00E96CF0"/>
    <w:rsid w:val="00E96D11"/>
    <w:rsid w:val="00E96F1E"/>
    <w:rsid w:val="00E96FE2"/>
    <w:rsid w:val="00E97042"/>
    <w:rsid w:val="00E972BB"/>
    <w:rsid w:val="00E97362"/>
    <w:rsid w:val="00E9752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AEA"/>
    <w:rsid w:val="00EA0C5E"/>
    <w:rsid w:val="00EA0CC2"/>
    <w:rsid w:val="00EA0F7B"/>
    <w:rsid w:val="00EA0FD8"/>
    <w:rsid w:val="00EA1107"/>
    <w:rsid w:val="00EA11A6"/>
    <w:rsid w:val="00EA13EF"/>
    <w:rsid w:val="00EA143E"/>
    <w:rsid w:val="00EA14CD"/>
    <w:rsid w:val="00EA1507"/>
    <w:rsid w:val="00EA185E"/>
    <w:rsid w:val="00EA1AA5"/>
    <w:rsid w:val="00EA1B19"/>
    <w:rsid w:val="00EA1C85"/>
    <w:rsid w:val="00EA1CF6"/>
    <w:rsid w:val="00EA203C"/>
    <w:rsid w:val="00EA20DE"/>
    <w:rsid w:val="00EA2102"/>
    <w:rsid w:val="00EA2541"/>
    <w:rsid w:val="00EA2574"/>
    <w:rsid w:val="00EA25E8"/>
    <w:rsid w:val="00EA2634"/>
    <w:rsid w:val="00EA269D"/>
    <w:rsid w:val="00EA279D"/>
    <w:rsid w:val="00EA2A8A"/>
    <w:rsid w:val="00EA2C37"/>
    <w:rsid w:val="00EA2C6B"/>
    <w:rsid w:val="00EA2DD7"/>
    <w:rsid w:val="00EA2E61"/>
    <w:rsid w:val="00EA31E4"/>
    <w:rsid w:val="00EA32F6"/>
    <w:rsid w:val="00EA347D"/>
    <w:rsid w:val="00EA34B3"/>
    <w:rsid w:val="00EA35F3"/>
    <w:rsid w:val="00EA38A3"/>
    <w:rsid w:val="00EA3A6B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C05"/>
    <w:rsid w:val="00EA4D24"/>
    <w:rsid w:val="00EA4E50"/>
    <w:rsid w:val="00EA5032"/>
    <w:rsid w:val="00EA50F5"/>
    <w:rsid w:val="00EA512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C72"/>
    <w:rsid w:val="00EA5E83"/>
    <w:rsid w:val="00EA6304"/>
    <w:rsid w:val="00EA64F5"/>
    <w:rsid w:val="00EA6540"/>
    <w:rsid w:val="00EA68A9"/>
    <w:rsid w:val="00EA6B7C"/>
    <w:rsid w:val="00EA6C88"/>
    <w:rsid w:val="00EA6CD2"/>
    <w:rsid w:val="00EA7022"/>
    <w:rsid w:val="00EA7102"/>
    <w:rsid w:val="00EA710F"/>
    <w:rsid w:val="00EA7280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338"/>
    <w:rsid w:val="00EB0416"/>
    <w:rsid w:val="00EB0496"/>
    <w:rsid w:val="00EB0500"/>
    <w:rsid w:val="00EB08AD"/>
    <w:rsid w:val="00EB090B"/>
    <w:rsid w:val="00EB0A66"/>
    <w:rsid w:val="00EB0C50"/>
    <w:rsid w:val="00EB0D4E"/>
    <w:rsid w:val="00EB0E85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6B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E08"/>
    <w:rsid w:val="00EB2FBF"/>
    <w:rsid w:val="00EB30EF"/>
    <w:rsid w:val="00EB312F"/>
    <w:rsid w:val="00EB31E9"/>
    <w:rsid w:val="00EB3546"/>
    <w:rsid w:val="00EB3691"/>
    <w:rsid w:val="00EB36A7"/>
    <w:rsid w:val="00EB3767"/>
    <w:rsid w:val="00EB3800"/>
    <w:rsid w:val="00EB3845"/>
    <w:rsid w:val="00EB3D06"/>
    <w:rsid w:val="00EB3E17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5E8B"/>
    <w:rsid w:val="00EB5F31"/>
    <w:rsid w:val="00EB608E"/>
    <w:rsid w:val="00EB637B"/>
    <w:rsid w:val="00EB648E"/>
    <w:rsid w:val="00EB6501"/>
    <w:rsid w:val="00EB654C"/>
    <w:rsid w:val="00EB675D"/>
    <w:rsid w:val="00EB6825"/>
    <w:rsid w:val="00EB689E"/>
    <w:rsid w:val="00EB697A"/>
    <w:rsid w:val="00EB6C2C"/>
    <w:rsid w:val="00EB6C76"/>
    <w:rsid w:val="00EB6F3B"/>
    <w:rsid w:val="00EB6FF2"/>
    <w:rsid w:val="00EB704D"/>
    <w:rsid w:val="00EB721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5"/>
    <w:rsid w:val="00EC07E9"/>
    <w:rsid w:val="00EC08C1"/>
    <w:rsid w:val="00EC0B1D"/>
    <w:rsid w:val="00EC0F6F"/>
    <w:rsid w:val="00EC1184"/>
    <w:rsid w:val="00EC11D0"/>
    <w:rsid w:val="00EC14F6"/>
    <w:rsid w:val="00EC17E1"/>
    <w:rsid w:val="00EC1A70"/>
    <w:rsid w:val="00EC1B51"/>
    <w:rsid w:val="00EC1D44"/>
    <w:rsid w:val="00EC1F5E"/>
    <w:rsid w:val="00EC2041"/>
    <w:rsid w:val="00EC2058"/>
    <w:rsid w:val="00EC222F"/>
    <w:rsid w:val="00EC2288"/>
    <w:rsid w:val="00EC2387"/>
    <w:rsid w:val="00EC2400"/>
    <w:rsid w:val="00EC2406"/>
    <w:rsid w:val="00EC247B"/>
    <w:rsid w:val="00EC2485"/>
    <w:rsid w:val="00EC24CC"/>
    <w:rsid w:val="00EC24D9"/>
    <w:rsid w:val="00EC2603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76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0F"/>
    <w:rsid w:val="00EC60D9"/>
    <w:rsid w:val="00EC61B1"/>
    <w:rsid w:val="00EC6573"/>
    <w:rsid w:val="00EC6646"/>
    <w:rsid w:val="00EC6761"/>
    <w:rsid w:val="00EC685B"/>
    <w:rsid w:val="00EC6B6F"/>
    <w:rsid w:val="00EC7143"/>
    <w:rsid w:val="00EC7217"/>
    <w:rsid w:val="00EC7467"/>
    <w:rsid w:val="00EC7470"/>
    <w:rsid w:val="00EC7752"/>
    <w:rsid w:val="00EC78A8"/>
    <w:rsid w:val="00EC7CCE"/>
    <w:rsid w:val="00EC7FB1"/>
    <w:rsid w:val="00ED010C"/>
    <w:rsid w:val="00ED0403"/>
    <w:rsid w:val="00ED0825"/>
    <w:rsid w:val="00ED0AE6"/>
    <w:rsid w:val="00ED0C07"/>
    <w:rsid w:val="00ED0E05"/>
    <w:rsid w:val="00ED0E7F"/>
    <w:rsid w:val="00ED0F7B"/>
    <w:rsid w:val="00ED1112"/>
    <w:rsid w:val="00ED13F9"/>
    <w:rsid w:val="00ED186F"/>
    <w:rsid w:val="00ED18BF"/>
    <w:rsid w:val="00ED1BAA"/>
    <w:rsid w:val="00ED1BF6"/>
    <w:rsid w:val="00ED201C"/>
    <w:rsid w:val="00ED249F"/>
    <w:rsid w:val="00ED2BB7"/>
    <w:rsid w:val="00ED2BFB"/>
    <w:rsid w:val="00ED2DA7"/>
    <w:rsid w:val="00ED2DB9"/>
    <w:rsid w:val="00ED3117"/>
    <w:rsid w:val="00ED32E3"/>
    <w:rsid w:val="00ED3427"/>
    <w:rsid w:val="00ED37A3"/>
    <w:rsid w:val="00ED383A"/>
    <w:rsid w:val="00ED39E8"/>
    <w:rsid w:val="00ED3B42"/>
    <w:rsid w:val="00ED402C"/>
    <w:rsid w:val="00ED4146"/>
    <w:rsid w:val="00ED4325"/>
    <w:rsid w:val="00ED43CA"/>
    <w:rsid w:val="00ED47D0"/>
    <w:rsid w:val="00ED48FE"/>
    <w:rsid w:val="00ED4B16"/>
    <w:rsid w:val="00ED4BD5"/>
    <w:rsid w:val="00ED4C9A"/>
    <w:rsid w:val="00ED4CCD"/>
    <w:rsid w:val="00ED4DE9"/>
    <w:rsid w:val="00ED4F27"/>
    <w:rsid w:val="00ED53B6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5F9E"/>
    <w:rsid w:val="00ED6096"/>
    <w:rsid w:val="00ED618B"/>
    <w:rsid w:val="00ED6284"/>
    <w:rsid w:val="00ED6557"/>
    <w:rsid w:val="00ED65EB"/>
    <w:rsid w:val="00ED677F"/>
    <w:rsid w:val="00ED6785"/>
    <w:rsid w:val="00ED6C0A"/>
    <w:rsid w:val="00ED6F12"/>
    <w:rsid w:val="00ED73BD"/>
    <w:rsid w:val="00ED74C8"/>
    <w:rsid w:val="00ED7667"/>
    <w:rsid w:val="00ED781C"/>
    <w:rsid w:val="00ED7B38"/>
    <w:rsid w:val="00EE006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19"/>
    <w:rsid w:val="00EE19B0"/>
    <w:rsid w:val="00EE1C0D"/>
    <w:rsid w:val="00EE1E45"/>
    <w:rsid w:val="00EE1E48"/>
    <w:rsid w:val="00EE1EA7"/>
    <w:rsid w:val="00EE1F15"/>
    <w:rsid w:val="00EE1FAF"/>
    <w:rsid w:val="00EE20B9"/>
    <w:rsid w:val="00EE239F"/>
    <w:rsid w:val="00EE293D"/>
    <w:rsid w:val="00EE2C42"/>
    <w:rsid w:val="00EE2CC3"/>
    <w:rsid w:val="00EE2D53"/>
    <w:rsid w:val="00EE2DC5"/>
    <w:rsid w:val="00EE2E6D"/>
    <w:rsid w:val="00EE303F"/>
    <w:rsid w:val="00EE32A2"/>
    <w:rsid w:val="00EE33CC"/>
    <w:rsid w:val="00EE352D"/>
    <w:rsid w:val="00EE38FF"/>
    <w:rsid w:val="00EE39B1"/>
    <w:rsid w:val="00EE3C1A"/>
    <w:rsid w:val="00EE3D24"/>
    <w:rsid w:val="00EE3D3B"/>
    <w:rsid w:val="00EE3D94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C02"/>
    <w:rsid w:val="00EF1D38"/>
    <w:rsid w:val="00EF1F5F"/>
    <w:rsid w:val="00EF234F"/>
    <w:rsid w:val="00EF2486"/>
    <w:rsid w:val="00EF270D"/>
    <w:rsid w:val="00EF281E"/>
    <w:rsid w:val="00EF28D8"/>
    <w:rsid w:val="00EF2A2F"/>
    <w:rsid w:val="00EF2AA0"/>
    <w:rsid w:val="00EF2B43"/>
    <w:rsid w:val="00EF2BB4"/>
    <w:rsid w:val="00EF2FA1"/>
    <w:rsid w:val="00EF2FB2"/>
    <w:rsid w:val="00EF3357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5B8"/>
    <w:rsid w:val="00EF47E8"/>
    <w:rsid w:val="00EF490F"/>
    <w:rsid w:val="00EF4B9A"/>
    <w:rsid w:val="00EF4BB5"/>
    <w:rsid w:val="00EF4BC9"/>
    <w:rsid w:val="00EF4CE3"/>
    <w:rsid w:val="00EF4F0F"/>
    <w:rsid w:val="00EF4F3B"/>
    <w:rsid w:val="00EF5066"/>
    <w:rsid w:val="00EF50D1"/>
    <w:rsid w:val="00EF51AD"/>
    <w:rsid w:val="00EF5733"/>
    <w:rsid w:val="00EF5866"/>
    <w:rsid w:val="00EF5C09"/>
    <w:rsid w:val="00EF5FE3"/>
    <w:rsid w:val="00EF60D1"/>
    <w:rsid w:val="00EF61F5"/>
    <w:rsid w:val="00EF6200"/>
    <w:rsid w:val="00EF6263"/>
    <w:rsid w:val="00EF65E6"/>
    <w:rsid w:val="00EF6740"/>
    <w:rsid w:val="00EF67D3"/>
    <w:rsid w:val="00EF6A6A"/>
    <w:rsid w:val="00EF6A7E"/>
    <w:rsid w:val="00EF6BA4"/>
    <w:rsid w:val="00EF6D4F"/>
    <w:rsid w:val="00EF6D9D"/>
    <w:rsid w:val="00EF6DDB"/>
    <w:rsid w:val="00EF6F64"/>
    <w:rsid w:val="00EF70C8"/>
    <w:rsid w:val="00EF716D"/>
    <w:rsid w:val="00EF71A7"/>
    <w:rsid w:val="00EF71AC"/>
    <w:rsid w:val="00EF7207"/>
    <w:rsid w:val="00EF728C"/>
    <w:rsid w:val="00EF750A"/>
    <w:rsid w:val="00EF7611"/>
    <w:rsid w:val="00EF7630"/>
    <w:rsid w:val="00EF76F1"/>
    <w:rsid w:val="00EF7857"/>
    <w:rsid w:val="00EF79D9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76"/>
    <w:rsid w:val="00F008BB"/>
    <w:rsid w:val="00F009B9"/>
    <w:rsid w:val="00F00C88"/>
    <w:rsid w:val="00F00E2A"/>
    <w:rsid w:val="00F00E47"/>
    <w:rsid w:val="00F011C4"/>
    <w:rsid w:val="00F01298"/>
    <w:rsid w:val="00F01581"/>
    <w:rsid w:val="00F015CE"/>
    <w:rsid w:val="00F017E4"/>
    <w:rsid w:val="00F01824"/>
    <w:rsid w:val="00F01C77"/>
    <w:rsid w:val="00F01DC7"/>
    <w:rsid w:val="00F01FA4"/>
    <w:rsid w:val="00F022FA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28"/>
    <w:rsid w:val="00F04B7C"/>
    <w:rsid w:val="00F04CA4"/>
    <w:rsid w:val="00F04CC6"/>
    <w:rsid w:val="00F04EFF"/>
    <w:rsid w:val="00F04F56"/>
    <w:rsid w:val="00F04F6C"/>
    <w:rsid w:val="00F05126"/>
    <w:rsid w:val="00F05505"/>
    <w:rsid w:val="00F0574A"/>
    <w:rsid w:val="00F058BF"/>
    <w:rsid w:val="00F05B4A"/>
    <w:rsid w:val="00F05B4B"/>
    <w:rsid w:val="00F05C49"/>
    <w:rsid w:val="00F05FC7"/>
    <w:rsid w:val="00F06186"/>
    <w:rsid w:val="00F06246"/>
    <w:rsid w:val="00F06389"/>
    <w:rsid w:val="00F063B3"/>
    <w:rsid w:val="00F06402"/>
    <w:rsid w:val="00F06489"/>
    <w:rsid w:val="00F06615"/>
    <w:rsid w:val="00F066D6"/>
    <w:rsid w:val="00F06730"/>
    <w:rsid w:val="00F0674B"/>
    <w:rsid w:val="00F06BB4"/>
    <w:rsid w:val="00F06CEB"/>
    <w:rsid w:val="00F06E27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794"/>
    <w:rsid w:val="00F0789A"/>
    <w:rsid w:val="00F078FB"/>
    <w:rsid w:val="00F07A98"/>
    <w:rsid w:val="00F07C0A"/>
    <w:rsid w:val="00F07CD7"/>
    <w:rsid w:val="00F07E99"/>
    <w:rsid w:val="00F1009B"/>
    <w:rsid w:val="00F1023D"/>
    <w:rsid w:val="00F103FE"/>
    <w:rsid w:val="00F10420"/>
    <w:rsid w:val="00F105A0"/>
    <w:rsid w:val="00F10610"/>
    <w:rsid w:val="00F10978"/>
    <w:rsid w:val="00F10CD1"/>
    <w:rsid w:val="00F10EC9"/>
    <w:rsid w:val="00F1122B"/>
    <w:rsid w:val="00F112BA"/>
    <w:rsid w:val="00F114AD"/>
    <w:rsid w:val="00F11532"/>
    <w:rsid w:val="00F1175D"/>
    <w:rsid w:val="00F1192B"/>
    <w:rsid w:val="00F1192E"/>
    <w:rsid w:val="00F11938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2F3E"/>
    <w:rsid w:val="00F1303A"/>
    <w:rsid w:val="00F13068"/>
    <w:rsid w:val="00F131C6"/>
    <w:rsid w:val="00F1355B"/>
    <w:rsid w:val="00F1372B"/>
    <w:rsid w:val="00F13741"/>
    <w:rsid w:val="00F13C0C"/>
    <w:rsid w:val="00F13C58"/>
    <w:rsid w:val="00F13C72"/>
    <w:rsid w:val="00F13D2E"/>
    <w:rsid w:val="00F13DA9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2E2"/>
    <w:rsid w:val="00F153D3"/>
    <w:rsid w:val="00F1551B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3C2"/>
    <w:rsid w:val="00F1641D"/>
    <w:rsid w:val="00F168A7"/>
    <w:rsid w:val="00F16975"/>
    <w:rsid w:val="00F16CF6"/>
    <w:rsid w:val="00F16DAC"/>
    <w:rsid w:val="00F16F77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1C"/>
    <w:rsid w:val="00F210D7"/>
    <w:rsid w:val="00F210DD"/>
    <w:rsid w:val="00F212CE"/>
    <w:rsid w:val="00F2159E"/>
    <w:rsid w:val="00F2164E"/>
    <w:rsid w:val="00F216DD"/>
    <w:rsid w:val="00F216FE"/>
    <w:rsid w:val="00F2190D"/>
    <w:rsid w:val="00F21E38"/>
    <w:rsid w:val="00F21EF4"/>
    <w:rsid w:val="00F22328"/>
    <w:rsid w:val="00F223D9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D35"/>
    <w:rsid w:val="00F25F61"/>
    <w:rsid w:val="00F263CF"/>
    <w:rsid w:val="00F263FF"/>
    <w:rsid w:val="00F264E5"/>
    <w:rsid w:val="00F268B8"/>
    <w:rsid w:val="00F268DB"/>
    <w:rsid w:val="00F26AA8"/>
    <w:rsid w:val="00F26D43"/>
    <w:rsid w:val="00F26DB1"/>
    <w:rsid w:val="00F26ECC"/>
    <w:rsid w:val="00F26FA0"/>
    <w:rsid w:val="00F27092"/>
    <w:rsid w:val="00F270D0"/>
    <w:rsid w:val="00F27107"/>
    <w:rsid w:val="00F2727B"/>
    <w:rsid w:val="00F27394"/>
    <w:rsid w:val="00F2742B"/>
    <w:rsid w:val="00F274FB"/>
    <w:rsid w:val="00F2756B"/>
    <w:rsid w:val="00F275AE"/>
    <w:rsid w:val="00F277AD"/>
    <w:rsid w:val="00F27B69"/>
    <w:rsid w:val="00F27C83"/>
    <w:rsid w:val="00F27F6C"/>
    <w:rsid w:val="00F302ED"/>
    <w:rsid w:val="00F305D1"/>
    <w:rsid w:val="00F30878"/>
    <w:rsid w:val="00F30962"/>
    <w:rsid w:val="00F30CE7"/>
    <w:rsid w:val="00F30D31"/>
    <w:rsid w:val="00F30DCC"/>
    <w:rsid w:val="00F30E09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8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2DD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BEC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37C"/>
    <w:rsid w:val="00F36403"/>
    <w:rsid w:val="00F36415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712"/>
    <w:rsid w:val="00F3794F"/>
    <w:rsid w:val="00F379BB"/>
    <w:rsid w:val="00F37B10"/>
    <w:rsid w:val="00F37BE2"/>
    <w:rsid w:val="00F37BEE"/>
    <w:rsid w:val="00F37EF6"/>
    <w:rsid w:val="00F400BC"/>
    <w:rsid w:val="00F402B6"/>
    <w:rsid w:val="00F405C2"/>
    <w:rsid w:val="00F407FC"/>
    <w:rsid w:val="00F40A06"/>
    <w:rsid w:val="00F40B51"/>
    <w:rsid w:val="00F40C82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A61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31"/>
    <w:rsid w:val="00F431F7"/>
    <w:rsid w:val="00F43617"/>
    <w:rsid w:val="00F4364D"/>
    <w:rsid w:val="00F43885"/>
    <w:rsid w:val="00F43935"/>
    <w:rsid w:val="00F43B63"/>
    <w:rsid w:val="00F43BE5"/>
    <w:rsid w:val="00F43DD0"/>
    <w:rsid w:val="00F43E20"/>
    <w:rsid w:val="00F43F7A"/>
    <w:rsid w:val="00F440D4"/>
    <w:rsid w:val="00F44100"/>
    <w:rsid w:val="00F44287"/>
    <w:rsid w:val="00F443DF"/>
    <w:rsid w:val="00F444AA"/>
    <w:rsid w:val="00F44624"/>
    <w:rsid w:val="00F44768"/>
    <w:rsid w:val="00F44867"/>
    <w:rsid w:val="00F448A1"/>
    <w:rsid w:val="00F448C9"/>
    <w:rsid w:val="00F44A59"/>
    <w:rsid w:val="00F44B82"/>
    <w:rsid w:val="00F44E5A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5AB8"/>
    <w:rsid w:val="00F46058"/>
    <w:rsid w:val="00F4636E"/>
    <w:rsid w:val="00F46521"/>
    <w:rsid w:val="00F466B3"/>
    <w:rsid w:val="00F46709"/>
    <w:rsid w:val="00F467A0"/>
    <w:rsid w:val="00F46990"/>
    <w:rsid w:val="00F46C54"/>
    <w:rsid w:val="00F46C56"/>
    <w:rsid w:val="00F46F4D"/>
    <w:rsid w:val="00F470DE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1A9"/>
    <w:rsid w:val="00F506E8"/>
    <w:rsid w:val="00F5072D"/>
    <w:rsid w:val="00F5095D"/>
    <w:rsid w:val="00F50A7F"/>
    <w:rsid w:val="00F50A88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0C1"/>
    <w:rsid w:val="00F5210A"/>
    <w:rsid w:val="00F522A4"/>
    <w:rsid w:val="00F522FC"/>
    <w:rsid w:val="00F524DA"/>
    <w:rsid w:val="00F525C8"/>
    <w:rsid w:val="00F52604"/>
    <w:rsid w:val="00F527E9"/>
    <w:rsid w:val="00F5287A"/>
    <w:rsid w:val="00F5289D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DCD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4F"/>
    <w:rsid w:val="00F54ED6"/>
    <w:rsid w:val="00F54F56"/>
    <w:rsid w:val="00F5504C"/>
    <w:rsid w:val="00F5508D"/>
    <w:rsid w:val="00F550DC"/>
    <w:rsid w:val="00F551CC"/>
    <w:rsid w:val="00F55352"/>
    <w:rsid w:val="00F553B0"/>
    <w:rsid w:val="00F553E0"/>
    <w:rsid w:val="00F5552F"/>
    <w:rsid w:val="00F55642"/>
    <w:rsid w:val="00F55766"/>
    <w:rsid w:val="00F5578C"/>
    <w:rsid w:val="00F55816"/>
    <w:rsid w:val="00F558C4"/>
    <w:rsid w:val="00F5595A"/>
    <w:rsid w:val="00F5596E"/>
    <w:rsid w:val="00F559AE"/>
    <w:rsid w:val="00F55A6C"/>
    <w:rsid w:val="00F55B3A"/>
    <w:rsid w:val="00F55B4A"/>
    <w:rsid w:val="00F55C74"/>
    <w:rsid w:val="00F55E5C"/>
    <w:rsid w:val="00F5605D"/>
    <w:rsid w:val="00F56078"/>
    <w:rsid w:val="00F5623A"/>
    <w:rsid w:val="00F56436"/>
    <w:rsid w:val="00F564C2"/>
    <w:rsid w:val="00F566C9"/>
    <w:rsid w:val="00F566FB"/>
    <w:rsid w:val="00F568EB"/>
    <w:rsid w:val="00F56959"/>
    <w:rsid w:val="00F569D6"/>
    <w:rsid w:val="00F56A62"/>
    <w:rsid w:val="00F56C78"/>
    <w:rsid w:val="00F56DD2"/>
    <w:rsid w:val="00F56FC6"/>
    <w:rsid w:val="00F5764B"/>
    <w:rsid w:val="00F57BAC"/>
    <w:rsid w:val="00F600AE"/>
    <w:rsid w:val="00F603D2"/>
    <w:rsid w:val="00F6058D"/>
    <w:rsid w:val="00F60622"/>
    <w:rsid w:val="00F606E1"/>
    <w:rsid w:val="00F607AF"/>
    <w:rsid w:val="00F60977"/>
    <w:rsid w:val="00F609CD"/>
    <w:rsid w:val="00F60A43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DDB"/>
    <w:rsid w:val="00F62F21"/>
    <w:rsid w:val="00F62F89"/>
    <w:rsid w:val="00F631C9"/>
    <w:rsid w:val="00F6354A"/>
    <w:rsid w:val="00F6356E"/>
    <w:rsid w:val="00F6366E"/>
    <w:rsid w:val="00F63A67"/>
    <w:rsid w:val="00F63A7A"/>
    <w:rsid w:val="00F63AAF"/>
    <w:rsid w:val="00F63AE4"/>
    <w:rsid w:val="00F63C49"/>
    <w:rsid w:val="00F63DAC"/>
    <w:rsid w:val="00F6404E"/>
    <w:rsid w:val="00F640E1"/>
    <w:rsid w:val="00F6411A"/>
    <w:rsid w:val="00F64289"/>
    <w:rsid w:val="00F646BC"/>
    <w:rsid w:val="00F646DD"/>
    <w:rsid w:val="00F648FF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B0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18"/>
    <w:rsid w:val="00F66F70"/>
    <w:rsid w:val="00F67072"/>
    <w:rsid w:val="00F67177"/>
    <w:rsid w:val="00F6718D"/>
    <w:rsid w:val="00F67353"/>
    <w:rsid w:val="00F67366"/>
    <w:rsid w:val="00F673AA"/>
    <w:rsid w:val="00F674FA"/>
    <w:rsid w:val="00F67558"/>
    <w:rsid w:val="00F67580"/>
    <w:rsid w:val="00F677BB"/>
    <w:rsid w:val="00F677F0"/>
    <w:rsid w:val="00F6785B"/>
    <w:rsid w:val="00F678A3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0D80"/>
    <w:rsid w:val="00F7129B"/>
    <w:rsid w:val="00F7146D"/>
    <w:rsid w:val="00F715B6"/>
    <w:rsid w:val="00F71678"/>
    <w:rsid w:val="00F716AE"/>
    <w:rsid w:val="00F71A67"/>
    <w:rsid w:val="00F71ABE"/>
    <w:rsid w:val="00F71AE9"/>
    <w:rsid w:val="00F71FF7"/>
    <w:rsid w:val="00F720D9"/>
    <w:rsid w:val="00F7214D"/>
    <w:rsid w:val="00F722EA"/>
    <w:rsid w:val="00F723C6"/>
    <w:rsid w:val="00F72665"/>
    <w:rsid w:val="00F72BAB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67B"/>
    <w:rsid w:val="00F74AA0"/>
    <w:rsid w:val="00F74AC0"/>
    <w:rsid w:val="00F74D28"/>
    <w:rsid w:val="00F74FDB"/>
    <w:rsid w:val="00F753B9"/>
    <w:rsid w:val="00F754FA"/>
    <w:rsid w:val="00F75692"/>
    <w:rsid w:val="00F75A36"/>
    <w:rsid w:val="00F75A7A"/>
    <w:rsid w:val="00F75B45"/>
    <w:rsid w:val="00F75CB9"/>
    <w:rsid w:val="00F75D7A"/>
    <w:rsid w:val="00F75F08"/>
    <w:rsid w:val="00F76021"/>
    <w:rsid w:val="00F76356"/>
    <w:rsid w:val="00F763B9"/>
    <w:rsid w:val="00F76488"/>
    <w:rsid w:val="00F765A1"/>
    <w:rsid w:val="00F769EA"/>
    <w:rsid w:val="00F76AC3"/>
    <w:rsid w:val="00F76D53"/>
    <w:rsid w:val="00F76E5C"/>
    <w:rsid w:val="00F76E8E"/>
    <w:rsid w:val="00F76E95"/>
    <w:rsid w:val="00F772E7"/>
    <w:rsid w:val="00F774EC"/>
    <w:rsid w:val="00F77604"/>
    <w:rsid w:val="00F77790"/>
    <w:rsid w:val="00F777A7"/>
    <w:rsid w:val="00F77C0D"/>
    <w:rsid w:val="00F77D7A"/>
    <w:rsid w:val="00F77D8E"/>
    <w:rsid w:val="00F77D96"/>
    <w:rsid w:val="00F77EE3"/>
    <w:rsid w:val="00F77F7B"/>
    <w:rsid w:val="00F80043"/>
    <w:rsid w:val="00F8009B"/>
    <w:rsid w:val="00F802C9"/>
    <w:rsid w:val="00F80357"/>
    <w:rsid w:val="00F803F1"/>
    <w:rsid w:val="00F80428"/>
    <w:rsid w:val="00F80462"/>
    <w:rsid w:val="00F8051E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587"/>
    <w:rsid w:val="00F827ED"/>
    <w:rsid w:val="00F82828"/>
    <w:rsid w:val="00F82849"/>
    <w:rsid w:val="00F8285E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64"/>
    <w:rsid w:val="00F836B2"/>
    <w:rsid w:val="00F836E5"/>
    <w:rsid w:val="00F83C6D"/>
    <w:rsid w:val="00F83F59"/>
    <w:rsid w:val="00F8416B"/>
    <w:rsid w:val="00F841F3"/>
    <w:rsid w:val="00F8443A"/>
    <w:rsid w:val="00F84732"/>
    <w:rsid w:val="00F84808"/>
    <w:rsid w:val="00F849AC"/>
    <w:rsid w:val="00F84CCE"/>
    <w:rsid w:val="00F8505B"/>
    <w:rsid w:val="00F850DE"/>
    <w:rsid w:val="00F85225"/>
    <w:rsid w:val="00F8523F"/>
    <w:rsid w:val="00F852E2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067"/>
    <w:rsid w:val="00F87352"/>
    <w:rsid w:val="00F8760D"/>
    <w:rsid w:val="00F8762F"/>
    <w:rsid w:val="00F87852"/>
    <w:rsid w:val="00F87A05"/>
    <w:rsid w:val="00F87A14"/>
    <w:rsid w:val="00F87B37"/>
    <w:rsid w:val="00F87D03"/>
    <w:rsid w:val="00F87F38"/>
    <w:rsid w:val="00F900B3"/>
    <w:rsid w:val="00F900FD"/>
    <w:rsid w:val="00F90683"/>
    <w:rsid w:val="00F90692"/>
    <w:rsid w:val="00F906DC"/>
    <w:rsid w:val="00F909C2"/>
    <w:rsid w:val="00F909DD"/>
    <w:rsid w:val="00F90C45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06"/>
    <w:rsid w:val="00F9265D"/>
    <w:rsid w:val="00F92A49"/>
    <w:rsid w:val="00F92B39"/>
    <w:rsid w:val="00F92B97"/>
    <w:rsid w:val="00F92D18"/>
    <w:rsid w:val="00F92DD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5E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0F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24D"/>
    <w:rsid w:val="00F9733D"/>
    <w:rsid w:val="00F9751D"/>
    <w:rsid w:val="00F975A0"/>
    <w:rsid w:val="00F97983"/>
    <w:rsid w:val="00F979A7"/>
    <w:rsid w:val="00F97D90"/>
    <w:rsid w:val="00F97E57"/>
    <w:rsid w:val="00F97FAD"/>
    <w:rsid w:val="00FA0033"/>
    <w:rsid w:val="00FA0132"/>
    <w:rsid w:val="00FA0304"/>
    <w:rsid w:val="00FA0463"/>
    <w:rsid w:val="00FA0567"/>
    <w:rsid w:val="00FA05E2"/>
    <w:rsid w:val="00FA0746"/>
    <w:rsid w:val="00FA0925"/>
    <w:rsid w:val="00FA0D7D"/>
    <w:rsid w:val="00FA0EB7"/>
    <w:rsid w:val="00FA0F17"/>
    <w:rsid w:val="00FA0F2D"/>
    <w:rsid w:val="00FA1049"/>
    <w:rsid w:val="00FA1087"/>
    <w:rsid w:val="00FA10A6"/>
    <w:rsid w:val="00FA1248"/>
    <w:rsid w:val="00FA1598"/>
    <w:rsid w:val="00FA1623"/>
    <w:rsid w:val="00FA18E7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145"/>
    <w:rsid w:val="00FA32A1"/>
    <w:rsid w:val="00FA32EC"/>
    <w:rsid w:val="00FA3A52"/>
    <w:rsid w:val="00FA3CF4"/>
    <w:rsid w:val="00FA3E32"/>
    <w:rsid w:val="00FA3EAD"/>
    <w:rsid w:val="00FA4168"/>
    <w:rsid w:val="00FA4300"/>
    <w:rsid w:val="00FA4452"/>
    <w:rsid w:val="00FA453C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4FF9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12"/>
    <w:rsid w:val="00FA666D"/>
    <w:rsid w:val="00FA66D6"/>
    <w:rsid w:val="00FA68DC"/>
    <w:rsid w:val="00FA693E"/>
    <w:rsid w:val="00FA6964"/>
    <w:rsid w:val="00FA6C55"/>
    <w:rsid w:val="00FA6E1B"/>
    <w:rsid w:val="00FA6E67"/>
    <w:rsid w:val="00FA736E"/>
    <w:rsid w:val="00FA76F6"/>
    <w:rsid w:val="00FA771C"/>
    <w:rsid w:val="00FA775E"/>
    <w:rsid w:val="00FA77BF"/>
    <w:rsid w:val="00FA7878"/>
    <w:rsid w:val="00FA79B4"/>
    <w:rsid w:val="00FA7AB2"/>
    <w:rsid w:val="00FA7C0E"/>
    <w:rsid w:val="00FA7D4A"/>
    <w:rsid w:val="00FA7F25"/>
    <w:rsid w:val="00FA7F57"/>
    <w:rsid w:val="00FA7F99"/>
    <w:rsid w:val="00FB0009"/>
    <w:rsid w:val="00FB0158"/>
    <w:rsid w:val="00FB05C7"/>
    <w:rsid w:val="00FB07C6"/>
    <w:rsid w:val="00FB0A58"/>
    <w:rsid w:val="00FB0B7C"/>
    <w:rsid w:val="00FB0D21"/>
    <w:rsid w:val="00FB0DE8"/>
    <w:rsid w:val="00FB10F3"/>
    <w:rsid w:val="00FB123A"/>
    <w:rsid w:val="00FB12AE"/>
    <w:rsid w:val="00FB1361"/>
    <w:rsid w:val="00FB14BA"/>
    <w:rsid w:val="00FB14C7"/>
    <w:rsid w:val="00FB162F"/>
    <w:rsid w:val="00FB1790"/>
    <w:rsid w:val="00FB1AA3"/>
    <w:rsid w:val="00FB1ACA"/>
    <w:rsid w:val="00FB1CA9"/>
    <w:rsid w:val="00FB1E62"/>
    <w:rsid w:val="00FB2060"/>
    <w:rsid w:val="00FB20E9"/>
    <w:rsid w:val="00FB21C1"/>
    <w:rsid w:val="00FB232E"/>
    <w:rsid w:val="00FB284E"/>
    <w:rsid w:val="00FB291F"/>
    <w:rsid w:val="00FB2956"/>
    <w:rsid w:val="00FB2B5E"/>
    <w:rsid w:val="00FB2B7F"/>
    <w:rsid w:val="00FB2D3E"/>
    <w:rsid w:val="00FB2D75"/>
    <w:rsid w:val="00FB30F1"/>
    <w:rsid w:val="00FB3420"/>
    <w:rsid w:val="00FB34BB"/>
    <w:rsid w:val="00FB3575"/>
    <w:rsid w:val="00FB3610"/>
    <w:rsid w:val="00FB3BE8"/>
    <w:rsid w:val="00FB3C27"/>
    <w:rsid w:val="00FB41EC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3E"/>
    <w:rsid w:val="00FB5C74"/>
    <w:rsid w:val="00FB5DF7"/>
    <w:rsid w:val="00FB5F2F"/>
    <w:rsid w:val="00FB606E"/>
    <w:rsid w:val="00FB60F6"/>
    <w:rsid w:val="00FB6361"/>
    <w:rsid w:val="00FB6888"/>
    <w:rsid w:val="00FB6A75"/>
    <w:rsid w:val="00FB6BFC"/>
    <w:rsid w:val="00FB703A"/>
    <w:rsid w:val="00FB704A"/>
    <w:rsid w:val="00FB705D"/>
    <w:rsid w:val="00FB7329"/>
    <w:rsid w:val="00FB7537"/>
    <w:rsid w:val="00FB77A6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3BC"/>
    <w:rsid w:val="00FC23C0"/>
    <w:rsid w:val="00FC27CC"/>
    <w:rsid w:val="00FC28B1"/>
    <w:rsid w:val="00FC2A3A"/>
    <w:rsid w:val="00FC2AB0"/>
    <w:rsid w:val="00FC2B1B"/>
    <w:rsid w:val="00FC2B9E"/>
    <w:rsid w:val="00FC2BA9"/>
    <w:rsid w:val="00FC2C01"/>
    <w:rsid w:val="00FC2C05"/>
    <w:rsid w:val="00FC2FE5"/>
    <w:rsid w:val="00FC356D"/>
    <w:rsid w:val="00FC3578"/>
    <w:rsid w:val="00FC35BE"/>
    <w:rsid w:val="00FC366A"/>
    <w:rsid w:val="00FC3862"/>
    <w:rsid w:val="00FC388F"/>
    <w:rsid w:val="00FC3922"/>
    <w:rsid w:val="00FC3AA6"/>
    <w:rsid w:val="00FC3ADC"/>
    <w:rsid w:val="00FC3B4A"/>
    <w:rsid w:val="00FC40C3"/>
    <w:rsid w:val="00FC4340"/>
    <w:rsid w:val="00FC4441"/>
    <w:rsid w:val="00FC4778"/>
    <w:rsid w:val="00FC4876"/>
    <w:rsid w:val="00FC4BD3"/>
    <w:rsid w:val="00FC4E4D"/>
    <w:rsid w:val="00FC4E7D"/>
    <w:rsid w:val="00FC504E"/>
    <w:rsid w:val="00FC50B8"/>
    <w:rsid w:val="00FC5EF5"/>
    <w:rsid w:val="00FC5FB2"/>
    <w:rsid w:val="00FC60DF"/>
    <w:rsid w:val="00FC6323"/>
    <w:rsid w:val="00FC64B0"/>
    <w:rsid w:val="00FC68B2"/>
    <w:rsid w:val="00FC69BE"/>
    <w:rsid w:val="00FC6A20"/>
    <w:rsid w:val="00FC6AF1"/>
    <w:rsid w:val="00FC6C6B"/>
    <w:rsid w:val="00FC6CF9"/>
    <w:rsid w:val="00FC6DD4"/>
    <w:rsid w:val="00FC6DEF"/>
    <w:rsid w:val="00FC6FD6"/>
    <w:rsid w:val="00FC7476"/>
    <w:rsid w:val="00FC74D4"/>
    <w:rsid w:val="00FC787F"/>
    <w:rsid w:val="00FC7A51"/>
    <w:rsid w:val="00FC7DB5"/>
    <w:rsid w:val="00FC7E8D"/>
    <w:rsid w:val="00FC7EE4"/>
    <w:rsid w:val="00FC7F5B"/>
    <w:rsid w:val="00FD00DC"/>
    <w:rsid w:val="00FD0314"/>
    <w:rsid w:val="00FD0342"/>
    <w:rsid w:val="00FD0A70"/>
    <w:rsid w:val="00FD0B33"/>
    <w:rsid w:val="00FD0BCC"/>
    <w:rsid w:val="00FD0C23"/>
    <w:rsid w:val="00FD0C33"/>
    <w:rsid w:val="00FD127B"/>
    <w:rsid w:val="00FD161F"/>
    <w:rsid w:val="00FD1785"/>
    <w:rsid w:val="00FD17D5"/>
    <w:rsid w:val="00FD17DD"/>
    <w:rsid w:val="00FD17FD"/>
    <w:rsid w:val="00FD1A53"/>
    <w:rsid w:val="00FD1BAF"/>
    <w:rsid w:val="00FD1BD7"/>
    <w:rsid w:val="00FD1BF5"/>
    <w:rsid w:val="00FD1C72"/>
    <w:rsid w:val="00FD1DF2"/>
    <w:rsid w:val="00FD1F74"/>
    <w:rsid w:val="00FD1FB2"/>
    <w:rsid w:val="00FD2181"/>
    <w:rsid w:val="00FD219C"/>
    <w:rsid w:val="00FD21AE"/>
    <w:rsid w:val="00FD2245"/>
    <w:rsid w:val="00FD232A"/>
    <w:rsid w:val="00FD232F"/>
    <w:rsid w:val="00FD27DD"/>
    <w:rsid w:val="00FD2807"/>
    <w:rsid w:val="00FD2854"/>
    <w:rsid w:val="00FD2897"/>
    <w:rsid w:val="00FD2A65"/>
    <w:rsid w:val="00FD2B00"/>
    <w:rsid w:val="00FD2B5B"/>
    <w:rsid w:val="00FD2DF4"/>
    <w:rsid w:val="00FD3362"/>
    <w:rsid w:val="00FD3410"/>
    <w:rsid w:val="00FD365B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AEF"/>
    <w:rsid w:val="00FD4F29"/>
    <w:rsid w:val="00FD5099"/>
    <w:rsid w:val="00FD50F6"/>
    <w:rsid w:val="00FD528B"/>
    <w:rsid w:val="00FD53A0"/>
    <w:rsid w:val="00FD5414"/>
    <w:rsid w:val="00FD54C2"/>
    <w:rsid w:val="00FD54C8"/>
    <w:rsid w:val="00FD559E"/>
    <w:rsid w:val="00FD5651"/>
    <w:rsid w:val="00FD5787"/>
    <w:rsid w:val="00FD57EF"/>
    <w:rsid w:val="00FD594B"/>
    <w:rsid w:val="00FD5999"/>
    <w:rsid w:val="00FD5ADC"/>
    <w:rsid w:val="00FD5B47"/>
    <w:rsid w:val="00FD5B95"/>
    <w:rsid w:val="00FD5CA2"/>
    <w:rsid w:val="00FD5E06"/>
    <w:rsid w:val="00FD5F7A"/>
    <w:rsid w:val="00FD6020"/>
    <w:rsid w:val="00FD6179"/>
    <w:rsid w:val="00FD636F"/>
    <w:rsid w:val="00FD638E"/>
    <w:rsid w:val="00FD6617"/>
    <w:rsid w:val="00FD663F"/>
    <w:rsid w:val="00FD6896"/>
    <w:rsid w:val="00FD6899"/>
    <w:rsid w:val="00FD6994"/>
    <w:rsid w:val="00FD6A71"/>
    <w:rsid w:val="00FD6B29"/>
    <w:rsid w:val="00FD6C8F"/>
    <w:rsid w:val="00FD6CBF"/>
    <w:rsid w:val="00FD7063"/>
    <w:rsid w:val="00FD73E0"/>
    <w:rsid w:val="00FD7427"/>
    <w:rsid w:val="00FD74B7"/>
    <w:rsid w:val="00FD7652"/>
    <w:rsid w:val="00FD77B6"/>
    <w:rsid w:val="00FD7806"/>
    <w:rsid w:val="00FD788F"/>
    <w:rsid w:val="00FD7CAD"/>
    <w:rsid w:val="00FE00AA"/>
    <w:rsid w:val="00FE03F1"/>
    <w:rsid w:val="00FE0526"/>
    <w:rsid w:val="00FE070F"/>
    <w:rsid w:val="00FE0A66"/>
    <w:rsid w:val="00FE0AE1"/>
    <w:rsid w:val="00FE0D1D"/>
    <w:rsid w:val="00FE1047"/>
    <w:rsid w:val="00FE1154"/>
    <w:rsid w:val="00FE11DA"/>
    <w:rsid w:val="00FE1319"/>
    <w:rsid w:val="00FE13E6"/>
    <w:rsid w:val="00FE176E"/>
    <w:rsid w:val="00FE196B"/>
    <w:rsid w:val="00FE1B8F"/>
    <w:rsid w:val="00FE1B9E"/>
    <w:rsid w:val="00FE1DCD"/>
    <w:rsid w:val="00FE1EC4"/>
    <w:rsid w:val="00FE223B"/>
    <w:rsid w:val="00FE22FA"/>
    <w:rsid w:val="00FE24FC"/>
    <w:rsid w:val="00FE2699"/>
    <w:rsid w:val="00FE2764"/>
    <w:rsid w:val="00FE290C"/>
    <w:rsid w:val="00FE2A07"/>
    <w:rsid w:val="00FE2AEF"/>
    <w:rsid w:val="00FE2BA7"/>
    <w:rsid w:val="00FE2DE6"/>
    <w:rsid w:val="00FE2FA0"/>
    <w:rsid w:val="00FE2FB2"/>
    <w:rsid w:val="00FE3261"/>
    <w:rsid w:val="00FE33E6"/>
    <w:rsid w:val="00FE34FB"/>
    <w:rsid w:val="00FE3577"/>
    <w:rsid w:val="00FE35BE"/>
    <w:rsid w:val="00FE36D8"/>
    <w:rsid w:val="00FE3768"/>
    <w:rsid w:val="00FE3CE2"/>
    <w:rsid w:val="00FE3D6C"/>
    <w:rsid w:val="00FE3DD4"/>
    <w:rsid w:val="00FE403D"/>
    <w:rsid w:val="00FE44C0"/>
    <w:rsid w:val="00FE461C"/>
    <w:rsid w:val="00FE4906"/>
    <w:rsid w:val="00FE4964"/>
    <w:rsid w:val="00FE4991"/>
    <w:rsid w:val="00FE4ADD"/>
    <w:rsid w:val="00FE4CC8"/>
    <w:rsid w:val="00FE4E4E"/>
    <w:rsid w:val="00FE50F9"/>
    <w:rsid w:val="00FE5318"/>
    <w:rsid w:val="00FE53EA"/>
    <w:rsid w:val="00FE5755"/>
    <w:rsid w:val="00FE57C3"/>
    <w:rsid w:val="00FE5854"/>
    <w:rsid w:val="00FE59F7"/>
    <w:rsid w:val="00FE5A58"/>
    <w:rsid w:val="00FE5BC6"/>
    <w:rsid w:val="00FE5EFA"/>
    <w:rsid w:val="00FE5F2B"/>
    <w:rsid w:val="00FE6345"/>
    <w:rsid w:val="00FE680D"/>
    <w:rsid w:val="00FE6B72"/>
    <w:rsid w:val="00FE6BC9"/>
    <w:rsid w:val="00FE6D5C"/>
    <w:rsid w:val="00FE6E62"/>
    <w:rsid w:val="00FE6F49"/>
    <w:rsid w:val="00FE7038"/>
    <w:rsid w:val="00FE7090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64F"/>
    <w:rsid w:val="00FF074A"/>
    <w:rsid w:val="00FF07BA"/>
    <w:rsid w:val="00FF08E0"/>
    <w:rsid w:val="00FF09BD"/>
    <w:rsid w:val="00FF0B4D"/>
    <w:rsid w:val="00FF0FE2"/>
    <w:rsid w:val="00FF10D9"/>
    <w:rsid w:val="00FF1282"/>
    <w:rsid w:val="00FF13CE"/>
    <w:rsid w:val="00FF14FD"/>
    <w:rsid w:val="00FF1578"/>
    <w:rsid w:val="00FF15FE"/>
    <w:rsid w:val="00FF163B"/>
    <w:rsid w:val="00FF1828"/>
    <w:rsid w:val="00FF1956"/>
    <w:rsid w:val="00FF1BAB"/>
    <w:rsid w:val="00FF1CEF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2EDA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A61"/>
    <w:rsid w:val="00FF5B99"/>
    <w:rsid w:val="00FF5C45"/>
    <w:rsid w:val="00FF5C87"/>
    <w:rsid w:val="00FF5D50"/>
    <w:rsid w:val="00FF5E4C"/>
    <w:rsid w:val="00FF5E85"/>
    <w:rsid w:val="00FF5F05"/>
    <w:rsid w:val="00FF5F14"/>
    <w:rsid w:val="00FF5FAE"/>
    <w:rsid w:val="00FF6201"/>
    <w:rsid w:val="00FF6461"/>
    <w:rsid w:val="00FF6486"/>
    <w:rsid w:val="00FF6533"/>
    <w:rsid w:val="00FF65E2"/>
    <w:rsid w:val="00FF6749"/>
    <w:rsid w:val="00FF6868"/>
    <w:rsid w:val="00FF69F9"/>
    <w:rsid w:val="00FF6CE5"/>
    <w:rsid w:val="00FF6D42"/>
    <w:rsid w:val="00FF6E0E"/>
    <w:rsid w:val="00FF6F0B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A8C14D62-2D5A-49EB-881D-BC88AEAA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A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  <w:style w:type="character" w:customStyle="1" w:styleId="cf01">
    <w:name w:val="cf01"/>
    <w:basedOn w:val="DefaultParagraphFont"/>
    <w:rsid w:val="00734325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73432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A6C50-5111-4BA4-A810-1F03E7A48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17F89B-331A-41EF-8EF2-D563187CF6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AE95E-5315-4F1B-BF5D-1D0980891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143</TotalTime>
  <Pages>31</Pages>
  <Words>5808</Words>
  <Characters>33112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Naranuwat</cp:lastModifiedBy>
  <cp:revision>122</cp:revision>
  <cp:lastPrinted>2023-08-15T04:56:00Z</cp:lastPrinted>
  <dcterms:created xsi:type="dcterms:W3CDTF">2023-08-10T01:39:00Z</dcterms:created>
  <dcterms:modified xsi:type="dcterms:W3CDTF">2023-09-27T10:44:00Z</dcterms:modified>
</cp:coreProperties>
</file>