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73D5" w14:textId="03178633" w:rsidR="00E90ECC" w:rsidRPr="00994B18" w:rsidRDefault="00D92A3A" w:rsidP="00E90ECC">
      <w:pPr>
        <w:pStyle w:val="FSKT1G1M0H3Entityname"/>
      </w:pPr>
      <w:bookmarkStart w:id="0" w:name="SubTitle"/>
      <w:r>
        <w:rPr>
          <w:cs/>
        </w:rPr>
        <w:t>บริษัท</w:t>
      </w:r>
      <w:r w:rsidR="00D6226A">
        <w:rPr>
          <w:rFonts w:hint="cs"/>
          <w:cs/>
        </w:rPr>
        <w:t xml:space="preserve"> </w:t>
      </w:r>
      <w:r>
        <w:rPr>
          <w:cs/>
        </w:rPr>
        <w:t>ไทย</w:t>
      </w:r>
      <w:r w:rsidR="00D6226A">
        <w:rPr>
          <w:rFonts w:hint="cs"/>
          <w:cs/>
        </w:rPr>
        <w:t xml:space="preserve"> </w:t>
      </w:r>
      <w:r>
        <w:rPr>
          <w:cs/>
        </w:rPr>
        <w:t>โคโคนัท จำกัด (มหาชน) และบริษัทย่อย</w:t>
      </w:r>
    </w:p>
    <w:p w14:paraId="608CA5FE" w14:textId="77777777" w:rsidR="00E90ECC" w:rsidRPr="00843990" w:rsidRDefault="00E90ECC" w:rsidP="00E90ECC"/>
    <w:bookmarkEnd w:id="0"/>
    <w:p w14:paraId="0EC8E59B" w14:textId="582AB978" w:rsidR="00E90ECC" w:rsidRDefault="00D92A3A" w:rsidP="00E90ECC">
      <w:pPr>
        <w:pStyle w:val="FSKT1G2M0H1FSname"/>
      </w:pPr>
      <w:r>
        <w:rPr>
          <w:cs/>
        </w:rPr>
        <w:t xml:space="preserve">งบการเงินสำหรับปีสิ้นสุดวันที่ </w:t>
      </w:r>
      <w:r>
        <w:br/>
      </w:r>
      <w:r w:rsidRPr="00D92A3A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D92A3A">
        <w:rPr>
          <w:lang w:val="en-GB"/>
        </w:rPr>
        <w:t>2565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>
        <w:rPr>
          <w:cs/>
        </w:rPr>
        <w:t>รายงานของผู้สอบบัญชีรับอนุญาต</w:t>
      </w:r>
    </w:p>
    <w:p w14:paraId="4C1D271A" w14:textId="77777777" w:rsidR="00E90ECC" w:rsidRPr="00B92B07" w:rsidRDefault="00E90ECC" w:rsidP="00E90ECC"/>
    <w:p w14:paraId="1571E857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4DEB078E" w14:textId="278C6582" w:rsidR="001D683F" w:rsidRPr="00145364" w:rsidRDefault="00D92A3A" w:rsidP="00145364">
      <w:pPr>
        <w:pStyle w:val="BodyText"/>
        <w:rPr>
          <w:b/>
          <w:bCs/>
        </w:rPr>
      </w:pPr>
      <w:r w:rsidRPr="00145364">
        <w:rPr>
          <w:b/>
          <w:bCs/>
          <w:cs/>
        </w:rPr>
        <w:lastRenderedPageBreak/>
        <w:t>รายงานของผู้สอบบัญชีรับอนุญาต</w:t>
      </w:r>
    </w:p>
    <w:p w14:paraId="501EEA74" w14:textId="4D154B81" w:rsidR="00D92A3A" w:rsidRPr="00145364" w:rsidRDefault="00D92A3A" w:rsidP="00145364">
      <w:pPr>
        <w:pStyle w:val="BodyText"/>
        <w:rPr>
          <w:b/>
          <w:bCs/>
        </w:rPr>
      </w:pPr>
    </w:p>
    <w:p w14:paraId="44FE707A" w14:textId="00DBA7A6" w:rsidR="00D92A3A" w:rsidRPr="00145364" w:rsidRDefault="00D92A3A" w:rsidP="00145364">
      <w:pPr>
        <w:pStyle w:val="BodyText"/>
        <w:rPr>
          <w:b/>
          <w:bCs/>
        </w:rPr>
      </w:pPr>
      <w:r w:rsidRPr="00145364">
        <w:rPr>
          <w:b/>
          <w:bCs/>
          <w:cs/>
        </w:rPr>
        <w:t>เสนอ ผู้ถือหุ้นบริษัท</w:t>
      </w:r>
      <w:r w:rsidR="008F73FD" w:rsidRPr="00145364">
        <w:rPr>
          <w:rFonts w:hint="cs"/>
          <w:b/>
          <w:bCs/>
          <w:cs/>
        </w:rPr>
        <w:t xml:space="preserve"> </w:t>
      </w:r>
      <w:r w:rsidRPr="00145364">
        <w:rPr>
          <w:b/>
          <w:bCs/>
          <w:cs/>
        </w:rPr>
        <w:t>ไทย</w:t>
      </w:r>
      <w:r w:rsidR="008F73FD" w:rsidRPr="00145364">
        <w:rPr>
          <w:rFonts w:hint="cs"/>
          <w:b/>
          <w:bCs/>
          <w:cs/>
        </w:rPr>
        <w:t xml:space="preserve"> </w:t>
      </w:r>
      <w:r w:rsidRPr="00145364">
        <w:rPr>
          <w:b/>
          <w:bCs/>
          <w:cs/>
        </w:rPr>
        <w:t>โคโคนัท จำกัด (มหาชน)</w:t>
      </w:r>
    </w:p>
    <w:p w14:paraId="4A3D97C5" w14:textId="37F42B0C" w:rsidR="00D92A3A" w:rsidRDefault="00D92A3A" w:rsidP="00A14CFD">
      <w:pPr>
        <w:ind w:left="90" w:right="137"/>
      </w:pPr>
    </w:p>
    <w:p w14:paraId="2D2433F7" w14:textId="1B2F6611" w:rsidR="00D92A3A" w:rsidRDefault="00D92A3A" w:rsidP="00145364">
      <w:pPr>
        <w:pStyle w:val="BodyText"/>
      </w:pPr>
      <w:r>
        <w:rPr>
          <w:cs/>
        </w:rPr>
        <w:t>ความเห็น</w:t>
      </w:r>
    </w:p>
    <w:p w14:paraId="046B5EF7" w14:textId="2626D378" w:rsidR="00D92A3A" w:rsidRPr="00C02799" w:rsidRDefault="00D92A3A" w:rsidP="00145364">
      <w:pPr>
        <w:pStyle w:val="BodyText"/>
        <w:rPr>
          <w:sz w:val="20"/>
          <w:szCs w:val="20"/>
        </w:rPr>
      </w:pPr>
    </w:p>
    <w:p w14:paraId="3A8B5CBD" w14:textId="1952A794" w:rsidR="00D92A3A" w:rsidRDefault="00D92A3A" w:rsidP="00145364">
      <w:pPr>
        <w:pStyle w:val="BodyText"/>
      </w:pPr>
      <w:r>
        <w:rPr>
          <w:cs/>
        </w:rPr>
        <w:t>ข้าพเจ้าได้ตรวจสอบงบการเงินรวมและงบการเงินเฉพาะกิจการของบริษัท</w:t>
      </w:r>
      <w:r w:rsidR="008F73FD">
        <w:rPr>
          <w:rFonts w:hint="cs"/>
          <w:cs/>
        </w:rPr>
        <w:t xml:space="preserve"> </w:t>
      </w:r>
      <w:r>
        <w:rPr>
          <w:cs/>
        </w:rPr>
        <w:t>ไทย</w:t>
      </w:r>
      <w:r w:rsidR="008F73FD">
        <w:rPr>
          <w:rFonts w:hint="cs"/>
          <w:cs/>
        </w:rPr>
        <w:t xml:space="preserve"> </w:t>
      </w:r>
      <w:r>
        <w:rPr>
          <w:cs/>
        </w:rPr>
        <w:t>โคโคนัท จำกัด (มหาชน) และบริษัทย่อย (กลุ่มบริษัท) และของเฉพาะบริษัท</w:t>
      </w:r>
      <w:r w:rsidR="008F73FD">
        <w:rPr>
          <w:rFonts w:hint="cs"/>
          <w:cs/>
        </w:rPr>
        <w:t xml:space="preserve"> </w:t>
      </w:r>
      <w:r>
        <w:rPr>
          <w:cs/>
        </w:rPr>
        <w:t>ไทย</w:t>
      </w:r>
      <w:r w:rsidR="008F73FD">
        <w:rPr>
          <w:rFonts w:hint="cs"/>
          <w:cs/>
        </w:rPr>
        <w:t xml:space="preserve"> </w:t>
      </w:r>
      <w:r>
        <w:rPr>
          <w:cs/>
        </w:rPr>
        <w:t xml:space="preserve">โคโคนัท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92A3A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D92A3A">
        <w:rPr>
          <w:lang w:val="en-GB"/>
        </w:rPr>
        <w:t>2565</w:t>
      </w:r>
      <w:r>
        <w:t xml:space="preserve"> </w:t>
      </w:r>
      <w:r>
        <w:rPr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1591E58" w14:textId="72EDDDBF" w:rsidR="00D92A3A" w:rsidRPr="00C02799" w:rsidRDefault="00D92A3A" w:rsidP="00145364">
      <w:pPr>
        <w:pStyle w:val="BodyText"/>
        <w:rPr>
          <w:sz w:val="20"/>
          <w:szCs w:val="20"/>
        </w:rPr>
      </w:pPr>
    </w:p>
    <w:p w14:paraId="2A60E90A" w14:textId="43A2F4B3" w:rsidR="00D92A3A" w:rsidRDefault="00D92A3A" w:rsidP="00145364">
      <w:pPr>
        <w:pStyle w:val="BodyText"/>
      </w:pPr>
      <w:r>
        <w:rPr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D92A3A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D92A3A">
        <w:rPr>
          <w:lang w:val="en-GB"/>
        </w:rPr>
        <w:t>2565</w:t>
      </w:r>
      <w:r>
        <w:t xml:space="preserve"> </w:t>
      </w:r>
      <w:r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8784F64" w14:textId="6A8A959A" w:rsidR="00D92A3A" w:rsidRPr="00C02799" w:rsidRDefault="00D92A3A" w:rsidP="00145364">
      <w:pPr>
        <w:pStyle w:val="BodyText"/>
        <w:rPr>
          <w:sz w:val="20"/>
          <w:szCs w:val="20"/>
        </w:rPr>
      </w:pPr>
    </w:p>
    <w:p w14:paraId="619A32D3" w14:textId="674BC149" w:rsidR="00D92A3A" w:rsidRDefault="00D92A3A" w:rsidP="00145364">
      <w:pPr>
        <w:pStyle w:val="BodyText"/>
      </w:pPr>
      <w:r>
        <w:rPr>
          <w:cs/>
        </w:rPr>
        <w:t>เกณฑ์ในการแสดงความเห็น</w:t>
      </w:r>
    </w:p>
    <w:p w14:paraId="6042EA21" w14:textId="77777777" w:rsidR="008F73FD" w:rsidRPr="00145364" w:rsidRDefault="008F73FD" w:rsidP="00145364">
      <w:pPr>
        <w:pStyle w:val="BodyText"/>
        <w:rPr>
          <w:sz w:val="20"/>
          <w:szCs w:val="20"/>
        </w:rPr>
      </w:pPr>
    </w:p>
    <w:p w14:paraId="5625CADD" w14:textId="180FDD59" w:rsidR="00D92A3A" w:rsidRDefault="00D92A3A" w:rsidP="00145364">
      <w:pPr>
        <w:pStyle w:val="BodyText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F73FD">
        <w:rPr>
          <w:cs/>
        </w:rPr>
        <w:br/>
      </w:r>
      <w:r w:rsidRPr="00D92A3A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8F73FD">
        <w:rPr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 xml:space="preserve">ที่กำหนดโดยสภาวิชาชีพบัญชี (ประมวลจรรยาบรรณของผู้ประกอบวิชาชีพบัญชี) </w:t>
      </w:r>
      <w:r w:rsidR="005772FD">
        <w:rPr>
          <w:cs/>
        </w:rPr>
        <w:br/>
      </w:r>
      <w:r>
        <w:rPr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</w:t>
      </w:r>
      <w:r w:rsidR="005772FD">
        <w:rPr>
          <w:cs/>
        </w:rPr>
        <w:br/>
      </w:r>
      <w:r>
        <w:rPr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EBC688" w14:textId="77777777" w:rsidR="00C02799" w:rsidRDefault="00C02799" w:rsidP="00145364">
      <w:pPr>
        <w:pStyle w:val="BodyText"/>
        <w:rPr>
          <w:i/>
          <w:iCs/>
          <w:cs/>
        </w:rPr>
      </w:pPr>
      <w:r>
        <w:rPr>
          <w:cs/>
        </w:rPr>
        <w:br w:type="page"/>
      </w:r>
    </w:p>
    <w:p w14:paraId="7C1AFA24" w14:textId="43E6021C" w:rsidR="00D92A3A" w:rsidRPr="00145364" w:rsidRDefault="00D92A3A" w:rsidP="00145364">
      <w:pPr>
        <w:pStyle w:val="BodyText"/>
        <w:rPr>
          <w:i/>
          <w:iCs/>
        </w:rPr>
      </w:pPr>
      <w:r w:rsidRPr="00145364">
        <w:rPr>
          <w:i/>
          <w:iCs/>
          <w:cs/>
        </w:rPr>
        <w:lastRenderedPageBreak/>
        <w:t>ข้อมูลและเหตุการณ์ที่เน้น</w:t>
      </w:r>
    </w:p>
    <w:p w14:paraId="5078B98A" w14:textId="4272BC86" w:rsidR="00D92A3A" w:rsidRPr="00C02799" w:rsidRDefault="00D92A3A" w:rsidP="00145364">
      <w:pPr>
        <w:pStyle w:val="BodyText"/>
        <w:rPr>
          <w:sz w:val="20"/>
          <w:szCs w:val="20"/>
        </w:rPr>
      </w:pPr>
    </w:p>
    <w:p w14:paraId="46B72EE8" w14:textId="09070C0C" w:rsidR="00D92A3A" w:rsidRPr="005772FD" w:rsidRDefault="00D92A3A" w:rsidP="00145364">
      <w:pPr>
        <w:pStyle w:val="BodyText"/>
        <w:rPr>
          <w:spacing w:val="-2"/>
        </w:rPr>
      </w:pPr>
      <w:r w:rsidRPr="005772FD">
        <w:rPr>
          <w:spacing w:val="-2"/>
          <w:cs/>
        </w:rPr>
        <w:t>ข้าพเจ้าขอให้สังเกตหมายเหตุข้อ</w:t>
      </w:r>
      <w:r w:rsidR="008F73FD" w:rsidRPr="005772FD">
        <w:rPr>
          <w:rFonts w:hint="cs"/>
          <w:spacing w:val="-2"/>
          <w:cs/>
        </w:rPr>
        <w:t xml:space="preserve"> </w:t>
      </w:r>
      <w:r w:rsidR="008F73FD" w:rsidRPr="005772FD">
        <w:rPr>
          <w:spacing w:val="-2"/>
        </w:rPr>
        <w:t>4</w:t>
      </w:r>
      <w:r w:rsidRPr="005772FD">
        <w:rPr>
          <w:spacing w:val="-2"/>
        </w:rPr>
        <w:t xml:space="preserve"> </w:t>
      </w:r>
      <w:r w:rsidRPr="005772FD">
        <w:rPr>
          <w:spacing w:val="-2"/>
          <w:cs/>
        </w:rPr>
        <w:t xml:space="preserve">ซึ่งได้อธิบายถึงผลกระทบจากการรวมธุรกิจภายใต้การควบคุมเดียวกัน </w:t>
      </w:r>
      <w:r w:rsidR="00B755FB" w:rsidRPr="005772FD">
        <w:rPr>
          <w:rFonts w:hint="cs"/>
          <w:spacing w:val="-2"/>
          <w:cs/>
        </w:rPr>
        <w:t xml:space="preserve">งบการเงินรวมสำหรับปีสิ้นสุดวันที่ </w:t>
      </w:r>
      <w:r w:rsidR="00B755FB" w:rsidRPr="005772FD">
        <w:rPr>
          <w:spacing w:val="-2"/>
          <w:lang w:val="en-GB"/>
        </w:rPr>
        <w:t>31</w:t>
      </w:r>
      <w:r w:rsidR="00B755FB" w:rsidRPr="005772FD">
        <w:rPr>
          <w:spacing w:val="-2"/>
          <w:cs/>
        </w:rPr>
        <w:t xml:space="preserve"> ธันวาคม </w:t>
      </w:r>
      <w:r w:rsidR="00B755FB" w:rsidRPr="005772FD">
        <w:rPr>
          <w:spacing w:val="-2"/>
          <w:lang w:val="en-GB"/>
        </w:rPr>
        <w:t>2564</w:t>
      </w:r>
      <w:r w:rsidR="00B755FB" w:rsidRPr="005772FD">
        <w:rPr>
          <w:spacing w:val="-2"/>
          <w:cs/>
        </w:rPr>
        <w:t xml:space="preserve"> </w:t>
      </w:r>
      <w:r w:rsidR="00B755FB" w:rsidRPr="005772FD">
        <w:rPr>
          <w:rFonts w:hint="cs"/>
          <w:spacing w:val="-2"/>
          <w:cs/>
        </w:rPr>
        <w:t>ที่นำมาแสดงป็น</w:t>
      </w:r>
      <w:r w:rsidRPr="005772FD">
        <w:rPr>
          <w:spacing w:val="-2"/>
          <w:cs/>
        </w:rPr>
        <w:t>ตัวเลขเปรียบเทียบนี้นำมาจากงบการเงินที่ตรวจสอบแล้วและ</w:t>
      </w:r>
      <w:r w:rsidR="00B755FB" w:rsidRPr="005772FD">
        <w:rPr>
          <w:rFonts w:hint="cs"/>
          <w:spacing w:val="-2"/>
          <w:cs/>
        </w:rPr>
        <w:t>ได้</w:t>
      </w:r>
      <w:r w:rsidRPr="005772FD">
        <w:rPr>
          <w:spacing w:val="-2"/>
          <w:cs/>
        </w:rPr>
        <w:t xml:space="preserve">ปรับปรุงรายการตามที่กล่าวไว้ในหมายเหตุประกอบงบการเงินข้อ </w:t>
      </w:r>
      <w:r w:rsidR="008F73FD" w:rsidRPr="005772FD">
        <w:rPr>
          <w:spacing w:val="-2"/>
        </w:rPr>
        <w:t>4</w:t>
      </w:r>
      <w:r w:rsidRPr="005772FD">
        <w:rPr>
          <w:spacing w:val="-2"/>
        </w:rPr>
        <w:t xml:space="preserve"> </w:t>
      </w:r>
      <w:r w:rsidRPr="005772FD">
        <w:rPr>
          <w:spacing w:val="-2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C39F1D4" w14:textId="143A79DA" w:rsidR="00D92A3A" w:rsidRDefault="00D92A3A" w:rsidP="00A14CFD">
      <w:pPr>
        <w:ind w:left="90" w:right="137"/>
        <w:rPr>
          <w:sz w:val="20"/>
          <w:szCs w:val="20"/>
        </w:rPr>
      </w:pPr>
    </w:p>
    <w:p w14:paraId="27AD9731" w14:textId="66E71F83" w:rsidR="00D92A3A" w:rsidRPr="00145364" w:rsidRDefault="00D92A3A" w:rsidP="00145364">
      <w:pPr>
        <w:pStyle w:val="BodyText"/>
        <w:rPr>
          <w:i/>
          <w:iCs/>
        </w:rPr>
      </w:pPr>
      <w:r w:rsidRPr="00145364">
        <w:rPr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B0C339" w14:textId="573E4B5B" w:rsidR="00D92A3A" w:rsidRPr="00C02799" w:rsidRDefault="00D92A3A" w:rsidP="00A14CFD">
      <w:pPr>
        <w:ind w:left="90" w:right="137"/>
        <w:rPr>
          <w:sz w:val="20"/>
          <w:szCs w:val="20"/>
        </w:rPr>
      </w:pPr>
    </w:p>
    <w:p w14:paraId="0BDDC03F" w14:textId="4FA21DEB" w:rsidR="00D92A3A" w:rsidRPr="005772FD" w:rsidRDefault="00D92A3A" w:rsidP="00145364">
      <w:pPr>
        <w:pStyle w:val="BodyText"/>
        <w:rPr>
          <w:spacing w:val="-2"/>
        </w:rPr>
      </w:pPr>
      <w:r w:rsidRPr="005772FD">
        <w:rPr>
          <w:spacing w:val="-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250AE0" w14:textId="331EF982" w:rsidR="00D92A3A" w:rsidRPr="00C02799" w:rsidRDefault="00D92A3A" w:rsidP="00145364">
      <w:pPr>
        <w:pStyle w:val="BodyText"/>
        <w:rPr>
          <w:sz w:val="20"/>
          <w:szCs w:val="20"/>
        </w:rPr>
      </w:pPr>
    </w:p>
    <w:p w14:paraId="4656CAAA" w14:textId="1962A5C0" w:rsidR="00D92A3A" w:rsidRDefault="00D92A3A" w:rsidP="00145364">
      <w:pPr>
        <w:pStyle w:val="BodyText"/>
      </w:pPr>
      <w:r>
        <w:rPr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022D888" w14:textId="23D99A12" w:rsidR="00D92A3A" w:rsidRPr="00C02799" w:rsidRDefault="00D92A3A" w:rsidP="00A14CFD">
      <w:pPr>
        <w:ind w:left="90" w:right="137"/>
        <w:rPr>
          <w:sz w:val="20"/>
          <w:szCs w:val="20"/>
        </w:rPr>
      </w:pPr>
    </w:p>
    <w:p w14:paraId="6DF87502" w14:textId="2D77927B" w:rsidR="00D92A3A" w:rsidRPr="005772FD" w:rsidRDefault="00D92A3A" w:rsidP="00145364">
      <w:pPr>
        <w:pStyle w:val="BodyText"/>
        <w:rPr>
          <w:spacing w:val="-4"/>
        </w:rPr>
      </w:pPr>
      <w:r w:rsidRPr="005772FD">
        <w:rPr>
          <w:spacing w:val="-4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B32FEF" w:rsidRPr="005772FD">
        <w:rPr>
          <w:rFonts w:hint="cs"/>
          <w:spacing w:val="-4"/>
          <w:cs/>
        </w:rPr>
        <w:t>กลุ่มบริษัทและ</w:t>
      </w:r>
      <w:r w:rsidRPr="005772FD">
        <w:rPr>
          <w:spacing w:val="-4"/>
          <w:cs/>
        </w:rPr>
        <w:t>บริษัท</w:t>
      </w:r>
    </w:p>
    <w:p w14:paraId="47CD1F77" w14:textId="737E7573" w:rsidR="00D92A3A" w:rsidRPr="00145364" w:rsidRDefault="00D92A3A" w:rsidP="00145364">
      <w:pPr>
        <w:pStyle w:val="BodyText"/>
        <w:rPr>
          <w:i/>
          <w:iCs/>
        </w:rPr>
      </w:pPr>
      <w:r w:rsidRPr="00145364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56CBD21" w14:textId="47A07AAC" w:rsidR="00D92A3A" w:rsidRPr="00C02799" w:rsidRDefault="00D92A3A" w:rsidP="00145364">
      <w:pPr>
        <w:pStyle w:val="BodyText"/>
        <w:rPr>
          <w:sz w:val="20"/>
          <w:szCs w:val="20"/>
        </w:rPr>
      </w:pPr>
    </w:p>
    <w:p w14:paraId="728EF099" w14:textId="74645D7B" w:rsidR="00D92A3A" w:rsidRPr="005772FD" w:rsidRDefault="00D92A3A" w:rsidP="00145364">
      <w:pPr>
        <w:pStyle w:val="BodyText"/>
        <w:rPr>
          <w:spacing w:val="-2"/>
        </w:rPr>
      </w:pPr>
      <w:r w:rsidRPr="005772FD">
        <w:rPr>
          <w:spacing w:val="-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930EDE6" w14:textId="77777777" w:rsidR="00145364" w:rsidRPr="00145364" w:rsidRDefault="00145364" w:rsidP="00145364">
      <w:pPr>
        <w:pStyle w:val="BodyText"/>
        <w:rPr>
          <w:sz w:val="20"/>
          <w:szCs w:val="20"/>
        </w:rPr>
      </w:pPr>
    </w:p>
    <w:p w14:paraId="725D5B0E" w14:textId="77777777" w:rsidR="00670DAF" w:rsidRDefault="00670DAF">
      <w:pPr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2E01FD59" w14:textId="027B22D3" w:rsidR="00D92A3A" w:rsidRDefault="00D92A3A" w:rsidP="00145364">
      <w:pPr>
        <w:pStyle w:val="BodyText"/>
      </w:pPr>
      <w:r>
        <w:rPr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9A25" w14:textId="77777777" w:rsidR="00670DAF" w:rsidRPr="00670DAF" w:rsidRDefault="00670DAF" w:rsidP="00145364">
      <w:pPr>
        <w:pStyle w:val="BodyText"/>
        <w:rPr>
          <w:sz w:val="20"/>
          <w:szCs w:val="20"/>
          <w:cs/>
        </w:rPr>
      </w:pPr>
    </w:p>
    <w:p w14:paraId="3BC0148E" w14:textId="4AD230F2" w:rsidR="00D92A3A" w:rsidRPr="005772FD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  <w:rPr>
          <w:spacing w:val="-2"/>
          <w:cs/>
        </w:rPr>
      </w:pPr>
      <w:r w:rsidRPr="005772FD">
        <w:rPr>
          <w:spacing w:val="-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5772FD">
        <w:rPr>
          <w:spacing w:val="-2"/>
          <w:cs/>
        </w:rPr>
        <w:br/>
      </w:r>
      <w:r w:rsidRPr="005772FD">
        <w:rPr>
          <w:spacing w:val="-2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1DDA16F" w14:textId="1EE59318" w:rsidR="00D92A3A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  <w:rPr>
          <w:cs/>
        </w:rPr>
      </w:pPr>
      <w:r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11A60B5" w14:textId="6848BEE2" w:rsidR="00D92A3A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  <w:rPr>
          <w:cs/>
        </w:rPr>
      </w:pPr>
      <w:r>
        <w:rPr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611D84" w14:textId="5DEA8542" w:rsidR="00D92A3A" w:rsidRPr="005772FD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  <w:rPr>
          <w:spacing w:val="-2"/>
          <w:cs/>
        </w:rPr>
      </w:pPr>
      <w:r w:rsidRPr="005772FD">
        <w:rPr>
          <w:spacing w:val="-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772FD">
        <w:rPr>
          <w:spacing w:val="-2"/>
          <w:cs/>
        </w:rPr>
        <w:br/>
      </w:r>
      <w:r w:rsidRPr="005772FD">
        <w:rPr>
          <w:spacing w:val="-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ED4D1F7" w14:textId="426BB013" w:rsidR="00D92A3A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  <w:rPr>
          <w:cs/>
        </w:rPr>
      </w:pPr>
      <w:r>
        <w:rPr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1903C42" w14:textId="384EAB36" w:rsidR="00D92A3A" w:rsidRDefault="00D92A3A" w:rsidP="00145364">
      <w:pPr>
        <w:pStyle w:val="BodyText"/>
        <w:numPr>
          <w:ilvl w:val="0"/>
          <w:numId w:val="15"/>
        </w:numPr>
        <w:tabs>
          <w:tab w:val="clear" w:pos="340"/>
        </w:tabs>
        <w:ind w:left="468"/>
      </w:pPr>
      <w:r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6F2633C" w14:textId="2BD5D29C" w:rsidR="00D92A3A" w:rsidRPr="00A14CFD" w:rsidRDefault="00D92A3A" w:rsidP="00A14CFD">
      <w:pPr>
        <w:ind w:left="540" w:right="137"/>
        <w:rPr>
          <w:sz w:val="20"/>
          <w:szCs w:val="20"/>
        </w:rPr>
      </w:pPr>
    </w:p>
    <w:p w14:paraId="32D6E107" w14:textId="77777777" w:rsidR="00670DAF" w:rsidRDefault="00670DAF">
      <w:pPr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44FD6E08" w14:textId="446D5EB3" w:rsidR="00D92A3A" w:rsidRPr="00D92A3A" w:rsidRDefault="00D92A3A" w:rsidP="00145364">
      <w:pPr>
        <w:pStyle w:val="BodyText"/>
      </w:pPr>
      <w:r>
        <w:rPr>
          <w:cs/>
        </w:rPr>
        <w:lastRenderedPageBreak/>
        <w:t>ข้าพเจ้าได้สื่อสารกับผู้มีหน้าที่ในการกำกับดูแล 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C8DA408" w14:textId="77777777" w:rsidR="00FA0E52" w:rsidRPr="00A14CFD" w:rsidRDefault="00FA0E52" w:rsidP="00145364">
      <w:pPr>
        <w:pStyle w:val="BodyText"/>
        <w:rPr>
          <w:sz w:val="20"/>
          <w:szCs w:val="20"/>
        </w:rPr>
      </w:pPr>
    </w:p>
    <w:p w14:paraId="57D79516" w14:textId="77777777" w:rsidR="00A14CFD" w:rsidRPr="00C101D5" w:rsidRDefault="00A14CFD" w:rsidP="00145364">
      <w:pPr>
        <w:pStyle w:val="BodyText"/>
      </w:pPr>
      <w:r w:rsidRPr="00A14CFD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A14CFD">
        <w:rPr>
          <w:rFonts w:hint="cs"/>
          <w:cs/>
        </w:rPr>
        <w:t>และ</w:t>
      </w:r>
      <w:r w:rsidRPr="00A14CFD">
        <w:rPr>
          <w:cs/>
        </w:rPr>
        <w:t>การดำเนินการเพื่อขจัดอุปสรรคหรือมาตรการป้องกันของข้าพเจ้า</w:t>
      </w:r>
    </w:p>
    <w:p w14:paraId="047F4197" w14:textId="77777777" w:rsidR="00A14CFD" w:rsidRPr="00A14CFD" w:rsidRDefault="00A14CFD" w:rsidP="00145364">
      <w:pPr>
        <w:pStyle w:val="BodyText"/>
        <w:rPr>
          <w:sz w:val="20"/>
          <w:szCs w:val="20"/>
          <w:rtl/>
          <w:cs/>
        </w:rPr>
      </w:pPr>
    </w:p>
    <w:p w14:paraId="70DAB1C0" w14:textId="5D49F1D7" w:rsidR="00026241" w:rsidRDefault="00026241" w:rsidP="00A14CFD">
      <w:pPr>
        <w:ind w:left="90" w:right="137"/>
        <w:rPr>
          <w:sz w:val="20"/>
          <w:szCs w:val="20"/>
        </w:rPr>
      </w:pPr>
    </w:p>
    <w:p w14:paraId="10E213B4" w14:textId="02BCBF49" w:rsidR="00026241" w:rsidRDefault="00026241" w:rsidP="00026241"/>
    <w:p w14:paraId="1E02F790" w14:textId="72E010F3" w:rsidR="005772FD" w:rsidRDefault="005772FD" w:rsidP="00026241"/>
    <w:p w14:paraId="18F72F9E" w14:textId="77777777" w:rsidR="005772FD" w:rsidRDefault="005772FD" w:rsidP="00026241"/>
    <w:p w14:paraId="24FBF579" w14:textId="77777777" w:rsidR="00145364" w:rsidRDefault="00145364" w:rsidP="00026241"/>
    <w:p w14:paraId="3622953B" w14:textId="0A8DE768" w:rsidR="00026241" w:rsidRDefault="00026241" w:rsidP="00145364">
      <w:pPr>
        <w:pStyle w:val="BodyText"/>
      </w:pPr>
      <w:r w:rsidRPr="00AC7170">
        <w:rPr>
          <w:cs/>
        </w:rPr>
        <w:t>(</w:t>
      </w:r>
      <w:r w:rsidR="00D92A3A">
        <w:rPr>
          <w:cs/>
        </w:rPr>
        <w:t>ธนิต โอสถาเลิศ</w:t>
      </w:r>
      <w:r w:rsidRPr="00AC7170">
        <w:t>)</w:t>
      </w:r>
    </w:p>
    <w:p w14:paraId="67C3C648" w14:textId="77777777" w:rsidR="00026241" w:rsidRDefault="00026241" w:rsidP="00145364">
      <w:pPr>
        <w:pStyle w:val="BodyText"/>
      </w:pPr>
      <w:r>
        <w:rPr>
          <w:cs/>
        </w:rPr>
        <w:t>ผู้สอบบัญชีรับอนุญาต</w:t>
      </w:r>
    </w:p>
    <w:p w14:paraId="5C9AADCB" w14:textId="5BA166AB" w:rsidR="00026241" w:rsidRDefault="00026241" w:rsidP="00145364">
      <w:pPr>
        <w:pStyle w:val="BodyText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D92A3A" w:rsidRPr="00145364">
        <w:t>5155</w:t>
      </w:r>
    </w:p>
    <w:p w14:paraId="350A2554" w14:textId="77777777" w:rsidR="00026241" w:rsidRPr="00145364" w:rsidRDefault="00026241" w:rsidP="00145364">
      <w:pPr>
        <w:pStyle w:val="BodyText"/>
        <w:rPr>
          <w:sz w:val="20"/>
          <w:szCs w:val="20"/>
        </w:rPr>
      </w:pPr>
    </w:p>
    <w:p w14:paraId="6146E686" w14:textId="77777777" w:rsidR="00026241" w:rsidRDefault="00026241" w:rsidP="00145364">
      <w:pPr>
        <w:pStyle w:val="BodyText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780688CE" w14:textId="77777777" w:rsidR="00026241" w:rsidRDefault="00026241" w:rsidP="00145364">
      <w:pPr>
        <w:pStyle w:val="BodyText"/>
      </w:pPr>
      <w:r>
        <w:rPr>
          <w:cs/>
        </w:rPr>
        <w:t>กรุงเทพมหานคร</w:t>
      </w:r>
    </w:p>
    <w:p w14:paraId="02315886" w14:textId="6C085D93" w:rsidR="00026241" w:rsidRDefault="00D92A3A" w:rsidP="00145364">
      <w:pPr>
        <w:pStyle w:val="BodyText"/>
      </w:pPr>
      <w:r w:rsidRPr="00145364">
        <w:t>24</w:t>
      </w:r>
      <w:r>
        <w:t xml:space="preserve"> </w:t>
      </w:r>
      <w:r>
        <w:rPr>
          <w:cs/>
        </w:rPr>
        <w:t xml:space="preserve">กุมภาพันธ์ </w:t>
      </w:r>
      <w:r w:rsidRPr="00145364">
        <w:t>2566</w:t>
      </w:r>
    </w:p>
    <w:sectPr w:rsidR="00026241" w:rsidSect="008F73FD">
      <w:footerReference w:type="default" r:id="rId10"/>
      <w:headerReference w:type="first" r:id="rId11"/>
      <w:footerReference w:type="first" r:id="rId12"/>
      <w:pgSz w:w="11909" w:h="16834" w:code="9"/>
      <w:pgMar w:top="1152" w:right="1152" w:bottom="1152" w:left="1350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B8F4" w14:textId="77777777" w:rsidR="00D92A3A" w:rsidRDefault="00D92A3A" w:rsidP="00F66F83">
      <w:r>
        <w:separator/>
      </w:r>
    </w:p>
  </w:endnote>
  <w:endnote w:type="continuationSeparator" w:id="0">
    <w:p w14:paraId="7F7FB7B5" w14:textId="77777777" w:rsidR="00D92A3A" w:rsidRDefault="00D92A3A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35EFB0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B75D2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98F5" w14:textId="39CAE6DB" w:rsidR="00F93188" w:rsidRDefault="00F93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B332" w14:textId="77777777" w:rsidR="00D92A3A" w:rsidRDefault="00D92A3A" w:rsidP="00F66F83">
      <w:r>
        <w:separator/>
      </w:r>
    </w:p>
  </w:footnote>
  <w:footnote w:type="continuationSeparator" w:id="0">
    <w:p w14:paraId="0E507C34" w14:textId="77777777" w:rsidR="00D92A3A" w:rsidRDefault="00D92A3A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821F" w14:textId="38072877" w:rsidR="00E90ECC" w:rsidRDefault="00E90ECC" w:rsidP="00F004A4">
    <w:pPr>
      <w:pStyle w:val="Header"/>
    </w:pPr>
  </w:p>
  <w:p w14:paraId="48BDD918" w14:textId="77777777" w:rsidR="00E90ECC" w:rsidRDefault="00E90ECC" w:rsidP="00F004A4">
    <w:pPr>
      <w:pStyle w:val="Header"/>
    </w:pPr>
  </w:p>
  <w:p w14:paraId="363E54E5" w14:textId="393DA68B" w:rsidR="00E90ECC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0320" w14:textId="77777777" w:rsidR="00E90ECC" w:rsidRPr="00E219DE" w:rsidRDefault="00E90ECC" w:rsidP="00F004A4">
    <w:pPr>
      <w:pStyle w:val="Header"/>
    </w:pPr>
  </w:p>
  <w:p w14:paraId="1ADDBDBE" w14:textId="77777777" w:rsidR="00E90ECC" w:rsidRPr="00E219DE" w:rsidRDefault="00E90ECC" w:rsidP="00F004A4">
    <w:pPr>
      <w:pStyle w:val="Header"/>
    </w:pPr>
  </w:p>
  <w:p w14:paraId="47C4D0B4" w14:textId="77777777" w:rsidR="00E90ECC" w:rsidRPr="00E219DE" w:rsidRDefault="00E90ECC" w:rsidP="00F004A4">
    <w:pPr>
      <w:pStyle w:val="Header"/>
    </w:pPr>
  </w:p>
  <w:p w14:paraId="64876972" w14:textId="77777777" w:rsidR="00E90ECC" w:rsidRPr="00E219DE" w:rsidRDefault="00E90ECC" w:rsidP="00F004A4">
    <w:pPr>
      <w:pStyle w:val="Header"/>
    </w:pPr>
  </w:p>
  <w:p w14:paraId="39E5355F" w14:textId="77777777" w:rsidR="00E90ECC" w:rsidRPr="00E219DE" w:rsidRDefault="00E90ECC" w:rsidP="00F004A4">
    <w:pPr>
      <w:pStyle w:val="Header"/>
    </w:pPr>
  </w:p>
  <w:p w14:paraId="293D5A20" w14:textId="77777777" w:rsidR="00E90ECC" w:rsidRPr="00E219DE" w:rsidRDefault="00E90ECC" w:rsidP="00F004A4">
    <w:pPr>
      <w:pStyle w:val="Header"/>
    </w:pPr>
  </w:p>
  <w:p w14:paraId="31B74495" w14:textId="77777777" w:rsidR="00E90ECC" w:rsidRPr="00E219DE" w:rsidRDefault="00E90ECC" w:rsidP="00F004A4">
    <w:pPr>
      <w:pStyle w:val="Header"/>
    </w:pPr>
  </w:p>
  <w:p w14:paraId="5ECEE27E" w14:textId="77777777" w:rsidR="00E90ECC" w:rsidRPr="00E219DE" w:rsidRDefault="00E90ECC" w:rsidP="00F004A4">
    <w:pPr>
      <w:pStyle w:val="Header"/>
    </w:pPr>
  </w:p>
  <w:p w14:paraId="41D3D7DC" w14:textId="77777777" w:rsidR="00E90ECC" w:rsidRPr="00E219DE" w:rsidRDefault="00E90ECC" w:rsidP="00F004A4">
    <w:pPr>
      <w:pStyle w:val="Header"/>
    </w:pPr>
  </w:p>
  <w:p w14:paraId="770CF5D3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04496" w14:textId="5029EC8E" w:rsidR="00F93188" w:rsidRPr="00E219DE" w:rsidRDefault="00F93188" w:rsidP="00F004A4">
    <w:pPr>
      <w:pStyle w:val="Header"/>
    </w:pPr>
  </w:p>
  <w:p w14:paraId="3D640928" w14:textId="17120BC3" w:rsidR="00F93188" w:rsidRPr="00E219DE" w:rsidRDefault="00F93188" w:rsidP="00F004A4">
    <w:pPr>
      <w:pStyle w:val="Header"/>
    </w:pPr>
  </w:p>
  <w:p w14:paraId="41C01521" w14:textId="77777777" w:rsidR="00F93188" w:rsidRPr="00E219DE" w:rsidRDefault="00F93188" w:rsidP="00F004A4">
    <w:pPr>
      <w:pStyle w:val="Header"/>
    </w:pPr>
  </w:p>
  <w:p w14:paraId="00F7656A" w14:textId="77777777" w:rsidR="00F93188" w:rsidRPr="00E219DE" w:rsidRDefault="00F93188" w:rsidP="00F004A4">
    <w:pPr>
      <w:pStyle w:val="Header"/>
    </w:pPr>
  </w:p>
  <w:p w14:paraId="2DFA3F7E" w14:textId="77777777" w:rsidR="00F93188" w:rsidRPr="00E219DE" w:rsidRDefault="00F93188" w:rsidP="00F004A4">
    <w:pPr>
      <w:pStyle w:val="Header"/>
    </w:pPr>
  </w:p>
  <w:p w14:paraId="74629026" w14:textId="77777777" w:rsidR="00F93188" w:rsidRPr="00E219DE" w:rsidRDefault="00F93188" w:rsidP="00F004A4">
    <w:pPr>
      <w:pStyle w:val="Header"/>
    </w:pPr>
  </w:p>
  <w:p w14:paraId="0441032C" w14:textId="77777777" w:rsidR="00F93188" w:rsidRPr="00E219DE" w:rsidRDefault="00F93188" w:rsidP="00F004A4">
    <w:pPr>
      <w:pStyle w:val="Header"/>
    </w:pPr>
  </w:p>
  <w:p w14:paraId="4D236681" w14:textId="77777777" w:rsidR="00F93188" w:rsidRPr="00E219DE" w:rsidRDefault="00F93188" w:rsidP="00F004A4">
    <w:pPr>
      <w:pStyle w:val="Header"/>
    </w:pPr>
  </w:p>
  <w:p w14:paraId="6220538E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6F4BE2"/>
    <w:multiLevelType w:val="singleLevel"/>
    <w:tmpl w:val="E6D2AC8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2142257">
    <w:abstractNumId w:val="13"/>
  </w:num>
  <w:num w:numId="2" w16cid:durableId="1942031478">
    <w:abstractNumId w:val="11"/>
  </w:num>
  <w:num w:numId="3" w16cid:durableId="498813618">
    <w:abstractNumId w:val="12"/>
  </w:num>
  <w:num w:numId="4" w16cid:durableId="556401710">
    <w:abstractNumId w:val="9"/>
  </w:num>
  <w:num w:numId="5" w16cid:durableId="510418115">
    <w:abstractNumId w:val="7"/>
  </w:num>
  <w:num w:numId="6" w16cid:durableId="1719206212">
    <w:abstractNumId w:val="6"/>
  </w:num>
  <w:num w:numId="7" w16cid:durableId="692732072">
    <w:abstractNumId w:val="5"/>
  </w:num>
  <w:num w:numId="8" w16cid:durableId="420026796">
    <w:abstractNumId w:val="4"/>
  </w:num>
  <w:num w:numId="9" w16cid:durableId="218783433">
    <w:abstractNumId w:val="8"/>
  </w:num>
  <w:num w:numId="10" w16cid:durableId="1850100946">
    <w:abstractNumId w:val="3"/>
  </w:num>
  <w:num w:numId="11" w16cid:durableId="1156919492">
    <w:abstractNumId w:val="2"/>
  </w:num>
  <w:num w:numId="12" w16cid:durableId="596864602">
    <w:abstractNumId w:val="1"/>
  </w:num>
  <w:num w:numId="13" w16cid:durableId="474836387">
    <w:abstractNumId w:val="0"/>
  </w:num>
  <w:num w:numId="14" w16cid:durableId="767192245">
    <w:abstractNumId w:val="12"/>
  </w:num>
  <w:num w:numId="15" w16cid:durableId="1266502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3A"/>
    <w:rsid w:val="00003E83"/>
    <w:rsid w:val="00026241"/>
    <w:rsid w:val="00034BCB"/>
    <w:rsid w:val="00050984"/>
    <w:rsid w:val="00074915"/>
    <w:rsid w:val="00091DA9"/>
    <w:rsid w:val="000B4FFD"/>
    <w:rsid w:val="000F4212"/>
    <w:rsid w:val="00122AB5"/>
    <w:rsid w:val="00123735"/>
    <w:rsid w:val="00123B9D"/>
    <w:rsid w:val="00135B28"/>
    <w:rsid w:val="00145364"/>
    <w:rsid w:val="00150528"/>
    <w:rsid w:val="00162287"/>
    <w:rsid w:val="00180143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60E16"/>
    <w:rsid w:val="004A2063"/>
    <w:rsid w:val="004C7BB6"/>
    <w:rsid w:val="004F6445"/>
    <w:rsid w:val="00531238"/>
    <w:rsid w:val="005772FD"/>
    <w:rsid w:val="005A207B"/>
    <w:rsid w:val="005A401A"/>
    <w:rsid w:val="005A6F94"/>
    <w:rsid w:val="00605A90"/>
    <w:rsid w:val="006229ED"/>
    <w:rsid w:val="0066396C"/>
    <w:rsid w:val="0066744C"/>
    <w:rsid w:val="00670DAF"/>
    <w:rsid w:val="006871F0"/>
    <w:rsid w:val="006B43A2"/>
    <w:rsid w:val="0075226C"/>
    <w:rsid w:val="00777521"/>
    <w:rsid w:val="00805FB6"/>
    <w:rsid w:val="00831DF6"/>
    <w:rsid w:val="00835CF6"/>
    <w:rsid w:val="0086793E"/>
    <w:rsid w:val="008A5D0B"/>
    <w:rsid w:val="008C3D69"/>
    <w:rsid w:val="008C5667"/>
    <w:rsid w:val="008C655F"/>
    <w:rsid w:val="008D631A"/>
    <w:rsid w:val="008F73FD"/>
    <w:rsid w:val="0092674B"/>
    <w:rsid w:val="00930849"/>
    <w:rsid w:val="00930E06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14CFD"/>
    <w:rsid w:val="00A93A0E"/>
    <w:rsid w:val="00AB5379"/>
    <w:rsid w:val="00AE2688"/>
    <w:rsid w:val="00B30D3C"/>
    <w:rsid w:val="00B32FEF"/>
    <w:rsid w:val="00B62D93"/>
    <w:rsid w:val="00B71963"/>
    <w:rsid w:val="00B755FB"/>
    <w:rsid w:val="00BD0AAD"/>
    <w:rsid w:val="00BE1527"/>
    <w:rsid w:val="00C02799"/>
    <w:rsid w:val="00C11E09"/>
    <w:rsid w:val="00C61490"/>
    <w:rsid w:val="00CA014A"/>
    <w:rsid w:val="00CA4BFE"/>
    <w:rsid w:val="00CA5D6A"/>
    <w:rsid w:val="00CE790F"/>
    <w:rsid w:val="00D56440"/>
    <w:rsid w:val="00D6226A"/>
    <w:rsid w:val="00D92A3A"/>
    <w:rsid w:val="00D94D1A"/>
    <w:rsid w:val="00DA503D"/>
    <w:rsid w:val="00DC013C"/>
    <w:rsid w:val="00DD23C4"/>
    <w:rsid w:val="00E87715"/>
    <w:rsid w:val="00E90ECC"/>
    <w:rsid w:val="00EE69F0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FF50E"/>
  <w15:chartTrackingRefBased/>
  <w15:docId w15:val="{05633CF3-1908-4356-9CE0-E783638B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A14C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HBKKINNOV03\Updated%20template\AR%20Gen\Template%20Report%20TH%20with%20letter%2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Report TH with letter head.dotx</Template>
  <TotalTime>40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Kornkamon, Chartchoeydang</cp:lastModifiedBy>
  <cp:revision>14</cp:revision>
  <cp:lastPrinted>2023-02-23T10:08:00Z</cp:lastPrinted>
  <dcterms:created xsi:type="dcterms:W3CDTF">2023-02-03T02:35:00Z</dcterms:created>
  <dcterms:modified xsi:type="dcterms:W3CDTF">2023-08-30T09:27:00Z</dcterms:modified>
</cp:coreProperties>
</file>