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2D7BD" w14:textId="4F4571AC" w:rsidR="0044344D" w:rsidRDefault="00CD04EB" w:rsidP="00CD04EB">
      <w:pPr>
        <w:pStyle w:val="FSKE2G1M0H1Reporttitle"/>
        <w:rPr>
          <w:lang w:val="en-GB"/>
        </w:rPr>
      </w:pPr>
      <w:r>
        <w:rPr>
          <w:lang w:val="en-GB"/>
        </w:rPr>
        <w:t>Independent Auditor’s Report</w:t>
      </w:r>
    </w:p>
    <w:p w14:paraId="12F12E68" w14:textId="498DFCC9" w:rsidR="00CD04EB" w:rsidRDefault="00CD04EB" w:rsidP="00CD04EB">
      <w:pPr>
        <w:rPr>
          <w:lang w:val="en-GB"/>
        </w:rPr>
      </w:pPr>
    </w:p>
    <w:p w14:paraId="67277CEA" w14:textId="70F00B4D" w:rsidR="00CD04EB" w:rsidRDefault="00CD04EB" w:rsidP="00CD04EB">
      <w:pPr>
        <w:rPr>
          <w:lang w:val="en-GB"/>
        </w:rPr>
      </w:pPr>
    </w:p>
    <w:p w14:paraId="43EE7133" w14:textId="5D92749D" w:rsidR="00CD04EB" w:rsidRDefault="00CD04EB" w:rsidP="00CD04EB">
      <w:pPr>
        <w:pStyle w:val="FSKE2G1M0H0Reportto"/>
        <w:rPr>
          <w:lang w:val="en-GB"/>
        </w:rPr>
      </w:pPr>
      <w:r>
        <w:rPr>
          <w:lang w:val="en-GB"/>
        </w:rPr>
        <w:t xml:space="preserve">To the Shareholders of </w:t>
      </w:r>
      <w:r w:rsidR="001F5EEC" w:rsidRPr="001F5EEC">
        <w:rPr>
          <w:lang w:val="en-GB"/>
        </w:rPr>
        <w:t>Thai Coconut Public Company Limited</w:t>
      </w:r>
    </w:p>
    <w:p w14:paraId="7FFA3A7B" w14:textId="3DA28190" w:rsidR="00CD04EB" w:rsidRDefault="00CD04EB" w:rsidP="00CD04EB">
      <w:pPr>
        <w:rPr>
          <w:lang w:val="en-GB"/>
        </w:rPr>
      </w:pPr>
    </w:p>
    <w:p w14:paraId="1E5134FA" w14:textId="2C6A0F1F" w:rsidR="00CD04EB" w:rsidRDefault="00CD04EB" w:rsidP="00CD04EB">
      <w:pPr>
        <w:rPr>
          <w:lang w:val="en-GB"/>
        </w:rPr>
      </w:pPr>
    </w:p>
    <w:p w14:paraId="7BD2E9DB" w14:textId="0C565552" w:rsidR="00CD04EB" w:rsidRDefault="00CD04EB" w:rsidP="00CD04EB">
      <w:pPr>
        <w:pStyle w:val="FSKE2G2M0H2Reportheading"/>
        <w:rPr>
          <w:lang w:val="en-GB"/>
        </w:rPr>
      </w:pPr>
      <w:r>
        <w:rPr>
          <w:lang w:val="en-GB"/>
        </w:rPr>
        <w:t>Opinion</w:t>
      </w:r>
    </w:p>
    <w:p w14:paraId="6713CFCD" w14:textId="7E17E155" w:rsidR="00CD04EB" w:rsidRDefault="00CD04EB" w:rsidP="00CD04EB">
      <w:pPr>
        <w:rPr>
          <w:lang w:val="en-GB"/>
        </w:rPr>
      </w:pPr>
    </w:p>
    <w:p w14:paraId="752C6F5D" w14:textId="167AB399" w:rsidR="00CD04EB" w:rsidRDefault="00CD04EB" w:rsidP="00CD04EB">
      <w:pPr>
        <w:pStyle w:val="FSKE0G0M0H0Noindent-regular"/>
        <w:rPr>
          <w:lang w:val="en-GB"/>
        </w:rPr>
      </w:pPr>
      <w:r>
        <w:rPr>
          <w:lang w:val="en-GB"/>
        </w:rPr>
        <w:t xml:space="preserve">I have audited the consolidated and separate financial statements of </w:t>
      </w:r>
      <w:r w:rsidR="00833610" w:rsidRPr="00833610">
        <w:rPr>
          <w:lang w:val="en-GB"/>
        </w:rPr>
        <w:t xml:space="preserve">Thai Coconut Public Company Limited </w:t>
      </w:r>
      <w:r>
        <w:rPr>
          <w:lang w:val="en-GB"/>
        </w:rPr>
        <w:t xml:space="preserve">and its subsidiaries (the “Group”) and of </w:t>
      </w:r>
      <w:r w:rsidR="00833610" w:rsidRPr="00833610">
        <w:rPr>
          <w:lang w:val="en-GB"/>
        </w:rPr>
        <w:t>Thai Coconut Public Company Limited</w:t>
      </w:r>
      <w:r>
        <w:rPr>
          <w:lang w:val="en-GB"/>
        </w:rPr>
        <w:t xml:space="preserve"> (the “Company”), respectively, which comprise the consolidated and separate statements of financial position as at </w:t>
      </w:r>
      <w:r w:rsidRPr="00CD04EB">
        <w:rPr>
          <w:lang w:val="en-GB"/>
        </w:rPr>
        <w:t>31</w:t>
      </w:r>
      <w:r>
        <w:rPr>
          <w:lang w:val="en-GB"/>
        </w:rPr>
        <w:t xml:space="preserve"> December </w:t>
      </w:r>
      <w:r w:rsidRPr="00CD04EB">
        <w:rPr>
          <w:lang w:val="en-GB"/>
        </w:rPr>
        <w:t>2022</w:t>
      </w:r>
      <w:r>
        <w:rPr>
          <w:lang w:val="en-GB"/>
        </w:rPr>
        <w:t>, the consolidated and separate statements of comprehensive income, changes in equity and cash flows for the year then ended, and notes, comprising a summary of significant accounting policies and other explanatory information.</w:t>
      </w:r>
    </w:p>
    <w:p w14:paraId="62A35707" w14:textId="2F4E8594" w:rsidR="00CD04EB" w:rsidRDefault="00CD04EB" w:rsidP="00CD04EB">
      <w:pPr>
        <w:rPr>
          <w:lang w:val="en-GB"/>
        </w:rPr>
      </w:pPr>
    </w:p>
    <w:p w14:paraId="72675707" w14:textId="73FF7BA5" w:rsidR="00CD04EB" w:rsidRDefault="00CD04EB" w:rsidP="00CD04EB">
      <w:pPr>
        <w:pStyle w:val="FSKE0G0M0H0Noindent-regular"/>
        <w:rPr>
          <w:lang w:val="en-GB"/>
        </w:rPr>
      </w:pPr>
      <w:r>
        <w:rPr>
          <w:lang w:val="en-GB"/>
        </w:rPr>
        <w:t xml:space="preserve">In my opinion, the accompanying consolidated and separate financial statements present fairly, in all material respects, the financial position of the Group and the Company, respectively, as </w:t>
      </w:r>
      <w:proofErr w:type="gramStart"/>
      <w:r>
        <w:rPr>
          <w:lang w:val="en-GB"/>
        </w:rPr>
        <w:t>at</w:t>
      </w:r>
      <w:proofErr w:type="gramEnd"/>
      <w:r>
        <w:rPr>
          <w:lang w:val="en-GB"/>
        </w:rPr>
        <w:t xml:space="preserve"> </w:t>
      </w:r>
      <w:r w:rsidRPr="00CD04EB">
        <w:rPr>
          <w:lang w:val="en-GB"/>
        </w:rPr>
        <w:t>31</w:t>
      </w:r>
      <w:r>
        <w:rPr>
          <w:lang w:val="en-GB"/>
        </w:rPr>
        <w:t xml:space="preserve"> December </w:t>
      </w:r>
      <w:r w:rsidRPr="00CD04EB">
        <w:rPr>
          <w:lang w:val="en-GB"/>
        </w:rPr>
        <w:t>2022</w:t>
      </w:r>
      <w:r>
        <w:rPr>
          <w:lang w:val="en-GB"/>
        </w:rPr>
        <w:t xml:space="preserve"> and their financial performance and cash flows for the year then ended in accordance with Thai Financial Reporting Standards (TFRSs). </w:t>
      </w:r>
    </w:p>
    <w:p w14:paraId="674ECCE2" w14:textId="5516DFDA" w:rsidR="00CD04EB" w:rsidRDefault="00CD04EB" w:rsidP="00CD04EB">
      <w:pPr>
        <w:rPr>
          <w:lang w:val="en-GB"/>
        </w:rPr>
      </w:pPr>
    </w:p>
    <w:p w14:paraId="6996A1A8" w14:textId="5D3C778C" w:rsidR="00CD04EB" w:rsidRDefault="00CD04EB" w:rsidP="00CD04EB">
      <w:pPr>
        <w:pStyle w:val="FSKE2G2M0H2Reportheading"/>
        <w:rPr>
          <w:lang w:val="en-GB"/>
        </w:rPr>
      </w:pPr>
      <w:r>
        <w:rPr>
          <w:lang w:val="en-GB"/>
        </w:rPr>
        <w:t>Basis for Opinion</w:t>
      </w:r>
    </w:p>
    <w:p w14:paraId="73C3111F" w14:textId="1D74B53F" w:rsidR="00CD04EB" w:rsidRDefault="00CD04EB" w:rsidP="00CD04EB">
      <w:pPr>
        <w:rPr>
          <w:lang w:val="en-GB"/>
        </w:rPr>
      </w:pPr>
    </w:p>
    <w:p w14:paraId="2159E36B" w14:textId="76BD6169" w:rsidR="00CD04EB" w:rsidRDefault="00CD04EB" w:rsidP="00CD04EB">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CD04EB">
        <w:rPr>
          <w:i/>
          <w:iCs/>
        </w:rPr>
        <w:t>Auditor’s Responsibilities for the Audit of the Consolidated and Separate Financial Statements</w:t>
      </w:r>
      <w:r>
        <w:rPr>
          <w:lang w:val="en-GB"/>
        </w:rPr>
        <w:t xml:space="preserve"> section of my report. I am independent of the Group and the Company in accordance with the </w:t>
      </w:r>
      <w:r w:rsidRPr="00CD04EB">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D2B7A50" w14:textId="2BD98E28" w:rsidR="00CD04EB" w:rsidRDefault="00CD04EB" w:rsidP="00CD04EB">
      <w:pPr>
        <w:rPr>
          <w:lang w:val="en-GB"/>
        </w:rPr>
      </w:pPr>
    </w:p>
    <w:p w14:paraId="38683E2E" w14:textId="77777777" w:rsidR="00C30746" w:rsidRDefault="00C30746" w:rsidP="00C30746">
      <w:pPr>
        <w:rPr>
          <w:i/>
        </w:rPr>
      </w:pPr>
      <w:r>
        <w:rPr>
          <w:i/>
        </w:rPr>
        <w:t>Emphasis of Matter</w:t>
      </w:r>
    </w:p>
    <w:p w14:paraId="12263472" w14:textId="77777777" w:rsidR="00C30746" w:rsidRDefault="00C30746" w:rsidP="00C30746"/>
    <w:p w14:paraId="5EB6A2B3" w14:textId="1791EDEC" w:rsidR="00C30746" w:rsidRPr="001F5EEC" w:rsidRDefault="00C30746" w:rsidP="00C30746">
      <w:r w:rsidRPr="004E5670">
        <w:t xml:space="preserve">I draw attention to </w:t>
      </w:r>
      <w:r>
        <w:t>N</w:t>
      </w:r>
      <w:r w:rsidRPr="004E5670">
        <w:t xml:space="preserve">ote </w:t>
      </w:r>
      <w:r w:rsidRPr="00833610">
        <w:t>4</w:t>
      </w:r>
      <w:r>
        <w:t xml:space="preserve"> describing the effect of the business combination under common control. T</w:t>
      </w:r>
      <w:r w:rsidRPr="00833610">
        <w:t>he</w:t>
      </w:r>
      <w:r w:rsidRPr="001F5EEC">
        <w:t xml:space="preserve"> </w:t>
      </w:r>
      <w:r w:rsidR="00A422AA" w:rsidRPr="00833610">
        <w:t>consolidated</w:t>
      </w:r>
      <w:r w:rsidR="00A422AA">
        <w:t xml:space="preserve"> </w:t>
      </w:r>
      <w:r w:rsidR="00A422AA" w:rsidRPr="00833610">
        <w:t xml:space="preserve">financial statements </w:t>
      </w:r>
      <w:r w:rsidR="00A422AA" w:rsidRPr="001F5EEC">
        <w:t xml:space="preserve">for the year ended </w:t>
      </w:r>
      <w:r w:rsidR="00A422AA" w:rsidRPr="00833610">
        <w:t>31 December 2022</w:t>
      </w:r>
      <w:r w:rsidR="00A422AA">
        <w:t>, which is included as comparative information</w:t>
      </w:r>
      <w:r w:rsidR="001C2368">
        <w:t xml:space="preserve"> </w:t>
      </w:r>
      <w:r w:rsidRPr="001F5EEC">
        <w:t>are based on the audited</w:t>
      </w:r>
      <w:r>
        <w:t xml:space="preserve"> </w:t>
      </w:r>
      <w:r w:rsidR="001C2368" w:rsidRPr="0027481B">
        <w:t>financial statements</w:t>
      </w:r>
      <w:r w:rsidR="001C2368">
        <w:t xml:space="preserve"> after</w:t>
      </w:r>
      <w:r w:rsidRPr="0027481B">
        <w:t xml:space="preserve"> making the adjustments described in note </w:t>
      </w:r>
      <w:r>
        <w:t>4</w:t>
      </w:r>
      <w:r w:rsidRPr="00B92135">
        <w:t xml:space="preserve">. </w:t>
      </w:r>
      <w:proofErr w:type="gramStart"/>
      <w:r w:rsidRPr="00B92135">
        <w:t>My</w:t>
      </w:r>
      <w:r>
        <w:rPr>
          <w:rFonts w:cs="Angsana New"/>
          <w:szCs w:val="28"/>
        </w:rPr>
        <w:t xml:space="preserve"> opinion</w:t>
      </w:r>
      <w:r w:rsidRPr="00B92135">
        <w:t xml:space="preserve"> is not</w:t>
      </w:r>
      <w:proofErr w:type="gramEnd"/>
      <w:r w:rsidRPr="00B92135">
        <w:t xml:space="preserve"> modified in respect of this matter.</w:t>
      </w:r>
    </w:p>
    <w:p w14:paraId="542F5F4F" w14:textId="77777777" w:rsidR="00C30746" w:rsidRPr="00C30746" w:rsidRDefault="00C30746" w:rsidP="00CD04EB"/>
    <w:p w14:paraId="293F514F" w14:textId="77777777" w:rsidR="004F7237" w:rsidRDefault="004F7237">
      <w:pPr>
        <w:spacing w:after="160" w:line="259" w:lineRule="auto"/>
        <w:jc w:val="left"/>
        <w:rPr>
          <w:i/>
          <w:iCs/>
          <w:lang w:val="en-GB"/>
        </w:rPr>
      </w:pPr>
      <w:r>
        <w:rPr>
          <w:lang w:val="en-GB"/>
        </w:rPr>
        <w:br w:type="page"/>
      </w:r>
    </w:p>
    <w:p w14:paraId="453F6FDF" w14:textId="5FA4230B" w:rsidR="00CD04EB" w:rsidRDefault="00CD04EB" w:rsidP="00CD04EB">
      <w:pPr>
        <w:pStyle w:val="FSKE2G2M0H2Reportheading"/>
        <w:rPr>
          <w:lang w:val="en-GB"/>
        </w:rPr>
      </w:pPr>
      <w:r>
        <w:rPr>
          <w:lang w:val="en-GB"/>
        </w:rPr>
        <w:lastRenderedPageBreak/>
        <w:t>Responsibilities of Management and Those Charged with Governance for the Consolidated and Separate Financial Statements</w:t>
      </w:r>
    </w:p>
    <w:p w14:paraId="36E1516F" w14:textId="7CFDF380" w:rsidR="00CD04EB" w:rsidRDefault="00CD04EB" w:rsidP="00CD04EB">
      <w:pPr>
        <w:rPr>
          <w:lang w:val="en-GB"/>
        </w:rPr>
      </w:pPr>
    </w:p>
    <w:p w14:paraId="35737015" w14:textId="1163A8E9" w:rsidR="00CD04EB" w:rsidRDefault="00CD04EB" w:rsidP="00CD04EB">
      <w:pPr>
        <w:pStyle w:val="FSKE0G0M0H0Noindent-regular"/>
        <w:rPr>
          <w:lang w:val="en-GB"/>
        </w:rPr>
      </w:pPr>
      <w:r>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753B9FA" w14:textId="221282AA" w:rsidR="00CD04EB" w:rsidRDefault="00CD04EB" w:rsidP="00CD04EB">
      <w:pPr>
        <w:rPr>
          <w:lang w:val="en-GB"/>
        </w:rPr>
      </w:pPr>
    </w:p>
    <w:p w14:paraId="3B2B7B3D" w14:textId="0495FC22" w:rsidR="00CD04EB" w:rsidRDefault="00CD04EB" w:rsidP="00CD04EB">
      <w:pPr>
        <w:pStyle w:val="FSKE0G0M0H0Noindent-regular"/>
        <w:rPr>
          <w:lang w:val="en-GB"/>
        </w:rPr>
      </w:pPr>
      <w:r>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48D5A33" w14:textId="6DCA5F92" w:rsidR="00CD04EB" w:rsidRDefault="00CD04EB" w:rsidP="00CD04EB">
      <w:pPr>
        <w:rPr>
          <w:lang w:val="en-GB"/>
        </w:rPr>
      </w:pPr>
    </w:p>
    <w:p w14:paraId="07C1466C" w14:textId="08EB4F72" w:rsidR="00CD04EB" w:rsidRDefault="00CD04EB" w:rsidP="00CD04EB">
      <w:pPr>
        <w:pStyle w:val="FSKE0G0M0H0Noindent-regular"/>
        <w:rPr>
          <w:lang w:val="en-GB"/>
        </w:rPr>
      </w:pPr>
      <w:r>
        <w:rPr>
          <w:lang w:val="en-GB"/>
        </w:rPr>
        <w:t>Those charged with governance are responsible for overseeing the Group’s and the Company’s financial reporting process.</w:t>
      </w:r>
    </w:p>
    <w:p w14:paraId="68005A00" w14:textId="708992A8" w:rsidR="00CD04EB" w:rsidRDefault="00CD04EB" w:rsidP="00CD04EB">
      <w:pPr>
        <w:rPr>
          <w:lang w:val="en-GB"/>
        </w:rPr>
      </w:pPr>
    </w:p>
    <w:p w14:paraId="68CC1D02" w14:textId="0AF5B4D1" w:rsidR="00CD04EB" w:rsidRDefault="00CD04EB" w:rsidP="00CD04EB">
      <w:pPr>
        <w:pStyle w:val="FSKE2G2M0H2Reportheading"/>
        <w:rPr>
          <w:lang w:val="en-GB"/>
        </w:rPr>
      </w:pPr>
      <w:r>
        <w:rPr>
          <w:lang w:val="en-GB"/>
        </w:rPr>
        <w:t>Auditor’s Responsibilities for the Audit of the Consolidated and Separate Financial Statements</w:t>
      </w:r>
    </w:p>
    <w:p w14:paraId="2FB5F2B2" w14:textId="722C67BC" w:rsidR="00CD04EB" w:rsidRDefault="00CD04EB" w:rsidP="00CD04EB">
      <w:pPr>
        <w:rPr>
          <w:lang w:val="en-GB"/>
        </w:rPr>
      </w:pPr>
    </w:p>
    <w:p w14:paraId="2C94912B" w14:textId="2DCB6829" w:rsidR="00CD04EB" w:rsidRDefault="00CD04EB" w:rsidP="00CD04EB">
      <w:pPr>
        <w:pStyle w:val="FSKE0G0M0H0Noindent-regular"/>
        <w:rPr>
          <w:lang w:val="en-GB"/>
        </w:rPr>
      </w:pPr>
      <w:r>
        <w:rPr>
          <w:lang w:val="en-GB"/>
        </w:rPr>
        <w:t xml:space="preserve">My objectives are to obtain reasonable assurance about whether the consolidated and separate financial statements </w:t>
      </w:r>
      <w:proofErr w:type="gramStart"/>
      <w:r>
        <w:rPr>
          <w:lang w:val="en-GB"/>
        </w:rPr>
        <w:t>as a whole are</w:t>
      </w:r>
      <w:proofErr w:type="gramEnd"/>
      <w:r>
        <w:rPr>
          <w:lang w:val="en-GB"/>
        </w:rPr>
        <w:t xml:space="preserve"> free from material misstatement, whether due to fraud or error, and to issue an auditor’s report that includes my opinion. Reasonable assurance is a high level of </w:t>
      </w:r>
      <w:r w:rsidR="004F7237">
        <w:rPr>
          <w:lang w:val="en-GB"/>
        </w:rPr>
        <w:t>assurance but</w:t>
      </w:r>
      <w:r>
        <w:rPr>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lang w:val="en-GB"/>
        </w:rPr>
        <w:t>on the basis of</w:t>
      </w:r>
      <w:proofErr w:type="gramEnd"/>
      <w:r>
        <w:rPr>
          <w:lang w:val="en-GB"/>
        </w:rPr>
        <w:t xml:space="preserve"> these consolidated and separate financial statements.</w:t>
      </w:r>
    </w:p>
    <w:p w14:paraId="5F5E641D" w14:textId="43338ACC" w:rsidR="00CD04EB" w:rsidRDefault="00CD04EB" w:rsidP="00CD04EB">
      <w:pPr>
        <w:rPr>
          <w:lang w:val="en-GB"/>
        </w:rPr>
      </w:pPr>
    </w:p>
    <w:p w14:paraId="6AE05770" w14:textId="65CE6880" w:rsidR="00CD04EB" w:rsidRDefault="00CD04EB" w:rsidP="00CD04EB">
      <w:pPr>
        <w:pStyle w:val="FSKE0G0M0H0Noindent-regular"/>
        <w:rPr>
          <w:lang w:val="en-GB"/>
        </w:rPr>
      </w:pPr>
      <w:r>
        <w:rPr>
          <w:lang w:val="en-GB"/>
        </w:rPr>
        <w:t xml:space="preserve">As part of an audit in accordance with TSAs, I exercise professional judgment and maintain professional </w:t>
      </w:r>
      <w:proofErr w:type="spellStart"/>
      <w:r>
        <w:rPr>
          <w:lang w:val="en-GB"/>
        </w:rPr>
        <w:t>skepticism</w:t>
      </w:r>
      <w:proofErr w:type="spellEnd"/>
      <w:r>
        <w:rPr>
          <w:lang w:val="en-GB"/>
        </w:rPr>
        <w:t xml:space="preserve"> throughout the audit. I also</w:t>
      </w:r>
    </w:p>
    <w:p w14:paraId="3A8BDBF4" w14:textId="77777777" w:rsidR="00315C14" w:rsidRDefault="00315C14" w:rsidP="00CD04EB">
      <w:pPr>
        <w:pStyle w:val="FSKE0G0M0H0Noindent-regular"/>
        <w:rPr>
          <w:cs/>
          <w:lang w:val="en-GB"/>
        </w:rPr>
      </w:pPr>
    </w:p>
    <w:p w14:paraId="7CCB8186" w14:textId="11F9235D" w:rsidR="00CD04EB" w:rsidRDefault="00CD04EB" w:rsidP="000063D1">
      <w:pPr>
        <w:pStyle w:val="FSKE2G3M1H0Reportbullet"/>
        <w:tabs>
          <w:tab w:val="clear" w:pos="547"/>
        </w:tabs>
        <w:ind w:left="360" w:hanging="367"/>
        <w:rPr>
          <w:cs/>
          <w:lang w:val="en-GB"/>
        </w:rPr>
      </w:pPr>
      <w:r>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7F49163" w14:textId="1DCE6D4C" w:rsidR="00CD04EB" w:rsidRDefault="00CD04EB" w:rsidP="000063D1">
      <w:pPr>
        <w:pStyle w:val="FSKE2G3M1H0Reportbullet"/>
        <w:tabs>
          <w:tab w:val="clear" w:pos="547"/>
        </w:tabs>
        <w:ind w:left="360" w:hanging="367"/>
        <w:rPr>
          <w:cs/>
          <w:lang w:val="en-GB"/>
        </w:rPr>
      </w:pPr>
      <w:r>
        <w:rPr>
          <w:lang w:val="en-GB"/>
        </w:rPr>
        <w:t xml:space="preserve">Obtain an understanding of internal control relevant to the audit </w:t>
      </w:r>
      <w:proofErr w:type="gramStart"/>
      <w:r>
        <w:rPr>
          <w:lang w:val="en-GB"/>
        </w:rPr>
        <w:t>in order to</w:t>
      </w:r>
      <w:proofErr w:type="gramEnd"/>
      <w:r>
        <w:rPr>
          <w:lang w:val="en-GB"/>
        </w:rPr>
        <w:t xml:space="preserve"> design audit procedures that are appropriate in the circumstances, but not for the purpose of expressing an opinion on the effectiveness of the Group’s and the Company’s internal control.</w:t>
      </w:r>
    </w:p>
    <w:p w14:paraId="21C3FBF6" w14:textId="1343AD2A" w:rsidR="00CD04EB" w:rsidRDefault="00CD04EB" w:rsidP="000063D1">
      <w:pPr>
        <w:pStyle w:val="FSKE2G3M1H0Reportbullet"/>
        <w:tabs>
          <w:tab w:val="clear" w:pos="547"/>
        </w:tabs>
        <w:ind w:left="360" w:hanging="367"/>
        <w:rPr>
          <w:cs/>
          <w:lang w:val="en-GB"/>
        </w:rPr>
      </w:pPr>
      <w:r>
        <w:rPr>
          <w:lang w:val="en-GB"/>
        </w:rPr>
        <w:t>Evaluate the appropriateness of accounting policies used and the reasonableness of accounting estimates and related disclosures made by management.</w:t>
      </w:r>
    </w:p>
    <w:p w14:paraId="4841D3BC" w14:textId="2656F2B6" w:rsidR="00CD04EB" w:rsidRDefault="00CD04EB" w:rsidP="000063D1">
      <w:pPr>
        <w:pStyle w:val="FSKE2G3M1H0Reportbullet"/>
        <w:tabs>
          <w:tab w:val="clear" w:pos="547"/>
        </w:tabs>
        <w:ind w:left="360" w:hanging="367"/>
        <w:rPr>
          <w:cs/>
          <w:lang w:val="en-GB"/>
        </w:rPr>
      </w:pPr>
      <w:r>
        <w:rPr>
          <w:lang w:val="en-GB"/>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EF6793C" w14:textId="77777777" w:rsidR="00315C14" w:rsidRDefault="00315C14">
      <w:pPr>
        <w:spacing w:after="160" w:line="259" w:lineRule="auto"/>
        <w:jc w:val="left"/>
        <w:rPr>
          <w:lang w:val="en-GB"/>
        </w:rPr>
      </w:pPr>
      <w:r>
        <w:rPr>
          <w:lang w:val="en-GB"/>
        </w:rPr>
        <w:br w:type="page"/>
      </w:r>
    </w:p>
    <w:p w14:paraId="00D53E47" w14:textId="2281F73C" w:rsidR="00CD04EB" w:rsidRDefault="00CD04EB" w:rsidP="000063D1">
      <w:pPr>
        <w:pStyle w:val="FSKE2G3M1H0Reportbullet"/>
        <w:tabs>
          <w:tab w:val="clear" w:pos="547"/>
        </w:tabs>
        <w:ind w:left="360" w:hanging="367"/>
        <w:rPr>
          <w:cs/>
          <w:lang w:val="en-GB"/>
        </w:rPr>
      </w:pPr>
      <w:r>
        <w:rPr>
          <w:lang w:val="en-GB"/>
        </w:rPr>
        <w:lastRenderedPageBreak/>
        <w:t xml:space="preserve">Evaluate the overall presentation, </w:t>
      </w:r>
      <w:proofErr w:type="gramStart"/>
      <w:r>
        <w:rPr>
          <w:lang w:val="en-GB"/>
        </w:rPr>
        <w:t>structure</w:t>
      </w:r>
      <w:proofErr w:type="gramEnd"/>
      <w:r>
        <w:rPr>
          <w:lang w:val="en-GB"/>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B607AEB" w14:textId="4192A41F" w:rsidR="00CD04EB" w:rsidRDefault="00CD04EB" w:rsidP="000063D1">
      <w:pPr>
        <w:pStyle w:val="FSKE2G3M1H0Reportbullet"/>
        <w:tabs>
          <w:tab w:val="clear" w:pos="547"/>
        </w:tabs>
        <w:ind w:left="360" w:hanging="367"/>
        <w:rPr>
          <w:lang w:val="en-GB"/>
        </w:rPr>
      </w:pPr>
      <w:r>
        <w:rPr>
          <w:lang w:val="en-GB"/>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lang w:val="en-GB"/>
        </w:rPr>
        <w:t>supervision</w:t>
      </w:r>
      <w:proofErr w:type="gramEnd"/>
      <w:r>
        <w:rPr>
          <w:lang w:val="en-GB"/>
        </w:rPr>
        <w:t xml:space="preserve"> and performance of the group audit. I remain solely responsible for my audit opinion.</w:t>
      </w:r>
    </w:p>
    <w:p w14:paraId="1366CC04" w14:textId="69AD7BCF" w:rsidR="00CD04EB" w:rsidRDefault="00CD04EB" w:rsidP="00CD04EB">
      <w:pPr>
        <w:rPr>
          <w:lang w:val="en-GB"/>
        </w:rPr>
      </w:pPr>
    </w:p>
    <w:p w14:paraId="3F73A38B" w14:textId="43D32B59" w:rsidR="00CD04EB" w:rsidRDefault="00CD04EB" w:rsidP="00CD04EB">
      <w:pPr>
        <w:pStyle w:val="FSKE0G0M0H0Noindent-regular"/>
        <w:rPr>
          <w:lang w:val="en-GB"/>
        </w:rPr>
      </w:pPr>
      <w:r>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1732BBFE" w14:textId="1062BDC4" w:rsidR="00CD04EB" w:rsidRDefault="00CD04EB" w:rsidP="00CD04EB">
      <w:pPr>
        <w:rPr>
          <w:lang w:val="en-GB"/>
        </w:rPr>
      </w:pPr>
    </w:p>
    <w:p w14:paraId="05EB56B7" w14:textId="60294D1A" w:rsidR="005F4405" w:rsidRPr="00D761A8" w:rsidRDefault="00CD04EB" w:rsidP="001F5EEC">
      <w:pPr>
        <w:pStyle w:val="FSKE0G0M0H0Noindent-regular"/>
        <w:rPr>
          <w:lang w:val="en-GB"/>
        </w:rPr>
      </w:pPr>
      <w:r>
        <w:rPr>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06A5112" w14:textId="77777777" w:rsidR="00026241" w:rsidRPr="00D761A8" w:rsidRDefault="00026241" w:rsidP="00026241">
      <w:pPr>
        <w:rPr>
          <w:lang w:val="en-GB"/>
        </w:rPr>
      </w:pPr>
    </w:p>
    <w:p w14:paraId="79B4E7EB" w14:textId="77777777" w:rsidR="00026241" w:rsidRPr="00D761A8" w:rsidRDefault="00026241" w:rsidP="00026241">
      <w:pPr>
        <w:rPr>
          <w:lang w:val="en-GB"/>
        </w:rPr>
      </w:pPr>
    </w:p>
    <w:p w14:paraId="2C320E0B" w14:textId="77777777" w:rsidR="00026241" w:rsidRPr="00D761A8" w:rsidRDefault="00026241" w:rsidP="00026241">
      <w:pPr>
        <w:rPr>
          <w:lang w:val="en-GB"/>
        </w:rPr>
      </w:pPr>
    </w:p>
    <w:p w14:paraId="17519696" w14:textId="6F67B1C0" w:rsidR="00026241" w:rsidRDefault="00026241" w:rsidP="00026241">
      <w:pPr>
        <w:rPr>
          <w:lang w:val="en-GB"/>
        </w:rPr>
      </w:pPr>
    </w:p>
    <w:p w14:paraId="781B102D" w14:textId="4148913F" w:rsidR="004F7237" w:rsidRDefault="004F7237" w:rsidP="00026241">
      <w:pPr>
        <w:rPr>
          <w:lang w:val="en-GB"/>
        </w:rPr>
      </w:pPr>
    </w:p>
    <w:p w14:paraId="17F90451" w14:textId="47275684" w:rsidR="004F7237" w:rsidRDefault="004F7237" w:rsidP="00026241">
      <w:pPr>
        <w:rPr>
          <w:lang w:val="en-GB"/>
        </w:rPr>
      </w:pPr>
    </w:p>
    <w:p w14:paraId="4B2EDD8B" w14:textId="77777777" w:rsidR="004F7237" w:rsidRPr="00D761A8" w:rsidRDefault="004F7237" w:rsidP="00026241">
      <w:pPr>
        <w:rPr>
          <w:lang w:val="en-GB"/>
        </w:rPr>
      </w:pPr>
    </w:p>
    <w:p w14:paraId="300AC31F" w14:textId="30B1D0BB" w:rsidR="00026241" w:rsidRPr="00D761A8" w:rsidRDefault="00026241" w:rsidP="00753F9D">
      <w:pPr>
        <w:pStyle w:val="FSKE0G0M0H0Noindent-regular"/>
        <w:rPr>
          <w:lang w:val="en-GB"/>
        </w:rPr>
      </w:pPr>
      <w:r w:rsidRPr="00D761A8">
        <w:rPr>
          <w:cs/>
          <w:lang w:val="en-GB"/>
        </w:rPr>
        <w:t>(</w:t>
      </w:r>
      <w:r w:rsidR="00CD04EB">
        <w:rPr>
          <w:lang w:val="en-GB"/>
        </w:rPr>
        <w:t>Thanit Osathalert</w:t>
      </w:r>
      <w:r w:rsidRPr="00D761A8">
        <w:rPr>
          <w:lang w:val="en-GB"/>
        </w:rPr>
        <w:t>)</w:t>
      </w:r>
    </w:p>
    <w:p w14:paraId="27EC52CE" w14:textId="77777777" w:rsidR="00461E18" w:rsidRPr="00D761A8" w:rsidRDefault="00461E18" w:rsidP="00753F9D">
      <w:pPr>
        <w:pStyle w:val="FSKE0G0M0H0Noindent-regular"/>
        <w:rPr>
          <w:lang w:val="en-GB"/>
        </w:rPr>
      </w:pPr>
      <w:r w:rsidRPr="00D761A8">
        <w:rPr>
          <w:lang w:val="en-GB"/>
        </w:rPr>
        <w:t>Certified Public Accountant</w:t>
      </w:r>
    </w:p>
    <w:p w14:paraId="30317ACF" w14:textId="6B38A7CD" w:rsidR="00026241" w:rsidRPr="00D761A8" w:rsidRDefault="00461E18" w:rsidP="00753F9D">
      <w:pPr>
        <w:pStyle w:val="FSKE0G0M0H0Noindent-regular"/>
        <w:rPr>
          <w:lang w:val="en-GB"/>
        </w:rPr>
      </w:pPr>
      <w:r w:rsidRPr="00D761A8">
        <w:rPr>
          <w:lang w:val="en-GB"/>
        </w:rPr>
        <w:t>Registration No.</w:t>
      </w:r>
      <w:r w:rsidR="00026241" w:rsidRPr="00D761A8">
        <w:rPr>
          <w:cs/>
          <w:lang w:val="en-GB"/>
        </w:rPr>
        <w:t xml:space="preserve"> </w:t>
      </w:r>
      <w:r w:rsidR="00CD04EB" w:rsidRPr="00CD04EB">
        <w:rPr>
          <w:lang w:val="en-GB"/>
        </w:rPr>
        <w:t>5155</w:t>
      </w:r>
    </w:p>
    <w:p w14:paraId="75412619" w14:textId="77777777" w:rsidR="00026241" w:rsidRPr="00D761A8" w:rsidRDefault="00026241" w:rsidP="00026241">
      <w:pPr>
        <w:rPr>
          <w:lang w:val="en-GB"/>
        </w:rPr>
      </w:pPr>
    </w:p>
    <w:p w14:paraId="5F5F712F" w14:textId="77777777" w:rsidR="00DE4AE8" w:rsidRPr="00D761A8" w:rsidRDefault="00DE4AE8" w:rsidP="00026241">
      <w:pPr>
        <w:rPr>
          <w:lang w:val="en-GB"/>
        </w:rPr>
      </w:pPr>
    </w:p>
    <w:p w14:paraId="6B860BB0" w14:textId="77777777" w:rsidR="00461E18" w:rsidRPr="00D761A8" w:rsidRDefault="00461E18" w:rsidP="00753F9D">
      <w:pPr>
        <w:pStyle w:val="FSKE0G0M0H0Noindent-regular"/>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753F9D">
      <w:pPr>
        <w:pStyle w:val="FSKE0G0M0H0Noindent-regular"/>
        <w:rPr>
          <w:lang w:val="en-GB"/>
        </w:rPr>
      </w:pPr>
      <w:r w:rsidRPr="00D761A8">
        <w:rPr>
          <w:lang w:val="en-GB"/>
        </w:rPr>
        <w:t>Bangkok</w:t>
      </w:r>
    </w:p>
    <w:p w14:paraId="63CD8A23" w14:textId="7B950325" w:rsidR="00026241" w:rsidRPr="00D761A8" w:rsidRDefault="00CD04EB" w:rsidP="00753F9D">
      <w:pPr>
        <w:pStyle w:val="FSKE0G0M0H0Noindent-regular"/>
        <w:rPr>
          <w:lang w:val="en-GB"/>
        </w:rPr>
      </w:pPr>
      <w:r w:rsidRPr="00CD04EB">
        <w:rPr>
          <w:lang w:val="en-GB"/>
        </w:rPr>
        <w:t>24</w:t>
      </w:r>
      <w:r>
        <w:rPr>
          <w:lang w:val="en-GB"/>
        </w:rPr>
        <w:t xml:space="preserve"> February </w:t>
      </w:r>
      <w:r w:rsidRPr="00CD04EB">
        <w:rPr>
          <w:lang w:val="en-GB"/>
        </w:rPr>
        <w:t>2023</w:t>
      </w:r>
    </w:p>
    <w:p w14:paraId="5F394AA9" w14:textId="77777777" w:rsidR="00CB18D4" w:rsidRDefault="00CB18D4" w:rsidP="00775F38">
      <w:pPr>
        <w:rPr>
          <w:rFonts w:cstheme="minorBidi"/>
        </w:rPr>
      </w:pPr>
    </w:p>
    <w:sectPr w:rsidR="00CB18D4" w:rsidSect="00A858D2">
      <w:headerReference w:type="default" r:id="rId8"/>
      <w:footerReference w:type="default" r:id="rId9"/>
      <w:headerReference w:type="first" r:id="rId10"/>
      <w:footerReference w:type="first" r:id="rId11"/>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08339" w14:textId="77777777" w:rsidR="00CD04EB" w:rsidRDefault="00CD04EB" w:rsidP="00F66F83">
      <w:r>
        <w:separator/>
      </w:r>
    </w:p>
  </w:endnote>
  <w:endnote w:type="continuationSeparator" w:id="0">
    <w:p w14:paraId="652A57B9" w14:textId="77777777" w:rsidR="00CD04EB" w:rsidRDefault="00CD04EB"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54908544" w:rsidR="007462FB" w:rsidRDefault="00746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2F74" w14:textId="77777777" w:rsidR="00CD04EB" w:rsidRDefault="00CD04EB" w:rsidP="00F66F83">
      <w:r>
        <w:separator/>
      </w:r>
    </w:p>
  </w:footnote>
  <w:footnote w:type="continuationSeparator" w:id="0">
    <w:p w14:paraId="182BABF9" w14:textId="77777777" w:rsidR="00CD04EB" w:rsidRDefault="00CD04EB"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0D4A52D0" w:rsidR="00CB18D4" w:rsidRDefault="00CB18D4" w:rsidP="00CB18D4">
    <w:pPr>
      <w:pStyle w:val="Header"/>
    </w:pPr>
  </w:p>
  <w:p w14:paraId="77579D1F" w14:textId="7733AADD" w:rsidR="00315C14" w:rsidRDefault="00315C14" w:rsidP="00CB18D4">
    <w:pPr>
      <w:pStyle w:val="Header"/>
    </w:pPr>
  </w:p>
  <w:p w14:paraId="142EE330" w14:textId="77777777" w:rsidR="00315C14" w:rsidRDefault="00315C14" w:rsidP="00CB18D4">
    <w:pPr>
      <w:pStyle w:val="Header"/>
    </w:pP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CF0B" w14:textId="38BB5837" w:rsidR="007462FB" w:rsidRPr="00E219DE" w:rsidRDefault="007462FB" w:rsidP="00F004A4">
    <w:pPr>
      <w:pStyle w:val="Header"/>
    </w:pPr>
  </w:p>
  <w:p w14:paraId="0327BB9B" w14:textId="77777777" w:rsidR="007462FB" w:rsidRPr="00E219DE" w:rsidRDefault="007462FB" w:rsidP="00F004A4">
    <w:pPr>
      <w:pStyle w:val="Header"/>
    </w:pPr>
  </w:p>
  <w:p w14:paraId="2654DE49" w14:textId="1CFF3A64" w:rsidR="007462FB" w:rsidRPr="00E219DE" w:rsidRDefault="007462FB" w:rsidP="00F004A4">
    <w:pPr>
      <w:pStyle w:val="Header"/>
    </w:pPr>
  </w:p>
  <w:p w14:paraId="20E05A1C" w14:textId="77777777" w:rsidR="007462FB" w:rsidRPr="00E219DE" w:rsidRDefault="007462FB" w:rsidP="00F004A4">
    <w:pPr>
      <w:pStyle w:val="Header"/>
    </w:pPr>
  </w:p>
  <w:p w14:paraId="59EDA881" w14:textId="77777777" w:rsidR="007462FB" w:rsidRPr="00E219DE" w:rsidRDefault="007462FB" w:rsidP="00F004A4">
    <w:pPr>
      <w:pStyle w:val="Header"/>
    </w:pPr>
  </w:p>
  <w:p w14:paraId="0D664FE2" w14:textId="77777777" w:rsidR="007462FB" w:rsidRPr="00E219DE" w:rsidRDefault="007462FB" w:rsidP="00F004A4">
    <w:pPr>
      <w:pStyle w:val="Header"/>
    </w:pPr>
  </w:p>
  <w:p w14:paraId="29133D9C" w14:textId="77777777" w:rsidR="007462FB" w:rsidRPr="00E219DE" w:rsidRDefault="007462FB" w:rsidP="00F004A4">
    <w:pPr>
      <w:pStyle w:val="Header"/>
    </w:pPr>
  </w:p>
  <w:p w14:paraId="622F5F77" w14:textId="77777777" w:rsidR="007462FB" w:rsidRPr="00E219DE" w:rsidRDefault="007462FB" w:rsidP="00F004A4">
    <w:pPr>
      <w:pStyle w:val="Header"/>
    </w:pPr>
  </w:p>
  <w:p w14:paraId="4E6E313F" w14:textId="77777777" w:rsidR="007462FB" w:rsidRPr="00E219DE" w:rsidRDefault="007462FB" w:rsidP="00F004A4">
    <w:pPr>
      <w:pStyle w:val="Header"/>
    </w:pPr>
  </w:p>
  <w:p w14:paraId="74640FA1" w14:textId="77777777" w:rsidR="007462FB" w:rsidRDefault="007462FB" w:rsidP="00F004A4">
    <w:pPr>
      <w:pStyle w:val="Header"/>
    </w:pPr>
  </w:p>
  <w:p w14:paraId="3DB89A36" w14:textId="77777777" w:rsidR="007462FB" w:rsidRDefault="007462FB" w:rsidP="00F004A4">
    <w:pPr>
      <w:pStyle w:val="Header"/>
    </w:pPr>
  </w:p>
  <w:p w14:paraId="6E00D3DE" w14:textId="77777777" w:rsidR="007462FB" w:rsidRDefault="007462FB" w:rsidP="00F004A4">
    <w:pPr>
      <w:pStyle w:val="Header"/>
    </w:pPr>
  </w:p>
  <w:p w14:paraId="30CCEC14" w14:textId="77777777" w:rsidR="007462FB" w:rsidRDefault="007462FB" w:rsidP="00F004A4">
    <w:pPr>
      <w:pStyle w:val="Header"/>
    </w:pPr>
  </w:p>
  <w:p w14:paraId="40897BA1" w14:textId="77777777" w:rsidR="007462FB" w:rsidRDefault="007462FB" w:rsidP="00F004A4">
    <w:pPr>
      <w:pStyle w:val="Header"/>
    </w:pPr>
  </w:p>
  <w:p w14:paraId="7558AA73" w14:textId="77777777" w:rsidR="007462FB" w:rsidRDefault="007462FB" w:rsidP="00F004A4">
    <w:pPr>
      <w:pStyle w:val="Header"/>
    </w:pPr>
  </w:p>
  <w:p w14:paraId="658FEB3F" w14:textId="77777777" w:rsidR="007462FB" w:rsidRPr="00E219DE" w:rsidRDefault="007462FB"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61518106">
    <w:abstractNumId w:val="13"/>
  </w:num>
  <w:num w:numId="2" w16cid:durableId="782335964">
    <w:abstractNumId w:val="11"/>
  </w:num>
  <w:num w:numId="3" w16cid:durableId="814303054">
    <w:abstractNumId w:val="12"/>
  </w:num>
  <w:num w:numId="4" w16cid:durableId="685983541">
    <w:abstractNumId w:val="9"/>
  </w:num>
  <w:num w:numId="5" w16cid:durableId="1709186140">
    <w:abstractNumId w:val="7"/>
  </w:num>
  <w:num w:numId="6" w16cid:durableId="2047178449">
    <w:abstractNumId w:val="6"/>
  </w:num>
  <w:num w:numId="7" w16cid:durableId="82267182">
    <w:abstractNumId w:val="5"/>
  </w:num>
  <w:num w:numId="8" w16cid:durableId="281303325">
    <w:abstractNumId w:val="4"/>
  </w:num>
  <w:num w:numId="9" w16cid:durableId="1773671235">
    <w:abstractNumId w:val="8"/>
  </w:num>
  <w:num w:numId="10" w16cid:durableId="418016255">
    <w:abstractNumId w:val="3"/>
  </w:num>
  <w:num w:numId="11" w16cid:durableId="489179361">
    <w:abstractNumId w:val="2"/>
  </w:num>
  <w:num w:numId="12" w16cid:durableId="407772188">
    <w:abstractNumId w:val="1"/>
  </w:num>
  <w:num w:numId="13" w16cid:durableId="2107655397">
    <w:abstractNumId w:val="0"/>
  </w:num>
  <w:num w:numId="14" w16cid:durableId="1848250480">
    <w:abstractNumId w:val="10"/>
  </w:num>
  <w:num w:numId="15" w16cid:durableId="83384915">
    <w:abstractNumId w:val="12"/>
  </w:num>
  <w:num w:numId="16" w16cid:durableId="6861055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47D80"/>
    <w:rsid w:val="000538F0"/>
    <w:rsid w:val="00062416"/>
    <w:rsid w:val="0007306B"/>
    <w:rsid w:val="00074915"/>
    <w:rsid w:val="00087199"/>
    <w:rsid w:val="00091DA9"/>
    <w:rsid w:val="00093E57"/>
    <w:rsid w:val="000B4FFD"/>
    <w:rsid w:val="000C47CD"/>
    <w:rsid w:val="000F4212"/>
    <w:rsid w:val="00105409"/>
    <w:rsid w:val="00133F6C"/>
    <w:rsid w:val="00150528"/>
    <w:rsid w:val="00153C99"/>
    <w:rsid w:val="00162287"/>
    <w:rsid w:val="0017211A"/>
    <w:rsid w:val="00176CB8"/>
    <w:rsid w:val="00180143"/>
    <w:rsid w:val="00196CF4"/>
    <w:rsid w:val="001A2D08"/>
    <w:rsid w:val="001C1ADA"/>
    <w:rsid w:val="001C2368"/>
    <w:rsid w:val="001C69A4"/>
    <w:rsid w:val="001C79BE"/>
    <w:rsid w:val="001D67A1"/>
    <w:rsid w:val="001F5EEC"/>
    <w:rsid w:val="0020688B"/>
    <w:rsid w:val="00221198"/>
    <w:rsid w:val="002B7CBC"/>
    <w:rsid w:val="002C7FEF"/>
    <w:rsid w:val="002D4F0E"/>
    <w:rsid w:val="002D77A4"/>
    <w:rsid w:val="002E34FE"/>
    <w:rsid w:val="00302610"/>
    <w:rsid w:val="00315C14"/>
    <w:rsid w:val="003234E6"/>
    <w:rsid w:val="00340BCD"/>
    <w:rsid w:val="00341315"/>
    <w:rsid w:val="00373374"/>
    <w:rsid w:val="00385ED3"/>
    <w:rsid w:val="003A6C2E"/>
    <w:rsid w:val="003B2C0A"/>
    <w:rsid w:val="00406F8D"/>
    <w:rsid w:val="00410C91"/>
    <w:rsid w:val="0044344D"/>
    <w:rsid w:val="00451564"/>
    <w:rsid w:val="00461E18"/>
    <w:rsid w:val="00476833"/>
    <w:rsid w:val="004844B3"/>
    <w:rsid w:val="004A03D3"/>
    <w:rsid w:val="004F6445"/>
    <w:rsid w:val="004F7237"/>
    <w:rsid w:val="004F7EBB"/>
    <w:rsid w:val="00517DBD"/>
    <w:rsid w:val="00546238"/>
    <w:rsid w:val="00555182"/>
    <w:rsid w:val="0058475C"/>
    <w:rsid w:val="005A6F94"/>
    <w:rsid w:val="005C3843"/>
    <w:rsid w:val="005E4E0D"/>
    <w:rsid w:val="005F4405"/>
    <w:rsid w:val="006229ED"/>
    <w:rsid w:val="00630A98"/>
    <w:rsid w:val="006853E6"/>
    <w:rsid w:val="0068638E"/>
    <w:rsid w:val="006B422C"/>
    <w:rsid w:val="006B43A2"/>
    <w:rsid w:val="006E6767"/>
    <w:rsid w:val="0073251E"/>
    <w:rsid w:val="007462FB"/>
    <w:rsid w:val="0075226C"/>
    <w:rsid w:val="00753F9D"/>
    <w:rsid w:val="00756E8D"/>
    <w:rsid w:val="00775F38"/>
    <w:rsid w:val="00800EBB"/>
    <w:rsid w:val="0080370E"/>
    <w:rsid w:val="0082217A"/>
    <w:rsid w:val="00822767"/>
    <w:rsid w:val="00831DF6"/>
    <w:rsid w:val="00833610"/>
    <w:rsid w:val="00850A1E"/>
    <w:rsid w:val="00872476"/>
    <w:rsid w:val="008C3D69"/>
    <w:rsid w:val="008C5667"/>
    <w:rsid w:val="008D631A"/>
    <w:rsid w:val="00901DF3"/>
    <w:rsid w:val="00920C82"/>
    <w:rsid w:val="00930849"/>
    <w:rsid w:val="00950468"/>
    <w:rsid w:val="00982DCD"/>
    <w:rsid w:val="009F5F3F"/>
    <w:rsid w:val="009F7F7B"/>
    <w:rsid w:val="00A422AA"/>
    <w:rsid w:val="00A504C8"/>
    <w:rsid w:val="00A76C19"/>
    <w:rsid w:val="00A858D2"/>
    <w:rsid w:val="00AA5DED"/>
    <w:rsid w:val="00B00615"/>
    <w:rsid w:val="00B60026"/>
    <w:rsid w:val="00B666C4"/>
    <w:rsid w:val="00B8025E"/>
    <w:rsid w:val="00BA0CFA"/>
    <w:rsid w:val="00BA2FFE"/>
    <w:rsid w:val="00BD3808"/>
    <w:rsid w:val="00BE1527"/>
    <w:rsid w:val="00BF5237"/>
    <w:rsid w:val="00C30746"/>
    <w:rsid w:val="00C61490"/>
    <w:rsid w:val="00C72955"/>
    <w:rsid w:val="00C82569"/>
    <w:rsid w:val="00C92CE1"/>
    <w:rsid w:val="00CA4BFE"/>
    <w:rsid w:val="00CA5D6A"/>
    <w:rsid w:val="00CB155D"/>
    <w:rsid w:val="00CB18D4"/>
    <w:rsid w:val="00CD04EB"/>
    <w:rsid w:val="00CD6667"/>
    <w:rsid w:val="00CF7CEF"/>
    <w:rsid w:val="00D068F4"/>
    <w:rsid w:val="00D139EA"/>
    <w:rsid w:val="00D56440"/>
    <w:rsid w:val="00D62FE6"/>
    <w:rsid w:val="00D73EDD"/>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D0D5B"/>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THBKKINNOV03\Updated%20template\AR%20Gen\Template%20Report%20EN%20with%20letter%20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Report EN with letter head.dotx</Template>
  <TotalTime>34</TotalTime>
  <Pages>3</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Kornkamon, Chartchoeydang</cp:lastModifiedBy>
  <cp:revision>12</cp:revision>
  <cp:lastPrinted>2023-09-06T14:15:00Z</cp:lastPrinted>
  <dcterms:created xsi:type="dcterms:W3CDTF">2023-02-24T09:18:00Z</dcterms:created>
  <dcterms:modified xsi:type="dcterms:W3CDTF">2023-09-08T10:01:00Z</dcterms:modified>
</cp:coreProperties>
</file>