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24C6" w14:textId="77777777" w:rsidR="00E64F07" w:rsidRPr="003814C8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30DC6984" w14:textId="77777777" w:rsidR="00E64F07" w:rsidRPr="003814C8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2C8BF87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A6857F7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00361DE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4498FED" w14:textId="7D52B913" w:rsidR="006B15FE" w:rsidRDefault="006B15FE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 w:hint="cs"/>
          <w:b/>
          <w:bCs/>
          <w:sz w:val="52"/>
          <w:szCs w:val="52"/>
          <w:cs/>
        </w:rPr>
      </w:pPr>
    </w:p>
    <w:p w14:paraId="4AE5FB2C" w14:textId="77777777" w:rsidR="006B15FE" w:rsidRPr="006B15FE" w:rsidRDefault="006B15FE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0228ACA4" w14:textId="77777777" w:rsidR="00E64F07" w:rsidRPr="00C1266B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C1266B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6D73B903" w14:textId="77777777" w:rsidR="00E64F07" w:rsidRPr="00C1266B" w:rsidRDefault="00E64F07" w:rsidP="00BC34B5">
      <w:pPr>
        <w:ind w:right="-43"/>
        <w:jc w:val="center"/>
        <w:rPr>
          <w:rFonts w:ascii="Angsana New" w:hAnsi="Angsana New"/>
          <w:b/>
          <w:bCs/>
          <w:sz w:val="32"/>
          <w:szCs w:val="32"/>
        </w:rPr>
      </w:pPr>
    </w:p>
    <w:p w14:paraId="0B8D9318" w14:textId="20AC9BB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3427C9" w:rsidRPr="00C1266B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4754C8" w:rsidRPr="00C1266B">
        <w:rPr>
          <w:rFonts w:ascii="Angsana New" w:hAnsi="Angsana New"/>
          <w:b w:val="0"/>
          <w:bCs w:val="0"/>
          <w:sz w:val="32"/>
          <w:szCs w:val="32"/>
          <w:cs/>
        </w:rPr>
        <w:t>ปี</w:t>
      </w:r>
      <w:r w:rsidR="006B2AF0" w:rsidRPr="00C1266B">
        <w:rPr>
          <w:rFonts w:ascii="Angsana New" w:hAnsi="Angsana New"/>
          <w:b w:val="0"/>
          <w:bCs w:val="0"/>
          <w:sz w:val="32"/>
          <w:szCs w:val="32"/>
          <w:cs/>
        </w:rPr>
        <w:t>สิ้นสุด</w:t>
      </w:r>
      <w:r w:rsidR="00B3271E" w:rsidRPr="00C1266B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F40E42"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30</w:t>
      </w: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กันยายน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25</w:t>
      </w:r>
      <w:r w:rsidR="004754C8" w:rsidRPr="00C1266B">
        <w:rPr>
          <w:rFonts w:ascii="Angsana New" w:hAnsi="Angsana New"/>
          <w:b w:val="0"/>
          <w:bCs w:val="0"/>
          <w:sz w:val="32"/>
          <w:szCs w:val="32"/>
        </w:rPr>
        <w:t>6</w:t>
      </w:r>
      <w:r w:rsidR="00CF0F4A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5150B298" w14:textId="7777777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89349F4" w14:textId="06F9F3E7" w:rsidR="00170688" w:rsidRPr="00297E94" w:rsidRDefault="003427C9" w:rsidP="00297E94">
      <w:pPr>
        <w:ind w:right="-43"/>
        <w:jc w:val="center"/>
        <w:rPr>
          <w:rFonts w:ascii="Angsana New" w:hAnsi="Angsana New"/>
          <w:sz w:val="32"/>
          <w:szCs w:val="32"/>
        </w:rPr>
        <w:sectPr w:rsidR="00170688" w:rsidRPr="00297E94" w:rsidSect="00E808BB">
          <w:headerReference w:type="default" r:id="rId11"/>
          <w:footerReference w:type="even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381"/>
        </w:sectPr>
      </w:pPr>
      <w:r w:rsidRPr="00C1266B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482C2708" w14:textId="67051DB5" w:rsidR="00950921" w:rsidRDefault="00950921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4A518571" w14:textId="34790DFA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231A0611" w14:textId="624076F3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5E204256" w14:textId="77777777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734B0CD0" w14:textId="21376A2C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65F0CEF5" w14:textId="77777777" w:rsidR="00452945" w:rsidRPr="00C1266B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60E24AED" w14:textId="77777777" w:rsidR="00950921" w:rsidRPr="00C1266B" w:rsidRDefault="00950921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64614AF3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1266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="00BC6869" w:rsidRPr="00C1266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38538D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E2BE3E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เสริมสุข จำกัด (มหาชน)</w:t>
      </w:r>
    </w:p>
    <w:p w14:paraId="1DA90919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CEBCE0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2E30D171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DF9D77" w14:textId="658E75AC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เสริมสุข จำกัด (มหาชน) และบริษัทย่อย</w:t>
      </w:r>
      <w:r w:rsidR="000740D8" w:rsidRPr="00C1266B">
        <w:rPr>
          <w:rFonts w:ascii="Angsana New" w:hAnsi="Angsana New"/>
          <w:sz w:val="30"/>
          <w:szCs w:val="30"/>
          <w:cs/>
        </w:rPr>
        <w:br w:type="textWrapping" w:clear="all"/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(กลุ่มบริษัท) </w:t>
      </w:r>
      <w:r w:rsidRPr="00C1266B">
        <w:rPr>
          <w:rFonts w:ascii="Angsana New" w:hAnsi="Angsana New"/>
          <w:sz w:val="30"/>
          <w:szCs w:val="30"/>
          <w:cs/>
        </w:rPr>
        <w:t xml:space="preserve">และของเฉพาะบริษัท เสริมสุข จำกัด (มหาชน) </w:t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(บริษัท) </w:t>
      </w:r>
      <w:r w:rsidRPr="00C1266B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ณ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วันที่ </w:t>
      </w:r>
      <w:r w:rsidR="00170688" w:rsidRPr="00C1266B">
        <w:rPr>
          <w:rFonts w:ascii="Angsana New" w:hAnsi="Angsana New"/>
          <w:sz w:val="30"/>
          <w:szCs w:val="30"/>
        </w:rPr>
        <w:t xml:space="preserve">30 </w:t>
      </w:r>
      <w:r w:rsidR="00170688" w:rsidRPr="00C1266B">
        <w:rPr>
          <w:rFonts w:ascii="Angsana New" w:hAnsi="Angsana New"/>
          <w:sz w:val="30"/>
          <w:szCs w:val="30"/>
          <w:cs/>
        </w:rPr>
        <w:t>กันยายน</w:t>
      </w:r>
      <w:r w:rsidR="007A01AA" w:rsidRPr="00C1266B">
        <w:rPr>
          <w:rFonts w:ascii="Angsana New" w:hAnsi="Angsana New"/>
          <w:sz w:val="30"/>
          <w:szCs w:val="30"/>
        </w:rPr>
        <w:t xml:space="preserve"> 256</w:t>
      </w:r>
      <w:r w:rsidR="00CF0F4A">
        <w:rPr>
          <w:rFonts w:ascii="Angsana New" w:hAnsi="Angsana New"/>
          <w:sz w:val="30"/>
          <w:szCs w:val="30"/>
        </w:rPr>
        <w:t>6</w:t>
      </w:r>
      <w:r w:rsidRPr="00C1266B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91C03" w:rsidRPr="00C1266B">
        <w:rPr>
          <w:rFonts w:ascii="Angsana New" w:hAnsi="Angsana New"/>
          <w:sz w:val="30"/>
          <w:szCs w:val="30"/>
          <w:cs/>
        </w:rPr>
        <w:t>สำหรับ</w:t>
      </w:r>
      <w:r w:rsidR="00197109" w:rsidRPr="00C1266B">
        <w:rPr>
          <w:rFonts w:ascii="Angsana New" w:hAnsi="Angsana New" w:hint="cs"/>
          <w:sz w:val="30"/>
          <w:szCs w:val="30"/>
          <w:cs/>
        </w:rPr>
        <w:t>ปี</w:t>
      </w:r>
      <w:r w:rsidRPr="00C1266B">
        <w:rPr>
          <w:rFonts w:ascii="Angsana New" w:hAnsi="Angsana New"/>
          <w:sz w:val="30"/>
          <w:szCs w:val="30"/>
          <w:cs/>
        </w:rPr>
        <w:t>สิ้นสุดวันเดียวกัน รวมถึงหมายเหตุ</w:t>
      </w:r>
      <w:r w:rsidR="0096283F" w:rsidRPr="00C1266B">
        <w:rPr>
          <w:rFonts w:ascii="Angsana New" w:hAnsi="Angsana New"/>
          <w:sz w:val="30"/>
          <w:szCs w:val="30"/>
          <w:cs/>
        </w:rPr>
        <w:t>ซึ่งประกอบด้วย</w:t>
      </w:r>
      <w:r w:rsidRPr="00C1266B">
        <w:rPr>
          <w:rFonts w:ascii="Angsana New" w:hAnsi="Angsana New"/>
          <w:sz w:val="30"/>
          <w:szCs w:val="30"/>
          <w:cs/>
        </w:rPr>
        <w:t>สรุปน</w:t>
      </w:r>
      <w:r w:rsidR="0096283F" w:rsidRPr="00C1266B">
        <w:rPr>
          <w:rFonts w:ascii="Angsana New" w:hAnsi="Angsana New"/>
          <w:sz w:val="30"/>
          <w:szCs w:val="30"/>
          <w:cs/>
        </w:rPr>
        <w:t>โยบายการบัญชีที่สำคัญและ</w:t>
      </w:r>
      <w:r w:rsidRPr="00C1266B">
        <w:rPr>
          <w:rFonts w:ascii="Angsana New" w:hAnsi="Angsana New"/>
          <w:sz w:val="30"/>
          <w:szCs w:val="30"/>
          <w:cs/>
        </w:rPr>
        <w:t xml:space="preserve">เรื่องอื่นๆ </w:t>
      </w:r>
    </w:p>
    <w:p w14:paraId="1AA8A7A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334D888" w14:textId="6B1E9C2A" w:rsidR="00577223" w:rsidRPr="00C1266B" w:rsidRDefault="00577223" w:rsidP="0057722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ณ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3</w:t>
      </w:r>
      <w:r w:rsidRPr="00C1266B">
        <w:rPr>
          <w:rFonts w:ascii="Angsana New" w:eastAsia="Calibri" w:hAnsi="Angsana New"/>
          <w:sz w:val="30"/>
          <w:szCs w:val="30"/>
        </w:rPr>
        <w:t>0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25</w:t>
      </w:r>
      <w:r w:rsidRPr="00C1266B">
        <w:rPr>
          <w:rFonts w:ascii="Angsana New" w:eastAsia="Calibri" w:hAnsi="Angsana New"/>
          <w:sz w:val="30"/>
          <w:szCs w:val="30"/>
        </w:rPr>
        <w:t>6</w:t>
      </w:r>
      <w:r w:rsidR="00CF0F4A">
        <w:rPr>
          <w:rFonts w:ascii="Angsana New" w:eastAsia="Calibri" w:hAnsi="Angsana New"/>
          <w:sz w:val="30"/>
          <w:szCs w:val="30"/>
        </w:rPr>
        <w:t>6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7D4478B" w14:textId="77777777" w:rsidR="00F64516" w:rsidRPr="00C1266B" w:rsidRDefault="00F64516" w:rsidP="00BE52BC">
      <w:pPr>
        <w:jc w:val="thaiDistribute"/>
        <w:rPr>
          <w:i/>
          <w:iCs/>
          <w:sz w:val="30"/>
          <w:szCs w:val="30"/>
          <w:cs/>
        </w:rPr>
        <w:sectPr w:rsidR="00F64516" w:rsidRPr="00C1266B" w:rsidSect="00E808BB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55C99595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317C5929" w14:textId="77777777" w:rsidR="00FE47DB" w:rsidRPr="003F4CB2" w:rsidRDefault="00FE47DB" w:rsidP="00FE47DB">
      <w:pPr>
        <w:spacing w:line="240" w:lineRule="auto"/>
        <w:rPr>
          <w:rFonts w:ascii="Angsana New" w:eastAsia="Calibri" w:hAnsi="Angsana New"/>
          <w:sz w:val="22"/>
          <w:szCs w:val="22"/>
        </w:rPr>
      </w:pPr>
    </w:p>
    <w:p w14:paraId="0A75402E" w14:textId="3A12FA02" w:rsidR="00FE47DB" w:rsidRPr="00C1266B" w:rsidRDefault="00FE47DB" w:rsidP="00FE47DB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2666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A26662">
        <w:rPr>
          <w:rFonts w:ascii="Angsana New" w:eastAsia="Calibri" w:hAnsi="Angsana New"/>
          <w:sz w:val="30"/>
          <w:szCs w:val="30"/>
          <w:cs/>
        </w:rPr>
        <w:br/>
      </w:r>
      <w:r w:rsidRPr="00A2666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2666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26662">
        <w:rPr>
          <w:rFonts w:ascii="Angsana New" w:eastAsia="Calibri" w:hAnsi="Angsana New"/>
          <w:sz w:val="30"/>
          <w:szCs w:val="30"/>
          <w:cs/>
        </w:rPr>
        <w:t>ในรายงานของข้าพเจ้า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ข้าพเจ้ามีความเป็นอิสระจาก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574E55">
        <w:rPr>
          <w:rFonts w:ascii="Angsana New" w:eastAsia="Calibri" w:hAnsi="Angsana New"/>
          <w:sz w:val="30"/>
          <w:szCs w:val="30"/>
        </w:rPr>
        <w:t xml:space="preserve"> </w:t>
      </w:r>
      <w:r w:rsidR="00574E55" w:rsidRPr="00574E55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574E55" w:rsidRPr="00574E55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574E55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574E55" w:rsidRPr="00574E55">
        <w:rPr>
          <w:rFonts w:ascii="Angsana New" w:eastAsia="Calibri" w:hAnsi="Angsana New"/>
          <w:spacing w:val="-2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2BE6B9" w14:textId="77777777" w:rsidR="003C5781" w:rsidRPr="003F4CB2" w:rsidRDefault="003C5781" w:rsidP="00FE47DB">
      <w:pPr>
        <w:jc w:val="thaiDistribute"/>
        <w:rPr>
          <w:rFonts w:ascii="Angsana New" w:hAnsi="Angsana New"/>
          <w:sz w:val="22"/>
          <w:szCs w:val="22"/>
        </w:rPr>
      </w:pPr>
    </w:p>
    <w:p w14:paraId="623F2205" w14:textId="77777777" w:rsidR="00FE47DB" w:rsidRPr="00C1266B" w:rsidRDefault="00FE47DB" w:rsidP="00FE47D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B08F95A" w14:textId="77777777" w:rsidR="00FE47DB" w:rsidRPr="003F4CB2" w:rsidRDefault="00FE47DB" w:rsidP="00FE47DB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0AFE5379" w14:textId="526B8EC9" w:rsidR="00FE47DB" w:rsidRPr="00F2248A" w:rsidRDefault="00FE47DB" w:rsidP="00F2248A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25C9AD9" w14:textId="77777777" w:rsidR="00FE47DB" w:rsidRPr="00AF4F5B" w:rsidRDefault="00FE47DB" w:rsidP="00AF4F5B">
      <w:pPr>
        <w:jc w:val="thaiDistribute"/>
        <w:rPr>
          <w:rFonts w:ascii="Angsana New" w:eastAsia="Calibri" w:hAnsi="Angsana New"/>
          <w:sz w:val="22"/>
          <w:szCs w:val="22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950"/>
      </w:tblGrid>
      <w:tr w:rsidR="004F6A78" w:rsidRPr="00C1266B" w14:paraId="009B9A99" w14:textId="77777777" w:rsidTr="00530D27">
        <w:tc>
          <w:tcPr>
            <w:tcW w:w="9833" w:type="dxa"/>
            <w:gridSpan w:val="2"/>
            <w:shd w:val="clear" w:color="auto" w:fill="auto"/>
          </w:tcPr>
          <w:p w14:paraId="25AD3373" w14:textId="7BCC17A9" w:rsidR="004F6A78" w:rsidRPr="00C1266B" w:rsidRDefault="00305403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5403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F6A78" w:rsidRPr="00C1266B" w14:paraId="0117FFE3" w14:textId="77777777" w:rsidTr="00530D27">
        <w:tc>
          <w:tcPr>
            <w:tcW w:w="9833" w:type="dxa"/>
            <w:gridSpan w:val="2"/>
            <w:shd w:val="clear" w:color="auto" w:fill="auto"/>
          </w:tcPr>
          <w:p w14:paraId="6C868E8F" w14:textId="4B6F384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6274C">
              <w:rPr>
                <w:rFonts w:ascii="Angsana New" w:hAnsi="Angsana New"/>
                <w:sz w:val="30"/>
                <w:szCs w:val="30"/>
              </w:rPr>
              <w:t>3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248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224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054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F6A78" w:rsidRPr="00C1266B" w14:paraId="7966AB77" w14:textId="77777777" w:rsidTr="00530D27">
        <w:tc>
          <w:tcPr>
            <w:tcW w:w="4883" w:type="dxa"/>
            <w:shd w:val="clear" w:color="auto" w:fill="auto"/>
          </w:tcPr>
          <w:p w14:paraId="10C050C1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3CE6B2D0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126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F6A78" w:rsidRPr="00C1266B" w14:paraId="1F84A762" w14:textId="77777777" w:rsidTr="00530D27">
        <w:tc>
          <w:tcPr>
            <w:tcW w:w="4883" w:type="dxa"/>
            <w:shd w:val="clear" w:color="auto" w:fill="auto"/>
          </w:tcPr>
          <w:p w14:paraId="72CCEAEA" w14:textId="72FD2289" w:rsidR="008B663F" w:rsidRPr="00C1266B" w:rsidRDefault="00B3226F" w:rsidP="004F6A7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226F">
              <w:rPr>
                <w:rFonts w:asciiTheme="majorBidi" w:hAnsiTheme="majorBidi" w:cs="Angsana New"/>
                <w:sz w:val="30"/>
                <w:szCs w:val="30"/>
                <w:cs/>
              </w:rPr>
              <w:t>ลักษณะธุรกิจของกลุ่มบริษัทนั้นดำเนินธุรกิจเกี่ยวกับเครื่องดื่มที่มีการแข่งขันสูงและสินค้าบางส่วนมีอายุจำกัด ทำให้มีความเสี่ยงเกี่ยวกับการล้าสมัย อีกทั้งสินค้าคงเหลือจะต้องวัดมูลค่าด้วยราคาทุนหรือมูลค่าสุทธิที่จะได้รับแล้วแต่ราคาใดจะต่ำกว่า ดังนั้น ผู้บริหารจึงต้องใช้วิจารณญาณและสมมติฐานที่เกี่ยวข้องกับการขายในอนาคตตามปกติของธุรกิจในการวัดมูลค่าสินค้าคงเหลือ</w:t>
            </w:r>
          </w:p>
        </w:tc>
        <w:tc>
          <w:tcPr>
            <w:tcW w:w="4950" w:type="dxa"/>
            <w:shd w:val="clear" w:color="auto" w:fill="auto"/>
          </w:tcPr>
          <w:p w14:paraId="3231BB59" w14:textId="43A44001" w:rsidR="00B3226F" w:rsidRPr="0091500D" w:rsidRDefault="0037625B" w:rsidP="00B3226F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40" w:lineRule="auto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 w:hint="cs"/>
                <w:sz w:val="30"/>
                <w:szCs w:val="30"/>
                <w:cs/>
              </w:rPr>
              <w:t>วิ</w:t>
            </w:r>
            <w:r w:rsidR="00B3226F" w:rsidRPr="0091500D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ธีการตรวจสอบของข้าพเจ้ามีดังนี้</w:t>
            </w:r>
          </w:p>
          <w:p w14:paraId="5CEED71E" w14:textId="77777777" w:rsidR="00B3226F" w:rsidRPr="0091500D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ประมาณมูลค่าสุทธิที่จะได้รับของสินค้าคงเหลือ</w:t>
            </w:r>
          </w:p>
          <w:p w14:paraId="51BF851F" w14:textId="77777777" w:rsidR="00B3226F" w:rsidRPr="0091500D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เข้าร่วมการสังเกตการณ์การตรวจนับสินค้าคงเหลือตลอดจนการพิจารณาถึงสภาพของสินค้าคงเหลือ</w:t>
            </w:r>
          </w:p>
          <w:p w14:paraId="3B62CD54" w14:textId="77777777" w:rsidR="00B3226F" w:rsidRPr="0091500D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สุ่มเลือกตัวอย่างรายการ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รายงานอายุสินค้าคงเหลือเพื่อพิจารณาการจัดประเภทอายุสินค้าคงเหลือ</w:t>
            </w:r>
          </w:p>
          <w:p w14:paraId="586BEBE7" w14:textId="77777777" w:rsidR="00B3226F" w:rsidRPr="0091500D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สุ่มเลือกตัวอย่างรายการเพื่อทดสอบมูลค่าสุทธิที่จะได้รับกับราคาขาย โดยทดสอบการคำนวณต้นทุนต่อหน่วย มูลค่าสุทธิที่จะได้รับ สุ่มทดสอบราคาขายสุทธิที่เกิดขึ้นจริงภายหลังวันสิ้นปี ตลอดจนค่าใช้จ่ายในการขายที่เกี่ยวข้องกับเอกสารที่เกี่ยวข้อง</w:t>
            </w:r>
          </w:p>
          <w:p w14:paraId="3F45D555" w14:textId="77777777" w:rsidR="00B3226F" w:rsidRPr="0091500D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พิจารณาความน่าเชื่อถือของการประมาณการโดยเปรียบเทียบประมาณการมูลค่าที่คาดว่าจะได้รับของงวดก่อนกับข้อเท็จจริงที่เกิดขึ้นภายหลังและวิเคราะห์ผลแตกต่าง</w:t>
            </w:r>
          </w:p>
          <w:p w14:paraId="795DD36B" w14:textId="7516049A" w:rsidR="004F6A78" w:rsidRPr="00C1266B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clear" w:pos="340"/>
                <w:tab w:val="left" w:pos="500"/>
                <w:tab w:val="num" w:pos="590"/>
                <w:tab w:val="num" w:pos="720"/>
              </w:tabs>
              <w:autoSpaceDE w:val="0"/>
              <w:autoSpaceDN w:val="0"/>
              <w:adjustRightInd w:val="0"/>
              <w:spacing w:line="240" w:lineRule="auto"/>
              <w:ind w:left="410" w:hanging="4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AF66964" w14:textId="77777777" w:rsidR="008B663F" w:rsidRDefault="008B663F" w:rsidP="00FE47D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048B758" w14:textId="08951940" w:rsidR="00FE47DB" w:rsidRPr="00C1266B" w:rsidRDefault="00FE47DB" w:rsidP="00FE47D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ข้อมูลอื่น</w:t>
      </w:r>
    </w:p>
    <w:p w14:paraId="10AE9658" w14:textId="77777777" w:rsidR="00FE47DB" w:rsidRPr="009A19E9" w:rsidRDefault="00FE47DB" w:rsidP="00FE47DB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B4DD438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33D3457B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B1D510E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EBB69F7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6DD0771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 </w:t>
      </w:r>
    </w:p>
    <w:p w14:paraId="2DBEDF2C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E8466E4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6BEC62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</w:p>
    <w:p w14:paraId="2F581DE1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C1266B">
        <w:rPr>
          <w:rFonts w:ascii="Angsana New" w:eastAsia="Calibri" w:hAnsi="Angsana New"/>
          <w:sz w:val="30"/>
          <w:szCs w:val="30"/>
          <w:lang w:val="en-US"/>
        </w:rPr>
        <w:br/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ตามที่ควรตามมาตรฐานการรายงานทางการเงิน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</w:p>
    <w:p w14:paraId="0A543A9D" w14:textId="77777777" w:rsidR="00CB4EE8" w:rsidRDefault="00CB4EE8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07C1954" w14:textId="24C08FAA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ในการจัดทำงบการเงินรวมและงบการเงินเฉพาะกิจการ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เปิดเผยเรื่องที่เกี่ยวกับการดำเนินงานต่อเนื่อง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(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ตามความเหมาะสม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)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14:paraId="1E394420" w14:textId="7B0A25DD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lastRenderedPageBreak/>
        <w:t>ผู้มีหน้าที่ในการกำกับดูแลมีหน้าที่ในการ</w:t>
      </w:r>
      <w:r w:rsidR="00CB735A">
        <w:rPr>
          <w:rFonts w:ascii="Angsana New" w:eastAsia="Calibri" w:hAnsi="Angsana New" w:hint="cs"/>
          <w:sz w:val="30"/>
          <w:szCs w:val="30"/>
          <w:cs/>
          <w:lang w:val="en-US"/>
        </w:rPr>
        <w:t>กำกับ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ดูแลกระบวนการในการจัดทำรายงานทางการเงินของกลุ่มบริษัท</w:t>
      </w:r>
      <w:r w:rsidR="007174CC">
        <w:rPr>
          <w:rFonts w:ascii="Angsana New" w:eastAsia="Calibri" w:hAnsi="Angsana New"/>
          <w:sz w:val="30"/>
          <w:szCs w:val="30"/>
          <w:cs/>
          <w:lang w:val="en-US"/>
        </w:rPr>
        <w:br/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และบริษัท</w:t>
      </w:r>
    </w:p>
    <w:p w14:paraId="6E09AD04" w14:textId="77777777" w:rsidR="00305403" w:rsidRDefault="00305403" w:rsidP="003C5781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F73C18" w14:textId="287D67F3" w:rsidR="00FE47DB" w:rsidRPr="00C1266B" w:rsidRDefault="00FE47DB" w:rsidP="003C5781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8C92E9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690D812A" w14:textId="7A90A133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C1266B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266B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6212371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0597135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8B8DA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0B83853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266B">
        <w:rPr>
          <w:rFonts w:ascii="Angsana New" w:hAnsi="Angsana New"/>
          <w:sz w:val="30"/>
          <w:szCs w:val="30"/>
          <w:cs/>
        </w:rPr>
        <w:t>ายใน</w:t>
      </w:r>
    </w:p>
    <w:p w14:paraId="565581AF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95D03B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hAnsi="Angsana New"/>
          <w:sz w:val="30"/>
          <w:szCs w:val="30"/>
          <w:cs/>
        </w:rPr>
        <w:t>บริษัท</w:t>
      </w:r>
    </w:p>
    <w:p w14:paraId="706412EA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A3684E2" w14:textId="0F669CA5" w:rsidR="00FE47D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266B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E94113F" w14:textId="77777777" w:rsidR="00305403" w:rsidRPr="00C1266B" w:rsidRDefault="00305403" w:rsidP="00305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8949EE8" w14:textId="043F6732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โดยให้ข้อสังเกต</w:t>
      </w:r>
      <w:r w:rsidRPr="00C1266B">
        <w:rPr>
          <w:rFonts w:ascii="Angsana New" w:eastAsia="Calibri" w:hAnsi="Angsana New"/>
          <w:sz w:val="30"/>
          <w:szCs w:val="30"/>
          <w:cs/>
        </w:rPr>
        <w:t>ถึงการเปิดเผย</w:t>
      </w:r>
      <w:r w:rsidR="00F64339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C1266B">
        <w:rPr>
          <w:rFonts w:ascii="Angsana New" w:eastAsia="Calibri" w:hAnsi="Angsana New"/>
          <w:sz w:val="30"/>
          <w:szCs w:val="30"/>
          <w:cs/>
        </w:rPr>
        <w:t>ในงบการเงินรวมและงบการเงินเฉพาะกิจการ หรือถ้าการเปิดเผย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C1266B">
        <w:rPr>
          <w:rFonts w:ascii="Angsana New" w:eastAsia="Calibri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eastAsia="Calibri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8A0E4B9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F73811E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D6683" w:rsidRPr="00C1266B">
        <w:rPr>
          <w:rFonts w:ascii="Angsana New" w:hAnsi="Angsana New" w:hint="cs"/>
          <w:sz w:val="30"/>
          <w:szCs w:val="30"/>
          <w:cs/>
        </w:rPr>
        <w:t>ข้อมูล</w:t>
      </w:r>
      <w:r w:rsidRPr="00C1266B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D6683" w:rsidRPr="00C1266B">
        <w:rPr>
          <w:rFonts w:ascii="Angsana New" w:hAnsi="Angsana New" w:hint="cs"/>
          <w:sz w:val="30"/>
          <w:szCs w:val="30"/>
          <w:cs/>
        </w:rPr>
        <w:t>หรือไม่</w:t>
      </w:r>
      <w:r w:rsidRPr="00C1266B">
        <w:rPr>
          <w:rFonts w:ascii="Angsana New" w:hAnsi="Angsana New"/>
          <w:sz w:val="30"/>
          <w:szCs w:val="30"/>
          <w:cs/>
        </w:rPr>
        <w:t xml:space="preserve">   </w:t>
      </w:r>
    </w:p>
    <w:p w14:paraId="0D2D5C07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030436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ได้</w:t>
      </w:r>
      <w:r w:rsidRPr="00C1266B">
        <w:rPr>
          <w:rFonts w:ascii="Angsana New" w:hAnsi="Angsana New" w:hint="cs"/>
          <w:sz w:val="30"/>
          <w:szCs w:val="30"/>
          <w:cs/>
        </w:rPr>
        <w:t>รับ</w:t>
      </w:r>
      <w:r w:rsidRPr="00C1266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C1266B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1266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  <w:r w:rsidRPr="00C1266B">
        <w:rPr>
          <w:rFonts w:ascii="Angsana New" w:hAnsi="Angsana New"/>
          <w:sz w:val="30"/>
          <w:szCs w:val="30"/>
        </w:rPr>
        <w:t xml:space="preserve"> </w:t>
      </w:r>
    </w:p>
    <w:p w14:paraId="76966523" w14:textId="77777777" w:rsidR="003477C2" w:rsidRPr="00C1266B" w:rsidRDefault="003477C2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B2DBB1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 ซึ่</w:t>
      </w:r>
      <w:r w:rsidR="00F07F4D" w:rsidRPr="00C1266B">
        <w:rPr>
          <w:rFonts w:ascii="Angsana New" w:eastAsia="Calibri" w:hAnsi="Angsana New" w:hint="cs"/>
          <w:sz w:val="30"/>
          <w:szCs w:val="30"/>
          <w:cs/>
        </w:rPr>
        <w:t>ง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C1266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</w:t>
      </w:r>
      <w:r w:rsidR="00DC5FCC" w:rsidRPr="00C1266B">
        <w:rPr>
          <w:rFonts w:ascii="Angsana New" w:eastAsia="Calibri" w:hAnsi="Angsana New"/>
          <w:sz w:val="30"/>
          <w:szCs w:val="30"/>
          <w:cs/>
        </w:rPr>
        <w:t>ยในหาก</w:t>
      </w: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266B">
        <w:rPr>
          <w:rFonts w:ascii="Angsana New" w:hAnsi="Angsana New"/>
          <w:sz w:val="30"/>
          <w:szCs w:val="30"/>
          <w:cs/>
        </w:rPr>
        <w:t>งข้าพเจ้า</w:t>
      </w:r>
    </w:p>
    <w:p w14:paraId="22A2BF0A" w14:textId="18571B43" w:rsidR="00305403" w:rsidRDefault="00305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879CC7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C1266B">
        <w:rPr>
          <w:rFonts w:ascii="Angsana New" w:eastAsia="Calibri" w:hAnsi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266B">
        <w:rPr>
          <w:rFonts w:ascii="Angsana New" w:hAnsi="Angsana New"/>
          <w:sz w:val="30"/>
          <w:szCs w:val="30"/>
          <w:cs/>
        </w:rPr>
        <w:t>อิสระ</w:t>
      </w:r>
    </w:p>
    <w:p w14:paraId="269605F5" w14:textId="60BDA2FE" w:rsidR="00CB4EE8" w:rsidRDefault="00CB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319C1F6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C1266B">
        <w:rPr>
          <w:rFonts w:ascii="Angsana New" w:hAnsi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2DAB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2FFDDBA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8E1480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595EA26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75D1F7F8" w14:textId="77777777" w:rsidR="003C5781" w:rsidRPr="00C1266B" w:rsidRDefault="003C5781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4A7912C3" w14:textId="77777777" w:rsidR="0062080A" w:rsidRPr="001F657A" w:rsidRDefault="0062080A" w:rsidP="0062080A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(ยุวนุช</w:t>
      </w:r>
      <w:r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Pr="001F657A">
        <w:rPr>
          <w:rFonts w:ascii="Angsana New" w:hAnsi="Angsana New"/>
          <w:sz w:val="30"/>
          <w:szCs w:val="30"/>
          <w:cs/>
        </w:rPr>
        <w:t>เทพทรงวัจจ)</w:t>
      </w:r>
    </w:p>
    <w:p w14:paraId="21D18EAB" w14:textId="77777777" w:rsidR="0062080A" w:rsidRPr="001F657A" w:rsidRDefault="0062080A" w:rsidP="0062080A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5B0910" w14:textId="77777777" w:rsidR="0062080A" w:rsidRPr="00D36B78" w:rsidRDefault="0062080A" w:rsidP="0062080A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Pr="001F657A">
        <w:rPr>
          <w:rFonts w:ascii="Angsana New" w:hAnsi="Angsana New"/>
          <w:sz w:val="30"/>
          <w:szCs w:val="30"/>
        </w:rPr>
        <w:t xml:space="preserve"> 5371</w:t>
      </w:r>
    </w:p>
    <w:p w14:paraId="5198B6FB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</w:rPr>
      </w:pPr>
    </w:p>
    <w:p w14:paraId="6AB0891B" w14:textId="77777777" w:rsidR="00FE47DB" w:rsidRPr="00C1266B" w:rsidRDefault="00FE47DB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88CD6B" w14:textId="77777777" w:rsidR="00FE47DB" w:rsidRPr="00C1266B" w:rsidRDefault="00FE47DB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F99047A" w14:textId="1230C45F" w:rsidR="00FE47DB" w:rsidRPr="00C1266B" w:rsidRDefault="00305403" w:rsidP="001348F3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>
        <w:rPr>
          <w:rFonts w:ascii="Angsana New" w:hAnsi="Angsana New"/>
          <w:sz w:val="30"/>
          <w:szCs w:val="30"/>
          <w:lang w:val="en-US" w:bidi="th-TH"/>
        </w:rPr>
        <w:t>15</w:t>
      </w:r>
      <w:r w:rsidR="0005303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348F3" w:rsidRPr="001348F3">
        <w:rPr>
          <w:rFonts w:ascii="Angsana New" w:hAnsi="Angsana New"/>
          <w:sz w:val="30"/>
          <w:szCs w:val="30"/>
          <w:cs/>
          <w:lang w:val="en-US" w:bidi="th-TH"/>
        </w:rPr>
        <w:t xml:space="preserve">พฤศจิกายน </w:t>
      </w:r>
      <w:r w:rsidR="001348F3" w:rsidRPr="001348F3">
        <w:rPr>
          <w:rFonts w:ascii="Angsana New" w:hAnsi="Angsana New"/>
          <w:sz w:val="30"/>
          <w:szCs w:val="30"/>
          <w:lang w:val="en-US" w:bidi="th-TH"/>
        </w:rPr>
        <w:t>256</w:t>
      </w:r>
      <w:r w:rsidR="00574E55">
        <w:rPr>
          <w:rFonts w:ascii="Angsana New" w:hAnsi="Angsana New"/>
          <w:sz w:val="30"/>
          <w:szCs w:val="30"/>
          <w:lang w:val="en-US" w:bidi="th-TH"/>
        </w:rPr>
        <w:t>6</w:t>
      </w:r>
    </w:p>
    <w:p w14:paraId="5C4D9EED" w14:textId="77777777" w:rsidR="00577223" w:rsidRPr="00C1266B" w:rsidRDefault="00577223" w:rsidP="00BC34B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8D6C570" w14:textId="77777777" w:rsidR="00950921" w:rsidRPr="00C1266B" w:rsidRDefault="00950921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52611D46" w14:textId="77777777" w:rsidR="004D0ACC" w:rsidRPr="00C1266B" w:rsidRDefault="004D0ACC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657BF58E" w14:textId="7D6E4CB5" w:rsidR="00482669" w:rsidRPr="008E60B8" w:rsidRDefault="00482669" w:rsidP="00537E3C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Theme="majorBidi" w:hAnsiTheme="majorBidi" w:cstheme="majorBidi"/>
          <w:sz w:val="30"/>
          <w:szCs w:val="30"/>
          <w:cs/>
        </w:rPr>
      </w:pPr>
    </w:p>
    <w:sectPr w:rsidR="00482669" w:rsidRPr="008E60B8" w:rsidSect="00537E3C">
      <w:headerReference w:type="default" r:id="rId16"/>
      <w:footerReference w:type="default" r:id="rId17"/>
      <w:pgSz w:w="11909" w:h="16834" w:code="9"/>
      <w:pgMar w:top="691" w:right="1152" w:bottom="42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73D5" w14:textId="77777777" w:rsidR="00B76320" w:rsidRDefault="00B76320" w:rsidP="004956B4">
      <w:r>
        <w:separator/>
      </w:r>
    </w:p>
  </w:endnote>
  <w:endnote w:type="continuationSeparator" w:id="0">
    <w:p w14:paraId="20D824A4" w14:textId="77777777" w:rsidR="00B76320" w:rsidRDefault="00B76320" w:rsidP="004956B4">
      <w:r>
        <w:continuationSeparator/>
      </w:r>
    </w:p>
  </w:endnote>
  <w:endnote w:type="continuationNotice" w:id="1">
    <w:p w14:paraId="3B0C9B7F" w14:textId="77777777" w:rsidR="00B76320" w:rsidRDefault="00B763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CC9F" w14:textId="19627CD5" w:rsidR="00511AE3" w:rsidRPr="003B1987" w:rsidRDefault="00803A19" w:rsidP="00180DF6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</w:rPr>
    </w:pPr>
    <w:r>
      <w:fldChar w:fldCharType="begin"/>
    </w:r>
    <w:r>
      <w:instrText>FILENAME   \* MERGEFORMAT</w:instrText>
    </w:r>
    <w:r>
      <w:fldChar w:fldCharType="separate"/>
    </w:r>
    <w:r w:rsidR="009132CF" w:rsidRPr="009132CF">
      <w:rPr>
        <w:rFonts w:ascii="Angsana New" w:hAnsi="Angsana New"/>
        <w:i/>
        <w:iCs/>
        <w:noProof/>
        <w:sz w:val="28"/>
        <w:szCs w:val="28"/>
      </w:rPr>
      <w:t>Sermsuk</w:t>
    </w:r>
    <w:r w:rsidR="009132CF">
      <w:rPr>
        <w:noProof/>
      </w:rPr>
      <w:t xml:space="preserve"> Audit Report_TH_YE.docx</w:t>
    </w:r>
    <w:r>
      <w:rPr>
        <w:noProof/>
      </w:rPr>
      <w:fldChar w:fldCharType="end"/>
    </w:r>
    <w:r w:rsidR="00511AE3" w:rsidRPr="003B1987">
      <w:rPr>
        <w:rFonts w:ascii="Angsana New" w:hAnsi="Angsana New"/>
        <w:i/>
        <w:iCs/>
        <w:sz w:val="28"/>
        <w:szCs w:val="28"/>
        <w:cs/>
      </w:rPr>
      <w:tab/>
      <w:t>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123A2" w14:textId="77777777" w:rsidR="00511AE3" w:rsidRPr="00170688" w:rsidRDefault="00511AE3" w:rsidP="00170688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Style w:val="PageNumber"/>
        <w:rFonts w:ascii="Times New Roman" w:hAnsi="Times New Roman" w:cs="Angsana New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407F" w14:textId="77777777" w:rsidR="00511AE3" w:rsidRPr="00914969" w:rsidRDefault="00511AE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3670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2D5608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823FF" w14:textId="77777777" w:rsidR="00B76320" w:rsidRDefault="00B76320" w:rsidP="004956B4">
      <w:r>
        <w:separator/>
      </w:r>
    </w:p>
  </w:footnote>
  <w:footnote w:type="continuationSeparator" w:id="0">
    <w:p w14:paraId="6C4AFC36" w14:textId="77777777" w:rsidR="00B76320" w:rsidRDefault="00B76320" w:rsidP="004956B4">
      <w:r>
        <w:continuationSeparator/>
      </w:r>
    </w:p>
  </w:footnote>
  <w:footnote w:type="continuationNotice" w:id="1">
    <w:p w14:paraId="7959AA8C" w14:textId="77777777" w:rsidR="00B76320" w:rsidRDefault="00B763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53C45" w14:textId="77777777" w:rsidR="00511AE3" w:rsidRPr="00C70EC6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E55D292" w14:textId="77777777" w:rsidR="00511AE3" w:rsidRPr="00C70EC6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C0B06" w14:textId="77777777" w:rsidR="00511AE3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สามเดือนและหกเดือนและหกเดือน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  <w:cs/>
      </w:rPr>
      <w:t>2 (ไม่ได้ตรวจสอบ)</w:t>
    </w:r>
  </w:p>
  <w:p w14:paraId="2ABFB2CF" w14:textId="77777777" w:rsidR="00511AE3" w:rsidRDefault="00511AE3" w:rsidP="00B91FBE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3668E" w14:textId="77777777" w:rsidR="00511AE3" w:rsidRPr="00437D56" w:rsidRDefault="00511AE3" w:rsidP="00D03E73">
    <w:pPr>
      <w:pStyle w:val="Header"/>
      <w:rPr>
        <w:rFonts w:ascii="Angsana New" w:hAnsi="Angsana New"/>
        <w:sz w:val="30"/>
        <w:szCs w:val="30"/>
      </w:rPr>
    </w:pPr>
  </w:p>
  <w:p w14:paraId="0C22495B" w14:textId="77777777" w:rsidR="00511AE3" w:rsidRPr="00437D56" w:rsidRDefault="00511AE3" w:rsidP="00D03E73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4616" w14:textId="633127B5" w:rsidR="00511AE3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FCD4808" w14:textId="31514FB8" w:rsidR="00537E3C" w:rsidRDefault="00537E3C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76C2694" w14:textId="2B10C25A" w:rsidR="00537E3C" w:rsidRDefault="00537E3C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CFCAE38" w14:textId="77777777" w:rsidR="00537E3C" w:rsidRPr="003814C8" w:rsidRDefault="00537E3C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3477CC"/>
    <w:multiLevelType w:val="multilevel"/>
    <w:tmpl w:val="ACB07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3C4AD7"/>
    <w:multiLevelType w:val="hybridMultilevel"/>
    <w:tmpl w:val="0DCE0BFA"/>
    <w:lvl w:ilvl="0" w:tplc="03981B6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C97AECB4"/>
    <w:lvl w:ilvl="0" w:tplc="5FD27C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7E58A8"/>
    <w:multiLevelType w:val="hybridMultilevel"/>
    <w:tmpl w:val="DF14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2148C"/>
    <w:multiLevelType w:val="hybridMultilevel"/>
    <w:tmpl w:val="07686554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F2B25"/>
    <w:multiLevelType w:val="hybridMultilevel"/>
    <w:tmpl w:val="FC8C499C"/>
    <w:lvl w:ilvl="0" w:tplc="3612C8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6258BF"/>
    <w:multiLevelType w:val="hybridMultilevel"/>
    <w:tmpl w:val="66BCBE8E"/>
    <w:lvl w:ilvl="0" w:tplc="8D6CD74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7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416BC"/>
    <w:multiLevelType w:val="hybridMultilevel"/>
    <w:tmpl w:val="63DC7A84"/>
    <w:lvl w:ilvl="0" w:tplc="1F207BD6">
      <w:start w:val="1"/>
      <w:numFmt w:val="thaiLetters"/>
      <w:lvlText w:val="(%1)"/>
      <w:lvlJc w:val="left"/>
      <w:pPr>
        <w:ind w:left="950" w:hanging="410"/>
      </w:pPr>
      <w:rPr>
        <w:rFonts w:asciiTheme="majorBid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861389">
    <w:abstractNumId w:val="13"/>
  </w:num>
  <w:num w:numId="2" w16cid:durableId="165557295">
    <w:abstractNumId w:val="3"/>
  </w:num>
  <w:num w:numId="3" w16cid:durableId="2008560259">
    <w:abstractNumId w:val="19"/>
  </w:num>
  <w:num w:numId="4" w16cid:durableId="78062658">
    <w:abstractNumId w:val="24"/>
  </w:num>
  <w:num w:numId="5" w16cid:durableId="2110352368">
    <w:abstractNumId w:val="40"/>
  </w:num>
  <w:num w:numId="6" w16cid:durableId="2098398235">
    <w:abstractNumId w:val="35"/>
  </w:num>
  <w:num w:numId="7" w16cid:durableId="1893468744">
    <w:abstractNumId w:val="2"/>
  </w:num>
  <w:num w:numId="8" w16cid:durableId="341246258">
    <w:abstractNumId w:val="37"/>
  </w:num>
  <w:num w:numId="9" w16cid:durableId="97676511">
    <w:abstractNumId w:val="18"/>
  </w:num>
  <w:num w:numId="10" w16cid:durableId="162088164">
    <w:abstractNumId w:val="1"/>
  </w:num>
  <w:num w:numId="11" w16cid:durableId="1932816784">
    <w:abstractNumId w:val="26"/>
  </w:num>
  <w:num w:numId="12" w16cid:durableId="1967810411">
    <w:abstractNumId w:val="30"/>
  </w:num>
  <w:num w:numId="13" w16cid:durableId="420831070">
    <w:abstractNumId w:val="38"/>
  </w:num>
  <w:num w:numId="14" w16cid:durableId="152525626">
    <w:abstractNumId w:val="10"/>
  </w:num>
  <w:num w:numId="15" w16cid:durableId="930774197">
    <w:abstractNumId w:val="32"/>
  </w:num>
  <w:num w:numId="16" w16cid:durableId="1529100170">
    <w:abstractNumId w:val="7"/>
  </w:num>
  <w:num w:numId="17" w16cid:durableId="456291778">
    <w:abstractNumId w:val="39"/>
  </w:num>
  <w:num w:numId="18" w16cid:durableId="1881894913">
    <w:abstractNumId w:val="27"/>
  </w:num>
  <w:num w:numId="19" w16cid:durableId="1986933358">
    <w:abstractNumId w:val="44"/>
  </w:num>
  <w:num w:numId="20" w16cid:durableId="1297370859">
    <w:abstractNumId w:val="5"/>
  </w:num>
  <w:num w:numId="21" w16cid:durableId="2143494525">
    <w:abstractNumId w:val="9"/>
  </w:num>
  <w:num w:numId="22" w16cid:durableId="805700575">
    <w:abstractNumId w:val="41"/>
  </w:num>
  <w:num w:numId="23" w16cid:durableId="405304673">
    <w:abstractNumId w:val="22"/>
  </w:num>
  <w:num w:numId="24" w16cid:durableId="43794416">
    <w:abstractNumId w:val="29"/>
  </w:num>
  <w:num w:numId="25" w16cid:durableId="733160133">
    <w:abstractNumId w:val="36"/>
  </w:num>
  <w:num w:numId="26" w16cid:durableId="901672527">
    <w:abstractNumId w:val="4"/>
  </w:num>
  <w:num w:numId="27" w16cid:durableId="1159030387">
    <w:abstractNumId w:val="0"/>
  </w:num>
  <w:num w:numId="28" w16cid:durableId="1236402534">
    <w:abstractNumId w:val="14"/>
  </w:num>
  <w:num w:numId="29" w16cid:durableId="1218207011">
    <w:abstractNumId w:val="12"/>
  </w:num>
  <w:num w:numId="30" w16cid:durableId="51662357">
    <w:abstractNumId w:val="25"/>
  </w:num>
  <w:num w:numId="31" w16cid:durableId="670178744">
    <w:abstractNumId w:val="20"/>
  </w:num>
  <w:num w:numId="32" w16cid:durableId="1288009025">
    <w:abstractNumId w:val="15"/>
  </w:num>
  <w:num w:numId="33" w16cid:durableId="1026835362">
    <w:abstractNumId w:val="21"/>
  </w:num>
  <w:num w:numId="34" w16cid:durableId="1646935145">
    <w:abstractNumId w:val="8"/>
  </w:num>
  <w:num w:numId="35" w16cid:durableId="1176001080">
    <w:abstractNumId w:val="34"/>
  </w:num>
  <w:num w:numId="36" w16cid:durableId="477495696">
    <w:abstractNumId w:val="23"/>
  </w:num>
  <w:num w:numId="37" w16cid:durableId="100925726">
    <w:abstractNumId w:val="11"/>
  </w:num>
  <w:num w:numId="38" w16cid:durableId="2011131738">
    <w:abstractNumId w:val="43"/>
  </w:num>
  <w:num w:numId="39" w16cid:durableId="724255898">
    <w:abstractNumId w:val="33"/>
  </w:num>
  <w:num w:numId="40" w16cid:durableId="602036651">
    <w:abstractNumId w:val="42"/>
  </w:num>
  <w:num w:numId="41" w16cid:durableId="146751907">
    <w:abstractNumId w:val="28"/>
  </w:num>
  <w:num w:numId="42" w16cid:durableId="634218166">
    <w:abstractNumId w:val="6"/>
  </w:num>
  <w:num w:numId="43" w16cid:durableId="1432551443">
    <w:abstractNumId w:val="16"/>
  </w:num>
  <w:num w:numId="44" w16cid:durableId="80567291">
    <w:abstractNumId w:val="31"/>
  </w:num>
  <w:num w:numId="45" w16cid:durableId="139881902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406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932"/>
    <w:rsid w:val="000019C7"/>
    <w:rsid w:val="00001D2B"/>
    <w:rsid w:val="00001D3D"/>
    <w:rsid w:val="000022D0"/>
    <w:rsid w:val="00002354"/>
    <w:rsid w:val="000024BC"/>
    <w:rsid w:val="00002FAD"/>
    <w:rsid w:val="0000328B"/>
    <w:rsid w:val="000032FF"/>
    <w:rsid w:val="00003625"/>
    <w:rsid w:val="00003F77"/>
    <w:rsid w:val="000043F0"/>
    <w:rsid w:val="00005175"/>
    <w:rsid w:val="000052D9"/>
    <w:rsid w:val="00005B34"/>
    <w:rsid w:val="00005D8D"/>
    <w:rsid w:val="00005D97"/>
    <w:rsid w:val="00005D99"/>
    <w:rsid w:val="00005DF0"/>
    <w:rsid w:val="000066D3"/>
    <w:rsid w:val="000067C7"/>
    <w:rsid w:val="00006B6B"/>
    <w:rsid w:val="00006B7B"/>
    <w:rsid w:val="00006C0B"/>
    <w:rsid w:val="000071A3"/>
    <w:rsid w:val="000074C5"/>
    <w:rsid w:val="000075B6"/>
    <w:rsid w:val="00007C45"/>
    <w:rsid w:val="00007C46"/>
    <w:rsid w:val="00007CF1"/>
    <w:rsid w:val="00007CF3"/>
    <w:rsid w:val="00007F2A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D3C"/>
    <w:rsid w:val="00012E85"/>
    <w:rsid w:val="000131B3"/>
    <w:rsid w:val="00013202"/>
    <w:rsid w:val="00013AB5"/>
    <w:rsid w:val="00013C76"/>
    <w:rsid w:val="00013EE7"/>
    <w:rsid w:val="00013F7F"/>
    <w:rsid w:val="0001400E"/>
    <w:rsid w:val="00014083"/>
    <w:rsid w:val="00014588"/>
    <w:rsid w:val="00014B3E"/>
    <w:rsid w:val="00014C53"/>
    <w:rsid w:val="00014F38"/>
    <w:rsid w:val="0001522F"/>
    <w:rsid w:val="000154EA"/>
    <w:rsid w:val="00015514"/>
    <w:rsid w:val="0001567F"/>
    <w:rsid w:val="00015777"/>
    <w:rsid w:val="00015A73"/>
    <w:rsid w:val="00015A7C"/>
    <w:rsid w:val="00015B65"/>
    <w:rsid w:val="00015FE1"/>
    <w:rsid w:val="00016A52"/>
    <w:rsid w:val="0001705E"/>
    <w:rsid w:val="0001723E"/>
    <w:rsid w:val="000176C3"/>
    <w:rsid w:val="0001783A"/>
    <w:rsid w:val="00017C5B"/>
    <w:rsid w:val="00017DE0"/>
    <w:rsid w:val="00017F17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19C3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4201"/>
    <w:rsid w:val="0002428F"/>
    <w:rsid w:val="00024369"/>
    <w:rsid w:val="0002436E"/>
    <w:rsid w:val="0002441F"/>
    <w:rsid w:val="000247D0"/>
    <w:rsid w:val="00024A15"/>
    <w:rsid w:val="00024DA1"/>
    <w:rsid w:val="00025191"/>
    <w:rsid w:val="000252ED"/>
    <w:rsid w:val="0002594B"/>
    <w:rsid w:val="00025C68"/>
    <w:rsid w:val="00025E88"/>
    <w:rsid w:val="000261E2"/>
    <w:rsid w:val="00026402"/>
    <w:rsid w:val="000265EE"/>
    <w:rsid w:val="0002675A"/>
    <w:rsid w:val="000267A6"/>
    <w:rsid w:val="00026E8C"/>
    <w:rsid w:val="00027327"/>
    <w:rsid w:val="0002747C"/>
    <w:rsid w:val="0002768D"/>
    <w:rsid w:val="00027C89"/>
    <w:rsid w:val="00027E76"/>
    <w:rsid w:val="00027EFC"/>
    <w:rsid w:val="00030697"/>
    <w:rsid w:val="00030BD2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69B"/>
    <w:rsid w:val="000339B8"/>
    <w:rsid w:val="00033AC3"/>
    <w:rsid w:val="00033B82"/>
    <w:rsid w:val="00033D1B"/>
    <w:rsid w:val="000341B5"/>
    <w:rsid w:val="00034241"/>
    <w:rsid w:val="0003440E"/>
    <w:rsid w:val="00034446"/>
    <w:rsid w:val="000345FA"/>
    <w:rsid w:val="000346A1"/>
    <w:rsid w:val="000347BB"/>
    <w:rsid w:val="0003480C"/>
    <w:rsid w:val="00035122"/>
    <w:rsid w:val="0003518E"/>
    <w:rsid w:val="000356C9"/>
    <w:rsid w:val="000357BB"/>
    <w:rsid w:val="000359B2"/>
    <w:rsid w:val="00035AA5"/>
    <w:rsid w:val="00035CC5"/>
    <w:rsid w:val="00036005"/>
    <w:rsid w:val="000364A1"/>
    <w:rsid w:val="00036541"/>
    <w:rsid w:val="00036A52"/>
    <w:rsid w:val="00036D06"/>
    <w:rsid w:val="00036D21"/>
    <w:rsid w:val="00036F2D"/>
    <w:rsid w:val="00037191"/>
    <w:rsid w:val="000372E2"/>
    <w:rsid w:val="00037724"/>
    <w:rsid w:val="0003795C"/>
    <w:rsid w:val="00037A54"/>
    <w:rsid w:val="00037B04"/>
    <w:rsid w:val="0004016A"/>
    <w:rsid w:val="00040404"/>
    <w:rsid w:val="000409AB"/>
    <w:rsid w:val="00040D9C"/>
    <w:rsid w:val="00040DBF"/>
    <w:rsid w:val="00040E7C"/>
    <w:rsid w:val="00040F92"/>
    <w:rsid w:val="0004114A"/>
    <w:rsid w:val="00041824"/>
    <w:rsid w:val="0004196B"/>
    <w:rsid w:val="00041C5A"/>
    <w:rsid w:val="00041D72"/>
    <w:rsid w:val="000420DD"/>
    <w:rsid w:val="00042318"/>
    <w:rsid w:val="00042509"/>
    <w:rsid w:val="000426A5"/>
    <w:rsid w:val="00042936"/>
    <w:rsid w:val="00042A5D"/>
    <w:rsid w:val="000435F4"/>
    <w:rsid w:val="000438CB"/>
    <w:rsid w:val="00043A31"/>
    <w:rsid w:val="00043B02"/>
    <w:rsid w:val="00043D58"/>
    <w:rsid w:val="00044131"/>
    <w:rsid w:val="00044377"/>
    <w:rsid w:val="0004440D"/>
    <w:rsid w:val="0004478B"/>
    <w:rsid w:val="000448A7"/>
    <w:rsid w:val="00044AE2"/>
    <w:rsid w:val="00044CDE"/>
    <w:rsid w:val="00044DB5"/>
    <w:rsid w:val="00044E86"/>
    <w:rsid w:val="00044EAE"/>
    <w:rsid w:val="0004518F"/>
    <w:rsid w:val="000454D8"/>
    <w:rsid w:val="00045A0C"/>
    <w:rsid w:val="00045AC3"/>
    <w:rsid w:val="00045DDB"/>
    <w:rsid w:val="00045ECA"/>
    <w:rsid w:val="00046414"/>
    <w:rsid w:val="000465F9"/>
    <w:rsid w:val="00046BD7"/>
    <w:rsid w:val="000473B9"/>
    <w:rsid w:val="00047666"/>
    <w:rsid w:val="00047796"/>
    <w:rsid w:val="0004783B"/>
    <w:rsid w:val="00047AB4"/>
    <w:rsid w:val="00047C7A"/>
    <w:rsid w:val="0005024B"/>
    <w:rsid w:val="00050410"/>
    <w:rsid w:val="00050958"/>
    <w:rsid w:val="00050B49"/>
    <w:rsid w:val="00050BFF"/>
    <w:rsid w:val="00050CB8"/>
    <w:rsid w:val="00050D6D"/>
    <w:rsid w:val="00050FF2"/>
    <w:rsid w:val="00051058"/>
    <w:rsid w:val="00051358"/>
    <w:rsid w:val="0005148E"/>
    <w:rsid w:val="000515FF"/>
    <w:rsid w:val="000516C8"/>
    <w:rsid w:val="000517E5"/>
    <w:rsid w:val="0005192F"/>
    <w:rsid w:val="00051CE8"/>
    <w:rsid w:val="00051E0F"/>
    <w:rsid w:val="0005224B"/>
    <w:rsid w:val="0005235D"/>
    <w:rsid w:val="0005260E"/>
    <w:rsid w:val="000528C6"/>
    <w:rsid w:val="000528E8"/>
    <w:rsid w:val="00052B8D"/>
    <w:rsid w:val="00052BA6"/>
    <w:rsid w:val="00052FE2"/>
    <w:rsid w:val="00053031"/>
    <w:rsid w:val="00053284"/>
    <w:rsid w:val="0005328F"/>
    <w:rsid w:val="00053637"/>
    <w:rsid w:val="00053C2F"/>
    <w:rsid w:val="00053DF2"/>
    <w:rsid w:val="00054009"/>
    <w:rsid w:val="00054150"/>
    <w:rsid w:val="0005461B"/>
    <w:rsid w:val="000549C7"/>
    <w:rsid w:val="00054EE8"/>
    <w:rsid w:val="00055248"/>
    <w:rsid w:val="000552E8"/>
    <w:rsid w:val="00055960"/>
    <w:rsid w:val="00055BBE"/>
    <w:rsid w:val="00055D43"/>
    <w:rsid w:val="00055D63"/>
    <w:rsid w:val="00056037"/>
    <w:rsid w:val="000568DC"/>
    <w:rsid w:val="00056E2E"/>
    <w:rsid w:val="00057244"/>
    <w:rsid w:val="00057300"/>
    <w:rsid w:val="0005742A"/>
    <w:rsid w:val="000574DA"/>
    <w:rsid w:val="000577DF"/>
    <w:rsid w:val="00057866"/>
    <w:rsid w:val="00057FE9"/>
    <w:rsid w:val="0006026D"/>
    <w:rsid w:val="000603D2"/>
    <w:rsid w:val="000603EC"/>
    <w:rsid w:val="00060431"/>
    <w:rsid w:val="000606F8"/>
    <w:rsid w:val="00060A9B"/>
    <w:rsid w:val="00060C9B"/>
    <w:rsid w:val="00060CEC"/>
    <w:rsid w:val="00060D9C"/>
    <w:rsid w:val="00060F83"/>
    <w:rsid w:val="00061F28"/>
    <w:rsid w:val="000622B0"/>
    <w:rsid w:val="00062564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41C"/>
    <w:rsid w:val="000646A7"/>
    <w:rsid w:val="0006498A"/>
    <w:rsid w:val="00064AF8"/>
    <w:rsid w:val="00064BA6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4B6"/>
    <w:rsid w:val="000665C9"/>
    <w:rsid w:val="00066642"/>
    <w:rsid w:val="000666B1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480"/>
    <w:rsid w:val="000705DB"/>
    <w:rsid w:val="00070705"/>
    <w:rsid w:val="00070A7B"/>
    <w:rsid w:val="00070AAB"/>
    <w:rsid w:val="00070BD7"/>
    <w:rsid w:val="00070C97"/>
    <w:rsid w:val="0007109D"/>
    <w:rsid w:val="000711C4"/>
    <w:rsid w:val="00071241"/>
    <w:rsid w:val="00071CC0"/>
    <w:rsid w:val="00071F58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3EED"/>
    <w:rsid w:val="00074012"/>
    <w:rsid w:val="000740D8"/>
    <w:rsid w:val="0007421C"/>
    <w:rsid w:val="0007431A"/>
    <w:rsid w:val="000743B7"/>
    <w:rsid w:val="000744FA"/>
    <w:rsid w:val="000745EC"/>
    <w:rsid w:val="000747B9"/>
    <w:rsid w:val="00074BAE"/>
    <w:rsid w:val="00074DE4"/>
    <w:rsid w:val="0007509B"/>
    <w:rsid w:val="000750CE"/>
    <w:rsid w:val="000750F0"/>
    <w:rsid w:val="000751B4"/>
    <w:rsid w:val="00075423"/>
    <w:rsid w:val="000754D3"/>
    <w:rsid w:val="00075C81"/>
    <w:rsid w:val="00075D8C"/>
    <w:rsid w:val="0007619D"/>
    <w:rsid w:val="00076398"/>
    <w:rsid w:val="00076411"/>
    <w:rsid w:val="000765D0"/>
    <w:rsid w:val="0007660C"/>
    <w:rsid w:val="00076A70"/>
    <w:rsid w:val="00076A9B"/>
    <w:rsid w:val="00076B9B"/>
    <w:rsid w:val="00076D8A"/>
    <w:rsid w:val="00076EB1"/>
    <w:rsid w:val="00076ED5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6E9"/>
    <w:rsid w:val="000809D5"/>
    <w:rsid w:val="00080EFA"/>
    <w:rsid w:val="000810F6"/>
    <w:rsid w:val="000813D1"/>
    <w:rsid w:val="0008169D"/>
    <w:rsid w:val="0008171C"/>
    <w:rsid w:val="000817F5"/>
    <w:rsid w:val="0008207E"/>
    <w:rsid w:val="000820A1"/>
    <w:rsid w:val="00082840"/>
    <w:rsid w:val="00082A78"/>
    <w:rsid w:val="00082AFE"/>
    <w:rsid w:val="00082B2C"/>
    <w:rsid w:val="00082BD6"/>
    <w:rsid w:val="00082BE9"/>
    <w:rsid w:val="00082F02"/>
    <w:rsid w:val="000833C4"/>
    <w:rsid w:val="000833CF"/>
    <w:rsid w:val="0008356D"/>
    <w:rsid w:val="00083830"/>
    <w:rsid w:val="0008386B"/>
    <w:rsid w:val="00083A3E"/>
    <w:rsid w:val="00083A6A"/>
    <w:rsid w:val="00083C60"/>
    <w:rsid w:val="00083ED1"/>
    <w:rsid w:val="00084BEF"/>
    <w:rsid w:val="00084DCE"/>
    <w:rsid w:val="00085653"/>
    <w:rsid w:val="00085948"/>
    <w:rsid w:val="00085B73"/>
    <w:rsid w:val="00085F28"/>
    <w:rsid w:val="00085FC3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623"/>
    <w:rsid w:val="00087824"/>
    <w:rsid w:val="00087C9A"/>
    <w:rsid w:val="00087D35"/>
    <w:rsid w:val="00090087"/>
    <w:rsid w:val="000900DC"/>
    <w:rsid w:val="00090395"/>
    <w:rsid w:val="0009063D"/>
    <w:rsid w:val="00090AF8"/>
    <w:rsid w:val="00090C9D"/>
    <w:rsid w:val="00091125"/>
    <w:rsid w:val="000913F0"/>
    <w:rsid w:val="0009184C"/>
    <w:rsid w:val="0009184F"/>
    <w:rsid w:val="00091C7A"/>
    <w:rsid w:val="00091E2A"/>
    <w:rsid w:val="00091EDA"/>
    <w:rsid w:val="00091F8D"/>
    <w:rsid w:val="00092001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3CC7"/>
    <w:rsid w:val="000941E7"/>
    <w:rsid w:val="00094504"/>
    <w:rsid w:val="00094852"/>
    <w:rsid w:val="00094AB4"/>
    <w:rsid w:val="00094C7A"/>
    <w:rsid w:val="0009503B"/>
    <w:rsid w:val="000951AF"/>
    <w:rsid w:val="00095513"/>
    <w:rsid w:val="0009563B"/>
    <w:rsid w:val="00095693"/>
    <w:rsid w:val="00095AD6"/>
    <w:rsid w:val="00095B41"/>
    <w:rsid w:val="00095F10"/>
    <w:rsid w:val="00096078"/>
    <w:rsid w:val="0009618A"/>
    <w:rsid w:val="000962A1"/>
    <w:rsid w:val="000962B1"/>
    <w:rsid w:val="0009640F"/>
    <w:rsid w:val="0009654D"/>
    <w:rsid w:val="000965FB"/>
    <w:rsid w:val="00096B6B"/>
    <w:rsid w:val="00096CFD"/>
    <w:rsid w:val="000970F2"/>
    <w:rsid w:val="0009737D"/>
    <w:rsid w:val="00097400"/>
    <w:rsid w:val="0009756E"/>
    <w:rsid w:val="0009793A"/>
    <w:rsid w:val="000A027F"/>
    <w:rsid w:val="000A0371"/>
    <w:rsid w:val="000A0717"/>
    <w:rsid w:val="000A0E54"/>
    <w:rsid w:val="000A106E"/>
    <w:rsid w:val="000A1188"/>
    <w:rsid w:val="000A12A8"/>
    <w:rsid w:val="000A1361"/>
    <w:rsid w:val="000A13B9"/>
    <w:rsid w:val="000A14AF"/>
    <w:rsid w:val="000A15DF"/>
    <w:rsid w:val="000A16D0"/>
    <w:rsid w:val="000A1B55"/>
    <w:rsid w:val="000A1B9B"/>
    <w:rsid w:val="000A1F60"/>
    <w:rsid w:val="000A20C7"/>
    <w:rsid w:val="000A21BB"/>
    <w:rsid w:val="000A2319"/>
    <w:rsid w:val="000A2452"/>
    <w:rsid w:val="000A26F1"/>
    <w:rsid w:val="000A2840"/>
    <w:rsid w:val="000A289F"/>
    <w:rsid w:val="000A2B19"/>
    <w:rsid w:val="000A3157"/>
    <w:rsid w:val="000A3273"/>
    <w:rsid w:val="000A3AB7"/>
    <w:rsid w:val="000A3AED"/>
    <w:rsid w:val="000A3CD2"/>
    <w:rsid w:val="000A4441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5E69"/>
    <w:rsid w:val="000A6196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5A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AC2"/>
    <w:rsid w:val="000B2C27"/>
    <w:rsid w:val="000B2E16"/>
    <w:rsid w:val="000B2FC3"/>
    <w:rsid w:val="000B306D"/>
    <w:rsid w:val="000B3132"/>
    <w:rsid w:val="000B32AF"/>
    <w:rsid w:val="000B37CE"/>
    <w:rsid w:val="000B3A1B"/>
    <w:rsid w:val="000B3BB0"/>
    <w:rsid w:val="000B3D38"/>
    <w:rsid w:val="000B3F81"/>
    <w:rsid w:val="000B3F84"/>
    <w:rsid w:val="000B402A"/>
    <w:rsid w:val="000B4107"/>
    <w:rsid w:val="000B49E5"/>
    <w:rsid w:val="000B4A22"/>
    <w:rsid w:val="000B4B74"/>
    <w:rsid w:val="000B4D83"/>
    <w:rsid w:val="000B508A"/>
    <w:rsid w:val="000B540A"/>
    <w:rsid w:val="000B5433"/>
    <w:rsid w:val="000B5586"/>
    <w:rsid w:val="000B58B9"/>
    <w:rsid w:val="000B5AEA"/>
    <w:rsid w:val="000B5CDE"/>
    <w:rsid w:val="000B5DDB"/>
    <w:rsid w:val="000B5E20"/>
    <w:rsid w:val="000B659A"/>
    <w:rsid w:val="000B6B89"/>
    <w:rsid w:val="000B6F2F"/>
    <w:rsid w:val="000B6F54"/>
    <w:rsid w:val="000B76CE"/>
    <w:rsid w:val="000B76E3"/>
    <w:rsid w:val="000B78AD"/>
    <w:rsid w:val="000B7A24"/>
    <w:rsid w:val="000B7A60"/>
    <w:rsid w:val="000B7B56"/>
    <w:rsid w:val="000B7E51"/>
    <w:rsid w:val="000B7F72"/>
    <w:rsid w:val="000B7FD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DC7"/>
    <w:rsid w:val="000C1E66"/>
    <w:rsid w:val="000C22C6"/>
    <w:rsid w:val="000C2311"/>
    <w:rsid w:val="000C2421"/>
    <w:rsid w:val="000C2502"/>
    <w:rsid w:val="000C2669"/>
    <w:rsid w:val="000C2786"/>
    <w:rsid w:val="000C2F7E"/>
    <w:rsid w:val="000C3810"/>
    <w:rsid w:val="000C399C"/>
    <w:rsid w:val="000C39BC"/>
    <w:rsid w:val="000C3E6C"/>
    <w:rsid w:val="000C3EB3"/>
    <w:rsid w:val="000C4012"/>
    <w:rsid w:val="000C45D0"/>
    <w:rsid w:val="000C485B"/>
    <w:rsid w:val="000C4966"/>
    <w:rsid w:val="000C4A4A"/>
    <w:rsid w:val="000C4F94"/>
    <w:rsid w:val="000C571C"/>
    <w:rsid w:val="000C5872"/>
    <w:rsid w:val="000C59CB"/>
    <w:rsid w:val="000C5EE2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477"/>
    <w:rsid w:val="000D07BB"/>
    <w:rsid w:val="000D0B85"/>
    <w:rsid w:val="000D0ECB"/>
    <w:rsid w:val="000D10CB"/>
    <w:rsid w:val="000D12F3"/>
    <w:rsid w:val="000D15F0"/>
    <w:rsid w:val="000D18C9"/>
    <w:rsid w:val="000D1AB9"/>
    <w:rsid w:val="000D1AC8"/>
    <w:rsid w:val="000D1C2A"/>
    <w:rsid w:val="000D1D52"/>
    <w:rsid w:val="000D1E4A"/>
    <w:rsid w:val="000D2350"/>
    <w:rsid w:val="000D23C1"/>
    <w:rsid w:val="000D2429"/>
    <w:rsid w:val="000D24B8"/>
    <w:rsid w:val="000D2758"/>
    <w:rsid w:val="000D2A14"/>
    <w:rsid w:val="000D2A6B"/>
    <w:rsid w:val="000D2D8E"/>
    <w:rsid w:val="000D3048"/>
    <w:rsid w:val="000D3454"/>
    <w:rsid w:val="000D36EC"/>
    <w:rsid w:val="000D3768"/>
    <w:rsid w:val="000D3CA6"/>
    <w:rsid w:val="000D3F49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5F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9DC"/>
    <w:rsid w:val="000D7A53"/>
    <w:rsid w:val="000D7A76"/>
    <w:rsid w:val="000D7C7D"/>
    <w:rsid w:val="000E01D1"/>
    <w:rsid w:val="000E0273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B9B"/>
    <w:rsid w:val="000E3E00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C89"/>
    <w:rsid w:val="000E5F12"/>
    <w:rsid w:val="000E61D3"/>
    <w:rsid w:val="000E6297"/>
    <w:rsid w:val="000E630C"/>
    <w:rsid w:val="000E6939"/>
    <w:rsid w:val="000E69AC"/>
    <w:rsid w:val="000E69B1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AB"/>
    <w:rsid w:val="000E75F1"/>
    <w:rsid w:val="000E786C"/>
    <w:rsid w:val="000E79AA"/>
    <w:rsid w:val="000E7E13"/>
    <w:rsid w:val="000F04ED"/>
    <w:rsid w:val="000F096C"/>
    <w:rsid w:val="000F0F45"/>
    <w:rsid w:val="000F103D"/>
    <w:rsid w:val="000F10BE"/>
    <w:rsid w:val="000F133B"/>
    <w:rsid w:val="000F1440"/>
    <w:rsid w:val="000F1742"/>
    <w:rsid w:val="000F1762"/>
    <w:rsid w:val="000F1CAB"/>
    <w:rsid w:val="000F1CFE"/>
    <w:rsid w:val="000F1F20"/>
    <w:rsid w:val="000F1F48"/>
    <w:rsid w:val="000F1F5A"/>
    <w:rsid w:val="000F2956"/>
    <w:rsid w:val="000F2A57"/>
    <w:rsid w:val="000F2BDE"/>
    <w:rsid w:val="000F3007"/>
    <w:rsid w:val="000F381B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FF4"/>
    <w:rsid w:val="000F60A5"/>
    <w:rsid w:val="000F60B2"/>
    <w:rsid w:val="000F60C7"/>
    <w:rsid w:val="000F66D3"/>
    <w:rsid w:val="000F6749"/>
    <w:rsid w:val="000F70FB"/>
    <w:rsid w:val="000F7620"/>
    <w:rsid w:val="000F76FB"/>
    <w:rsid w:val="000F77AA"/>
    <w:rsid w:val="000F7863"/>
    <w:rsid w:val="000F7A3E"/>
    <w:rsid w:val="000F7D99"/>
    <w:rsid w:val="00100012"/>
    <w:rsid w:val="001000A4"/>
    <w:rsid w:val="001000C0"/>
    <w:rsid w:val="00100130"/>
    <w:rsid w:val="00100222"/>
    <w:rsid w:val="00100376"/>
    <w:rsid w:val="00100591"/>
    <w:rsid w:val="00100678"/>
    <w:rsid w:val="00100A15"/>
    <w:rsid w:val="00100D95"/>
    <w:rsid w:val="001018ED"/>
    <w:rsid w:val="00101942"/>
    <w:rsid w:val="00101BB3"/>
    <w:rsid w:val="0010272E"/>
    <w:rsid w:val="001028A1"/>
    <w:rsid w:val="00102C4B"/>
    <w:rsid w:val="00102CFD"/>
    <w:rsid w:val="00102DFE"/>
    <w:rsid w:val="0010306F"/>
    <w:rsid w:val="00103258"/>
    <w:rsid w:val="00103454"/>
    <w:rsid w:val="00103764"/>
    <w:rsid w:val="00103791"/>
    <w:rsid w:val="0010389B"/>
    <w:rsid w:val="00103A32"/>
    <w:rsid w:val="00103BB1"/>
    <w:rsid w:val="00103BCF"/>
    <w:rsid w:val="00103BEB"/>
    <w:rsid w:val="00103F8B"/>
    <w:rsid w:val="00104257"/>
    <w:rsid w:val="001045F5"/>
    <w:rsid w:val="001047EA"/>
    <w:rsid w:val="001049A6"/>
    <w:rsid w:val="001049F6"/>
    <w:rsid w:val="00104B0E"/>
    <w:rsid w:val="00104BFF"/>
    <w:rsid w:val="00104D74"/>
    <w:rsid w:val="001057A2"/>
    <w:rsid w:val="0010590A"/>
    <w:rsid w:val="00105948"/>
    <w:rsid w:val="001059BA"/>
    <w:rsid w:val="00105CB6"/>
    <w:rsid w:val="001061DB"/>
    <w:rsid w:val="001069D6"/>
    <w:rsid w:val="00106A2D"/>
    <w:rsid w:val="00107117"/>
    <w:rsid w:val="00107258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866"/>
    <w:rsid w:val="00110914"/>
    <w:rsid w:val="0011092A"/>
    <w:rsid w:val="00110B6A"/>
    <w:rsid w:val="00110F0D"/>
    <w:rsid w:val="00110FCD"/>
    <w:rsid w:val="001110EB"/>
    <w:rsid w:val="00111380"/>
    <w:rsid w:val="001118A1"/>
    <w:rsid w:val="00111905"/>
    <w:rsid w:val="001119D2"/>
    <w:rsid w:val="001121D5"/>
    <w:rsid w:val="001121DB"/>
    <w:rsid w:val="0011223F"/>
    <w:rsid w:val="0011244B"/>
    <w:rsid w:val="00112781"/>
    <w:rsid w:val="0011285A"/>
    <w:rsid w:val="00112921"/>
    <w:rsid w:val="001129BC"/>
    <w:rsid w:val="001130B6"/>
    <w:rsid w:val="001132D0"/>
    <w:rsid w:val="00113EA9"/>
    <w:rsid w:val="0011412D"/>
    <w:rsid w:val="00114741"/>
    <w:rsid w:val="001147B1"/>
    <w:rsid w:val="00114B3D"/>
    <w:rsid w:val="00114FD9"/>
    <w:rsid w:val="001151EB"/>
    <w:rsid w:val="00115279"/>
    <w:rsid w:val="00115357"/>
    <w:rsid w:val="001154D7"/>
    <w:rsid w:val="00115952"/>
    <w:rsid w:val="00115C74"/>
    <w:rsid w:val="00115D9D"/>
    <w:rsid w:val="0011615E"/>
    <w:rsid w:val="001161CC"/>
    <w:rsid w:val="001162A6"/>
    <w:rsid w:val="001163CA"/>
    <w:rsid w:val="0011641F"/>
    <w:rsid w:val="0011654F"/>
    <w:rsid w:val="001165B1"/>
    <w:rsid w:val="00116A51"/>
    <w:rsid w:val="00116C91"/>
    <w:rsid w:val="00117076"/>
    <w:rsid w:val="001170B8"/>
    <w:rsid w:val="0011722B"/>
    <w:rsid w:val="0011729C"/>
    <w:rsid w:val="001172B3"/>
    <w:rsid w:val="00117C99"/>
    <w:rsid w:val="00117D09"/>
    <w:rsid w:val="00117E01"/>
    <w:rsid w:val="00117F19"/>
    <w:rsid w:val="00120302"/>
    <w:rsid w:val="00120388"/>
    <w:rsid w:val="00120522"/>
    <w:rsid w:val="0012114A"/>
    <w:rsid w:val="00121297"/>
    <w:rsid w:val="00121401"/>
    <w:rsid w:val="001215DA"/>
    <w:rsid w:val="0012166C"/>
    <w:rsid w:val="00121725"/>
    <w:rsid w:val="00121EC9"/>
    <w:rsid w:val="00121F0F"/>
    <w:rsid w:val="00121FCB"/>
    <w:rsid w:val="00122053"/>
    <w:rsid w:val="0012222E"/>
    <w:rsid w:val="00122321"/>
    <w:rsid w:val="00122B34"/>
    <w:rsid w:val="00123721"/>
    <w:rsid w:val="00123F45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110"/>
    <w:rsid w:val="00125212"/>
    <w:rsid w:val="00125489"/>
    <w:rsid w:val="00125586"/>
    <w:rsid w:val="00125733"/>
    <w:rsid w:val="00125B3B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C60"/>
    <w:rsid w:val="00127D0E"/>
    <w:rsid w:val="00127FAC"/>
    <w:rsid w:val="0013008D"/>
    <w:rsid w:val="001300D0"/>
    <w:rsid w:val="00130409"/>
    <w:rsid w:val="0013064B"/>
    <w:rsid w:val="001306C7"/>
    <w:rsid w:val="00130F2E"/>
    <w:rsid w:val="00131308"/>
    <w:rsid w:val="001319AC"/>
    <w:rsid w:val="00131A65"/>
    <w:rsid w:val="00131A7A"/>
    <w:rsid w:val="00132190"/>
    <w:rsid w:val="001326A2"/>
    <w:rsid w:val="00132A16"/>
    <w:rsid w:val="00132C41"/>
    <w:rsid w:val="00132E9E"/>
    <w:rsid w:val="00132F1E"/>
    <w:rsid w:val="001338C4"/>
    <w:rsid w:val="00133DF5"/>
    <w:rsid w:val="00133EB9"/>
    <w:rsid w:val="001342EC"/>
    <w:rsid w:val="001343A2"/>
    <w:rsid w:val="001348F3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6000"/>
    <w:rsid w:val="001360CF"/>
    <w:rsid w:val="001364A7"/>
    <w:rsid w:val="0013653C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C7"/>
    <w:rsid w:val="00141608"/>
    <w:rsid w:val="001416E7"/>
    <w:rsid w:val="00141A0E"/>
    <w:rsid w:val="00141CE2"/>
    <w:rsid w:val="00141D95"/>
    <w:rsid w:val="00141E32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1DD"/>
    <w:rsid w:val="0014422D"/>
    <w:rsid w:val="001443BB"/>
    <w:rsid w:val="00144450"/>
    <w:rsid w:val="00144AA7"/>
    <w:rsid w:val="00144BA7"/>
    <w:rsid w:val="001450AA"/>
    <w:rsid w:val="001452B8"/>
    <w:rsid w:val="0014541E"/>
    <w:rsid w:val="0014569C"/>
    <w:rsid w:val="001457E6"/>
    <w:rsid w:val="0014591C"/>
    <w:rsid w:val="00145E96"/>
    <w:rsid w:val="00145F3E"/>
    <w:rsid w:val="00146126"/>
    <w:rsid w:val="00146854"/>
    <w:rsid w:val="00146917"/>
    <w:rsid w:val="00146D3F"/>
    <w:rsid w:val="0014707B"/>
    <w:rsid w:val="0014710D"/>
    <w:rsid w:val="001471D0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3D2"/>
    <w:rsid w:val="001506EA"/>
    <w:rsid w:val="00150A2B"/>
    <w:rsid w:val="00150B22"/>
    <w:rsid w:val="0015124E"/>
    <w:rsid w:val="00151475"/>
    <w:rsid w:val="001516D2"/>
    <w:rsid w:val="001519D9"/>
    <w:rsid w:val="00151C0C"/>
    <w:rsid w:val="00151E3B"/>
    <w:rsid w:val="00151E6B"/>
    <w:rsid w:val="0015219F"/>
    <w:rsid w:val="00152337"/>
    <w:rsid w:val="00152406"/>
    <w:rsid w:val="001524B5"/>
    <w:rsid w:val="00152528"/>
    <w:rsid w:val="0015255B"/>
    <w:rsid w:val="001525AB"/>
    <w:rsid w:val="001529D2"/>
    <w:rsid w:val="00152A8C"/>
    <w:rsid w:val="00152B69"/>
    <w:rsid w:val="00152E8E"/>
    <w:rsid w:val="0015331D"/>
    <w:rsid w:val="0015375B"/>
    <w:rsid w:val="00153B39"/>
    <w:rsid w:val="00153C3B"/>
    <w:rsid w:val="00153D6B"/>
    <w:rsid w:val="00153F22"/>
    <w:rsid w:val="0015401A"/>
    <w:rsid w:val="00154417"/>
    <w:rsid w:val="0015524E"/>
    <w:rsid w:val="00155694"/>
    <w:rsid w:val="00156514"/>
    <w:rsid w:val="001566D6"/>
    <w:rsid w:val="00156AC7"/>
    <w:rsid w:val="00156D04"/>
    <w:rsid w:val="001577B6"/>
    <w:rsid w:val="0015786C"/>
    <w:rsid w:val="00157EF2"/>
    <w:rsid w:val="00160389"/>
    <w:rsid w:val="001603E5"/>
    <w:rsid w:val="00160444"/>
    <w:rsid w:val="0016053E"/>
    <w:rsid w:val="00160680"/>
    <w:rsid w:val="00160F7B"/>
    <w:rsid w:val="00160FCF"/>
    <w:rsid w:val="00160FFB"/>
    <w:rsid w:val="00161013"/>
    <w:rsid w:val="001611D7"/>
    <w:rsid w:val="001614C3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C99"/>
    <w:rsid w:val="0016320B"/>
    <w:rsid w:val="00163446"/>
    <w:rsid w:val="00163489"/>
    <w:rsid w:val="001635A5"/>
    <w:rsid w:val="0016367C"/>
    <w:rsid w:val="0016385C"/>
    <w:rsid w:val="00163EA1"/>
    <w:rsid w:val="00163F9D"/>
    <w:rsid w:val="00164772"/>
    <w:rsid w:val="00164CAD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96B"/>
    <w:rsid w:val="00166C21"/>
    <w:rsid w:val="00166C68"/>
    <w:rsid w:val="00166F13"/>
    <w:rsid w:val="0016706D"/>
    <w:rsid w:val="0016711F"/>
    <w:rsid w:val="00167269"/>
    <w:rsid w:val="001677D0"/>
    <w:rsid w:val="001677E6"/>
    <w:rsid w:val="00167F8B"/>
    <w:rsid w:val="0017027F"/>
    <w:rsid w:val="00170688"/>
    <w:rsid w:val="001708FE"/>
    <w:rsid w:val="00170A6D"/>
    <w:rsid w:val="001713E2"/>
    <w:rsid w:val="00171561"/>
    <w:rsid w:val="001715CF"/>
    <w:rsid w:val="001716C9"/>
    <w:rsid w:val="00171984"/>
    <w:rsid w:val="00171CB1"/>
    <w:rsid w:val="00171D05"/>
    <w:rsid w:val="00171D96"/>
    <w:rsid w:val="00172063"/>
    <w:rsid w:val="001720C9"/>
    <w:rsid w:val="001721A2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67F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F11"/>
    <w:rsid w:val="00175F7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8BA"/>
    <w:rsid w:val="00181BFA"/>
    <w:rsid w:val="00182080"/>
    <w:rsid w:val="001822B8"/>
    <w:rsid w:val="00182353"/>
    <w:rsid w:val="001823D2"/>
    <w:rsid w:val="00182465"/>
    <w:rsid w:val="0018279E"/>
    <w:rsid w:val="0018283C"/>
    <w:rsid w:val="001829C5"/>
    <w:rsid w:val="00182FE8"/>
    <w:rsid w:val="001833FE"/>
    <w:rsid w:val="00183A1D"/>
    <w:rsid w:val="00183DC2"/>
    <w:rsid w:val="00184074"/>
    <w:rsid w:val="00184878"/>
    <w:rsid w:val="00184A46"/>
    <w:rsid w:val="00184AC7"/>
    <w:rsid w:val="001851E1"/>
    <w:rsid w:val="00185375"/>
    <w:rsid w:val="001853F3"/>
    <w:rsid w:val="00185410"/>
    <w:rsid w:val="00185651"/>
    <w:rsid w:val="00185A7C"/>
    <w:rsid w:val="001864A5"/>
    <w:rsid w:val="00186590"/>
    <w:rsid w:val="00186908"/>
    <w:rsid w:val="0018693A"/>
    <w:rsid w:val="00186AEA"/>
    <w:rsid w:val="00186BD3"/>
    <w:rsid w:val="00186DF6"/>
    <w:rsid w:val="00186EC8"/>
    <w:rsid w:val="00187034"/>
    <w:rsid w:val="0018726B"/>
    <w:rsid w:val="001879C1"/>
    <w:rsid w:val="00187C73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95D"/>
    <w:rsid w:val="001919C0"/>
    <w:rsid w:val="00191B63"/>
    <w:rsid w:val="00191DDC"/>
    <w:rsid w:val="00191DE5"/>
    <w:rsid w:val="00192018"/>
    <w:rsid w:val="00192170"/>
    <w:rsid w:val="001922C2"/>
    <w:rsid w:val="00192760"/>
    <w:rsid w:val="00192958"/>
    <w:rsid w:val="00192C11"/>
    <w:rsid w:val="00192E83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95E"/>
    <w:rsid w:val="00194BD3"/>
    <w:rsid w:val="00194C70"/>
    <w:rsid w:val="00194D6B"/>
    <w:rsid w:val="00194E36"/>
    <w:rsid w:val="00194FF7"/>
    <w:rsid w:val="001957BD"/>
    <w:rsid w:val="00195B0D"/>
    <w:rsid w:val="00196617"/>
    <w:rsid w:val="00196728"/>
    <w:rsid w:val="00196BCD"/>
    <w:rsid w:val="00196E40"/>
    <w:rsid w:val="00196EA4"/>
    <w:rsid w:val="00196EB3"/>
    <w:rsid w:val="00197109"/>
    <w:rsid w:val="00197501"/>
    <w:rsid w:val="001976B0"/>
    <w:rsid w:val="0019794A"/>
    <w:rsid w:val="001979C9"/>
    <w:rsid w:val="00197AF6"/>
    <w:rsid w:val="00197B1E"/>
    <w:rsid w:val="00197EC9"/>
    <w:rsid w:val="00197F93"/>
    <w:rsid w:val="001A03B2"/>
    <w:rsid w:val="001A064F"/>
    <w:rsid w:val="001A07CD"/>
    <w:rsid w:val="001A0865"/>
    <w:rsid w:val="001A08AF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7"/>
    <w:rsid w:val="001A2F48"/>
    <w:rsid w:val="001A3175"/>
    <w:rsid w:val="001A31C5"/>
    <w:rsid w:val="001A33C2"/>
    <w:rsid w:val="001A3431"/>
    <w:rsid w:val="001A377E"/>
    <w:rsid w:val="001A38D9"/>
    <w:rsid w:val="001A3AE3"/>
    <w:rsid w:val="001A3EA6"/>
    <w:rsid w:val="001A4079"/>
    <w:rsid w:val="001A4656"/>
    <w:rsid w:val="001A46D7"/>
    <w:rsid w:val="001A49AB"/>
    <w:rsid w:val="001A4A22"/>
    <w:rsid w:val="001A4B20"/>
    <w:rsid w:val="001A4B59"/>
    <w:rsid w:val="001A4DFA"/>
    <w:rsid w:val="001A4FCE"/>
    <w:rsid w:val="001A51D9"/>
    <w:rsid w:val="001A587A"/>
    <w:rsid w:val="001A5D79"/>
    <w:rsid w:val="001A6062"/>
    <w:rsid w:val="001A6069"/>
    <w:rsid w:val="001A68F1"/>
    <w:rsid w:val="001A6B0E"/>
    <w:rsid w:val="001A6C9F"/>
    <w:rsid w:val="001A730D"/>
    <w:rsid w:val="001A75B9"/>
    <w:rsid w:val="001A7BB7"/>
    <w:rsid w:val="001A7FE5"/>
    <w:rsid w:val="001B0517"/>
    <w:rsid w:val="001B065B"/>
    <w:rsid w:val="001B0947"/>
    <w:rsid w:val="001B0A6C"/>
    <w:rsid w:val="001B0DFF"/>
    <w:rsid w:val="001B0FA8"/>
    <w:rsid w:val="001B1127"/>
    <w:rsid w:val="001B1303"/>
    <w:rsid w:val="001B1A7B"/>
    <w:rsid w:val="001B1C98"/>
    <w:rsid w:val="001B1F9D"/>
    <w:rsid w:val="001B2138"/>
    <w:rsid w:val="001B2516"/>
    <w:rsid w:val="001B2607"/>
    <w:rsid w:val="001B2685"/>
    <w:rsid w:val="001B27E4"/>
    <w:rsid w:val="001B2C4B"/>
    <w:rsid w:val="001B2D5A"/>
    <w:rsid w:val="001B2D6E"/>
    <w:rsid w:val="001B30C2"/>
    <w:rsid w:val="001B3339"/>
    <w:rsid w:val="001B353F"/>
    <w:rsid w:val="001B3558"/>
    <w:rsid w:val="001B37F0"/>
    <w:rsid w:val="001B3DDE"/>
    <w:rsid w:val="001B3F43"/>
    <w:rsid w:val="001B41B7"/>
    <w:rsid w:val="001B4679"/>
    <w:rsid w:val="001B4751"/>
    <w:rsid w:val="001B4BD4"/>
    <w:rsid w:val="001B5032"/>
    <w:rsid w:val="001B51A4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23A"/>
    <w:rsid w:val="001C339C"/>
    <w:rsid w:val="001C41E1"/>
    <w:rsid w:val="001C4276"/>
    <w:rsid w:val="001C434D"/>
    <w:rsid w:val="001C4610"/>
    <w:rsid w:val="001C48A7"/>
    <w:rsid w:val="001C48C4"/>
    <w:rsid w:val="001C4915"/>
    <w:rsid w:val="001C4BC8"/>
    <w:rsid w:val="001C4D57"/>
    <w:rsid w:val="001C4F81"/>
    <w:rsid w:val="001C52F3"/>
    <w:rsid w:val="001C5875"/>
    <w:rsid w:val="001C5F24"/>
    <w:rsid w:val="001C6084"/>
    <w:rsid w:val="001C619A"/>
    <w:rsid w:val="001C62A8"/>
    <w:rsid w:val="001C631E"/>
    <w:rsid w:val="001C6479"/>
    <w:rsid w:val="001C6940"/>
    <w:rsid w:val="001C69FE"/>
    <w:rsid w:val="001C6B6B"/>
    <w:rsid w:val="001C6C67"/>
    <w:rsid w:val="001C6E44"/>
    <w:rsid w:val="001C6F68"/>
    <w:rsid w:val="001C729A"/>
    <w:rsid w:val="001C78DE"/>
    <w:rsid w:val="001C7991"/>
    <w:rsid w:val="001C7CB7"/>
    <w:rsid w:val="001C7E5D"/>
    <w:rsid w:val="001D0132"/>
    <w:rsid w:val="001D0200"/>
    <w:rsid w:val="001D0FB5"/>
    <w:rsid w:val="001D0FEE"/>
    <w:rsid w:val="001D12FD"/>
    <w:rsid w:val="001D1318"/>
    <w:rsid w:val="001D1401"/>
    <w:rsid w:val="001D159C"/>
    <w:rsid w:val="001D1639"/>
    <w:rsid w:val="001D1816"/>
    <w:rsid w:val="001D1A53"/>
    <w:rsid w:val="001D1F23"/>
    <w:rsid w:val="001D233A"/>
    <w:rsid w:val="001D246E"/>
    <w:rsid w:val="001D2860"/>
    <w:rsid w:val="001D28B4"/>
    <w:rsid w:val="001D354A"/>
    <w:rsid w:val="001D36E0"/>
    <w:rsid w:val="001D3DA2"/>
    <w:rsid w:val="001D3E35"/>
    <w:rsid w:val="001D3F5C"/>
    <w:rsid w:val="001D470E"/>
    <w:rsid w:val="001D479D"/>
    <w:rsid w:val="001D4829"/>
    <w:rsid w:val="001D4E11"/>
    <w:rsid w:val="001D590F"/>
    <w:rsid w:val="001D5A78"/>
    <w:rsid w:val="001D5B9D"/>
    <w:rsid w:val="001D6103"/>
    <w:rsid w:val="001D6743"/>
    <w:rsid w:val="001D6872"/>
    <w:rsid w:val="001D6989"/>
    <w:rsid w:val="001D6BEE"/>
    <w:rsid w:val="001D6CDC"/>
    <w:rsid w:val="001D6E9C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68"/>
    <w:rsid w:val="001E2BE0"/>
    <w:rsid w:val="001E2DA6"/>
    <w:rsid w:val="001E31CF"/>
    <w:rsid w:val="001E369C"/>
    <w:rsid w:val="001E3885"/>
    <w:rsid w:val="001E3A72"/>
    <w:rsid w:val="001E3C77"/>
    <w:rsid w:val="001E4190"/>
    <w:rsid w:val="001E48D4"/>
    <w:rsid w:val="001E4E02"/>
    <w:rsid w:val="001E5267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865"/>
    <w:rsid w:val="001E6ADE"/>
    <w:rsid w:val="001E6B0F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04A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A42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95A"/>
    <w:rsid w:val="001F4A9D"/>
    <w:rsid w:val="001F50B5"/>
    <w:rsid w:val="001F51F2"/>
    <w:rsid w:val="001F5304"/>
    <w:rsid w:val="001F53AB"/>
    <w:rsid w:val="001F5486"/>
    <w:rsid w:val="001F5534"/>
    <w:rsid w:val="001F5886"/>
    <w:rsid w:val="001F5C62"/>
    <w:rsid w:val="001F5CA7"/>
    <w:rsid w:val="001F6102"/>
    <w:rsid w:val="001F6310"/>
    <w:rsid w:val="001F6A40"/>
    <w:rsid w:val="001F6EA8"/>
    <w:rsid w:val="001F7020"/>
    <w:rsid w:val="001F7088"/>
    <w:rsid w:val="001F7385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1677"/>
    <w:rsid w:val="00201721"/>
    <w:rsid w:val="0020178D"/>
    <w:rsid w:val="00201C30"/>
    <w:rsid w:val="00201ED3"/>
    <w:rsid w:val="00202141"/>
    <w:rsid w:val="0020220E"/>
    <w:rsid w:val="002024AC"/>
    <w:rsid w:val="002024F3"/>
    <w:rsid w:val="00202848"/>
    <w:rsid w:val="002028A3"/>
    <w:rsid w:val="00202937"/>
    <w:rsid w:val="002029F7"/>
    <w:rsid w:val="00202EA8"/>
    <w:rsid w:val="002032A5"/>
    <w:rsid w:val="00203447"/>
    <w:rsid w:val="0020352E"/>
    <w:rsid w:val="00204191"/>
    <w:rsid w:val="0020496D"/>
    <w:rsid w:val="00204A42"/>
    <w:rsid w:val="00204B6D"/>
    <w:rsid w:val="00204C55"/>
    <w:rsid w:val="00204C7F"/>
    <w:rsid w:val="00204D9D"/>
    <w:rsid w:val="00205439"/>
    <w:rsid w:val="0020560E"/>
    <w:rsid w:val="002057B0"/>
    <w:rsid w:val="002057B7"/>
    <w:rsid w:val="00205863"/>
    <w:rsid w:val="00205904"/>
    <w:rsid w:val="00206A59"/>
    <w:rsid w:val="00206BA7"/>
    <w:rsid w:val="00206C57"/>
    <w:rsid w:val="00206D46"/>
    <w:rsid w:val="00207269"/>
    <w:rsid w:val="002072D6"/>
    <w:rsid w:val="0020735B"/>
    <w:rsid w:val="00207502"/>
    <w:rsid w:val="002076FB"/>
    <w:rsid w:val="0020774E"/>
    <w:rsid w:val="002077EB"/>
    <w:rsid w:val="0020784A"/>
    <w:rsid w:val="0020790B"/>
    <w:rsid w:val="00207C02"/>
    <w:rsid w:val="00207C93"/>
    <w:rsid w:val="0021019A"/>
    <w:rsid w:val="00210270"/>
    <w:rsid w:val="0021056F"/>
    <w:rsid w:val="002105BF"/>
    <w:rsid w:val="0021094C"/>
    <w:rsid w:val="00210D6A"/>
    <w:rsid w:val="00210DCB"/>
    <w:rsid w:val="00211336"/>
    <w:rsid w:val="002118FC"/>
    <w:rsid w:val="00211981"/>
    <w:rsid w:val="002119DF"/>
    <w:rsid w:val="00211AC9"/>
    <w:rsid w:val="00212261"/>
    <w:rsid w:val="002122E2"/>
    <w:rsid w:val="00212612"/>
    <w:rsid w:val="00212991"/>
    <w:rsid w:val="00212C44"/>
    <w:rsid w:val="00212C61"/>
    <w:rsid w:val="00212F5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293"/>
    <w:rsid w:val="00215807"/>
    <w:rsid w:val="00215C20"/>
    <w:rsid w:val="00215E41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2E7"/>
    <w:rsid w:val="00220434"/>
    <w:rsid w:val="0022078D"/>
    <w:rsid w:val="002209E2"/>
    <w:rsid w:val="00220EC5"/>
    <w:rsid w:val="0022152B"/>
    <w:rsid w:val="0022178B"/>
    <w:rsid w:val="00221929"/>
    <w:rsid w:val="00221A11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94"/>
    <w:rsid w:val="00225620"/>
    <w:rsid w:val="00225A01"/>
    <w:rsid w:val="00225C8A"/>
    <w:rsid w:val="00225F37"/>
    <w:rsid w:val="00226229"/>
    <w:rsid w:val="0022628F"/>
    <w:rsid w:val="0022643B"/>
    <w:rsid w:val="00226535"/>
    <w:rsid w:val="002268D3"/>
    <w:rsid w:val="00226A75"/>
    <w:rsid w:val="00226B8C"/>
    <w:rsid w:val="00226BAA"/>
    <w:rsid w:val="00226CE7"/>
    <w:rsid w:val="002272DD"/>
    <w:rsid w:val="00227669"/>
    <w:rsid w:val="0022799D"/>
    <w:rsid w:val="00227A4E"/>
    <w:rsid w:val="0023038A"/>
    <w:rsid w:val="002305D9"/>
    <w:rsid w:val="00230639"/>
    <w:rsid w:val="002306ED"/>
    <w:rsid w:val="00230DB8"/>
    <w:rsid w:val="0023119A"/>
    <w:rsid w:val="00231242"/>
    <w:rsid w:val="00231E04"/>
    <w:rsid w:val="00231E92"/>
    <w:rsid w:val="00231EE1"/>
    <w:rsid w:val="00232058"/>
    <w:rsid w:val="00232233"/>
    <w:rsid w:val="00232766"/>
    <w:rsid w:val="00233208"/>
    <w:rsid w:val="0023363D"/>
    <w:rsid w:val="002336CF"/>
    <w:rsid w:val="002338E8"/>
    <w:rsid w:val="00233926"/>
    <w:rsid w:val="00233B4A"/>
    <w:rsid w:val="00233C9B"/>
    <w:rsid w:val="00233F3C"/>
    <w:rsid w:val="00233F7D"/>
    <w:rsid w:val="00234DD6"/>
    <w:rsid w:val="00234FAC"/>
    <w:rsid w:val="002350B0"/>
    <w:rsid w:val="002350C3"/>
    <w:rsid w:val="00235221"/>
    <w:rsid w:val="00235968"/>
    <w:rsid w:val="00235AF3"/>
    <w:rsid w:val="00235B0A"/>
    <w:rsid w:val="00235D65"/>
    <w:rsid w:val="00235EE1"/>
    <w:rsid w:val="00235F57"/>
    <w:rsid w:val="0023606C"/>
    <w:rsid w:val="002366F5"/>
    <w:rsid w:val="00236ACC"/>
    <w:rsid w:val="00237042"/>
    <w:rsid w:val="00237246"/>
    <w:rsid w:val="00237376"/>
    <w:rsid w:val="00237554"/>
    <w:rsid w:val="00237B37"/>
    <w:rsid w:val="00240217"/>
    <w:rsid w:val="00240A7F"/>
    <w:rsid w:val="00240A89"/>
    <w:rsid w:val="00240B9F"/>
    <w:rsid w:val="00240D6B"/>
    <w:rsid w:val="00240DD8"/>
    <w:rsid w:val="00241136"/>
    <w:rsid w:val="0024161E"/>
    <w:rsid w:val="00241682"/>
    <w:rsid w:val="00241769"/>
    <w:rsid w:val="002417F3"/>
    <w:rsid w:val="00241D4B"/>
    <w:rsid w:val="00241FB3"/>
    <w:rsid w:val="00241FBB"/>
    <w:rsid w:val="002420F8"/>
    <w:rsid w:val="002429B2"/>
    <w:rsid w:val="002429E4"/>
    <w:rsid w:val="00242B50"/>
    <w:rsid w:val="0024335C"/>
    <w:rsid w:val="002437DA"/>
    <w:rsid w:val="00243D00"/>
    <w:rsid w:val="00243EBF"/>
    <w:rsid w:val="002444C3"/>
    <w:rsid w:val="002444FA"/>
    <w:rsid w:val="002447D6"/>
    <w:rsid w:val="002447DB"/>
    <w:rsid w:val="00244B63"/>
    <w:rsid w:val="00244D3E"/>
    <w:rsid w:val="00245559"/>
    <w:rsid w:val="002458FB"/>
    <w:rsid w:val="00245991"/>
    <w:rsid w:val="00245C94"/>
    <w:rsid w:val="00245D55"/>
    <w:rsid w:val="00245EAF"/>
    <w:rsid w:val="00245FFF"/>
    <w:rsid w:val="00246774"/>
    <w:rsid w:val="00246A1F"/>
    <w:rsid w:val="00246A5F"/>
    <w:rsid w:val="00246D93"/>
    <w:rsid w:val="00246E31"/>
    <w:rsid w:val="0024704A"/>
    <w:rsid w:val="00247086"/>
    <w:rsid w:val="00247630"/>
    <w:rsid w:val="00247897"/>
    <w:rsid w:val="002479BC"/>
    <w:rsid w:val="00250233"/>
    <w:rsid w:val="002505FC"/>
    <w:rsid w:val="00250A23"/>
    <w:rsid w:val="00250D7C"/>
    <w:rsid w:val="00250EB3"/>
    <w:rsid w:val="002514A2"/>
    <w:rsid w:val="00251696"/>
    <w:rsid w:val="00251957"/>
    <w:rsid w:val="00251F07"/>
    <w:rsid w:val="0025208C"/>
    <w:rsid w:val="0025235F"/>
    <w:rsid w:val="0025255B"/>
    <w:rsid w:val="00252AAA"/>
    <w:rsid w:val="00252CE5"/>
    <w:rsid w:val="002531DC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67EF"/>
    <w:rsid w:val="00256858"/>
    <w:rsid w:val="00256E13"/>
    <w:rsid w:val="00256EF0"/>
    <w:rsid w:val="002571BB"/>
    <w:rsid w:val="00257347"/>
    <w:rsid w:val="002573B8"/>
    <w:rsid w:val="002573D6"/>
    <w:rsid w:val="002576B7"/>
    <w:rsid w:val="002578CA"/>
    <w:rsid w:val="00257E2F"/>
    <w:rsid w:val="002604A4"/>
    <w:rsid w:val="002608DE"/>
    <w:rsid w:val="00260900"/>
    <w:rsid w:val="00260958"/>
    <w:rsid w:val="002617B0"/>
    <w:rsid w:val="0026185E"/>
    <w:rsid w:val="00261C07"/>
    <w:rsid w:val="00261C33"/>
    <w:rsid w:val="00261F1B"/>
    <w:rsid w:val="0026231D"/>
    <w:rsid w:val="00262481"/>
    <w:rsid w:val="002626DF"/>
    <w:rsid w:val="002629AF"/>
    <w:rsid w:val="00262B94"/>
    <w:rsid w:val="00262DCC"/>
    <w:rsid w:val="002631BB"/>
    <w:rsid w:val="00263613"/>
    <w:rsid w:val="00263677"/>
    <w:rsid w:val="00263922"/>
    <w:rsid w:val="00263A97"/>
    <w:rsid w:val="00263B55"/>
    <w:rsid w:val="00263C1C"/>
    <w:rsid w:val="00263D3E"/>
    <w:rsid w:val="0026423A"/>
    <w:rsid w:val="002642D2"/>
    <w:rsid w:val="00264F46"/>
    <w:rsid w:val="002656A7"/>
    <w:rsid w:val="002657A2"/>
    <w:rsid w:val="0026597E"/>
    <w:rsid w:val="00265A63"/>
    <w:rsid w:val="00265BB8"/>
    <w:rsid w:val="00265C14"/>
    <w:rsid w:val="00265C6E"/>
    <w:rsid w:val="00265E1A"/>
    <w:rsid w:val="00265FB0"/>
    <w:rsid w:val="00266023"/>
    <w:rsid w:val="0026620C"/>
    <w:rsid w:val="0026651A"/>
    <w:rsid w:val="0026661C"/>
    <w:rsid w:val="00266853"/>
    <w:rsid w:val="00266A4D"/>
    <w:rsid w:val="00266B52"/>
    <w:rsid w:val="00266C61"/>
    <w:rsid w:val="00267233"/>
    <w:rsid w:val="00267BB9"/>
    <w:rsid w:val="00267EA3"/>
    <w:rsid w:val="0027002B"/>
    <w:rsid w:val="002705FD"/>
    <w:rsid w:val="002706BC"/>
    <w:rsid w:val="00270A08"/>
    <w:rsid w:val="00270E38"/>
    <w:rsid w:val="00271234"/>
    <w:rsid w:val="0027157A"/>
    <w:rsid w:val="00271FCC"/>
    <w:rsid w:val="002721F3"/>
    <w:rsid w:val="002723DB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5AD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BFF"/>
    <w:rsid w:val="00277E29"/>
    <w:rsid w:val="0028006D"/>
    <w:rsid w:val="002803FD"/>
    <w:rsid w:val="00280744"/>
    <w:rsid w:val="00280DCD"/>
    <w:rsid w:val="00281447"/>
    <w:rsid w:val="00281987"/>
    <w:rsid w:val="00281DC4"/>
    <w:rsid w:val="00281E91"/>
    <w:rsid w:val="002823D2"/>
    <w:rsid w:val="002823EF"/>
    <w:rsid w:val="00282444"/>
    <w:rsid w:val="00282652"/>
    <w:rsid w:val="00282757"/>
    <w:rsid w:val="002830DE"/>
    <w:rsid w:val="00283184"/>
    <w:rsid w:val="00283413"/>
    <w:rsid w:val="002835FE"/>
    <w:rsid w:val="00283859"/>
    <w:rsid w:val="00283973"/>
    <w:rsid w:val="00283B49"/>
    <w:rsid w:val="00283D0A"/>
    <w:rsid w:val="00283EA1"/>
    <w:rsid w:val="00283F08"/>
    <w:rsid w:val="00283FB7"/>
    <w:rsid w:val="0028469A"/>
    <w:rsid w:val="0028474F"/>
    <w:rsid w:val="00284979"/>
    <w:rsid w:val="00284C58"/>
    <w:rsid w:val="00284CE6"/>
    <w:rsid w:val="00284F65"/>
    <w:rsid w:val="0028513A"/>
    <w:rsid w:val="0028518D"/>
    <w:rsid w:val="002852D2"/>
    <w:rsid w:val="0028568D"/>
    <w:rsid w:val="00285A76"/>
    <w:rsid w:val="00285BED"/>
    <w:rsid w:val="00285E30"/>
    <w:rsid w:val="0028607F"/>
    <w:rsid w:val="002861AD"/>
    <w:rsid w:val="00286968"/>
    <w:rsid w:val="00286C49"/>
    <w:rsid w:val="0028709C"/>
    <w:rsid w:val="002870BF"/>
    <w:rsid w:val="00287204"/>
    <w:rsid w:val="002873CB"/>
    <w:rsid w:val="00287445"/>
    <w:rsid w:val="002878F6"/>
    <w:rsid w:val="002900A4"/>
    <w:rsid w:val="0029071B"/>
    <w:rsid w:val="00290B66"/>
    <w:rsid w:val="00290BA1"/>
    <w:rsid w:val="00290E0F"/>
    <w:rsid w:val="0029121B"/>
    <w:rsid w:val="0029141D"/>
    <w:rsid w:val="00291451"/>
    <w:rsid w:val="00291729"/>
    <w:rsid w:val="00291743"/>
    <w:rsid w:val="002918A5"/>
    <w:rsid w:val="00291976"/>
    <w:rsid w:val="00291A91"/>
    <w:rsid w:val="002920BF"/>
    <w:rsid w:val="002922C1"/>
    <w:rsid w:val="00292C73"/>
    <w:rsid w:val="002930C3"/>
    <w:rsid w:val="002932AA"/>
    <w:rsid w:val="0029351F"/>
    <w:rsid w:val="002937B3"/>
    <w:rsid w:val="0029389B"/>
    <w:rsid w:val="00294160"/>
    <w:rsid w:val="002941C7"/>
    <w:rsid w:val="00294250"/>
    <w:rsid w:val="002943ED"/>
    <w:rsid w:val="00294783"/>
    <w:rsid w:val="00294857"/>
    <w:rsid w:val="00294BB1"/>
    <w:rsid w:val="00294DB0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4D9"/>
    <w:rsid w:val="002976EE"/>
    <w:rsid w:val="00297740"/>
    <w:rsid w:val="00297808"/>
    <w:rsid w:val="00297B19"/>
    <w:rsid w:val="00297CED"/>
    <w:rsid w:val="00297E94"/>
    <w:rsid w:val="002A010D"/>
    <w:rsid w:val="002A011F"/>
    <w:rsid w:val="002A0306"/>
    <w:rsid w:val="002A0530"/>
    <w:rsid w:val="002A0D09"/>
    <w:rsid w:val="002A0FA5"/>
    <w:rsid w:val="002A12F7"/>
    <w:rsid w:val="002A1303"/>
    <w:rsid w:val="002A141E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688"/>
    <w:rsid w:val="002A56A8"/>
    <w:rsid w:val="002A5BF0"/>
    <w:rsid w:val="002A5E3E"/>
    <w:rsid w:val="002A60EE"/>
    <w:rsid w:val="002A699B"/>
    <w:rsid w:val="002A6A95"/>
    <w:rsid w:val="002A6AE3"/>
    <w:rsid w:val="002A6C9A"/>
    <w:rsid w:val="002A6CF2"/>
    <w:rsid w:val="002A6EF8"/>
    <w:rsid w:val="002A711D"/>
    <w:rsid w:val="002A711E"/>
    <w:rsid w:val="002A7179"/>
    <w:rsid w:val="002A7ADC"/>
    <w:rsid w:val="002A7C29"/>
    <w:rsid w:val="002A7CEF"/>
    <w:rsid w:val="002A7D28"/>
    <w:rsid w:val="002A7E8B"/>
    <w:rsid w:val="002A7ED7"/>
    <w:rsid w:val="002A7EEB"/>
    <w:rsid w:val="002B00E9"/>
    <w:rsid w:val="002B051C"/>
    <w:rsid w:val="002B09CB"/>
    <w:rsid w:val="002B0A79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D8A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796"/>
    <w:rsid w:val="002B57E5"/>
    <w:rsid w:val="002B5B49"/>
    <w:rsid w:val="002B5C49"/>
    <w:rsid w:val="002B5DD3"/>
    <w:rsid w:val="002B6256"/>
    <w:rsid w:val="002B659A"/>
    <w:rsid w:val="002B66A9"/>
    <w:rsid w:val="002B6962"/>
    <w:rsid w:val="002B6ACD"/>
    <w:rsid w:val="002B6B6C"/>
    <w:rsid w:val="002B6C63"/>
    <w:rsid w:val="002B6ECE"/>
    <w:rsid w:val="002B7152"/>
    <w:rsid w:val="002B71FB"/>
    <w:rsid w:val="002B723D"/>
    <w:rsid w:val="002B73CC"/>
    <w:rsid w:val="002B73D2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13BE"/>
    <w:rsid w:val="002C14E4"/>
    <w:rsid w:val="002C17F4"/>
    <w:rsid w:val="002C1C78"/>
    <w:rsid w:val="002C1DA8"/>
    <w:rsid w:val="002C1E46"/>
    <w:rsid w:val="002C2246"/>
    <w:rsid w:val="002C23F8"/>
    <w:rsid w:val="002C289D"/>
    <w:rsid w:val="002C2971"/>
    <w:rsid w:val="002C2E76"/>
    <w:rsid w:val="002C301A"/>
    <w:rsid w:val="002C36D6"/>
    <w:rsid w:val="002C3BC8"/>
    <w:rsid w:val="002C3C2A"/>
    <w:rsid w:val="002C3C40"/>
    <w:rsid w:val="002C40ED"/>
    <w:rsid w:val="002C414C"/>
    <w:rsid w:val="002C41D4"/>
    <w:rsid w:val="002C435A"/>
    <w:rsid w:val="002C44F7"/>
    <w:rsid w:val="002C480B"/>
    <w:rsid w:val="002C4A97"/>
    <w:rsid w:val="002C4D5B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243"/>
    <w:rsid w:val="002C73D2"/>
    <w:rsid w:val="002D012B"/>
    <w:rsid w:val="002D0410"/>
    <w:rsid w:val="002D045A"/>
    <w:rsid w:val="002D046B"/>
    <w:rsid w:val="002D0586"/>
    <w:rsid w:val="002D0621"/>
    <w:rsid w:val="002D0939"/>
    <w:rsid w:val="002D0998"/>
    <w:rsid w:val="002D0A4E"/>
    <w:rsid w:val="002D0A52"/>
    <w:rsid w:val="002D0C4F"/>
    <w:rsid w:val="002D0D5E"/>
    <w:rsid w:val="002D1030"/>
    <w:rsid w:val="002D1396"/>
    <w:rsid w:val="002D1927"/>
    <w:rsid w:val="002D1AAF"/>
    <w:rsid w:val="002D1DC7"/>
    <w:rsid w:val="002D2148"/>
    <w:rsid w:val="002D21E9"/>
    <w:rsid w:val="002D23A8"/>
    <w:rsid w:val="002D24DD"/>
    <w:rsid w:val="002D2CAC"/>
    <w:rsid w:val="002D2E00"/>
    <w:rsid w:val="002D3556"/>
    <w:rsid w:val="002D358B"/>
    <w:rsid w:val="002D3971"/>
    <w:rsid w:val="002D3B0C"/>
    <w:rsid w:val="002D3E10"/>
    <w:rsid w:val="002D3E81"/>
    <w:rsid w:val="002D43CB"/>
    <w:rsid w:val="002D48BF"/>
    <w:rsid w:val="002D4AC8"/>
    <w:rsid w:val="002D4DC5"/>
    <w:rsid w:val="002D5741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6FE0"/>
    <w:rsid w:val="002D7230"/>
    <w:rsid w:val="002D737A"/>
    <w:rsid w:val="002D7405"/>
    <w:rsid w:val="002D7427"/>
    <w:rsid w:val="002D766F"/>
    <w:rsid w:val="002D777A"/>
    <w:rsid w:val="002D7798"/>
    <w:rsid w:val="002D78EE"/>
    <w:rsid w:val="002D7AFB"/>
    <w:rsid w:val="002D7BA3"/>
    <w:rsid w:val="002E0084"/>
    <w:rsid w:val="002E0293"/>
    <w:rsid w:val="002E0535"/>
    <w:rsid w:val="002E07C0"/>
    <w:rsid w:val="002E09F1"/>
    <w:rsid w:val="002E0A2A"/>
    <w:rsid w:val="002E0A8B"/>
    <w:rsid w:val="002E0B56"/>
    <w:rsid w:val="002E0E6B"/>
    <w:rsid w:val="002E0E72"/>
    <w:rsid w:val="002E0FB7"/>
    <w:rsid w:val="002E10D2"/>
    <w:rsid w:val="002E116B"/>
    <w:rsid w:val="002E1189"/>
    <w:rsid w:val="002E150C"/>
    <w:rsid w:val="002E1621"/>
    <w:rsid w:val="002E1846"/>
    <w:rsid w:val="002E18AC"/>
    <w:rsid w:val="002E2289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30E6"/>
    <w:rsid w:val="002E31B0"/>
    <w:rsid w:val="002E3238"/>
    <w:rsid w:val="002E3401"/>
    <w:rsid w:val="002E37F6"/>
    <w:rsid w:val="002E3832"/>
    <w:rsid w:val="002E38B6"/>
    <w:rsid w:val="002E3BAA"/>
    <w:rsid w:val="002E3DAF"/>
    <w:rsid w:val="002E3EB0"/>
    <w:rsid w:val="002E401A"/>
    <w:rsid w:val="002E402B"/>
    <w:rsid w:val="002E4071"/>
    <w:rsid w:val="002E43A7"/>
    <w:rsid w:val="002E43DE"/>
    <w:rsid w:val="002E4418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97"/>
    <w:rsid w:val="002E6BBC"/>
    <w:rsid w:val="002E7145"/>
    <w:rsid w:val="002E7303"/>
    <w:rsid w:val="002E7486"/>
    <w:rsid w:val="002E75A7"/>
    <w:rsid w:val="002E765B"/>
    <w:rsid w:val="002E76F6"/>
    <w:rsid w:val="002E7801"/>
    <w:rsid w:val="002E7DFB"/>
    <w:rsid w:val="002F0682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842"/>
    <w:rsid w:val="002F2AD3"/>
    <w:rsid w:val="002F318E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29B"/>
    <w:rsid w:val="002F459F"/>
    <w:rsid w:val="002F4782"/>
    <w:rsid w:val="002F5177"/>
    <w:rsid w:val="002F54CB"/>
    <w:rsid w:val="002F55BE"/>
    <w:rsid w:val="002F5691"/>
    <w:rsid w:val="002F5721"/>
    <w:rsid w:val="002F5909"/>
    <w:rsid w:val="002F5B4F"/>
    <w:rsid w:val="002F5B9B"/>
    <w:rsid w:val="002F5C8B"/>
    <w:rsid w:val="002F5D30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422"/>
    <w:rsid w:val="002F78EC"/>
    <w:rsid w:val="002F7ABC"/>
    <w:rsid w:val="002F7C68"/>
    <w:rsid w:val="002F7DEA"/>
    <w:rsid w:val="002F7E27"/>
    <w:rsid w:val="003000F7"/>
    <w:rsid w:val="00300121"/>
    <w:rsid w:val="00300A77"/>
    <w:rsid w:val="00300AC2"/>
    <w:rsid w:val="00300B68"/>
    <w:rsid w:val="00300C13"/>
    <w:rsid w:val="00300F5F"/>
    <w:rsid w:val="0030108E"/>
    <w:rsid w:val="003016D3"/>
    <w:rsid w:val="00302038"/>
    <w:rsid w:val="0030208F"/>
    <w:rsid w:val="003029EC"/>
    <w:rsid w:val="00303067"/>
    <w:rsid w:val="00303189"/>
    <w:rsid w:val="003031DC"/>
    <w:rsid w:val="003033D5"/>
    <w:rsid w:val="00303F8C"/>
    <w:rsid w:val="00304062"/>
    <w:rsid w:val="003044D0"/>
    <w:rsid w:val="00304C69"/>
    <w:rsid w:val="00304CB4"/>
    <w:rsid w:val="00304CFB"/>
    <w:rsid w:val="00305033"/>
    <w:rsid w:val="00305403"/>
    <w:rsid w:val="00305440"/>
    <w:rsid w:val="00305504"/>
    <w:rsid w:val="003057D6"/>
    <w:rsid w:val="00305961"/>
    <w:rsid w:val="00305B0C"/>
    <w:rsid w:val="00305B5F"/>
    <w:rsid w:val="00305C26"/>
    <w:rsid w:val="00305D41"/>
    <w:rsid w:val="00305DDC"/>
    <w:rsid w:val="003062F0"/>
    <w:rsid w:val="003063E5"/>
    <w:rsid w:val="0030644C"/>
    <w:rsid w:val="003064BF"/>
    <w:rsid w:val="003066EE"/>
    <w:rsid w:val="00306829"/>
    <w:rsid w:val="003068D0"/>
    <w:rsid w:val="00306CFA"/>
    <w:rsid w:val="0030793F"/>
    <w:rsid w:val="003079B2"/>
    <w:rsid w:val="0031007F"/>
    <w:rsid w:val="00310114"/>
    <w:rsid w:val="00310360"/>
    <w:rsid w:val="0031036B"/>
    <w:rsid w:val="00310464"/>
    <w:rsid w:val="00310539"/>
    <w:rsid w:val="00310612"/>
    <w:rsid w:val="00310A94"/>
    <w:rsid w:val="00310B15"/>
    <w:rsid w:val="00310B99"/>
    <w:rsid w:val="00310C3E"/>
    <w:rsid w:val="003118AB"/>
    <w:rsid w:val="003119B5"/>
    <w:rsid w:val="00311ABB"/>
    <w:rsid w:val="00311FCD"/>
    <w:rsid w:val="00312003"/>
    <w:rsid w:val="003126BD"/>
    <w:rsid w:val="00312864"/>
    <w:rsid w:val="00312DC5"/>
    <w:rsid w:val="00312FB7"/>
    <w:rsid w:val="0031323A"/>
    <w:rsid w:val="00313788"/>
    <w:rsid w:val="00313899"/>
    <w:rsid w:val="00313ABA"/>
    <w:rsid w:val="00313C4F"/>
    <w:rsid w:val="00313C6B"/>
    <w:rsid w:val="00313D78"/>
    <w:rsid w:val="0031418E"/>
    <w:rsid w:val="0031434E"/>
    <w:rsid w:val="0031447F"/>
    <w:rsid w:val="0031472F"/>
    <w:rsid w:val="00314A4E"/>
    <w:rsid w:val="00314ABD"/>
    <w:rsid w:val="00314B6E"/>
    <w:rsid w:val="00314E13"/>
    <w:rsid w:val="00314F98"/>
    <w:rsid w:val="003150E9"/>
    <w:rsid w:val="003151E9"/>
    <w:rsid w:val="00315505"/>
    <w:rsid w:val="00315663"/>
    <w:rsid w:val="003159C4"/>
    <w:rsid w:val="00315E56"/>
    <w:rsid w:val="0031607F"/>
    <w:rsid w:val="0031610C"/>
    <w:rsid w:val="003162E3"/>
    <w:rsid w:val="003163FF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CBC"/>
    <w:rsid w:val="00321DBC"/>
    <w:rsid w:val="00322045"/>
    <w:rsid w:val="003222BB"/>
    <w:rsid w:val="003227C0"/>
    <w:rsid w:val="0032293F"/>
    <w:rsid w:val="00322A83"/>
    <w:rsid w:val="00323366"/>
    <w:rsid w:val="00323C9C"/>
    <w:rsid w:val="0032401C"/>
    <w:rsid w:val="00324055"/>
    <w:rsid w:val="0032434C"/>
    <w:rsid w:val="003248AA"/>
    <w:rsid w:val="003249F8"/>
    <w:rsid w:val="00324DFE"/>
    <w:rsid w:val="00324F40"/>
    <w:rsid w:val="00325171"/>
    <w:rsid w:val="0032519F"/>
    <w:rsid w:val="003252BE"/>
    <w:rsid w:val="00325449"/>
    <w:rsid w:val="00325B2C"/>
    <w:rsid w:val="00325CD6"/>
    <w:rsid w:val="00325D6E"/>
    <w:rsid w:val="003262F9"/>
    <w:rsid w:val="003263F4"/>
    <w:rsid w:val="0032679C"/>
    <w:rsid w:val="00326BC8"/>
    <w:rsid w:val="003271F2"/>
    <w:rsid w:val="0032763E"/>
    <w:rsid w:val="00327707"/>
    <w:rsid w:val="003279F3"/>
    <w:rsid w:val="00327BEB"/>
    <w:rsid w:val="00327DAB"/>
    <w:rsid w:val="003304B8"/>
    <w:rsid w:val="00330B14"/>
    <w:rsid w:val="00330DDB"/>
    <w:rsid w:val="00330E5B"/>
    <w:rsid w:val="0033103F"/>
    <w:rsid w:val="0033138C"/>
    <w:rsid w:val="0033165E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37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2FB"/>
    <w:rsid w:val="0033533E"/>
    <w:rsid w:val="0033552F"/>
    <w:rsid w:val="00335700"/>
    <w:rsid w:val="00335F55"/>
    <w:rsid w:val="00336233"/>
    <w:rsid w:val="00336246"/>
    <w:rsid w:val="00336429"/>
    <w:rsid w:val="00336C3A"/>
    <w:rsid w:val="00336DEB"/>
    <w:rsid w:val="003372CC"/>
    <w:rsid w:val="0033755F"/>
    <w:rsid w:val="003378DB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C0E"/>
    <w:rsid w:val="00343E1B"/>
    <w:rsid w:val="00343FFE"/>
    <w:rsid w:val="0034431D"/>
    <w:rsid w:val="00344632"/>
    <w:rsid w:val="00344735"/>
    <w:rsid w:val="003447D5"/>
    <w:rsid w:val="0034490F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7F9"/>
    <w:rsid w:val="00346940"/>
    <w:rsid w:val="00346B37"/>
    <w:rsid w:val="00346C05"/>
    <w:rsid w:val="00346D7C"/>
    <w:rsid w:val="0034704D"/>
    <w:rsid w:val="00347108"/>
    <w:rsid w:val="003477B5"/>
    <w:rsid w:val="003477C2"/>
    <w:rsid w:val="003479B8"/>
    <w:rsid w:val="003479C1"/>
    <w:rsid w:val="00347A64"/>
    <w:rsid w:val="00347BAC"/>
    <w:rsid w:val="00347DF4"/>
    <w:rsid w:val="00347ECB"/>
    <w:rsid w:val="0035006C"/>
    <w:rsid w:val="0035089E"/>
    <w:rsid w:val="00350AC8"/>
    <w:rsid w:val="00350F34"/>
    <w:rsid w:val="003513B9"/>
    <w:rsid w:val="00351406"/>
    <w:rsid w:val="00351600"/>
    <w:rsid w:val="0035190A"/>
    <w:rsid w:val="00351B6D"/>
    <w:rsid w:val="00351F2F"/>
    <w:rsid w:val="003520EF"/>
    <w:rsid w:val="003521CD"/>
    <w:rsid w:val="00352B78"/>
    <w:rsid w:val="003537B7"/>
    <w:rsid w:val="003539F8"/>
    <w:rsid w:val="00353B66"/>
    <w:rsid w:val="00353DC3"/>
    <w:rsid w:val="00353EC6"/>
    <w:rsid w:val="0035409A"/>
    <w:rsid w:val="0035410C"/>
    <w:rsid w:val="003544A2"/>
    <w:rsid w:val="00354B51"/>
    <w:rsid w:val="003552E6"/>
    <w:rsid w:val="00355324"/>
    <w:rsid w:val="0035557A"/>
    <w:rsid w:val="00355607"/>
    <w:rsid w:val="00355C38"/>
    <w:rsid w:val="00356479"/>
    <w:rsid w:val="003569DF"/>
    <w:rsid w:val="00356A46"/>
    <w:rsid w:val="00356ED2"/>
    <w:rsid w:val="00357775"/>
    <w:rsid w:val="00357980"/>
    <w:rsid w:val="00357A89"/>
    <w:rsid w:val="00357C07"/>
    <w:rsid w:val="00357DF4"/>
    <w:rsid w:val="00357E24"/>
    <w:rsid w:val="00357EBA"/>
    <w:rsid w:val="00357F08"/>
    <w:rsid w:val="00360A27"/>
    <w:rsid w:val="00360AF2"/>
    <w:rsid w:val="00360BEA"/>
    <w:rsid w:val="00360DE2"/>
    <w:rsid w:val="00360F7A"/>
    <w:rsid w:val="00360FA0"/>
    <w:rsid w:val="003613A0"/>
    <w:rsid w:val="00361401"/>
    <w:rsid w:val="003614BE"/>
    <w:rsid w:val="00361CF6"/>
    <w:rsid w:val="00361EE0"/>
    <w:rsid w:val="00362568"/>
    <w:rsid w:val="00362618"/>
    <w:rsid w:val="00362740"/>
    <w:rsid w:val="00362F3C"/>
    <w:rsid w:val="0036312D"/>
    <w:rsid w:val="00363599"/>
    <w:rsid w:val="00363600"/>
    <w:rsid w:val="00363622"/>
    <w:rsid w:val="00363637"/>
    <w:rsid w:val="003636E1"/>
    <w:rsid w:val="00363BFC"/>
    <w:rsid w:val="00363D69"/>
    <w:rsid w:val="00363D77"/>
    <w:rsid w:val="00364069"/>
    <w:rsid w:val="00364460"/>
    <w:rsid w:val="003645FC"/>
    <w:rsid w:val="003646E4"/>
    <w:rsid w:val="00364839"/>
    <w:rsid w:val="003648EA"/>
    <w:rsid w:val="00364DE6"/>
    <w:rsid w:val="00364ED8"/>
    <w:rsid w:val="00364F40"/>
    <w:rsid w:val="00364FB5"/>
    <w:rsid w:val="0036503B"/>
    <w:rsid w:val="0036558F"/>
    <w:rsid w:val="003655B4"/>
    <w:rsid w:val="00365A74"/>
    <w:rsid w:val="00365B05"/>
    <w:rsid w:val="00365D47"/>
    <w:rsid w:val="00366116"/>
    <w:rsid w:val="003663DE"/>
    <w:rsid w:val="0036682F"/>
    <w:rsid w:val="00366DA8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829"/>
    <w:rsid w:val="00370A2D"/>
    <w:rsid w:val="00370D20"/>
    <w:rsid w:val="00370F14"/>
    <w:rsid w:val="00371097"/>
    <w:rsid w:val="0037111A"/>
    <w:rsid w:val="003716B6"/>
    <w:rsid w:val="003719FB"/>
    <w:rsid w:val="00371AA8"/>
    <w:rsid w:val="00371ADD"/>
    <w:rsid w:val="00371B4C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46A"/>
    <w:rsid w:val="00374566"/>
    <w:rsid w:val="00374705"/>
    <w:rsid w:val="0037471B"/>
    <w:rsid w:val="003747CD"/>
    <w:rsid w:val="00374926"/>
    <w:rsid w:val="00374A94"/>
    <w:rsid w:val="003752D5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45"/>
    <w:rsid w:val="00375FC3"/>
    <w:rsid w:val="0037625B"/>
    <w:rsid w:val="0037656A"/>
    <w:rsid w:val="003767CF"/>
    <w:rsid w:val="003767D8"/>
    <w:rsid w:val="0037680A"/>
    <w:rsid w:val="00376860"/>
    <w:rsid w:val="0037694E"/>
    <w:rsid w:val="00376AC5"/>
    <w:rsid w:val="00376D5E"/>
    <w:rsid w:val="00376E95"/>
    <w:rsid w:val="00376F12"/>
    <w:rsid w:val="003771F9"/>
    <w:rsid w:val="00377226"/>
    <w:rsid w:val="00377263"/>
    <w:rsid w:val="0037735F"/>
    <w:rsid w:val="0037749E"/>
    <w:rsid w:val="0037767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6D9"/>
    <w:rsid w:val="003817BA"/>
    <w:rsid w:val="00381B39"/>
    <w:rsid w:val="00381DC9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819"/>
    <w:rsid w:val="0038399F"/>
    <w:rsid w:val="00383AD8"/>
    <w:rsid w:val="00383D39"/>
    <w:rsid w:val="00384629"/>
    <w:rsid w:val="00384826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44B"/>
    <w:rsid w:val="003874F5"/>
    <w:rsid w:val="003875E6"/>
    <w:rsid w:val="003878A2"/>
    <w:rsid w:val="00387984"/>
    <w:rsid w:val="00387D97"/>
    <w:rsid w:val="00387E08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7D5"/>
    <w:rsid w:val="00391838"/>
    <w:rsid w:val="00391A7C"/>
    <w:rsid w:val="00391AD8"/>
    <w:rsid w:val="00391D76"/>
    <w:rsid w:val="00391FA3"/>
    <w:rsid w:val="003925CA"/>
    <w:rsid w:val="00392975"/>
    <w:rsid w:val="00392E71"/>
    <w:rsid w:val="00392EF6"/>
    <w:rsid w:val="003930A7"/>
    <w:rsid w:val="00393207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FF"/>
    <w:rsid w:val="003947B5"/>
    <w:rsid w:val="00394A48"/>
    <w:rsid w:val="00394C60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542"/>
    <w:rsid w:val="003966AC"/>
    <w:rsid w:val="003968B6"/>
    <w:rsid w:val="003969AD"/>
    <w:rsid w:val="00396A60"/>
    <w:rsid w:val="00396D19"/>
    <w:rsid w:val="00396EB8"/>
    <w:rsid w:val="00397157"/>
    <w:rsid w:val="003971F1"/>
    <w:rsid w:val="00397267"/>
    <w:rsid w:val="003974D1"/>
    <w:rsid w:val="003976F1"/>
    <w:rsid w:val="00397794"/>
    <w:rsid w:val="00397B10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0ED0"/>
    <w:rsid w:val="003A24F5"/>
    <w:rsid w:val="003A2758"/>
    <w:rsid w:val="003A2A1E"/>
    <w:rsid w:val="003A2DE6"/>
    <w:rsid w:val="003A3037"/>
    <w:rsid w:val="003A33F4"/>
    <w:rsid w:val="003A35D5"/>
    <w:rsid w:val="003A370A"/>
    <w:rsid w:val="003A3770"/>
    <w:rsid w:val="003A37AD"/>
    <w:rsid w:val="003A37F0"/>
    <w:rsid w:val="003A395F"/>
    <w:rsid w:val="003A3970"/>
    <w:rsid w:val="003A3AC7"/>
    <w:rsid w:val="003A3C16"/>
    <w:rsid w:val="003A3C47"/>
    <w:rsid w:val="003A3E74"/>
    <w:rsid w:val="003A4184"/>
    <w:rsid w:val="003A43CA"/>
    <w:rsid w:val="003A442E"/>
    <w:rsid w:val="003A4620"/>
    <w:rsid w:val="003A4711"/>
    <w:rsid w:val="003A47B7"/>
    <w:rsid w:val="003A4858"/>
    <w:rsid w:val="003A4CCB"/>
    <w:rsid w:val="003A4D29"/>
    <w:rsid w:val="003A4DD5"/>
    <w:rsid w:val="003A501F"/>
    <w:rsid w:val="003A50A2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C0E"/>
    <w:rsid w:val="003A6E2E"/>
    <w:rsid w:val="003A7034"/>
    <w:rsid w:val="003A73E3"/>
    <w:rsid w:val="003A777E"/>
    <w:rsid w:val="003A7804"/>
    <w:rsid w:val="003A78A5"/>
    <w:rsid w:val="003A78E4"/>
    <w:rsid w:val="003A7BA0"/>
    <w:rsid w:val="003A7CDD"/>
    <w:rsid w:val="003A7D63"/>
    <w:rsid w:val="003B06FE"/>
    <w:rsid w:val="003B0999"/>
    <w:rsid w:val="003B0B4E"/>
    <w:rsid w:val="003B0D68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0A1"/>
    <w:rsid w:val="003B227A"/>
    <w:rsid w:val="003B22FF"/>
    <w:rsid w:val="003B23E1"/>
    <w:rsid w:val="003B2406"/>
    <w:rsid w:val="003B2632"/>
    <w:rsid w:val="003B295C"/>
    <w:rsid w:val="003B2B29"/>
    <w:rsid w:val="003B2D8F"/>
    <w:rsid w:val="003B2DE7"/>
    <w:rsid w:val="003B3A58"/>
    <w:rsid w:val="003B407B"/>
    <w:rsid w:val="003B4500"/>
    <w:rsid w:val="003B45FA"/>
    <w:rsid w:val="003B472B"/>
    <w:rsid w:val="003B47C3"/>
    <w:rsid w:val="003B47EC"/>
    <w:rsid w:val="003B4B6F"/>
    <w:rsid w:val="003B4B8B"/>
    <w:rsid w:val="003B4BCD"/>
    <w:rsid w:val="003B4E8C"/>
    <w:rsid w:val="003B5499"/>
    <w:rsid w:val="003B57BF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0F4"/>
    <w:rsid w:val="003C175D"/>
    <w:rsid w:val="003C1A63"/>
    <w:rsid w:val="003C1DA7"/>
    <w:rsid w:val="003C1F4E"/>
    <w:rsid w:val="003C2203"/>
    <w:rsid w:val="003C27F4"/>
    <w:rsid w:val="003C2877"/>
    <w:rsid w:val="003C2C70"/>
    <w:rsid w:val="003C2CA3"/>
    <w:rsid w:val="003C2CB7"/>
    <w:rsid w:val="003C2CD3"/>
    <w:rsid w:val="003C307F"/>
    <w:rsid w:val="003C30D7"/>
    <w:rsid w:val="003C3416"/>
    <w:rsid w:val="003C38A1"/>
    <w:rsid w:val="003C3AA9"/>
    <w:rsid w:val="003C3FEB"/>
    <w:rsid w:val="003C41B9"/>
    <w:rsid w:val="003C42E6"/>
    <w:rsid w:val="003C45EE"/>
    <w:rsid w:val="003C4601"/>
    <w:rsid w:val="003C484C"/>
    <w:rsid w:val="003C4873"/>
    <w:rsid w:val="003C4B98"/>
    <w:rsid w:val="003C4CCC"/>
    <w:rsid w:val="003C4CD3"/>
    <w:rsid w:val="003C50B0"/>
    <w:rsid w:val="003C53B8"/>
    <w:rsid w:val="003C56C3"/>
    <w:rsid w:val="003C5781"/>
    <w:rsid w:val="003C5B20"/>
    <w:rsid w:val="003C5DB2"/>
    <w:rsid w:val="003C5FD6"/>
    <w:rsid w:val="003C65D7"/>
    <w:rsid w:val="003C6913"/>
    <w:rsid w:val="003C6C47"/>
    <w:rsid w:val="003C6D73"/>
    <w:rsid w:val="003C6D87"/>
    <w:rsid w:val="003C6DAD"/>
    <w:rsid w:val="003C6EF3"/>
    <w:rsid w:val="003C75CD"/>
    <w:rsid w:val="003C760A"/>
    <w:rsid w:val="003C763B"/>
    <w:rsid w:val="003C7758"/>
    <w:rsid w:val="003C7762"/>
    <w:rsid w:val="003C7C1F"/>
    <w:rsid w:val="003C7DA8"/>
    <w:rsid w:val="003D05E9"/>
    <w:rsid w:val="003D0C00"/>
    <w:rsid w:val="003D1158"/>
    <w:rsid w:val="003D15E7"/>
    <w:rsid w:val="003D1774"/>
    <w:rsid w:val="003D1AAC"/>
    <w:rsid w:val="003D2063"/>
    <w:rsid w:val="003D2132"/>
    <w:rsid w:val="003D2191"/>
    <w:rsid w:val="003D21A4"/>
    <w:rsid w:val="003D2229"/>
    <w:rsid w:val="003D2386"/>
    <w:rsid w:val="003D2468"/>
    <w:rsid w:val="003D2480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591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6DE"/>
    <w:rsid w:val="003E0966"/>
    <w:rsid w:val="003E0AAC"/>
    <w:rsid w:val="003E0AD9"/>
    <w:rsid w:val="003E0B8C"/>
    <w:rsid w:val="003E0C16"/>
    <w:rsid w:val="003E1075"/>
    <w:rsid w:val="003E12F9"/>
    <w:rsid w:val="003E130F"/>
    <w:rsid w:val="003E150E"/>
    <w:rsid w:val="003E172F"/>
    <w:rsid w:val="003E1CB0"/>
    <w:rsid w:val="003E22A1"/>
    <w:rsid w:val="003E2469"/>
    <w:rsid w:val="003E2473"/>
    <w:rsid w:val="003E267F"/>
    <w:rsid w:val="003E2BA1"/>
    <w:rsid w:val="003E348A"/>
    <w:rsid w:val="003E369C"/>
    <w:rsid w:val="003E38FE"/>
    <w:rsid w:val="003E3AF2"/>
    <w:rsid w:val="003E3BAA"/>
    <w:rsid w:val="003E3F44"/>
    <w:rsid w:val="003E4211"/>
    <w:rsid w:val="003E422A"/>
    <w:rsid w:val="003E439A"/>
    <w:rsid w:val="003E43B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5D99"/>
    <w:rsid w:val="003E69EE"/>
    <w:rsid w:val="003E6BDD"/>
    <w:rsid w:val="003E6C6F"/>
    <w:rsid w:val="003E6C9F"/>
    <w:rsid w:val="003E717A"/>
    <w:rsid w:val="003E71EF"/>
    <w:rsid w:val="003E726B"/>
    <w:rsid w:val="003E74F6"/>
    <w:rsid w:val="003E76DE"/>
    <w:rsid w:val="003E7722"/>
    <w:rsid w:val="003E7835"/>
    <w:rsid w:val="003F0370"/>
    <w:rsid w:val="003F07D1"/>
    <w:rsid w:val="003F0B5E"/>
    <w:rsid w:val="003F0B90"/>
    <w:rsid w:val="003F0BAB"/>
    <w:rsid w:val="003F12E4"/>
    <w:rsid w:val="003F15DD"/>
    <w:rsid w:val="003F15F7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3F1E"/>
    <w:rsid w:val="003F41CC"/>
    <w:rsid w:val="003F4304"/>
    <w:rsid w:val="003F443C"/>
    <w:rsid w:val="003F446C"/>
    <w:rsid w:val="003F4666"/>
    <w:rsid w:val="003F4734"/>
    <w:rsid w:val="003F49C8"/>
    <w:rsid w:val="003F4CB2"/>
    <w:rsid w:val="003F4EBE"/>
    <w:rsid w:val="003F548B"/>
    <w:rsid w:val="003F5601"/>
    <w:rsid w:val="003F5777"/>
    <w:rsid w:val="003F5ADF"/>
    <w:rsid w:val="003F6094"/>
    <w:rsid w:val="003F66A5"/>
    <w:rsid w:val="003F677C"/>
    <w:rsid w:val="003F687E"/>
    <w:rsid w:val="003F6A47"/>
    <w:rsid w:val="003F6F95"/>
    <w:rsid w:val="003F72B2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0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B5D"/>
    <w:rsid w:val="0040353F"/>
    <w:rsid w:val="0040363A"/>
    <w:rsid w:val="0040375E"/>
    <w:rsid w:val="004038AD"/>
    <w:rsid w:val="0040398E"/>
    <w:rsid w:val="00403CE3"/>
    <w:rsid w:val="00403D73"/>
    <w:rsid w:val="00403FDA"/>
    <w:rsid w:val="00403FDC"/>
    <w:rsid w:val="00404033"/>
    <w:rsid w:val="004041CD"/>
    <w:rsid w:val="00404DB4"/>
    <w:rsid w:val="00404EB6"/>
    <w:rsid w:val="00404EEB"/>
    <w:rsid w:val="00405186"/>
    <w:rsid w:val="00405664"/>
    <w:rsid w:val="00405771"/>
    <w:rsid w:val="00405777"/>
    <w:rsid w:val="0040592A"/>
    <w:rsid w:val="0040593E"/>
    <w:rsid w:val="004059ED"/>
    <w:rsid w:val="00405C43"/>
    <w:rsid w:val="00405E55"/>
    <w:rsid w:val="004062C6"/>
    <w:rsid w:val="0040686C"/>
    <w:rsid w:val="0040702C"/>
    <w:rsid w:val="00407A0E"/>
    <w:rsid w:val="00407C6B"/>
    <w:rsid w:val="00407F90"/>
    <w:rsid w:val="0041010B"/>
    <w:rsid w:val="00410285"/>
    <w:rsid w:val="00410381"/>
    <w:rsid w:val="00411275"/>
    <w:rsid w:val="0041148C"/>
    <w:rsid w:val="0041156C"/>
    <w:rsid w:val="00411718"/>
    <w:rsid w:val="004118D0"/>
    <w:rsid w:val="004118F7"/>
    <w:rsid w:val="004119C7"/>
    <w:rsid w:val="00411B1C"/>
    <w:rsid w:val="00411E5C"/>
    <w:rsid w:val="00412485"/>
    <w:rsid w:val="00412862"/>
    <w:rsid w:val="00412B8C"/>
    <w:rsid w:val="00412C75"/>
    <w:rsid w:val="00412CAB"/>
    <w:rsid w:val="00412CC7"/>
    <w:rsid w:val="004130C9"/>
    <w:rsid w:val="00413262"/>
    <w:rsid w:val="00413502"/>
    <w:rsid w:val="00413545"/>
    <w:rsid w:val="00413651"/>
    <w:rsid w:val="00413B0C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219"/>
    <w:rsid w:val="00415553"/>
    <w:rsid w:val="00415677"/>
    <w:rsid w:val="00415693"/>
    <w:rsid w:val="004156EE"/>
    <w:rsid w:val="00415842"/>
    <w:rsid w:val="0041596A"/>
    <w:rsid w:val="00415C28"/>
    <w:rsid w:val="00415D6F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70"/>
    <w:rsid w:val="004177EB"/>
    <w:rsid w:val="00417C89"/>
    <w:rsid w:val="00420131"/>
    <w:rsid w:val="00420594"/>
    <w:rsid w:val="004205E0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3379"/>
    <w:rsid w:val="004233BF"/>
    <w:rsid w:val="0042343D"/>
    <w:rsid w:val="00423837"/>
    <w:rsid w:val="00423A0E"/>
    <w:rsid w:val="00423AFD"/>
    <w:rsid w:val="00424058"/>
    <w:rsid w:val="0042429F"/>
    <w:rsid w:val="00424B30"/>
    <w:rsid w:val="00424ECB"/>
    <w:rsid w:val="004254FB"/>
    <w:rsid w:val="00425624"/>
    <w:rsid w:val="00425ADB"/>
    <w:rsid w:val="00425D7A"/>
    <w:rsid w:val="00426138"/>
    <w:rsid w:val="0042661E"/>
    <w:rsid w:val="00426821"/>
    <w:rsid w:val="00426903"/>
    <w:rsid w:val="00426A4A"/>
    <w:rsid w:val="004270FC"/>
    <w:rsid w:val="00427152"/>
    <w:rsid w:val="004272EB"/>
    <w:rsid w:val="0042782A"/>
    <w:rsid w:val="00427A2B"/>
    <w:rsid w:val="0043001D"/>
    <w:rsid w:val="00430501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9EF"/>
    <w:rsid w:val="00432A7F"/>
    <w:rsid w:val="00432C74"/>
    <w:rsid w:val="00432E71"/>
    <w:rsid w:val="00433106"/>
    <w:rsid w:val="00433C77"/>
    <w:rsid w:val="00434005"/>
    <w:rsid w:val="004342CC"/>
    <w:rsid w:val="00434490"/>
    <w:rsid w:val="00434497"/>
    <w:rsid w:val="00434BF1"/>
    <w:rsid w:val="00434EE2"/>
    <w:rsid w:val="0043534C"/>
    <w:rsid w:val="004356B4"/>
    <w:rsid w:val="00435868"/>
    <w:rsid w:val="00435AD3"/>
    <w:rsid w:val="00435ADD"/>
    <w:rsid w:val="00435CC7"/>
    <w:rsid w:val="00435D37"/>
    <w:rsid w:val="00436276"/>
    <w:rsid w:val="0043628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0FF2"/>
    <w:rsid w:val="004410D7"/>
    <w:rsid w:val="0044128A"/>
    <w:rsid w:val="0044159E"/>
    <w:rsid w:val="00441A1E"/>
    <w:rsid w:val="00441C3A"/>
    <w:rsid w:val="00441EFD"/>
    <w:rsid w:val="00441F80"/>
    <w:rsid w:val="004420C2"/>
    <w:rsid w:val="004420E8"/>
    <w:rsid w:val="00442280"/>
    <w:rsid w:val="00442371"/>
    <w:rsid w:val="00442922"/>
    <w:rsid w:val="00442AB7"/>
    <w:rsid w:val="00443205"/>
    <w:rsid w:val="004435F3"/>
    <w:rsid w:val="004436DC"/>
    <w:rsid w:val="00443770"/>
    <w:rsid w:val="00443987"/>
    <w:rsid w:val="00443DD8"/>
    <w:rsid w:val="00444068"/>
    <w:rsid w:val="00444961"/>
    <w:rsid w:val="00444976"/>
    <w:rsid w:val="00444BA6"/>
    <w:rsid w:val="00444C40"/>
    <w:rsid w:val="00444CB0"/>
    <w:rsid w:val="00444FDB"/>
    <w:rsid w:val="004452AD"/>
    <w:rsid w:val="00445346"/>
    <w:rsid w:val="004455AC"/>
    <w:rsid w:val="00445CD6"/>
    <w:rsid w:val="00445DE5"/>
    <w:rsid w:val="00445E8F"/>
    <w:rsid w:val="00445FAF"/>
    <w:rsid w:val="004463EB"/>
    <w:rsid w:val="004464A0"/>
    <w:rsid w:val="004464C3"/>
    <w:rsid w:val="00446619"/>
    <w:rsid w:val="00446818"/>
    <w:rsid w:val="00446974"/>
    <w:rsid w:val="00446A33"/>
    <w:rsid w:val="00446A9C"/>
    <w:rsid w:val="00446AB3"/>
    <w:rsid w:val="00446CE5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49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1F3"/>
    <w:rsid w:val="0045225D"/>
    <w:rsid w:val="00452566"/>
    <w:rsid w:val="0045287D"/>
    <w:rsid w:val="00452945"/>
    <w:rsid w:val="004537A2"/>
    <w:rsid w:val="00453CD2"/>
    <w:rsid w:val="00453D3F"/>
    <w:rsid w:val="004543C6"/>
    <w:rsid w:val="004546DE"/>
    <w:rsid w:val="00454D7E"/>
    <w:rsid w:val="004550AB"/>
    <w:rsid w:val="004550FA"/>
    <w:rsid w:val="0045536C"/>
    <w:rsid w:val="004553B9"/>
    <w:rsid w:val="004553F8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9E"/>
    <w:rsid w:val="004576A5"/>
    <w:rsid w:val="004577EB"/>
    <w:rsid w:val="00457975"/>
    <w:rsid w:val="00457A02"/>
    <w:rsid w:val="00457A3D"/>
    <w:rsid w:val="00457AF5"/>
    <w:rsid w:val="00457C76"/>
    <w:rsid w:val="00460018"/>
    <w:rsid w:val="00460098"/>
    <w:rsid w:val="00460522"/>
    <w:rsid w:val="00460574"/>
    <w:rsid w:val="00460900"/>
    <w:rsid w:val="00460A72"/>
    <w:rsid w:val="00460AA0"/>
    <w:rsid w:val="00460B9E"/>
    <w:rsid w:val="00460C51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74C"/>
    <w:rsid w:val="00462A90"/>
    <w:rsid w:val="00462AEE"/>
    <w:rsid w:val="00462FB1"/>
    <w:rsid w:val="0046306C"/>
    <w:rsid w:val="0046383C"/>
    <w:rsid w:val="00463ACD"/>
    <w:rsid w:val="00463BB5"/>
    <w:rsid w:val="00463CAB"/>
    <w:rsid w:val="00464020"/>
    <w:rsid w:val="004640A6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B07"/>
    <w:rsid w:val="00465C0F"/>
    <w:rsid w:val="00465E70"/>
    <w:rsid w:val="00466022"/>
    <w:rsid w:val="00466032"/>
    <w:rsid w:val="00466128"/>
    <w:rsid w:val="004661DD"/>
    <w:rsid w:val="00466432"/>
    <w:rsid w:val="004669B0"/>
    <w:rsid w:val="00466A5B"/>
    <w:rsid w:val="004670A0"/>
    <w:rsid w:val="004670C8"/>
    <w:rsid w:val="004671E6"/>
    <w:rsid w:val="004674B5"/>
    <w:rsid w:val="00467669"/>
    <w:rsid w:val="004677D4"/>
    <w:rsid w:val="00467835"/>
    <w:rsid w:val="00467A0B"/>
    <w:rsid w:val="00467CA2"/>
    <w:rsid w:val="00467FC0"/>
    <w:rsid w:val="004700D1"/>
    <w:rsid w:val="00470370"/>
    <w:rsid w:val="00470955"/>
    <w:rsid w:val="00471734"/>
    <w:rsid w:val="004717BF"/>
    <w:rsid w:val="0047183B"/>
    <w:rsid w:val="004719D0"/>
    <w:rsid w:val="00471AF1"/>
    <w:rsid w:val="00471C54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3EDE"/>
    <w:rsid w:val="00474293"/>
    <w:rsid w:val="004742AD"/>
    <w:rsid w:val="004742D9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627"/>
    <w:rsid w:val="00481C20"/>
    <w:rsid w:val="00481FAD"/>
    <w:rsid w:val="0048207C"/>
    <w:rsid w:val="0048212D"/>
    <w:rsid w:val="0048213C"/>
    <w:rsid w:val="004822FE"/>
    <w:rsid w:val="0048238B"/>
    <w:rsid w:val="00482445"/>
    <w:rsid w:val="0048261A"/>
    <w:rsid w:val="00482669"/>
    <w:rsid w:val="004826E9"/>
    <w:rsid w:val="004828B0"/>
    <w:rsid w:val="00482D28"/>
    <w:rsid w:val="00483586"/>
    <w:rsid w:val="00483954"/>
    <w:rsid w:val="00483CE1"/>
    <w:rsid w:val="00483F88"/>
    <w:rsid w:val="00484106"/>
    <w:rsid w:val="00484820"/>
    <w:rsid w:val="00484F76"/>
    <w:rsid w:val="00485010"/>
    <w:rsid w:val="0048503F"/>
    <w:rsid w:val="00485129"/>
    <w:rsid w:val="00485224"/>
    <w:rsid w:val="0048584D"/>
    <w:rsid w:val="00485885"/>
    <w:rsid w:val="004858A6"/>
    <w:rsid w:val="00485AEB"/>
    <w:rsid w:val="00485E49"/>
    <w:rsid w:val="004860AC"/>
    <w:rsid w:val="004861C7"/>
    <w:rsid w:val="0048625C"/>
    <w:rsid w:val="004864AE"/>
    <w:rsid w:val="00486530"/>
    <w:rsid w:val="00486910"/>
    <w:rsid w:val="00486B83"/>
    <w:rsid w:val="00486BED"/>
    <w:rsid w:val="00486C64"/>
    <w:rsid w:val="00486F35"/>
    <w:rsid w:val="00487523"/>
    <w:rsid w:val="00487C69"/>
    <w:rsid w:val="00487CBB"/>
    <w:rsid w:val="00487E5D"/>
    <w:rsid w:val="00487F27"/>
    <w:rsid w:val="00487FFB"/>
    <w:rsid w:val="0049000D"/>
    <w:rsid w:val="004904F0"/>
    <w:rsid w:val="004906F0"/>
    <w:rsid w:val="0049081F"/>
    <w:rsid w:val="00490A19"/>
    <w:rsid w:val="00490A1E"/>
    <w:rsid w:val="00490DC7"/>
    <w:rsid w:val="00490EC5"/>
    <w:rsid w:val="00491380"/>
    <w:rsid w:val="00491645"/>
    <w:rsid w:val="0049176F"/>
    <w:rsid w:val="004919A6"/>
    <w:rsid w:val="00491C6D"/>
    <w:rsid w:val="00491E26"/>
    <w:rsid w:val="00492062"/>
    <w:rsid w:val="004922C5"/>
    <w:rsid w:val="00492AF7"/>
    <w:rsid w:val="00492BF1"/>
    <w:rsid w:val="00492C87"/>
    <w:rsid w:val="004933A9"/>
    <w:rsid w:val="004934C3"/>
    <w:rsid w:val="00493754"/>
    <w:rsid w:val="004938AD"/>
    <w:rsid w:val="00493EAE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5FCE"/>
    <w:rsid w:val="00496044"/>
    <w:rsid w:val="0049616D"/>
    <w:rsid w:val="00496214"/>
    <w:rsid w:val="004962CE"/>
    <w:rsid w:val="00496F62"/>
    <w:rsid w:val="004973C9"/>
    <w:rsid w:val="004973D3"/>
    <w:rsid w:val="004975E1"/>
    <w:rsid w:val="00497644"/>
    <w:rsid w:val="004978A9"/>
    <w:rsid w:val="00497C96"/>
    <w:rsid w:val="004A050C"/>
    <w:rsid w:val="004A0590"/>
    <w:rsid w:val="004A0780"/>
    <w:rsid w:val="004A090C"/>
    <w:rsid w:val="004A099A"/>
    <w:rsid w:val="004A0A84"/>
    <w:rsid w:val="004A10B3"/>
    <w:rsid w:val="004A180E"/>
    <w:rsid w:val="004A19D6"/>
    <w:rsid w:val="004A1A74"/>
    <w:rsid w:val="004A1AD6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2CDB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7CC"/>
    <w:rsid w:val="004A5901"/>
    <w:rsid w:val="004A5968"/>
    <w:rsid w:val="004A5976"/>
    <w:rsid w:val="004A5D66"/>
    <w:rsid w:val="004A5DE1"/>
    <w:rsid w:val="004A609A"/>
    <w:rsid w:val="004A620A"/>
    <w:rsid w:val="004A67A8"/>
    <w:rsid w:val="004A6A7D"/>
    <w:rsid w:val="004A6D50"/>
    <w:rsid w:val="004A71BA"/>
    <w:rsid w:val="004A74C4"/>
    <w:rsid w:val="004A7692"/>
    <w:rsid w:val="004A7A45"/>
    <w:rsid w:val="004A7AF7"/>
    <w:rsid w:val="004A7B0B"/>
    <w:rsid w:val="004A7CFE"/>
    <w:rsid w:val="004A7FE4"/>
    <w:rsid w:val="004B036E"/>
    <w:rsid w:val="004B04C9"/>
    <w:rsid w:val="004B05EC"/>
    <w:rsid w:val="004B0601"/>
    <w:rsid w:val="004B08F6"/>
    <w:rsid w:val="004B0929"/>
    <w:rsid w:val="004B0978"/>
    <w:rsid w:val="004B0CC4"/>
    <w:rsid w:val="004B16FC"/>
    <w:rsid w:val="004B17CB"/>
    <w:rsid w:val="004B1974"/>
    <w:rsid w:val="004B1A16"/>
    <w:rsid w:val="004B1E66"/>
    <w:rsid w:val="004B207B"/>
    <w:rsid w:val="004B219B"/>
    <w:rsid w:val="004B224D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545"/>
    <w:rsid w:val="004B37B9"/>
    <w:rsid w:val="004B3903"/>
    <w:rsid w:val="004B3A12"/>
    <w:rsid w:val="004B3A38"/>
    <w:rsid w:val="004B4056"/>
    <w:rsid w:val="004B417D"/>
    <w:rsid w:val="004B439F"/>
    <w:rsid w:val="004B4836"/>
    <w:rsid w:val="004B4AFF"/>
    <w:rsid w:val="004B4B23"/>
    <w:rsid w:val="004B4B73"/>
    <w:rsid w:val="004B4C39"/>
    <w:rsid w:val="004B5291"/>
    <w:rsid w:val="004B5303"/>
    <w:rsid w:val="004B53A5"/>
    <w:rsid w:val="004B56C4"/>
    <w:rsid w:val="004B591B"/>
    <w:rsid w:val="004B5A7C"/>
    <w:rsid w:val="004B5E5D"/>
    <w:rsid w:val="004B5FE7"/>
    <w:rsid w:val="004B6263"/>
    <w:rsid w:val="004B62C8"/>
    <w:rsid w:val="004B6344"/>
    <w:rsid w:val="004B6379"/>
    <w:rsid w:val="004B654B"/>
    <w:rsid w:val="004B65E7"/>
    <w:rsid w:val="004B70EE"/>
    <w:rsid w:val="004B73DF"/>
    <w:rsid w:val="004B7513"/>
    <w:rsid w:val="004B7700"/>
    <w:rsid w:val="004B7A91"/>
    <w:rsid w:val="004B7B4D"/>
    <w:rsid w:val="004B7CBC"/>
    <w:rsid w:val="004B7CE6"/>
    <w:rsid w:val="004C0205"/>
    <w:rsid w:val="004C02A4"/>
    <w:rsid w:val="004C035B"/>
    <w:rsid w:val="004C0422"/>
    <w:rsid w:val="004C06FD"/>
    <w:rsid w:val="004C09B4"/>
    <w:rsid w:val="004C0F5F"/>
    <w:rsid w:val="004C1445"/>
    <w:rsid w:val="004C145A"/>
    <w:rsid w:val="004C1460"/>
    <w:rsid w:val="004C1584"/>
    <w:rsid w:val="004C1763"/>
    <w:rsid w:val="004C185A"/>
    <w:rsid w:val="004C1874"/>
    <w:rsid w:val="004C1B4D"/>
    <w:rsid w:val="004C1D5A"/>
    <w:rsid w:val="004C1D81"/>
    <w:rsid w:val="004C1EC8"/>
    <w:rsid w:val="004C1FAF"/>
    <w:rsid w:val="004C2089"/>
    <w:rsid w:val="004C20AD"/>
    <w:rsid w:val="004C2284"/>
    <w:rsid w:val="004C2698"/>
    <w:rsid w:val="004C2B8B"/>
    <w:rsid w:val="004C2D56"/>
    <w:rsid w:val="004C316D"/>
    <w:rsid w:val="004C3310"/>
    <w:rsid w:val="004C3A24"/>
    <w:rsid w:val="004C3B7B"/>
    <w:rsid w:val="004C3E0B"/>
    <w:rsid w:val="004C3EE2"/>
    <w:rsid w:val="004C3FAD"/>
    <w:rsid w:val="004C43F0"/>
    <w:rsid w:val="004C4654"/>
    <w:rsid w:val="004C4A20"/>
    <w:rsid w:val="004C4BAA"/>
    <w:rsid w:val="004C4C36"/>
    <w:rsid w:val="004C548F"/>
    <w:rsid w:val="004C5953"/>
    <w:rsid w:val="004C5A0B"/>
    <w:rsid w:val="004C5B12"/>
    <w:rsid w:val="004C5B3F"/>
    <w:rsid w:val="004C645B"/>
    <w:rsid w:val="004C64DB"/>
    <w:rsid w:val="004C6860"/>
    <w:rsid w:val="004C69EE"/>
    <w:rsid w:val="004C69F4"/>
    <w:rsid w:val="004C6CA4"/>
    <w:rsid w:val="004C6CF7"/>
    <w:rsid w:val="004C6E72"/>
    <w:rsid w:val="004C6F8B"/>
    <w:rsid w:val="004C7363"/>
    <w:rsid w:val="004C76CE"/>
    <w:rsid w:val="004D000D"/>
    <w:rsid w:val="004D0359"/>
    <w:rsid w:val="004D0502"/>
    <w:rsid w:val="004D0646"/>
    <w:rsid w:val="004D0ACC"/>
    <w:rsid w:val="004D0DD2"/>
    <w:rsid w:val="004D15CD"/>
    <w:rsid w:val="004D17EA"/>
    <w:rsid w:val="004D183E"/>
    <w:rsid w:val="004D18DC"/>
    <w:rsid w:val="004D1B31"/>
    <w:rsid w:val="004D1F61"/>
    <w:rsid w:val="004D2286"/>
    <w:rsid w:val="004D22E1"/>
    <w:rsid w:val="004D278A"/>
    <w:rsid w:val="004D2AC8"/>
    <w:rsid w:val="004D2DF9"/>
    <w:rsid w:val="004D2F0B"/>
    <w:rsid w:val="004D3020"/>
    <w:rsid w:val="004D306A"/>
    <w:rsid w:val="004D3116"/>
    <w:rsid w:val="004D3B30"/>
    <w:rsid w:val="004D3FCF"/>
    <w:rsid w:val="004D4156"/>
    <w:rsid w:val="004D4163"/>
    <w:rsid w:val="004D4296"/>
    <w:rsid w:val="004D44D7"/>
    <w:rsid w:val="004D4692"/>
    <w:rsid w:val="004D4A2C"/>
    <w:rsid w:val="004D4C72"/>
    <w:rsid w:val="004D4FA0"/>
    <w:rsid w:val="004D5000"/>
    <w:rsid w:val="004D5169"/>
    <w:rsid w:val="004D516B"/>
    <w:rsid w:val="004D5757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BBE"/>
    <w:rsid w:val="004D7EE7"/>
    <w:rsid w:val="004D7FAD"/>
    <w:rsid w:val="004E01F4"/>
    <w:rsid w:val="004E0275"/>
    <w:rsid w:val="004E03DC"/>
    <w:rsid w:val="004E06AC"/>
    <w:rsid w:val="004E099E"/>
    <w:rsid w:val="004E0B95"/>
    <w:rsid w:val="004E0D88"/>
    <w:rsid w:val="004E0E5E"/>
    <w:rsid w:val="004E1208"/>
    <w:rsid w:val="004E1229"/>
    <w:rsid w:val="004E14C0"/>
    <w:rsid w:val="004E1628"/>
    <w:rsid w:val="004E16B7"/>
    <w:rsid w:val="004E17DD"/>
    <w:rsid w:val="004E1967"/>
    <w:rsid w:val="004E1E0B"/>
    <w:rsid w:val="004E1EA6"/>
    <w:rsid w:val="004E1EE7"/>
    <w:rsid w:val="004E2053"/>
    <w:rsid w:val="004E2080"/>
    <w:rsid w:val="004E24DC"/>
    <w:rsid w:val="004E25E2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840"/>
    <w:rsid w:val="004E497B"/>
    <w:rsid w:val="004E4A90"/>
    <w:rsid w:val="004E4AE8"/>
    <w:rsid w:val="004E4B20"/>
    <w:rsid w:val="004E4B3B"/>
    <w:rsid w:val="004E4D80"/>
    <w:rsid w:val="004E4DBB"/>
    <w:rsid w:val="004E4E42"/>
    <w:rsid w:val="004E4E75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85E"/>
    <w:rsid w:val="004E7CE7"/>
    <w:rsid w:val="004E7FD2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06D"/>
    <w:rsid w:val="004F2121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E31"/>
    <w:rsid w:val="004F2FCC"/>
    <w:rsid w:val="004F3398"/>
    <w:rsid w:val="004F353E"/>
    <w:rsid w:val="004F3781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77D"/>
    <w:rsid w:val="004F5895"/>
    <w:rsid w:val="004F5BF8"/>
    <w:rsid w:val="004F60B2"/>
    <w:rsid w:val="004F631D"/>
    <w:rsid w:val="004F6457"/>
    <w:rsid w:val="004F645C"/>
    <w:rsid w:val="004F6634"/>
    <w:rsid w:val="004F678F"/>
    <w:rsid w:val="004F67EE"/>
    <w:rsid w:val="004F6941"/>
    <w:rsid w:val="004F69E1"/>
    <w:rsid w:val="004F6A78"/>
    <w:rsid w:val="004F6A90"/>
    <w:rsid w:val="004F6CBF"/>
    <w:rsid w:val="004F6F99"/>
    <w:rsid w:val="004F70C8"/>
    <w:rsid w:val="004F70DD"/>
    <w:rsid w:val="004F71AF"/>
    <w:rsid w:val="004F7897"/>
    <w:rsid w:val="004F7932"/>
    <w:rsid w:val="004F79B4"/>
    <w:rsid w:val="004F7F20"/>
    <w:rsid w:val="00500471"/>
    <w:rsid w:val="005004B8"/>
    <w:rsid w:val="005004BB"/>
    <w:rsid w:val="00500685"/>
    <w:rsid w:val="005006C5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1F93"/>
    <w:rsid w:val="00502897"/>
    <w:rsid w:val="00502986"/>
    <w:rsid w:val="00503124"/>
    <w:rsid w:val="00503190"/>
    <w:rsid w:val="00503310"/>
    <w:rsid w:val="00503476"/>
    <w:rsid w:val="00503499"/>
    <w:rsid w:val="00503602"/>
    <w:rsid w:val="00503610"/>
    <w:rsid w:val="005036A2"/>
    <w:rsid w:val="00503C4D"/>
    <w:rsid w:val="00503D6C"/>
    <w:rsid w:val="00503F1B"/>
    <w:rsid w:val="00504007"/>
    <w:rsid w:val="00504601"/>
    <w:rsid w:val="0050481E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EB6"/>
    <w:rsid w:val="0050638C"/>
    <w:rsid w:val="005063DD"/>
    <w:rsid w:val="005064A2"/>
    <w:rsid w:val="005065A9"/>
    <w:rsid w:val="00506601"/>
    <w:rsid w:val="00506D3A"/>
    <w:rsid w:val="00506E1E"/>
    <w:rsid w:val="00507018"/>
    <w:rsid w:val="005071FB"/>
    <w:rsid w:val="00507217"/>
    <w:rsid w:val="005073EB"/>
    <w:rsid w:val="0050740E"/>
    <w:rsid w:val="00507430"/>
    <w:rsid w:val="00507B3E"/>
    <w:rsid w:val="00507F6D"/>
    <w:rsid w:val="00510104"/>
    <w:rsid w:val="00510760"/>
    <w:rsid w:val="005107AA"/>
    <w:rsid w:val="005108E3"/>
    <w:rsid w:val="00510A06"/>
    <w:rsid w:val="00510CBB"/>
    <w:rsid w:val="00510F0B"/>
    <w:rsid w:val="005113A2"/>
    <w:rsid w:val="005114CE"/>
    <w:rsid w:val="005114DB"/>
    <w:rsid w:val="005116F8"/>
    <w:rsid w:val="00511AE3"/>
    <w:rsid w:val="00511C8E"/>
    <w:rsid w:val="00511F8C"/>
    <w:rsid w:val="0051224A"/>
    <w:rsid w:val="005125CE"/>
    <w:rsid w:val="00512624"/>
    <w:rsid w:val="00512EDD"/>
    <w:rsid w:val="00513305"/>
    <w:rsid w:val="0051350F"/>
    <w:rsid w:val="005136DF"/>
    <w:rsid w:val="00513EE9"/>
    <w:rsid w:val="00513F49"/>
    <w:rsid w:val="00514145"/>
    <w:rsid w:val="005141D8"/>
    <w:rsid w:val="005146D6"/>
    <w:rsid w:val="00514776"/>
    <w:rsid w:val="00514840"/>
    <w:rsid w:val="00514AD9"/>
    <w:rsid w:val="00514B4D"/>
    <w:rsid w:val="00514C2E"/>
    <w:rsid w:val="00514FAC"/>
    <w:rsid w:val="00515434"/>
    <w:rsid w:val="0051571E"/>
    <w:rsid w:val="0051588B"/>
    <w:rsid w:val="00515C44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278"/>
    <w:rsid w:val="0052252A"/>
    <w:rsid w:val="0052276A"/>
    <w:rsid w:val="00522AF6"/>
    <w:rsid w:val="00522C35"/>
    <w:rsid w:val="00522CAC"/>
    <w:rsid w:val="00522FA9"/>
    <w:rsid w:val="00523260"/>
    <w:rsid w:val="00523605"/>
    <w:rsid w:val="00523C79"/>
    <w:rsid w:val="00523FA6"/>
    <w:rsid w:val="005240DD"/>
    <w:rsid w:val="0052416E"/>
    <w:rsid w:val="005243BA"/>
    <w:rsid w:val="005247E7"/>
    <w:rsid w:val="0052484D"/>
    <w:rsid w:val="00524957"/>
    <w:rsid w:val="00524D22"/>
    <w:rsid w:val="00524E8D"/>
    <w:rsid w:val="005251A3"/>
    <w:rsid w:val="005253F4"/>
    <w:rsid w:val="005253F6"/>
    <w:rsid w:val="0052544C"/>
    <w:rsid w:val="0052555D"/>
    <w:rsid w:val="00525641"/>
    <w:rsid w:val="00525B02"/>
    <w:rsid w:val="00525C07"/>
    <w:rsid w:val="00525E5B"/>
    <w:rsid w:val="00526536"/>
    <w:rsid w:val="00526DCB"/>
    <w:rsid w:val="00526EBA"/>
    <w:rsid w:val="00526FC1"/>
    <w:rsid w:val="00527103"/>
    <w:rsid w:val="00527190"/>
    <w:rsid w:val="0052741D"/>
    <w:rsid w:val="0052752D"/>
    <w:rsid w:val="00527626"/>
    <w:rsid w:val="00527770"/>
    <w:rsid w:val="0052796E"/>
    <w:rsid w:val="00527CC7"/>
    <w:rsid w:val="00527E27"/>
    <w:rsid w:val="00530291"/>
    <w:rsid w:val="00530375"/>
    <w:rsid w:val="00530413"/>
    <w:rsid w:val="005307BD"/>
    <w:rsid w:val="00530AF4"/>
    <w:rsid w:val="00530D27"/>
    <w:rsid w:val="00530E81"/>
    <w:rsid w:val="00530F2F"/>
    <w:rsid w:val="00530FBA"/>
    <w:rsid w:val="005310CA"/>
    <w:rsid w:val="00531129"/>
    <w:rsid w:val="00531404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393F"/>
    <w:rsid w:val="00533A13"/>
    <w:rsid w:val="00533A5A"/>
    <w:rsid w:val="00533CF2"/>
    <w:rsid w:val="00533E54"/>
    <w:rsid w:val="00533FBE"/>
    <w:rsid w:val="0053424E"/>
    <w:rsid w:val="0053427D"/>
    <w:rsid w:val="00534283"/>
    <w:rsid w:val="005346CE"/>
    <w:rsid w:val="005348C1"/>
    <w:rsid w:val="005350AE"/>
    <w:rsid w:val="00535449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7F"/>
    <w:rsid w:val="005370BF"/>
    <w:rsid w:val="0053729A"/>
    <w:rsid w:val="00537877"/>
    <w:rsid w:val="005378A8"/>
    <w:rsid w:val="005378E1"/>
    <w:rsid w:val="00537A4A"/>
    <w:rsid w:val="00537B8E"/>
    <w:rsid w:val="00537D9B"/>
    <w:rsid w:val="00537E3C"/>
    <w:rsid w:val="00537F5F"/>
    <w:rsid w:val="00540051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E00"/>
    <w:rsid w:val="005422EE"/>
    <w:rsid w:val="005424D5"/>
    <w:rsid w:val="0054259B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47F"/>
    <w:rsid w:val="005467CA"/>
    <w:rsid w:val="00546D7E"/>
    <w:rsid w:val="00546F31"/>
    <w:rsid w:val="0054746B"/>
    <w:rsid w:val="005474B9"/>
    <w:rsid w:val="005475A3"/>
    <w:rsid w:val="00547B38"/>
    <w:rsid w:val="00547C3B"/>
    <w:rsid w:val="00547ED5"/>
    <w:rsid w:val="005501D7"/>
    <w:rsid w:val="00550205"/>
    <w:rsid w:val="005502CD"/>
    <w:rsid w:val="005502EE"/>
    <w:rsid w:val="00550304"/>
    <w:rsid w:val="00550441"/>
    <w:rsid w:val="00550960"/>
    <w:rsid w:val="005509C8"/>
    <w:rsid w:val="00550AD0"/>
    <w:rsid w:val="005512ED"/>
    <w:rsid w:val="00551405"/>
    <w:rsid w:val="00551497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BBA"/>
    <w:rsid w:val="00552C8F"/>
    <w:rsid w:val="00552D86"/>
    <w:rsid w:val="00553242"/>
    <w:rsid w:val="00553271"/>
    <w:rsid w:val="0055329F"/>
    <w:rsid w:val="0055343A"/>
    <w:rsid w:val="00553C28"/>
    <w:rsid w:val="00553D54"/>
    <w:rsid w:val="00553DAA"/>
    <w:rsid w:val="00553DF1"/>
    <w:rsid w:val="00554162"/>
    <w:rsid w:val="00554258"/>
    <w:rsid w:val="00554964"/>
    <w:rsid w:val="00554C56"/>
    <w:rsid w:val="00554C9D"/>
    <w:rsid w:val="00555787"/>
    <w:rsid w:val="005557A0"/>
    <w:rsid w:val="00555B39"/>
    <w:rsid w:val="00555FA8"/>
    <w:rsid w:val="0055616C"/>
    <w:rsid w:val="00556899"/>
    <w:rsid w:val="005568FA"/>
    <w:rsid w:val="0055726C"/>
    <w:rsid w:val="005572E3"/>
    <w:rsid w:val="0055796E"/>
    <w:rsid w:val="0056037B"/>
    <w:rsid w:val="0056053A"/>
    <w:rsid w:val="005606C8"/>
    <w:rsid w:val="005609A2"/>
    <w:rsid w:val="00560C20"/>
    <w:rsid w:val="00560D2A"/>
    <w:rsid w:val="00560D74"/>
    <w:rsid w:val="00560F6A"/>
    <w:rsid w:val="005610E5"/>
    <w:rsid w:val="00561444"/>
    <w:rsid w:val="00561886"/>
    <w:rsid w:val="00561983"/>
    <w:rsid w:val="00561B65"/>
    <w:rsid w:val="00561D52"/>
    <w:rsid w:val="00561FA4"/>
    <w:rsid w:val="00561FB9"/>
    <w:rsid w:val="005621C3"/>
    <w:rsid w:val="005622D0"/>
    <w:rsid w:val="0056237A"/>
    <w:rsid w:val="00562558"/>
    <w:rsid w:val="0056276B"/>
    <w:rsid w:val="0056297D"/>
    <w:rsid w:val="00562CCF"/>
    <w:rsid w:val="005632A9"/>
    <w:rsid w:val="005632DE"/>
    <w:rsid w:val="0056357D"/>
    <w:rsid w:val="00563582"/>
    <w:rsid w:val="00563730"/>
    <w:rsid w:val="00563748"/>
    <w:rsid w:val="0056392D"/>
    <w:rsid w:val="00563980"/>
    <w:rsid w:val="00563C58"/>
    <w:rsid w:val="00564097"/>
    <w:rsid w:val="00564315"/>
    <w:rsid w:val="00564341"/>
    <w:rsid w:val="005646A4"/>
    <w:rsid w:val="00564836"/>
    <w:rsid w:val="005648CC"/>
    <w:rsid w:val="00564903"/>
    <w:rsid w:val="00564C31"/>
    <w:rsid w:val="00564C66"/>
    <w:rsid w:val="00564CA1"/>
    <w:rsid w:val="00564F6B"/>
    <w:rsid w:val="00564F8B"/>
    <w:rsid w:val="00565395"/>
    <w:rsid w:val="00565CD8"/>
    <w:rsid w:val="00565FEA"/>
    <w:rsid w:val="00566007"/>
    <w:rsid w:val="00566924"/>
    <w:rsid w:val="00566B97"/>
    <w:rsid w:val="00566CB7"/>
    <w:rsid w:val="0056769F"/>
    <w:rsid w:val="0056774A"/>
    <w:rsid w:val="00567C3B"/>
    <w:rsid w:val="00567DA3"/>
    <w:rsid w:val="00567EA8"/>
    <w:rsid w:val="00567F03"/>
    <w:rsid w:val="0057058C"/>
    <w:rsid w:val="005707A5"/>
    <w:rsid w:val="0057083C"/>
    <w:rsid w:val="00570AEE"/>
    <w:rsid w:val="00570D4B"/>
    <w:rsid w:val="005713B6"/>
    <w:rsid w:val="005713DA"/>
    <w:rsid w:val="0057197E"/>
    <w:rsid w:val="005719B9"/>
    <w:rsid w:val="00571B4F"/>
    <w:rsid w:val="00571B80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6B"/>
    <w:rsid w:val="00573ED6"/>
    <w:rsid w:val="005744D3"/>
    <w:rsid w:val="00574518"/>
    <w:rsid w:val="0057463D"/>
    <w:rsid w:val="00574676"/>
    <w:rsid w:val="005747E9"/>
    <w:rsid w:val="00574B6B"/>
    <w:rsid w:val="00574E55"/>
    <w:rsid w:val="00575341"/>
    <w:rsid w:val="0057542D"/>
    <w:rsid w:val="00575476"/>
    <w:rsid w:val="005761C3"/>
    <w:rsid w:val="00576335"/>
    <w:rsid w:val="00576691"/>
    <w:rsid w:val="00576738"/>
    <w:rsid w:val="005767E1"/>
    <w:rsid w:val="00576EFF"/>
    <w:rsid w:val="005770F0"/>
    <w:rsid w:val="00577223"/>
    <w:rsid w:val="00577267"/>
    <w:rsid w:val="005772EE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7DC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9EF"/>
    <w:rsid w:val="00585A24"/>
    <w:rsid w:val="00586037"/>
    <w:rsid w:val="005860C3"/>
    <w:rsid w:val="00586375"/>
    <w:rsid w:val="005869FA"/>
    <w:rsid w:val="00586D40"/>
    <w:rsid w:val="00586E6F"/>
    <w:rsid w:val="005871F4"/>
    <w:rsid w:val="0058724F"/>
    <w:rsid w:val="005873DB"/>
    <w:rsid w:val="0058749D"/>
    <w:rsid w:val="00587748"/>
    <w:rsid w:val="00587F4E"/>
    <w:rsid w:val="005901EC"/>
    <w:rsid w:val="00590221"/>
    <w:rsid w:val="00590A47"/>
    <w:rsid w:val="00590D30"/>
    <w:rsid w:val="00591059"/>
    <w:rsid w:val="00591172"/>
    <w:rsid w:val="00591359"/>
    <w:rsid w:val="0059140D"/>
    <w:rsid w:val="00591758"/>
    <w:rsid w:val="00591982"/>
    <w:rsid w:val="00591EB4"/>
    <w:rsid w:val="00591F07"/>
    <w:rsid w:val="0059205C"/>
    <w:rsid w:val="00592348"/>
    <w:rsid w:val="00592426"/>
    <w:rsid w:val="005925B4"/>
    <w:rsid w:val="005925D9"/>
    <w:rsid w:val="00592BAC"/>
    <w:rsid w:val="00592EBB"/>
    <w:rsid w:val="0059316E"/>
    <w:rsid w:val="0059330E"/>
    <w:rsid w:val="0059334B"/>
    <w:rsid w:val="005933BC"/>
    <w:rsid w:val="0059343D"/>
    <w:rsid w:val="00593706"/>
    <w:rsid w:val="00593746"/>
    <w:rsid w:val="005937E5"/>
    <w:rsid w:val="0059385F"/>
    <w:rsid w:val="00593C33"/>
    <w:rsid w:val="00593CB6"/>
    <w:rsid w:val="00593F8D"/>
    <w:rsid w:val="00594551"/>
    <w:rsid w:val="00594A9D"/>
    <w:rsid w:val="00594CAA"/>
    <w:rsid w:val="005952DA"/>
    <w:rsid w:val="0059533A"/>
    <w:rsid w:val="005956A0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A068B"/>
    <w:rsid w:val="005A06E3"/>
    <w:rsid w:val="005A077B"/>
    <w:rsid w:val="005A0AA1"/>
    <w:rsid w:val="005A0CE1"/>
    <w:rsid w:val="005A0DEC"/>
    <w:rsid w:val="005A0E71"/>
    <w:rsid w:val="005A1000"/>
    <w:rsid w:val="005A104F"/>
    <w:rsid w:val="005A14AA"/>
    <w:rsid w:val="005A174E"/>
    <w:rsid w:val="005A1906"/>
    <w:rsid w:val="005A19F1"/>
    <w:rsid w:val="005A1FC5"/>
    <w:rsid w:val="005A1FD1"/>
    <w:rsid w:val="005A21E3"/>
    <w:rsid w:val="005A2586"/>
    <w:rsid w:val="005A2764"/>
    <w:rsid w:val="005A2C4F"/>
    <w:rsid w:val="005A2DD8"/>
    <w:rsid w:val="005A3563"/>
    <w:rsid w:val="005A3C26"/>
    <w:rsid w:val="005A3EDF"/>
    <w:rsid w:val="005A3F9F"/>
    <w:rsid w:val="005A3FD2"/>
    <w:rsid w:val="005A415A"/>
    <w:rsid w:val="005A446F"/>
    <w:rsid w:val="005A487B"/>
    <w:rsid w:val="005A4A9B"/>
    <w:rsid w:val="005A4BC6"/>
    <w:rsid w:val="005A4C46"/>
    <w:rsid w:val="005A4E80"/>
    <w:rsid w:val="005A5032"/>
    <w:rsid w:val="005A5A99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568"/>
    <w:rsid w:val="005A6A95"/>
    <w:rsid w:val="005A6AA2"/>
    <w:rsid w:val="005A6CD8"/>
    <w:rsid w:val="005A7104"/>
    <w:rsid w:val="005A71F6"/>
    <w:rsid w:val="005A789D"/>
    <w:rsid w:val="005A78F8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2D6"/>
    <w:rsid w:val="005B1672"/>
    <w:rsid w:val="005B1678"/>
    <w:rsid w:val="005B1710"/>
    <w:rsid w:val="005B17E1"/>
    <w:rsid w:val="005B1D00"/>
    <w:rsid w:val="005B2058"/>
    <w:rsid w:val="005B209F"/>
    <w:rsid w:val="005B2139"/>
    <w:rsid w:val="005B2A55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3FF9"/>
    <w:rsid w:val="005B41D3"/>
    <w:rsid w:val="005B43D6"/>
    <w:rsid w:val="005B4495"/>
    <w:rsid w:val="005B450D"/>
    <w:rsid w:val="005B4561"/>
    <w:rsid w:val="005B4570"/>
    <w:rsid w:val="005B46CC"/>
    <w:rsid w:val="005B4757"/>
    <w:rsid w:val="005B4A53"/>
    <w:rsid w:val="005B4C42"/>
    <w:rsid w:val="005B4DD1"/>
    <w:rsid w:val="005B4F30"/>
    <w:rsid w:val="005B518A"/>
    <w:rsid w:val="005B5642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6F22"/>
    <w:rsid w:val="005B704B"/>
    <w:rsid w:val="005B70E3"/>
    <w:rsid w:val="005B73AC"/>
    <w:rsid w:val="005B748A"/>
    <w:rsid w:val="005B79E6"/>
    <w:rsid w:val="005B7D74"/>
    <w:rsid w:val="005B7F30"/>
    <w:rsid w:val="005C056D"/>
    <w:rsid w:val="005C0BE0"/>
    <w:rsid w:val="005C0D83"/>
    <w:rsid w:val="005C1147"/>
    <w:rsid w:val="005C1520"/>
    <w:rsid w:val="005C16A1"/>
    <w:rsid w:val="005C1F27"/>
    <w:rsid w:val="005C1F58"/>
    <w:rsid w:val="005C1FFE"/>
    <w:rsid w:val="005C215A"/>
    <w:rsid w:val="005C21AE"/>
    <w:rsid w:val="005C2250"/>
    <w:rsid w:val="005C2264"/>
    <w:rsid w:val="005C2282"/>
    <w:rsid w:val="005C2C53"/>
    <w:rsid w:val="005C2E9E"/>
    <w:rsid w:val="005C2F4A"/>
    <w:rsid w:val="005C3115"/>
    <w:rsid w:val="005C31B6"/>
    <w:rsid w:val="005C3273"/>
    <w:rsid w:val="005C3377"/>
    <w:rsid w:val="005C3498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182"/>
    <w:rsid w:val="005C63EC"/>
    <w:rsid w:val="005C6BB1"/>
    <w:rsid w:val="005C6CAB"/>
    <w:rsid w:val="005C6D0C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2778"/>
    <w:rsid w:val="005D303D"/>
    <w:rsid w:val="005D3156"/>
    <w:rsid w:val="005D35CA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92A"/>
    <w:rsid w:val="005D6DE8"/>
    <w:rsid w:val="005D6DFB"/>
    <w:rsid w:val="005D6E08"/>
    <w:rsid w:val="005D79CE"/>
    <w:rsid w:val="005E0020"/>
    <w:rsid w:val="005E0337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693"/>
    <w:rsid w:val="005E2816"/>
    <w:rsid w:val="005E28E8"/>
    <w:rsid w:val="005E2A7A"/>
    <w:rsid w:val="005E2F87"/>
    <w:rsid w:val="005E2FE4"/>
    <w:rsid w:val="005E2FF3"/>
    <w:rsid w:val="005E31CB"/>
    <w:rsid w:val="005E3678"/>
    <w:rsid w:val="005E3734"/>
    <w:rsid w:val="005E386E"/>
    <w:rsid w:val="005E44A0"/>
    <w:rsid w:val="005E45C9"/>
    <w:rsid w:val="005E45F1"/>
    <w:rsid w:val="005E47F5"/>
    <w:rsid w:val="005E48E8"/>
    <w:rsid w:val="005E4ADB"/>
    <w:rsid w:val="005E4B28"/>
    <w:rsid w:val="005E4C2B"/>
    <w:rsid w:val="005E4CE4"/>
    <w:rsid w:val="005E514A"/>
    <w:rsid w:val="005E528F"/>
    <w:rsid w:val="005E546F"/>
    <w:rsid w:val="005E54C6"/>
    <w:rsid w:val="005E5703"/>
    <w:rsid w:val="005E590C"/>
    <w:rsid w:val="005E5989"/>
    <w:rsid w:val="005E5A33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337"/>
    <w:rsid w:val="005E7AA4"/>
    <w:rsid w:val="005E7C1D"/>
    <w:rsid w:val="005E7C8A"/>
    <w:rsid w:val="005F025E"/>
    <w:rsid w:val="005F09D8"/>
    <w:rsid w:val="005F0B5B"/>
    <w:rsid w:val="005F0D01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9BA"/>
    <w:rsid w:val="005F3A0C"/>
    <w:rsid w:val="005F3AFE"/>
    <w:rsid w:val="005F40FD"/>
    <w:rsid w:val="005F44F1"/>
    <w:rsid w:val="005F458C"/>
    <w:rsid w:val="005F4A11"/>
    <w:rsid w:val="005F4C81"/>
    <w:rsid w:val="005F51DC"/>
    <w:rsid w:val="005F53A7"/>
    <w:rsid w:val="005F53B0"/>
    <w:rsid w:val="005F5432"/>
    <w:rsid w:val="005F555C"/>
    <w:rsid w:val="005F58CF"/>
    <w:rsid w:val="005F5911"/>
    <w:rsid w:val="005F59C2"/>
    <w:rsid w:val="005F5C00"/>
    <w:rsid w:val="005F5FF2"/>
    <w:rsid w:val="005F6357"/>
    <w:rsid w:val="005F6486"/>
    <w:rsid w:val="005F6527"/>
    <w:rsid w:val="005F6554"/>
    <w:rsid w:val="005F6A5C"/>
    <w:rsid w:val="005F76DF"/>
    <w:rsid w:val="005F7BC2"/>
    <w:rsid w:val="005F7C03"/>
    <w:rsid w:val="005F7D23"/>
    <w:rsid w:val="005F7DFE"/>
    <w:rsid w:val="006001D4"/>
    <w:rsid w:val="00600225"/>
    <w:rsid w:val="0060081B"/>
    <w:rsid w:val="00600E67"/>
    <w:rsid w:val="00600FBC"/>
    <w:rsid w:val="00601414"/>
    <w:rsid w:val="00601A85"/>
    <w:rsid w:val="00601AA6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447"/>
    <w:rsid w:val="00605589"/>
    <w:rsid w:val="006057BE"/>
    <w:rsid w:val="006058C4"/>
    <w:rsid w:val="00605A56"/>
    <w:rsid w:val="00605B97"/>
    <w:rsid w:val="00605EAE"/>
    <w:rsid w:val="00605FA6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8E3"/>
    <w:rsid w:val="006108FB"/>
    <w:rsid w:val="00610A0D"/>
    <w:rsid w:val="00610B75"/>
    <w:rsid w:val="00610B88"/>
    <w:rsid w:val="00610B8B"/>
    <w:rsid w:val="00610DD1"/>
    <w:rsid w:val="00610E46"/>
    <w:rsid w:val="006110E9"/>
    <w:rsid w:val="0061123A"/>
    <w:rsid w:val="00611887"/>
    <w:rsid w:val="00611915"/>
    <w:rsid w:val="00611E0E"/>
    <w:rsid w:val="00611EB2"/>
    <w:rsid w:val="006120A2"/>
    <w:rsid w:val="0061219D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75D"/>
    <w:rsid w:val="00615DF3"/>
    <w:rsid w:val="00615DFA"/>
    <w:rsid w:val="00615E08"/>
    <w:rsid w:val="0061613A"/>
    <w:rsid w:val="0061643C"/>
    <w:rsid w:val="00616548"/>
    <w:rsid w:val="00616608"/>
    <w:rsid w:val="00616764"/>
    <w:rsid w:val="00616A2C"/>
    <w:rsid w:val="00616B01"/>
    <w:rsid w:val="00616CF3"/>
    <w:rsid w:val="006172BC"/>
    <w:rsid w:val="00617608"/>
    <w:rsid w:val="00617704"/>
    <w:rsid w:val="00617712"/>
    <w:rsid w:val="00620195"/>
    <w:rsid w:val="0062025C"/>
    <w:rsid w:val="0062030D"/>
    <w:rsid w:val="00620429"/>
    <w:rsid w:val="00620467"/>
    <w:rsid w:val="00620661"/>
    <w:rsid w:val="006207D7"/>
    <w:rsid w:val="0062080A"/>
    <w:rsid w:val="00620929"/>
    <w:rsid w:val="00620BDD"/>
    <w:rsid w:val="006216A6"/>
    <w:rsid w:val="00621F63"/>
    <w:rsid w:val="006221D5"/>
    <w:rsid w:val="00622789"/>
    <w:rsid w:val="006227C3"/>
    <w:rsid w:val="00622CF2"/>
    <w:rsid w:val="006235B7"/>
    <w:rsid w:val="00623690"/>
    <w:rsid w:val="00623A3B"/>
    <w:rsid w:val="00623A62"/>
    <w:rsid w:val="00624125"/>
    <w:rsid w:val="00624284"/>
    <w:rsid w:val="006242AB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6AB"/>
    <w:rsid w:val="0062574F"/>
    <w:rsid w:val="0062578E"/>
    <w:rsid w:val="006259C0"/>
    <w:rsid w:val="00625AF8"/>
    <w:rsid w:val="0062635A"/>
    <w:rsid w:val="006264CE"/>
    <w:rsid w:val="006264E7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60B"/>
    <w:rsid w:val="006278C2"/>
    <w:rsid w:val="00627A6B"/>
    <w:rsid w:val="00627B78"/>
    <w:rsid w:val="0063061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D4F"/>
    <w:rsid w:val="00631EA0"/>
    <w:rsid w:val="00631F55"/>
    <w:rsid w:val="00632671"/>
    <w:rsid w:val="00632AAC"/>
    <w:rsid w:val="00632B79"/>
    <w:rsid w:val="00632BEC"/>
    <w:rsid w:val="00633178"/>
    <w:rsid w:val="00633265"/>
    <w:rsid w:val="006334CA"/>
    <w:rsid w:val="00633729"/>
    <w:rsid w:val="00633A83"/>
    <w:rsid w:val="00634734"/>
    <w:rsid w:val="00634736"/>
    <w:rsid w:val="00634A9C"/>
    <w:rsid w:val="00634AFB"/>
    <w:rsid w:val="00634B83"/>
    <w:rsid w:val="00634F04"/>
    <w:rsid w:val="00634F3F"/>
    <w:rsid w:val="006355C4"/>
    <w:rsid w:val="00635760"/>
    <w:rsid w:val="0063590A"/>
    <w:rsid w:val="00635ACB"/>
    <w:rsid w:val="00635D7B"/>
    <w:rsid w:val="00635E77"/>
    <w:rsid w:val="00636C8D"/>
    <w:rsid w:val="00636FDE"/>
    <w:rsid w:val="00637338"/>
    <w:rsid w:val="006375D4"/>
    <w:rsid w:val="0063779E"/>
    <w:rsid w:val="006377D3"/>
    <w:rsid w:val="006379F4"/>
    <w:rsid w:val="00637A84"/>
    <w:rsid w:val="00637E85"/>
    <w:rsid w:val="006402DE"/>
    <w:rsid w:val="00640477"/>
    <w:rsid w:val="006405F9"/>
    <w:rsid w:val="00640B62"/>
    <w:rsid w:val="00640B74"/>
    <w:rsid w:val="00640CE6"/>
    <w:rsid w:val="00640DC8"/>
    <w:rsid w:val="006419FF"/>
    <w:rsid w:val="00641CB1"/>
    <w:rsid w:val="00641D33"/>
    <w:rsid w:val="00641F42"/>
    <w:rsid w:val="0064200C"/>
    <w:rsid w:val="0064216F"/>
    <w:rsid w:val="00642280"/>
    <w:rsid w:val="0064245B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0C"/>
    <w:rsid w:val="006440D2"/>
    <w:rsid w:val="006447BA"/>
    <w:rsid w:val="006448B4"/>
    <w:rsid w:val="006448BD"/>
    <w:rsid w:val="00644A9E"/>
    <w:rsid w:val="00644D26"/>
    <w:rsid w:val="00644EE0"/>
    <w:rsid w:val="006451E7"/>
    <w:rsid w:val="006453A1"/>
    <w:rsid w:val="00645434"/>
    <w:rsid w:val="006459E3"/>
    <w:rsid w:val="00645B67"/>
    <w:rsid w:val="00645CD5"/>
    <w:rsid w:val="00646118"/>
    <w:rsid w:val="0064611A"/>
    <w:rsid w:val="00646438"/>
    <w:rsid w:val="0064647D"/>
    <w:rsid w:val="0064657E"/>
    <w:rsid w:val="0064682A"/>
    <w:rsid w:val="00646C89"/>
    <w:rsid w:val="00646FCB"/>
    <w:rsid w:val="0064702E"/>
    <w:rsid w:val="00647469"/>
    <w:rsid w:val="00647807"/>
    <w:rsid w:val="006479BC"/>
    <w:rsid w:val="00647CF4"/>
    <w:rsid w:val="0065003E"/>
    <w:rsid w:val="00650135"/>
    <w:rsid w:val="0065032B"/>
    <w:rsid w:val="006508AA"/>
    <w:rsid w:val="00650925"/>
    <w:rsid w:val="00650B67"/>
    <w:rsid w:val="00650B77"/>
    <w:rsid w:val="00650C2D"/>
    <w:rsid w:val="00650DC4"/>
    <w:rsid w:val="00650DF4"/>
    <w:rsid w:val="00650E39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AFD"/>
    <w:rsid w:val="00652B11"/>
    <w:rsid w:val="00652DDC"/>
    <w:rsid w:val="00652FDE"/>
    <w:rsid w:val="00653065"/>
    <w:rsid w:val="0065322A"/>
    <w:rsid w:val="00654150"/>
    <w:rsid w:val="006541C1"/>
    <w:rsid w:val="0065422B"/>
    <w:rsid w:val="00654661"/>
    <w:rsid w:val="0065468E"/>
    <w:rsid w:val="0065485F"/>
    <w:rsid w:val="00654868"/>
    <w:rsid w:val="006548A6"/>
    <w:rsid w:val="00654AC9"/>
    <w:rsid w:val="00654C53"/>
    <w:rsid w:val="00654DFF"/>
    <w:rsid w:val="00655013"/>
    <w:rsid w:val="006550C2"/>
    <w:rsid w:val="00655238"/>
    <w:rsid w:val="006560A9"/>
    <w:rsid w:val="0065638E"/>
    <w:rsid w:val="00656824"/>
    <w:rsid w:val="00656894"/>
    <w:rsid w:val="0065692E"/>
    <w:rsid w:val="006569AA"/>
    <w:rsid w:val="006569D0"/>
    <w:rsid w:val="00656CA5"/>
    <w:rsid w:val="00656E14"/>
    <w:rsid w:val="00656FDF"/>
    <w:rsid w:val="006570E2"/>
    <w:rsid w:val="00657270"/>
    <w:rsid w:val="006574DF"/>
    <w:rsid w:val="00657741"/>
    <w:rsid w:val="00657757"/>
    <w:rsid w:val="00657982"/>
    <w:rsid w:val="00657F13"/>
    <w:rsid w:val="006607A1"/>
    <w:rsid w:val="0066087F"/>
    <w:rsid w:val="00660BBB"/>
    <w:rsid w:val="006615A9"/>
    <w:rsid w:val="006619E2"/>
    <w:rsid w:val="00661B95"/>
    <w:rsid w:val="00661DC2"/>
    <w:rsid w:val="00662201"/>
    <w:rsid w:val="00662493"/>
    <w:rsid w:val="006628A7"/>
    <w:rsid w:val="006628F6"/>
    <w:rsid w:val="00662947"/>
    <w:rsid w:val="00662DC7"/>
    <w:rsid w:val="006630BC"/>
    <w:rsid w:val="006631D6"/>
    <w:rsid w:val="00663360"/>
    <w:rsid w:val="006633CE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7EF"/>
    <w:rsid w:val="00665969"/>
    <w:rsid w:val="00665E03"/>
    <w:rsid w:val="006662F5"/>
    <w:rsid w:val="00666513"/>
    <w:rsid w:val="00666A5D"/>
    <w:rsid w:val="00666D6B"/>
    <w:rsid w:val="00666F44"/>
    <w:rsid w:val="00666F91"/>
    <w:rsid w:val="00666FB3"/>
    <w:rsid w:val="00667020"/>
    <w:rsid w:val="00667317"/>
    <w:rsid w:val="0066799A"/>
    <w:rsid w:val="00667A2B"/>
    <w:rsid w:val="0067017D"/>
    <w:rsid w:val="006701F2"/>
    <w:rsid w:val="006702DB"/>
    <w:rsid w:val="0067033C"/>
    <w:rsid w:val="006704E3"/>
    <w:rsid w:val="00670571"/>
    <w:rsid w:val="006708F4"/>
    <w:rsid w:val="00670904"/>
    <w:rsid w:val="00671066"/>
    <w:rsid w:val="006710C2"/>
    <w:rsid w:val="0067149A"/>
    <w:rsid w:val="00671513"/>
    <w:rsid w:val="006716B8"/>
    <w:rsid w:val="006716BC"/>
    <w:rsid w:val="006716CC"/>
    <w:rsid w:val="00671749"/>
    <w:rsid w:val="006718B1"/>
    <w:rsid w:val="00672168"/>
    <w:rsid w:val="006721E1"/>
    <w:rsid w:val="00672585"/>
    <w:rsid w:val="00672643"/>
    <w:rsid w:val="00672A80"/>
    <w:rsid w:val="00672AB8"/>
    <w:rsid w:val="00672B4B"/>
    <w:rsid w:val="00672BB8"/>
    <w:rsid w:val="00673771"/>
    <w:rsid w:val="006739C8"/>
    <w:rsid w:val="00673B5E"/>
    <w:rsid w:val="00674190"/>
    <w:rsid w:val="0067475E"/>
    <w:rsid w:val="0067477E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090"/>
    <w:rsid w:val="00676337"/>
    <w:rsid w:val="0067650D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B22"/>
    <w:rsid w:val="00677BDB"/>
    <w:rsid w:val="00677D46"/>
    <w:rsid w:val="00677E03"/>
    <w:rsid w:val="00680118"/>
    <w:rsid w:val="0068100E"/>
    <w:rsid w:val="006811C9"/>
    <w:rsid w:val="00681641"/>
    <w:rsid w:val="00681811"/>
    <w:rsid w:val="0068196A"/>
    <w:rsid w:val="00681A91"/>
    <w:rsid w:val="00681D56"/>
    <w:rsid w:val="00682205"/>
    <w:rsid w:val="0068233E"/>
    <w:rsid w:val="0068237B"/>
    <w:rsid w:val="0068242A"/>
    <w:rsid w:val="0068304A"/>
    <w:rsid w:val="0068361D"/>
    <w:rsid w:val="006836F0"/>
    <w:rsid w:val="006836F4"/>
    <w:rsid w:val="00683841"/>
    <w:rsid w:val="006844D2"/>
    <w:rsid w:val="00684534"/>
    <w:rsid w:val="00684833"/>
    <w:rsid w:val="00684C91"/>
    <w:rsid w:val="00684E9F"/>
    <w:rsid w:val="0068511F"/>
    <w:rsid w:val="0068520D"/>
    <w:rsid w:val="00685444"/>
    <w:rsid w:val="006855CB"/>
    <w:rsid w:val="0068597F"/>
    <w:rsid w:val="006859A7"/>
    <w:rsid w:val="00685A89"/>
    <w:rsid w:val="00685E66"/>
    <w:rsid w:val="00685F91"/>
    <w:rsid w:val="00686172"/>
    <w:rsid w:val="006861F9"/>
    <w:rsid w:val="00686510"/>
    <w:rsid w:val="00686BF4"/>
    <w:rsid w:val="00687122"/>
    <w:rsid w:val="00687228"/>
    <w:rsid w:val="00687419"/>
    <w:rsid w:val="0068754F"/>
    <w:rsid w:val="00687D11"/>
    <w:rsid w:val="00687D14"/>
    <w:rsid w:val="00687D47"/>
    <w:rsid w:val="00687E39"/>
    <w:rsid w:val="006900C7"/>
    <w:rsid w:val="006905AF"/>
    <w:rsid w:val="00690691"/>
    <w:rsid w:val="0069097F"/>
    <w:rsid w:val="00690B5D"/>
    <w:rsid w:val="00690BAA"/>
    <w:rsid w:val="00690BB0"/>
    <w:rsid w:val="00690D65"/>
    <w:rsid w:val="00690F4D"/>
    <w:rsid w:val="006916B7"/>
    <w:rsid w:val="00691918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2F3B"/>
    <w:rsid w:val="006932B6"/>
    <w:rsid w:val="0069360E"/>
    <w:rsid w:val="00693820"/>
    <w:rsid w:val="006939D6"/>
    <w:rsid w:val="00693A7A"/>
    <w:rsid w:val="00693C32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CBA"/>
    <w:rsid w:val="00695EA6"/>
    <w:rsid w:val="00695EAA"/>
    <w:rsid w:val="00695FCA"/>
    <w:rsid w:val="00696081"/>
    <w:rsid w:val="0069632A"/>
    <w:rsid w:val="0069679C"/>
    <w:rsid w:val="00696C75"/>
    <w:rsid w:val="00697232"/>
    <w:rsid w:val="006972EE"/>
    <w:rsid w:val="006973B4"/>
    <w:rsid w:val="006978B0"/>
    <w:rsid w:val="00697A08"/>
    <w:rsid w:val="00697ACD"/>
    <w:rsid w:val="006A008D"/>
    <w:rsid w:val="006A0211"/>
    <w:rsid w:val="006A044A"/>
    <w:rsid w:val="006A04E7"/>
    <w:rsid w:val="006A080C"/>
    <w:rsid w:val="006A0833"/>
    <w:rsid w:val="006A088D"/>
    <w:rsid w:val="006A08AE"/>
    <w:rsid w:val="006A0B62"/>
    <w:rsid w:val="006A0EE4"/>
    <w:rsid w:val="006A15E3"/>
    <w:rsid w:val="006A1680"/>
    <w:rsid w:val="006A1A72"/>
    <w:rsid w:val="006A1A82"/>
    <w:rsid w:val="006A1BF9"/>
    <w:rsid w:val="006A1F7B"/>
    <w:rsid w:val="006A228D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1D"/>
    <w:rsid w:val="006A54E6"/>
    <w:rsid w:val="006A5659"/>
    <w:rsid w:val="006A5675"/>
    <w:rsid w:val="006A58DC"/>
    <w:rsid w:val="006A58ED"/>
    <w:rsid w:val="006A5A82"/>
    <w:rsid w:val="006A5F27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5FE"/>
    <w:rsid w:val="006B1A49"/>
    <w:rsid w:val="006B1D6A"/>
    <w:rsid w:val="006B2043"/>
    <w:rsid w:val="006B2261"/>
    <w:rsid w:val="006B22BA"/>
    <w:rsid w:val="006B295F"/>
    <w:rsid w:val="006B2AF0"/>
    <w:rsid w:val="006B2B83"/>
    <w:rsid w:val="006B2C73"/>
    <w:rsid w:val="006B3190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4B0"/>
    <w:rsid w:val="006B696E"/>
    <w:rsid w:val="006B6EE1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8F9"/>
    <w:rsid w:val="006C191D"/>
    <w:rsid w:val="006C1AB0"/>
    <w:rsid w:val="006C1B7D"/>
    <w:rsid w:val="006C1DCF"/>
    <w:rsid w:val="006C1FE2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2E"/>
    <w:rsid w:val="006C355E"/>
    <w:rsid w:val="006C3668"/>
    <w:rsid w:val="006C39D7"/>
    <w:rsid w:val="006C3AD4"/>
    <w:rsid w:val="006C3C1A"/>
    <w:rsid w:val="006C40C3"/>
    <w:rsid w:val="006C434C"/>
    <w:rsid w:val="006C443F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48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ADD"/>
    <w:rsid w:val="006C6E42"/>
    <w:rsid w:val="006C73DC"/>
    <w:rsid w:val="006C7464"/>
    <w:rsid w:val="006C76BD"/>
    <w:rsid w:val="006C7A93"/>
    <w:rsid w:val="006C7E9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9E7"/>
    <w:rsid w:val="006D1AB9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6019"/>
    <w:rsid w:val="006D62E4"/>
    <w:rsid w:val="006D6372"/>
    <w:rsid w:val="006D64AD"/>
    <w:rsid w:val="006D678A"/>
    <w:rsid w:val="006D6D51"/>
    <w:rsid w:val="006D6EC9"/>
    <w:rsid w:val="006D6ED4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36B"/>
    <w:rsid w:val="006E1CAF"/>
    <w:rsid w:val="006E1E9F"/>
    <w:rsid w:val="006E217A"/>
    <w:rsid w:val="006E2584"/>
    <w:rsid w:val="006E281F"/>
    <w:rsid w:val="006E374E"/>
    <w:rsid w:val="006E4148"/>
    <w:rsid w:val="006E428F"/>
    <w:rsid w:val="006E430E"/>
    <w:rsid w:val="006E4966"/>
    <w:rsid w:val="006E4AC3"/>
    <w:rsid w:val="006E4C42"/>
    <w:rsid w:val="006E511B"/>
    <w:rsid w:val="006E5530"/>
    <w:rsid w:val="006E556E"/>
    <w:rsid w:val="006E556F"/>
    <w:rsid w:val="006E5628"/>
    <w:rsid w:val="006E5701"/>
    <w:rsid w:val="006E5B0D"/>
    <w:rsid w:val="006E5B54"/>
    <w:rsid w:val="006E5C8C"/>
    <w:rsid w:val="006E5CFB"/>
    <w:rsid w:val="006E619D"/>
    <w:rsid w:val="006E638E"/>
    <w:rsid w:val="006E67BB"/>
    <w:rsid w:val="006E6F8A"/>
    <w:rsid w:val="006E70F7"/>
    <w:rsid w:val="006E7151"/>
    <w:rsid w:val="006E7190"/>
    <w:rsid w:val="006E72CC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6A1"/>
    <w:rsid w:val="006F18C1"/>
    <w:rsid w:val="006F1962"/>
    <w:rsid w:val="006F1BE9"/>
    <w:rsid w:val="006F1C95"/>
    <w:rsid w:val="006F1D74"/>
    <w:rsid w:val="006F1DCF"/>
    <w:rsid w:val="006F1E6A"/>
    <w:rsid w:val="006F1EE8"/>
    <w:rsid w:val="006F21A8"/>
    <w:rsid w:val="006F22C4"/>
    <w:rsid w:val="006F231F"/>
    <w:rsid w:val="006F248C"/>
    <w:rsid w:val="006F24C7"/>
    <w:rsid w:val="006F2A59"/>
    <w:rsid w:val="006F2BE4"/>
    <w:rsid w:val="006F2C8A"/>
    <w:rsid w:val="006F2DCB"/>
    <w:rsid w:val="006F3748"/>
    <w:rsid w:val="006F3D88"/>
    <w:rsid w:val="006F3EFD"/>
    <w:rsid w:val="006F40F9"/>
    <w:rsid w:val="006F4279"/>
    <w:rsid w:val="006F4326"/>
    <w:rsid w:val="006F4453"/>
    <w:rsid w:val="006F44E7"/>
    <w:rsid w:val="006F4F34"/>
    <w:rsid w:val="006F4FEE"/>
    <w:rsid w:val="006F529F"/>
    <w:rsid w:val="006F5D06"/>
    <w:rsid w:val="006F5FB1"/>
    <w:rsid w:val="006F61BE"/>
    <w:rsid w:val="006F633D"/>
    <w:rsid w:val="006F6885"/>
    <w:rsid w:val="006F6A7F"/>
    <w:rsid w:val="006F6C52"/>
    <w:rsid w:val="006F6D1B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CE0"/>
    <w:rsid w:val="00700E30"/>
    <w:rsid w:val="00700FF2"/>
    <w:rsid w:val="007015F4"/>
    <w:rsid w:val="00701869"/>
    <w:rsid w:val="00701B95"/>
    <w:rsid w:val="0070242D"/>
    <w:rsid w:val="007024E1"/>
    <w:rsid w:val="007025BF"/>
    <w:rsid w:val="007026EE"/>
    <w:rsid w:val="0070277C"/>
    <w:rsid w:val="00702821"/>
    <w:rsid w:val="007029EC"/>
    <w:rsid w:val="00702E2B"/>
    <w:rsid w:val="00702EB0"/>
    <w:rsid w:val="00702F2A"/>
    <w:rsid w:val="0070310D"/>
    <w:rsid w:val="0070318F"/>
    <w:rsid w:val="00703265"/>
    <w:rsid w:val="0070328B"/>
    <w:rsid w:val="0070362C"/>
    <w:rsid w:val="007040D3"/>
    <w:rsid w:val="007042EF"/>
    <w:rsid w:val="00704595"/>
    <w:rsid w:val="007047EE"/>
    <w:rsid w:val="00704C23"/>
    <w:rsid w:val="0070520D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6FBC"/>
    <w:rsid w:val="00707066"/>
    <w:rsid w:val="00707142"/>
    <w:rsid w:val="0070736E"/>
    <w:rsid w:val="007073CA"/>
    <w:rsid w:val="007073F4"/>
    <w:rsid w:val="0070746E"/>
    <w:rsid w:val="007074D1"/>
    <w:rsid w:val="00707534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9B0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1F"/>
    <w:rsid w:val="007126EC"/>
    <w:rsid w:val="00712CC7"/>
    <w:rsid w:val="007130AB"/>
    <w:rsid w:val="00713227"/>
    <w:rsid w:val="0071362F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D97"/>
    <w:rsid w:val="00714E4A"/>
    <w:rsid w:val="00714FDF"/>
    <w:rsid w:val="007154CB"/>
    <w:rsid w:val="00715618"/>
    <w:rsid w:val="00715DDB"/>
    <w:rsid w:val="007161C1"/>
    <w:rsid w:val="0071665B"/>
    <w:rsid w:val="00716695"/>
    <w:rsid w:val="0071684B"/>
    <w:rsid w:val="00716AA2"/>
    <w:rsid w:val="00716EF5"/>
    <w:rsid w:val="00716FD5"/>
    <w:rsid w:val="007174CC"/>
    <w:rsid w:val="0071757E"/>
    <w:rsid w:val="00717610"/>
    <w:rsid w:val="00717B1A"/>
    <w:rsid w:val="00717EA1"/>
    <w:rsid w:val="00717F85"/>
    <w:rsid w:val="00720AD5"/>
    <w:rsid w:val="00720CA6"/>
    <w:rsid w:val="00720CC4"/>
    <w:rsid w:val="007210E0"/>
    <w:rsid w:val="00721365"/>
    <w:rsid w:val="0072150E"/>
    <w:rsid w:val="007216C3"/>
    <w:rsid w:val="007217A0"/>
    <w:rsid w:val="00721832"/>
    <w:rsid w:val="00721C6A"/>
    <w:rsid w:val="00721E33"/>
    <w:rsid w:val="00722758"/>
    <w:rsid w:val="00722863"/>
    <w:rsid w:val="00722A00"/>
    <w:rsid w:val="00722C41"/>
    <w:rsid w:val="00722CE3"/>
    <w:rsid w:val="007231A3"/>
    <w:rsid w:val="00723808"/>
    <w:rsid w:val="0072442E"/>
    <w:rsid w:val="007245B2"/>
    <w:rsid w:val="00724613"/>
    <w:rsid w:val="0072469A"/>
    <w:rsid w:val="00724766"/>
    <w:rsid w:val="00724A0C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58E"/>
    <w:rsid w:val="0073082A"/>
    <w:rsid w:val="007308F2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13A"/>
    <w:rsid w:val="00732885"/>
    <w:rsid w:val="00732A4F"/>
    <w:rsid w:val="00732AB8"/>
    <w:rsid w:val="00732B12"/>
    <w:rsid w:val="00732CEB"/>
    <w:rsid w:val="00732F47"/>
    <w:rsid w:val="00734344"/>
    <w:rsid w:val="00734513"/>
    <w:rsid w:val="0073465D"/>
    <w:rsid w:val="0073482E"/>
    <w:rsid w:val="00734B1F"/>
    <w:rsid w:val="00734EB4"/>
    <w:rsid w:val="00734F53"/>
    <w:rsid w:val="0073519A"/>
    <w:rsid w:val="00735875"/>
    <w:rsid w:val="0073593C"/>
    <w:rsid w:val="007359AD"/>
    <w:rsid w:val="00735B4B"/>
    <w:rsid w:val="00735B87"/>
    <w:rsid w:val="00735D5A"/>
    <w:rsid w:val="00735DBA"/>
    <w:rsid w:val="00735FA4"/>
    <w:rsid w:val="0073623F"/>
    <w:rsid w:val="007365D1"/>
    <w:rsid w:val="00736671"/>
    <w:rsid w:val="00736839"/>
    <w:rsid w:val="007368A3"/>
    <w:rsid w:val="007368F0"/>
    <w:rsid w:val="00737A21"/>
    <w:rsid w:val="00740229"/>
    <w:rsid w:val="00740634"/>
    <w:rsid w:val="00740666"/>
    <w:rsid w:val="00740BFD"/>
    <w:rsid w:val="00741674"/>
    <w:rsid w:val="00741731"/>
    <w:rsid w:val="00741752"/>
    <w:rsid w:val="00742338"/>
    <w:rsid w:val="0074240D"/>
    <w:rsid w:val="0074262E"/>
    <w:rsid w:val="00742ADF"/>
    <w:rsid w:val="00742CB3"/>
    <w:rsid w:val="00742DA1"/>
    <w:rsid w:val="00742E71"/>
    <w:rsid w:val="00742FC9"/>
    <w:rsid w:val="0074305A"/>
    <w:rsid w:val="00743A68"/>
    <w:rsid w:val="00743A9D"/>
    <w:rsid w:val="00743C29"/>
    <w:rsid w:val="00743D51"/>
    <w:rsid w:val="00743E7F"/>
    <w:rsid w:val="007440EB"/>
    <w:rsid w:val="007443F1"/>
    <w:rsid w:val="007445FB"/>
    <w:rsid w:val="007446B7"/>
    <w:rsid w:val="00744865"/>
    <w:rsid w:val="00744C88"/>
    <w:rsid w:val="00744E84"/>
    <w:rsid w:val="00744FBE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C2"/>
    <w:rsid w:val="007468DE"/>
    <w:rsid w:val="00746C57"/>
    <w:rsid w:val="00746DB7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0F"/>
    <w:rsid w:val="0075091E"/>
    <w:rsid w:val="00750A2C"/>
    <w:rsid w:val="00750A6B"/>
    <w:rsid w:val="00750AF7"/>
    <w:rsid w:val="00750BD2"/>
    <w:rsid w:val="00750C07"/>
    <w:rsid w:val="00750C2C"/>
    <w:rsid w:val="00750E33"/>
    <w:rsid w:val="00750E38"/>
    <w:rsid w:val="00750ECA"/>
    <w:rsid w:val="00750F5A"/>
    <w:rsid w:val="00751BDE"/>
    <w:rsid w:val="00751DAA"/>
    <w:rsid w:val="00751E1E"/>
    <w:rsid w:val="00752099"/>
    <w:rsid w:val="00752235"/>
    <w:rsid w:val="007525EB"/>
    <w:rsid w:val="00752684"/>
    <w:rsid w:val="00752688"/>
    <w:rsid w:val="007527CC"/>
    <w:rsid w:val="00752D9B"/>
    <w:rsid w:val="00752F7F"/>
    <w:rsid w:val="00753017"/>
    <w:rsid w:val="007532A4"/>
    <w:rsid w:val="007532F8"/>
    <w:rsid w:val="0075336F"/>
    <w:rsid w:val="0075398F"/>
    <w:rsid w:val="00753C1E"/>
    <w:rsid w:val="00753C45"/>
    <w:rsid w:val="00753C53"/>
    <w:rsid w:val="00753E03"/>
    <w:rsid w:val="00754205"/>
    <w:rsid w:val="00754718"/>
    <w:rsid w:val="00754780"/>
    <w:rsid w:val="0075487E"/>
    <w:rsid w:val="007548EC"/>
    <w:rsid w:val="00754F26"/>
    <w:rsid w:val="007552AB"/>
    <w:rsid w:val="0075563A"/>
    <w:rsid w:val="00755884"/>
    <w:rsid w:val="00755A20"/>
    <w:rsid w:val="00755C39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5B9"/>
    <w:rsid w:val="0076074E"/>
    <w:rsid w:val="00761382"/>
    <w:rsid w:val="00761522"/>
    <w:rsid w:val="00761744"/>
    <w:rsid w:val="00761765"/>
    <w:rsid w:val="00761B4D"/>
    <w:rsid w:val="00761BF9"/>
    <w:rsid w:val="00761E4D"/>
    <w:rsid w:val="00761E5E"/>
    <w:rsid w:val="00761E93"/>
    <w:rsid w:val="0076220A"/>
    <w:rsid w:val="00762680"/>
    <w:rsid w:val="00762731"/>
    <w:rsid w:val="007628BE"/>
    <w:rsid w:val="00762A5B"/>
    <w:rsid w:val="00762A60"/>
    <w:rsid w:val="00762B3A"/>
    <w:rsid w:val="00763063"/>
    <w:rsid w:val="00763111"/>
    <w:rsid w:val="007632A2"/>
    <w:rsid w:val="00763380"/>
    <w:rsid w:val="00763663"/>
    <w:rsid w:val="00763696"/>
    <w:rsid w:val="0076370F"/>
    <w:rsid w:val="0076376E"/>
    <w:rsid w:val="00763818"/>
    <w:rsid w:val="00763935"/>
    <w:rsid w:val="0076393E"/>
    <w:rsid w:val="00763ABB"/>
    <w:rsid w:val="00763CB4"/>
    <w:rsid w:val="00763DD3"/>
    <w:rsid w:val="0076405F"/>
    <w:rsid w:val="0076429C"/>
    <w:rsid w:val="00764A3D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096"/>
    <w:rsid w:val="00767563"/>
    <w:rsid w:val="0076759C"/>
    <w:rsid w:val="00767828"/>
    <w:rsid w:val="00767865"/>
    <w:rsid w:val="00767EAB"/>
    <w:rsid w:val="007708CD"/>
    <w:rsid w:val="00770EB5"/>
    <w:rsid w:val="0077145E"/>
    <w:rsid w:val="0077169F"/>
    <w:rsid w:val="00771943"/>
    <w:rsid w:val="00771C0A"/>
    <w:rsid w:val="007720B4"/>
    <w:rsid w:val="00772152"/>
    <w:rsid w:val="007726DC"/>
    <w:rsid w:val="00772B67"/>
    <w:rsid w:val="00772C49"/>
    <w:rsid w:val="00772D02"/>
    <w:rsid w:val="00773023"/>
    <w:rsid w:val="007732F4"/>
    <w:rsid w:val="007736BB"/>
    <w:rsid w:val="00773899"/>
    <w:rsid w:val="00773ABC"/>
    <w:rsid w:val="00774210"/>
    <w:rsid w:val="00774396"/>
    <w:rsid w:val="007746F5"/>
    <w:rsid w:val="00774774"/>
    <w:rsid w:val="00774775"/>
    <w:rsid w:val="007748C2"/>
    <w:rsid w:val="00774E54"/>
    <w:rsid w:val="00774F83"/>
    <w:rsid w:val="007754D2"/>
    <w:rsid w:val="00775920"/>
    <w:rsid w:val="0077594F"/>
    <w:rsid w:val="00775976"/>
    <w:rsid w:val="00775BA3"/>
    <w:rsid w:val="00775CF3"/>
    <w:rsid w:val="00775D83"/>
    <w:rsid w:val="00775F15"/>
    <w:rsid w:val="007761A6"/>
    <w:rsid w:val="007764D0"/>
    <w:rsid w:val="00776611"/>
    <w:rsid w:val="00776772"/>
    <w:rsid w:val="00776871"/>
    <w:rsid w:val="00776D5C"/>
    <w:rsid w:val="00776FB7"/>
    <w:rsid w:val="0077717D"/>
    <w:rsid w:val="00777675"/>
    <w:rsid w:val="007777EB"/>
    <w:rsid w:val="00777BED"/>
    <w:rsid w:val="00777F25"/>
    <w:rsid w:val="00780159"/>
    <w:rsid w:val="00780288"/>
    <w:rsid w:val="00780292"/>
    <w:rsid w:val="00780702"/>
    <w:rsid w:val="00780764"/>
    <w:rsid w:val="007807F0"/>
    <w:rsid w:val="007809E9"/>
    <w:rsid w:val="00781803"/>
    <w:rsid w:val="007819AF"/>
    <w:rsid w:val="00781A14"/>
    <w:rsid w:val="00781B9E"/>
    <w:rsid w:val="00781BCA"/>
    <w:rsid w:val="00781E0A"/>
    <w:rsid w:val="007820C5"/>
    <w:rsid w:val="007821B0"/>
    <w:rsid w:val="007822B7"/>
    <w:rsid w:val="0078286B"/>
    <w:rsid w:val="00782B50"/>
    <w:rsid w:val="00782DA0"/>
    <w:rsid w:val="007830CE"/>
    <w:rsid w:val="00783807"/>
    <w:rsid w:val="00783FF8"/>
    <w:rsid w:val="00784067"/>
    <w:rsid w:val="007841D5"/>
    <w:rsid w:val="007843AB"/>
    <w:rsid w:val="00784633"/>
    <w:rsid w:val="00784E39"/>
    <w:rsid w:val="007850FC"/>
    <w:rsid w:val="007858E4"/>
    <w:rsid w:val="007859A4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6CA"/>
    <w:rsid w:val="007879A2"/>
    <w:rsid w:val="007879BD"/>
    <w:rsid w:val="00787A87"/>
    <w:rsid w:val="0079017C"/>
    <w:rsid w:val="007905B3"/>
    <w:rsid w:val="0079084F"/>
    <w:rsid w:val="00790949"/>
    <w:rsid w:val="00790A3D"/>
    <w:rsid w:val="00790DBF"/>
    <w:rsid w:val="0079107F"/>
    <w:rsid w:val="00791113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15A"/>
    <w:rsid w:val="007942DB"/>
    <w:rsid w:val="00794414"/>
    <w:rsid w:val="007945AD"/>
    <w:rsid w:val="00794717"/>
    <w:rsid w:val="007947FA"/>
    <w:rsid w:val="007948F7"/>
    <w:rsid w:val="00794C61"/>
    <w:rsid w:val="00794FC3"/>
    <w:rsid w:val="0079504C"/>
    <w:rsid w:val="007950E0"/>
    <w:rsid w:val="007953DB"/>
    <w:rsid w:val="0079544E"/>
    <w:rsid w:val="007954DC"/>
    <w:rsid w:val="007955CD"/>
    <w:rsid w:val="00795F91"/>
    <w:rsid w:val="007963D0"/>
    <w:rsid w:val="00796788"/>
    <w:rsid w:val="0079690C"/>
    <w:rsid w:val="007969A2"/>
    <w:rsid w:val="00796B1B"/>
    <w:rsid w:val="00796B47"/>
    <w:rsid w:val="00796BB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02D"/>
    <w:rsid w:val="007A270A"/>
    <w:rsid w:val="007A2F78"/>
    <w:rsid w:val="007A338C"/>
    <w:rsid w:val="007A33EA"/>
    <w:rsid w:val="007A363F"/>
    <w:rsid w:val="007A36E5"/>
    <w:rsid w:val="007A3929"/>
    <w:rsid w:val="007A3C2B"/>
    <w:rsid w:val="007A42AC"/>
    <w:rsid w:val="007A42FF"/>
    <w:rsid w:val="007A499E"/>
    <w:rsid w:val="007A4A16"/>
    <w:rsid w:val="007A4AF1"/>
    <w:rsid w:val="007A4B77"/>
    <w:rsid w:val="007A4BF2"/>
    <w:rsid w:val="007A4E54"/>
    <w:rsid w:val="007A5258"/>
    <w:rsid w:val="007A5380"/>
    <w:rsid w:val="007A54AD"/>
    <w:rsid w:val="007A5640"/>
    <w:rsid w:val="007A57CE"/>
    <w:rsid w:val="007A5C1E"/>
    <w:rsid w:val="007A5CE2"/>
    <w:rsid w:val="007A5F49"/>
    <w:rsid w:val="007A63B1"/>
    <w:rsid w:val="007A6706"/>
    <w:rsid w:val="007A67B3"/>
    <w:rsid w:val="007A67BA"/>
    <w:rsid w:val="007A6BAC"/>
    <w:rsid w:val="007A70CE"/>
    <w:rsid w:val="007A73C2"/>
    <w:rsid w:val="007A7525"/>
    <w:rsid w:val="007A7784"/>
    <w:rsid w:val="007A77AC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A6E"/>
    <w:rsid w:val="007B3C57"/>
    <w:rsid w:val="007B461F"/>
    <w:rsid w:val="007B46B0"/>
    <w:rsid w:val="007B4AC6"/>
    <w:rsid w:val="007B4CA6"/>
    <w:rsid w:val="007B4FA0"/>
    <w:rsid w:val="007B50AC"/>
    <w:rsid w:val="007B55A7"/>
    <w:rsid w:val="007B5B5F"/>
    <w:rsid w:val="007B5F6D"/>
    <w:rsid w:val="007B616B"/>
    <w:rsid w:val="007B61B4"/>
    <w:rsid w:val="007B6258"/>
    <w:rsid w:val="007B65A7"/>
    <w:rsid w:val="007B6632"/>
    <w:rsid w:val="007B67C0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89C"/>
    <w:rsid w:val="007C08EF"/>
    <w:rsid w:val="007C0BE0"/>
    <w:rsid w:val="007C0CFA"/>
    <w:rsid w:val="007C0D24"/>
    <w:rsid w:val="007C0D67"/>
    <w:rsid w:val="007C0F18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17F"/>
    <w:rsid w:val="007C2891"/>
    <w:rsid w:val="007C2930"/>
    <w:rsid w:val="007C2DD6"/>
    <w:rsid w:val="007C2DF5"/>
    <w:rsid w:val="007C2E70"/>
    <w:rsid w:val="007C2E8B"/>
    <w:rsid w:val="007C2FFA"/>
    <w:rsid w:val="007C362D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556"/>
    <w:rsid w:val="007C55DB"/>
    <w:rsid w:val="007C569F"/>
    <w:rsid w:val="007C59E4"/>
    <w:rsid w:val="007C5D0F"/>
    <w:rsid w:val="007C5E01"/>
    <w:rsid w:val="007C627A"/>
    <w:rsid w:val="007C6281"/>
    <w:rsid w:val="007C6411"/>
    <w:rsid w:val="007C66F4"/>
    <w:rsid w:val="007C67B7"/>
    <w:rsid w:val="007C6842"/>
    <w:rsid w:val="007C6AA4"/>
    <w:rsid w:val="007C6ADE"/>
    <w:rsid w:val="007C6AF9"/>
    <w:rsid w:val="007C6C60"/>
    <w:rsid w:val="007C6F42"/>
    <w:rsid w:val="007C7562"/>
    <w:rsid w:val="007C7593"/>
    <w:rsid w:val="007C75B0"/>
    <w:rsid w:val="007C796C"/>
    <w:rsid w:val="007C7BF5"/>
    <w:rsid w:val="007C7FCD"/>
    <w:rsid w:val="007D02BF"/>
    <w:rsid w:val="007D0401"/>
    <w:rsid w:val="007D04DA"/>
    <w:rsid w:val="007D08B2"/>
    <w:rsid w:val="007D098B"/>
    <w:rsid w:val="007D0BC0"/>
    <w:rsid w:val="007D0EA9"/>
    <w:rsid w:val="007D0F1B"/>
    <w:rsid w:val="007D102E"/>
    <w:rsid w:val="007D1494"/>
    <w:rsid w:val="007D152C"/>
    <w:rsid w:val="007D17AE"/>
    <w:rsid w:val="007D196B"/>
    <w:rsid w:val="007D19E5"/>
    <w:rsid w:val="007D1AD9"/>
    <w:rsid w:val="007D2046"/>
    <w:rsid w:val="007D21B8"/>
    <w:rsid w:val="007D2238"/>
    <w:rsid w:val="007D2B3E"/>
    <w:rsid w:val="007D2C94"/>
    <w:rsid w:val="007D319F"/>
    <w:rsid w:val="007D3259"/>
    <w:rsid w:val="007D335E"/>
    <w:rsid w:val="007D37CA"/>
    <w:rsid w:val="007D3B10"/>
    <w:rsid w:val="007D3EFF"/>
    <w:rsid w:val="007D402C"/>
    <w:rsid w:val="007D430A"/>
    <w:rsid w:val="007D453E"/>
    <w:rsid w:val="007D46F4"/>
    <w:rsid w:val="007D4756"/>
    <w:rsid w:val="007D49DC"/>
    <w:rsid w:val="007D4A90"/>
    <w:rsid w:val="007D524B"/>
    <w:rsid w:val="007D567F"/>
    <w:rsid w:val="007D5822"/>
    <w:rsid w:val="007D5C41"/>
    <w:rsid w:val="007D61C4"/>
    <w:rsid w:val="007D631C"/>
    <w:rsid w:val="007D6561"/>
    <w:rsid w:val="007D65BC"/>
    <w:rsid w:val="007D6649"/>
    <w:rsid w:val="007D678D"/>
    <w:rsid w:val="007D6DBE"/>
    <w:rsid w:val="007D705B"/>
    <w:rsid w:val="007D73E3"/>
    <w:rsid w:val="007D7479"/>
    <w:rsid w:val="007D78EF"/>
    <w:rsid w:val="007D7E0E"/>
    <w:rsid w:val="007E02E1"/>
    <w:rsid w:val="007E0331"/>
    <w:rsid w:val="007E03DB"/>
    <w:rsid w:val="007E056F"/>
    <w:rsid w:val="007E0784"/>
    <w:rsid w:val="007E07BA"/>
    <w:rsid w:val="007E0B42"/>
    <w:rsid w:val="007E0EC6"/>
    <w:rsid w:val="007E1176"/>
    <w:rsid w:val="007E18AA"/>
    <w:rsid w:val="007E1AE2"/>
    <w:rsid w:val="007E1E5A"/>
    <w:rsid w:val="007E1EC5"/>
    <w:rsid w:val="007E2128"/>
    <w:rsid w:val="007E2302"/>
    <w:rsid w:val="007E2350"/>
    <w:rsid w:val="007E2357"/>
    <w:rsid w:val="007E248F"/>
    <w:rsid w:val="007E2571"/>
    <w:rsid w:val="007E2BA3"/>
    <w:rsid w:val="007E2DE0"/>
    <w:rsid w:val="007E2F1E"/>
    <w:rsid w:val="007E2F89"/>
    <w:rsid w:val="007E2FCB"/>
    <w:rsid w:val="007E3013"/>
    <w:rsid w:val="007E31C8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821"/>
    <w:rsid w:val="007E6F07"/>
    <w:rsid w:val="007E7200"/>
    <w:rsid w:val="007E7354"/>
    <w:rsid w:val="007E7371"/>
    <w:rsid w:val="007E74AF"/>
    <w:rsid w:val="007E7635"/>
    <w:rsid w:val="007E7973"/>
    <w:rsid w:val="007E7AD7"/>
    <w:rsid w:val="007E7EC8"/>
    <w:rsid w:val="007F0078"/>
    <w:rsid w:val="007F01DB"/>
    <w:rsid w:val="007F0381"/>
    <w:rsid w:val="007F047B"/>
    <w:rsid w:val="007F0A72"/>
    <w:rsid w:val="007F0BBC"/>
    <w:rsid w:val="007F0DAF"/>
    <w:rsid w:val="007F15F4"/>
    <w:rsid w:val="007F16E9"/>
    <w:rsid w:val="007F1A94"/>
    <w:rsid w:val="007F1E2A"/>
    <w:rsid w:val="007F2245"/>
    <w:rsid w:val="007F29CA"/>
    <w:rsid w:val="007F2A4F"/>
    <w:rsid w:val="007F3615"/>
    <w:rsid w:val="007F3736"/>
    <w:rsid w:val="007F3744"/>
    <w:rsid w:val="007F37F2"/>
    <w:rsid w:val="007F3B55"/>
    <w:rsid w:val="007F3CDD"/>
    <w:rsid w:val="007F3D87"/>
    <w:rsid w:val="007F3E05"/>
    <w:rsid w:val="007F3F43"/>
    <w:rsid w:val="007F40AA"/>
    <w:rsid w:val="007F42AF"/>
    <w:rsid w:val="007F4651"/>
    <w:rsid w:val="007F47C0"/>
    <w:rsid w:val="007F4BC6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8AA"/>
    <w:rsid w:val="00800C0D"/>
    <w:rsid w:val="00801166"/>
    <w:rsid w:val="008014F4"/>
    <w:rsid w:val="00801ACB"/>
    <w:rsid w:val="00801D40"/>
    <w:rsid w:val="00801E02"/>
    <w:rsid w:val="00801FD5"/>
    <w:rsid w:val="0080206F"/>
    <w:rsid w:val="0080215B"/>
    <w:rsid w:val="00802172"/>
    <w:rsid w:val="008022E4"/>
    <w:rsid w:val="0080234F"/>
    <w:rsid w:val="00802D15"/>
    <w:rsid w:val="00803139"/>
    <w:rsid w:val="00803313"/>
    <w:rsid w:val="008033B6"/>
    <w:rsid w:val="0080354D"/>
    <w:rsid w:val="008039AC"/>
    <w:rsid w:val="00803A19"/>
    <w:rsid w:val="00803C0F"/>
    <w:rsid w:val="00803E82"/>
    <w:rsid w:val="00804172"/>
    <w:rsid w:val="0080522B"/>
    <w:rsid w:val="00805541"/>
    <w:rsid w:val="008057AD"/>
    <w:rsid w:val="008057B2"/>
    <w:rsid w:val="0080593D"/>
    <w:rsid w:val="00805DD8"/>
    <w:rsid w:val="00805E21"/>
    <w:rsid w:val="008060A6"/>
    <w:rsid w:val="0080613F"/>
    <w:rsid w:val="008063C5"/>
    <w:rsid w:val="00806670"/>
    <w:rsid w:val="00806673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83A"/>
    <w:rsid w:val="008119D5"/>
    <w:rsid w:val="008119E1"/>
    <w:rsid w:val="00811E3E"/>
    <w:rsid w:val="008125DE"/>
    <w:rsid w:val="0081297B"/>
    <w:rsid w:val="00812E02"/>
    <w:rsid w:val="00813082"/>
    <w:rsid w:val="00813150"/>
    <w:rsid w:val="00813197"/>
    <w:rsid w:val="00813214"/>
    <w:rsid w:val="00813230"/>
    <w:rsid w:val="00814243"/>
    <w:rsid w:val="008142DC"/>
    <w:rsid w:val="0081436C"/>
    <w:rsid w:val="00814408"/>
    <w:rsid w:val="00814881"/>
    <w:rsid w:val="00814956"/>
    <w:rsid w:val="00814A72"/>
    <w:rsid w:val="00814CDB"/>
    <w:rsid w:val="00814ECC"/>
    <w:rsid w:val="00815019"/>
    <w:rsid w:val="00815792"/>
    <w:rsid w:val="008157C9"/>
    <w:rsid w:val="008163AE"/>
    <w:rsid w:val="00816865"/>
    <w:rsid w:val="008168B8"/>
    <w:rsid w:val="00816C25"/>
    <w:rsid w:val="00816CC2"/>
    <w:rsid w:val="00817019"/>
    <w:rsid w:val="008170C3"/>
    <w:rsid w:val="00817368"/>
    <w:rsid w:val="0081799D"/>
    <w:rsid w:val="00817CD1"/>
    <w:rsid w:val="00817E59"/>
    <w:rsid w:val="00817F5C"/>
    <w:rsid w:val="008201D1"/>
    <w:rsid w:val="0082034C"/>
    <w:rsid w:val="00820EDF"/>
    <w:rsid w:val="00821020"/>
    <w:rsid w:val="0082125D"/>
    <w:rsid w:val="008212F0"/>
    <w:rsid w:val="008213AB"/>
    <w:rsid w:val="008219F9"/>
    <w:rsid w:val="00821B0B"/>
    <w:rsid w:val="00821C4D"/>
    <w:rsid w:val="00821D4C"/>
    <w:rsid w:val="00821DFB"/>
    <w:rsid w:val="00821EBB"/>
    <w:rsid w:val="00822158"/>
    <w:rsid w:val="0082223A"/>
    <w:rsid w:val="008222F0"/>
    <w:rsid w:val="008222FC"/>
    <w:rsid w:val="008223D4"/>
    <w:rsid w:val="008223FC"/>
    <w:rsid w:val="00822499"/>
    <w:rsid w:val="00822533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E6"/>
    <w:rsid w:val="00824539"/>
    <w:rsid w:val="008246F7"/>
    <w:rsid w:val="008246FC"/>
    <w:rsid w:val="0082472E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BC"/>
    <w:rsid w:val="008277E4"/>
    <w:rsid w:val="00827CB5"/>
    <w:rsid w:val="00827CD7"/>
    <w:rsid w:val="00827ED8"/>
    <w:rsid w:val="00830001"/>
    <w:rsid w:val="008300A4"/>
    <w:rsid w:val="00830168"/>
    <w:rsid w:val="00830283"/>
    <w:rsid w:val="00830495"/>
    <w:rsid w:val="008307B0"/>
    <w:rsid w:val="008307DB"/>
    <w:rsid w:val="008309B0"/>
    <w:rsid w:val="00830D05"/>
    <w:rsid w:val="00830FCD"/>
    <w:rsid w:val="008310B4"/>
    <w:rsid w:val="008310B6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87"/>
    <w:rsid w:val="008333EC"/>
    <w:rsid w:val="00833573"/>
    <w:rsid w:val="00833AC0"/>
    <w:rsid w:val="00833B67"/>
    <w:rsid w:val="00833F1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3F"/>
    <w:rsid w:val="00835485"/>
    <w:rsid w:val="008358FD"/>
    <w:rsid w:val="00835A89"/>
    <w:rsid w:val="00835ACB"/>
    <w:rsid w:val="00835B4D"/>
    <w:rsid w:val="00835BA3"/>
    <w:rsid w:val="00835CEC"/>
    <w:rsid w:val="008360DB"/>
    <w:rsid w:val="00836241"/>
    <w:rsid w:val="008368B6"/>
    <w:rsid w:val="008369BE"/>
    <w:rsid w:val="00836C62"/>
    <w:rsid w:val="00836F37"/>
    <w:rsid w:val="00837395"/>
    <w:rsid w:val="008375AC"/>
    <w:rsid w:val="008376E9"/>
    <w:rsid w:val="0083787D"/>
    <w:rsid w:val="008400EF"/>
    <w:rsid w:val="00840B33"/>
    <w:rsid w:val="00840E01"/>
    <w:rsid w:val="008410B2"/>
    <w:rsid w:val="0084121C"/>
    <w:rsid w:val="0084132A"/>
    <w:rsid w:val="008419AF"/>
    <w:rsid w:val="00841E5A"/>
    <w:rsid w:val="0084215A"/>
    <w:rsid w:val="00842280"/>
    <w:rsid w:val="0084235E"/>
    <w:rsid w:val="008423A1"/>
    <w:rsid w:val="00842450"/>
    <w:rsid w:val="008424A7"/>
    <w:rsid w:val="008424C1"/>
    <w:rsid w:val="008426D1"/>
    <w:rsid w:val="008427DC"/>
    <w:rsid w:val="00842BB3"/>
    <w:rsid w:val="00842BE1"/>
    <w:rsid w:val="00843317"/>
    <w:rsid w:val="0084354D"/>
    <w:rsid w:val="00843678"/>
    <w:rsid w:val="00843724"/>
    <w:rsid w:val="0084399D"/>
    <w:rsid w:val="00843FFE"/>
    <w:rsid w:val="008445AF"/>
    <w:rsid w:val="0084483B"/>
    <w:rsid w:val="008449B7"/>
    <w:rsid w:val="00844B43"/>
    <w:rsid w:val="00844C53"/>
    <w:rsid w:val="00844DC8"/>
    <w:rsid w:val="008451AC"/>
    <w:rsid w:val="00845295"/>
    <w:rsid w:val="00845396"/>
    <w:rsid w:val="00845500"/>
    <w:rsid w:val="0084580F"/>
    <w:rsid w:val="00845933"/>
    <w:rsid w:val="008463D2"/>
    <w:rsid w:val="00846483"/>
    <w:rsid w:val="0084673E"/>
    <w:rsid w:val="00846743"/>
    <w:rsid w:val="00846C46"/>
    <w:rsid w:val="008472AE"/>
    <w:rsid w:val="008472D8"/>
    <w:rsid w:val="008473F2"/>
    <w:rsid w:val="008474EA"/>
    <w:rsid w:val="008478EB"/>
    <w:rsid w:val="0084793E"/>
    <w:rsid w:val="00847B0B"/>
    <w:rsid w:val="00847FDF"/>
    <w:rsid w:val="0085030E"/>
    <w:rsid w:val="008505E5"/>
    <w:rsid w:val="0085061B"/>
    <w:rsid w:val="008509C0"/>
    <w:rsid w:val="00850C5F"/>
    <w:rsid w:val="00850C92"/>
    <w:rsid w:val="008511C2"/>
    <w:rsid w:val="008511D9"/>
    <w:rsid w:val="00851338"/>
    <w:rsid w:val="00851B8A"/>
    <w:rsid w:val="00851BAD"/>
    <w:rsid w:val="00852094"/>
    <w:rsid w:val="008520E2"/>
    <w:rsid w:val="008521BC"/>
    <w:rsid w:val="00852330"/>
    <w:rsid w:val="0085258A"/>
    <w:rsid w:val="00852669"/>
    <w:rsid w:val="0085268E"/>
    <w:rsid w:val="008527EA"/>
    <w:rsid w:val="008530D7"/>
    <w:rsid w:val="008533C2"/>
    <w:rsid w:val="00853A42"/>
    <w:rsid w:val="00853B7B"/>
    <w:rsid w:val="00853C20"/>
    <w:rsid w:val="00854051"/>
    <w:rsid w:val="008540F6"/>
    <w:rsid w:val="008544CC"/>
    <w:rsid w:val="00854543"/>
    <w:rsid w:val="00854600"/>
    <w:rsid w:val="0085460D"/>
    <w:rsid w:val="0085480C"/>
    <w:rsid w:val="00854B5C"/>
    <w:rsid w:val="00854C56"/>
    <w:rsid w:val="00854EED"/>
    <w:rsid w:val="008551A2"/>
    <w:rsid w:val="0085538F"/>
    <w:rsid w:val="008553B9"/>
    <w:rsid w:val="008555A2"/>
    <w:rsid w:val="008556A9"/>
    <w:rsid w:val="008556F5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6C9E"/>
    <w:rsid w:val="008570DE"/>
    <w:rsid w:val="008571B8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8C2"/>
    <w:rsid w:val="0086197C"/>
    <w:rsid w:val="00861C3C"/>
    <w:rsid w:val="00861DD4"/>
    <w:rsid w:val="008620F0"/>
    <w:rsid w:val="0086251B"/>
    <w:rsid w:val="0086272F"/>
    <w:rsid w:val="00862840"/>
    <w:rsid w:val="008628D9"/>
    <w:rsid w:val="00863099"/>
    <w:rsid w:val="008631DC"/>
    <w:rsid w:val="0086332C"/>
    <w:rsid w:val="008635DF"/>
    <w:rsid w:val="008636B0"/>
    <w:rsid w:val="008637D4"/>
    <w:rsid w:val="008637E5"/>
    <w:rsid w:val="008639A1"/>
    <w:rsid w:val="00863BA7"/>
    <w:rsid w:val="00864044"/>
    <w:rsid w:val="00864074"/>
    <w:rsid w:val="008640E6"/>
    <w:rsid w:val="00864130"/>
    <w:rsid w:val="008642BF"/>
    <w:rsid w:val="008642FC"/>
    <w:rsid w:val="00864371"/>
    <w:rsid w:val="00864435"/>
    <w:rsid w:val="00864A42"/>
    <w:rsid w:val="00864AD7"/>
    <w:rsid w:val="00864B03"/>
    <w:rsid w:val="00864B1A"/>
    <w:rsid w:val="00864B40"/>
    <w:rsid w:val="00864E70"/>
    <w:rsid w:val="00864E94"/>
    <w:rsid w:val="008658CC"/>
    <w:rsid w:val="00865ACE"/>
    <w:rsid w:val="00865DF8"/>
    <w:rsid w:val="00865FD5"/>
    <w:rsid w:val="008660F9"/>
    <w:rsid w:val="00866155"/>
    <w:rsid w:val="008662D9"/>
    <w:rsid w:val="008664EA"/>
    <w:rsid w:val="008666D9"/>
    <w:rsid w:val="00866E3F"/>
    <w:rsid w:val="00867070"/>
    <w:rsid w:val="008674B2"/>
    <w:rsid w:val="008679F8"/>
    <w:rsid w:val="00867A3D"/>
    <w:rsid w:val="00867F7C"/>
    <w:rsid w:val="008703FE"/>
    <w:rsid w:val="00870991"/>
    <w:rsid w:val="008710A3"/>
    <w:rsid w:val="008710CF"/>
    <w:rsid w:val="00871153"/>
    <w:rsid w:val="0087116F"/>
    <w:rsid w:val="00871728"/>
    <w:rsid w:val="0087185B"/>
    <w:rsid w:val="008718EB"/>
    <w:rsid w:val="00871BB0"/>
    <w:rsid w:val="00871D0F"/>
    <w:rsid w:val="00871D56"/>
    <w:rsid w:val="00871EBE"/>
    <w:rsid w:val="00871F20"/>
    <w:rsid w:val="00871F52"/>
    <w:rsid w:val="00872245"/>
    <w:rsid w:val="0087252D"/>
    <w:rsid w:val="00872921"/>
    <w:rsid w:val="00872E5F"/>
    <w:rsid w:val="00873172"/>
    <w:rsid w:val="008736B4"/>
    <w:rsid w:val="0087402D"/>
    <w:rsid w:val="0087413B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591"/>
    <w:rsid w:val="00875AA5"/>
    <w:rsid w:val="00875B0C"/>
    <w:rsid w:val="00875BF8"/>
    <w:rsid w:val="00875C1E"/>
    <w:rsid w:val="008762D5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4EE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3F"/>
    <w:rsid w:val="00881E46"/>
    <w:rsid w:val="00882150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A6E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10C3"/>
    <w:rsid w:val="0089129A"/>
    <w:rsid w:val="00891C47"/>
    <w:rsid w:val="00891C7E"/>
    <w:rsid w:val="00891D74"/>
    <w:rsid w:val="00892012"/>
    <w:rsid w:val="0089211D"/>
    <w:rsid w:val="008922C4"/>
    <w:rsid w:val="008922E3"/>
    <w:rsid w:val="008924C3"/>
    <w:rsid w:val="00892777"/>
    <w:rsid w:val="00892C91"/>
    <w:rsid w:val="00892D9E"/>
    <w:rsid w:val="00892E25"/>
    <w:rsid w:val="0089300C"/>
    <w:rsid w:val="00893320"/>
    <w:rsid w:val="00893BFA"/>
    <w:rsid w:val="00893C96"/>
    <w:rsid w:val="00893D46"/>
    <w:rsid w:val="00893FDF"/>
    <w:rsid w:val="00894611"/>
    <w:rsid w:val="00894C8B"/>
    <w:rsid w:val="0089536A"/>
    <w:rsid w:val="0089565C"/>
    <w:rsid w:val="0089589B"/>
    <w:rsid w:val="00895AE4"/>
    <w:rsid w:val="00895DBA"/>
    <w:rsid w:val="00896379"/>
    <w:rsid w:val="00896941"/>
    <w:rsid w:val="00896A26"/>
    <w:rsid w:val="00896A3E"/>
    <w:rsid w:val="0089775D"/>
    <w:rsid w:val="00897796"/>
    <w:rsid w:val="008979C6"/>
    <w:rsid w:val="00897C32"/>
    <w:rsid w:val="008A04FF"/>
    <w:rsid w:val="008A06C6"/>
    <w:rsid w:val="008A06E6"/>
    <w:rsid w:val="008A0AF9"/>
    <w:rsid w:val="008A0E69"/>
    <w:rsid w:val="008A15D7"/>
    <w:rsid w:val="008A1D39"/>
    <w:rsid w:val="008A1D46"/>
    <w:rsid w:val="008A1E94"/>
    <w:rsid w:val="008A200B"/>
    <w:rsid w:val="008A2532"/>
    <w:rsid w:val="008A27FC"/>
    <w:rsid w:val="008A297C"/>
    <w:rsid w:val="008A2BA0"/>
    <w:rsid w:val="008A2F5A"/>
    <w:rsid w:val="008A31D1"/>
    <w:rsid w:val="008A34F1"/>
    <w:rsid w:val="008A3859"/>
    <w:rsid w:val="008A3A53"/>
    <w:rsid w:val="008A3B19"/>
    <w:rsid w:val="008A41E1"/>
    <w:rsid w:val="008A43BF"/>
    <w:rsid w:val="008A4690"/>
    <w:rsid w:val="008A48E4"/>
    <w:rsid w:val="008A4AAA"/>
    <w:rsid w:val="008A4AFE"/>
    <w:rsid w:val="008A4D19"/>
    <w:rsid w:val="008A4FE4"/>
    <w:rsid w:val="008A5376"/>
    <w:rsid w:val="008A537C"/>
    <w:rsid w:val="008A557B"/>
    <w:rsid w:val="008A5912"/>
    <w:rsid w:val="008A5A35"/>
    <w:rsid w:val="008A5A7B"/>
    <w:rsid w:val="008A5C16"/>
    <w:rsid w:val="008A5DCA"/>
    <w:rsid w:val="008A6040"/>
    <w:rsid w:val="008A6404"/>
    <w:rsid w:val="008A692B"/>
    <w:rsid w:val="008A6F17"/>
    <w:rsid w:val="008A71E5"/>
    <w:rsid w:val="008A738E"/>
    <w:rsid w:val="008A7852"/>
    <w:rsid w:val="008B0221"/>
    <w:rsid w:val="008B026D"/>
    <w:rsid w:val="008B04B5"/>
    <w:rsid w:val="008B0AA0"/>
    <w:rsid w:val="008B0DF7"/>
    <w:rsid w:val="008B1A8C"/>
    <w:rsid w:val="008B1E83"/>
    <w:rsid w:val="008B1FDD"/>
    <w:rsid w:val="008B2467"/>
    <w:rsid w:val="008B2780"/>
    <w:rsid w:val="008B2C1B"/>
    <w:rsid w:val="008B3150"/>
    <w:rsid w:val="008B3466"/>
    <w:rsid w:val="008B379C"/>
    <w:rsid w:val="008B3AD9"/>
    <w:rsid w:val="008B3D48"/>
    <w:rsid w:val="008B3DBA"/>
    <w:rsid w:val="008B3E23"/>
    <w:rsid w:val="008B3E92"/>
    <w:rsid w:val="008B40C6"/>
    <w:rsid w:val="008B41E1"/>
    <w:rsid w:val="008B422D"/>
    <w:rsid w:val="008B46E0"/>
    <w:rsid w:val="008B48F0"/>
    <w:rsid w:val="008B491E"/>
    <w:rsid w:val="008B533E"/>
    <w:rsid w:val="008B5519"/>
    <w:rsid w:val="008B59AC"/>
    <w:rsid w:val="008B5C5F"/>
    <w:rsid w:val="008B5E1B"/>
    <w:rsid w:val="008B61C0"/>
    <w:rsid w:val="008B61DD"/>
    <w:rsid w:val="008B62CA"/>
    <w:rsid w:val="008B663F"/>
    <w:rsid w:val="008B6716"/>
    <w:rsid w:val="008B68F6"/>
    <w:rsid w:val="008B69D1"/>
    <w:rsid w:val="008B6B90"/>
    <w:rsid w:val="008B6E98"/>
    <w:rsid w:val="008B7169"/>
    <w:rsid w:val="008B726B"/>
    <w:rsid w:val="008B7383"/>
    <w:rsid w:val="008B761F"/>
    <w:rsid w:val="008B7716"/>
    <w:rsid w:val="008B7E43"/>
    <w:rsid w:val="008C02A0"/>
    <w:rsid w:val="008C03B1"/>
    <w:rsid w:val="008C040B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89A"/>
    <w:rsid w:val="008C3D94"/>
    <w:rsid w:val="008C4198"/>
    <w:rsid w:val="008C4CBB"/>
    <w:rsid w:val="008C4FD1"/>
    <w:rsid w:val="008C51D0"/>
    <w:rsid w:val="008C5353"/>
    <w:rsid w:val="008C5451"/>
    <w:rsid w:val="008C55D4"/>
    <w:rsid w:val="008C55FB"/>
    <w:rsid w:val="008C5AD7"/>
    <w:rsid w:val="008C5ADD"/>
    <w:rsid w:val="008C5B6E"/>
    <w:rsid w:val="008C5BE3"/>
    <w:rsid w:val="008C5D91"/>
    <w:rsid w:val="008C5F79"/>
    <w:rsid w:val="008C6202"/>
    <w:rsid w:val="008C6269"/>
    <w:rsid w:val="008C6569"/>
    <w:rsid w:val="008C6682"/>
    <w:rsid w:val="008C69C0"/>
    <w:rsid w:val="008C69E8"/>
    <w:rsid w:val="008C6C09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73D"/>
    <w:rsid w:val="008C7BA4"/>
    <w:rsid w:val="008C7E55"/>
    <w:rsid w:val="008C7EB5"/>
    <w:rsid w:val="008D0345"/>
    <w:rsid w:val="008D083E"/>
    <w:rsid w:val="008D08B4"/>
    <w:rsid w:val="008D08FA"/>
    <w:rsid w:val="008D0AEB"/>
    <w:rsid w:val="008D0B56"/>
    <w:rsid w:val="008D0C3E"/>
    <w:rsid w:val="008D0C6B"/>
    <w:rsid w:val="008D0EF1"/>
    <w:rsid w:val="008D0FF8"/>
    <w:rsid w:val="008D1142"/>
    <w:rsid w:val="008D138B"/>
    <w:rsid w:val="008D1F5B"/>
    <w:rsid w:val="008D2131"/>
    <w:rsid w:val="008D264A"/>
    <w:rsid w:val="008D27BC"/>
    <w:rsid w:val="008D28BB"/>
    <w:rsid w:val="008D2B60"/>
    <w:rsid w:val="008D33D3"/>
    <w:rsid w:val="008D3537"/>
    <w:rsid w:val="008D3692"/>
    <w:rsid w:val="008D36BE"/>
    <w:rsid w:val="008D376D"/>
    <w:rsid w:val="008D3811"/>
    <w:rsid w:val="008D39CF"/>
    <w:rsid w:val="008D3D58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7E"/>
    <w:rsid w:val="008D5F3A"/>
    <w:rsid w:val="008D5F6B"/>
    <w:rsid w:val="008D5F95"/>
    <w:rsid w:val="008D629F"/>
    <w:rsid w:val="008D6A86"/>
    <w:rsid w:val="008D6F93"/>
    <w:rsid w:val="008D71BA"/>
    <w:rsid w:val="008D71C2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8CD"/>
    <w:rsid w:val="008E18E1"/>
    <w:rsid w:val="008E26F4"/>
    <w:rsid w:val="008E296F"/>
    <w:rsid w:val="008E2A29"/>
    <w:rsid w:val="008E2B2F"/>
    <w:rsid w:val="008E33AC"/>
    <w:rsid w:val="008E33B8"/>
    <w:rsid w:val="008E33CE"/>
    <w:rsid w:val="008E369B"/>
    <w:rsid w:val="008E36D2"/>
    <w:rsid w:val="008E3932"/>
    <w:rsid w:val="008E39E5"/>
    <w:rsid w:val="008E3A79"/>
    <w:rsid w:val="008E3AB1"/>
    <w:rsid w:val="008E3B31"/>
    <w:rsid w:val="008E3EB7"/>
    <w:rsid w:val="008E3FAF"/>
    <w:rsid w:val="008E4296"/>
    <w:rsid w:val="008E45CF"/>
    <w:rsid w:val="008E4A17"/>
    <w:rsid w:val="008E4BA3"/>
    <w:rsid w:val="008E4C99"/>
    <w:rsid w:val="008E4D33"/>
    <w:rsid w:val="008E5B4E"/>
    <w:rsid w:val="008E5F9F"/>
    <w:rsid w:val="008E60B8"/>
    <w:rsid w:val="008E60FC"/>
    <w:rsid w:val="008E6762"/>
    <w:rsid w:val="008E69B0"/>
    <w:rsid w:val="008E6A0C"/>
    <w:rsid w:val="008E6A4E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1F8"/>
    <w:rsid w:val="008F0CCB"/>
    <w:rsid w:val="008F0E18"/>
    <w:rsid w:val="008F0F91"/>
    <w:rsid w:val="008F1596"/>
    <w:rsid w:val="008F163C"/>
    <w:rsid w:val="008F1727"/>
    <w:rsid w:val="008F1D46"/>
    <w:rsid w:val="008F2351"/>
    <w:rsid w:val="008F2800"/>
    <w:rsid w:val="008F299C"/>
    <w:rsid w:val="008F2DB5"/>
    <w:rsid w:val="008F3110"/>
    <w:rsid w:val="008F320C"/>
    <w:rsid w:val="008F327C"/>
    <w:rsid w:val="008F3335"/>
    <w:rsid w:val="008F3A35"/>
    <w:rsid w:val="008F3C6C"/>
    <w:rsid w:val="008F3C74"/>
    <w:rsid w:val="008F3F6D"/>
    <w:rsid w:val="008F44D8"/>
    <w:rsid w:val="008F45A2"/>
    <w:rsid w:val="008F46CA"/>
    <w:rsid w:val="008F4B49"/>
    <w:rsid w:val="008F4C97"/>
    <w:rsid w:val="008F4E91"/>
    <w:rsid w:val="008F5050"/>
    <w:rsid w:val="008F5095"/>
    <w:rsid w:val="008F510A"/>
    <w:rsid w:val="008F5660"/>
    <w:rsid w:val="008F57A9"/>
    <w:rsid w:val="008F5963"/>
    <w:rsid w:val="008F5B54"/>
    <w:rsid w:val="008F5D0F"/>
    <w:rsid w:val="008F5E5E"/>
    <w:rsid w:val="008F5EB9"/>
    <w:rsid w:val="008F6037"/>
    <w:rsid w:val="008F616A"/>
    <w:rsid w:val="008F6366"/>
    <w:rsid w:val="008F6490"/>
    <w:rsid w:val="008F65DD"/>
    <w:rsid w:val="008F6A59"/>
    <w:rsid w:val="008F6D04"/>
    <w:rsid w:val="008F731A"/>
    <w:rsid w:val="008F740D"/>
    <w:rsid w:val="008F749E"/>
    <w:rsid w:val="008F7506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C42"/>
    <w:rsid w:val="00901CC8"/>
    <w:rsid w:val="00901E68"/>
    <w:rsid w:val="00902B7F"/>
    <w:rsid w:val="00902B91"/>
    <w:rsid w:val="00902D33"/>
    <w:rsid w:val="00902D6D"/>
    <w:rsid w:val="00902FE4"/>
    <w:rsid w:val="00903266"/>
    <w:rsid w:val="009035AF"/>
    <w:rsid w:val="00903703"/>
    <w:rsid w:val="00903794"/>
    <w:rsid w:val="00903836"/>
    <w:rsid w:val="00903B4B"/>
    <w:rsid w:val="00903D7B"/>
    <w:rsid w:val="009040C9"/>
    <w:rsid w:val="00904188"/>
    <w:rsid w:val="009041A4"/>
    <w:rsid w:val="00904821"/>
    <w:rsid w:val="00904DAA"/>
    <w:rsid w:val="00904E22"/>
    <w:rsid w:val="00904E5D"/>
    <w:rsid w:val="0090513E"/>
    <w:rsid w:val="00905232"/>
    <w:rsid w:val="00905267"/>
    <w:rsid w:val="00905306"/>
    <w:rsid w:val="00905357"/>
    <w:rsid w:val="009054AE"/>
    <w:rsid w:val="00905856"/>
    <w:rsid w:val="00905B62"/>
    <w:rsid w:val="00905BE4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0F1B"/>
    <w:rsid w:val="00911554"/>
    <w:rsid w:val="00911585"/>
    <w:rsid w:val="009118B8"/>
    <w:rsid w:val="00911950"/>
    <w:rsid w:val="0091198D"/>
    <w:rsid w:val="00911AF0"/>
    <w:rsid w:val="00911D3B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2CF"/>
    <w:rsid w:val="0091395F"/>
    <w:rsid w:val="00913B96"/>
    <w:rsid w:val="00913BEC"/>
    <w:rsid w:val="00913C4F"/>
    <w:rsid w:val="009141D2"/>
    <w:rsid w:val="009142C4"/>
    <w:rsid w:val="00914348"/>
    <w:rsid w:val="00914431"/>
    <w:rsid w:val="00914813"/>
    <w:rsid w:val="0091493A"/>
    <w:rsid w:val="00914A32"/>
    <w:rsid w:val="00914B52"/>
    <w:rsid w:val="00915381"/>
    <w:rsid w:val="0091551C"/>
    <w:rsid w:val="00915552"/>
    <w:rsid w:val="009156F2"/>
    <w:rsid w:val="00915770"/>
    <w:rsid w:val="00915909"/>
    <w:rsid w:val="00915CD4"/>
    <w:rsid w:val="0091608E"/>
    <w:rsid w:val="009160CB"/>
    <w:rsid w:val="00916162"/>
    <w:rsid w:val="00916341"/>
    <w:rsid w:val="0091640E"/>
    <w:rsid w:val="0091673C"/>
    <w:rsid w:val="0091679F"/>
    <w:rsid w:val="00916A68"/>
    <w:rsid w:val="0091741D"/>
    <w:rsid w:val="0091766A"/>
    <w:rsid w:val="009177C8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8D4"/>
    <w:rsid w:val="00922B52"/>
    <w:rsid w:val="00922BA0"/>
    <w:rsid w:val="00922CE1"/>
    <w:rsid w:val="00922EE4"/>
    <w:rsid w:val="00922FE6"/>
    <w:rsid w:val="00923452"/>
    <w:rsid w:val="00923833"/>
    <w:rsid w:val="00923A5A"/>
    <w:rsid w:val="00923BBE"/>
    <w:rsid w:val="00923D53"/>
    <w:rsid w:val="00924A05"/>
    <w:rsid w:val="0092514D"/>
    <w:rsid w:val="009252D0"/>
    <w:rsid w:val="00925319"/>
    <w:rsid w:val="00925485"/>
    <w:rsid w:val="00925808"/>
    <w:rsid w:val="00925D77"/>
    <w:rsid w:val="00925F18"/>
    <w:rsid w:val="00925F1A"/>
    <w:rsid w:val="0092621D"/>
    <w:rsid w:val="00926409"/>
    <w:rsid w:val="0092677C"/>
    <w:rsid w:val="009267C4"/>
    <w:rsid w:val="00926875"/>
    <w:rsid w:val="009268A5"/>
    <w:rsid w:val="009270E8"/>
    <w:rsid w:val="0092776B"/>
    <w:rsid w:val="00927D6D"/>
    <w:rsid w:val="00927E29"/>
    <w:rsid w:val="00927F33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A0D"/>
    <w:rsid w:val="00931F9E"/>
    <w:rsid w:val="00931FFE"/>
    <w:rsid w:val="00932518"/>
    <w:rsid w:val="0093262E"/>
    <w:rsid w:val="00932867"/>
    <w:rsid w:val="00932A15"/>
    <w:rsid w:val="00932AF7"/>
    <w:rsid w:val="00932C34"/>
    <w:rsid w:val="00932CB0"/>
    <w:rsid w:val="00932DEF"/>
    <w:rsid w:val="009332C1"/>
    <w:rsid w:val="00933477"/>
    <w:rsid w:val="00933785"/>
    <w:rsid w:val="00933805"/>
    <w:rsid w:val="009339A9"/>
    <w:rsid w:val="00933C67"/>
    <w:rsid w:val="00933CAC"/>
    <w:rsid w:val="00933F5E"/>
    <w:rsid w:val="00933FBE"/>
    <w:rsid w:val="009341EB"/>
    <w:rsid w:val="00934309"/>
    <w:rsid w:val="009344C3"/>
    <w:rsid w:val="00934636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92F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368"/>
    <w:rsid w:val="0094258C"/>
    <w:rsid w:val="0094283F"/>
    <w:rsid w:val="00942A7A"/>
    <w:rsid w:val="00942DC2"/>
    <w:rsid w:val="00942FBB"/>
    <w:rsid w:val="0094306B"/>
    <w:rsid w:val="00943076"/>
    <w:rsid w:val="0094333B"/>
    <w:rsid w:val="0094338F"/>
    <w:rsid w:val="009439EC"/>
    <w:rsid w:val="00943D2B"/>
    <w:rsid w:val="00944052"/>
    <w:rsid w:val="009442FD"/>
    <w:rsid w:val="0094431E"/>
    <w:rsid w:val="009446A4"/>
    <w:rsid w:val="009449AC"/>
    <w:rsid w:val="00944A4B"/>
    <w:rsid w:val="00944B1F"/>
    <w:rsid w:val="00944D4E"/>
    <w:rsid w:val="009451E2"/>
    <w:rsid w:val="00945E93"/>
    <w:rsid w:val="009461D5"/>
    <w:rsid w:val="00946674"/>
    <w:rsid w:val="0094688B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2B4"/>
    <w:rsid w:val="0095332F"/>
    <w:rsid w:val="00953480"/>
    <w:rsid w:val="009534DF"/>
    <w:rsid w:val="009536DB"/>
    <w:rsid w:val="0095391E"/>
    <w:rsid w:val="00953E28"/>
    <w:rsid w:val="00953E52"/>
    <w:rsid w:val="00953E7B"/>
    <w:rsid w:val="00954526"/>
    <w:rsid w:val="00954AB5"/>
    <w:rsid w:val="00954D84"/>
    <w:rsid w:val="00954F0E"/>
    <w:rsid w:val="009551D4"/>
    <w:rsid w:val="009551FC"/>
    <w:rsid w:val="00955242"/>
    <w:rsid w:val="00955247"/>
    <w:rsid w:val="009554D8"/>
    <w:rsid w:val="009558C4"/>
    <w:rsid w:val="00955D2D"/>
    <w:rsid w:val="00955F6B"/>
    <w:rsid w:val="00955F9F"/>
    <w:rsid w:val="0095610D"/>
    <w:rsid w:val="00956278"/>
    <w:rsid w:val="00956361"/>
    <w:rsid w:val="009563B7"/>
    <w:rsid w:val="00956443"/>
    <w:rsid w:val="00956543"/>
    <w:rsid w:val="009565C6"/>
    <w:rsid w:val="00956708"/>
    <w:rsid w:val="0095671C"/>
    <w:rsid w:val="0095681E"/>
    <w:rsid w:val="00956CDE"/>
    <w:rsid w:val="009572DF"/>
    <w:rsid w:val="0095765A"/>
    <w:rsid w:val="00957CAC"/>
    <w:rsid w:val="00957E5A"/>
    <w:rsid w:val="009604A6"/>
    <w:rsid w:val="009608E8"/>
    <w:rsid w:val="00960A2E"/>
    <w:rsid w:val="00961087"/>
    <w:rsid w:val="0096139D"/>
    <w:rsid w:val="009613AA"/>
    <w:rsid w:val="0096141D"/>
    <w:rsid w:val="00961C71"/>
    <w:rsid w:val="00961D52"/>
    <w:rsid w:val="00961D75"/>
    <w:rsid w:val="00961F27"/>
    <w:rsid w:val="009621F0"/>
    <w:rsid w:val="00962236"/>
    <w:rsid w:val="009622B5"/>
    <w:rsid w:val="00962320"/>
    <w:rsid w:val="0096233F"/>
    <w:rsid w:val="0096270E"/>
    <w:rsid w:val="0096283F"/>
    <w:rsid w:val="009628BB"/>
    <w:rsid w:val="00962ACB"/>
    <w:rsid w:val="00962C34"/>
    <w:rsid w:val="00962DC7"/>
    <w:rsid w:val="0096304D"/>
    <w:rsid w:val="0096319F"/>
    <w:rsid w:val="00963300"/>
    <w:rsid w:val="00963350"/>
    <w:rsid w:val="009633E2"/>
    <w:rsid w:val="009634DE"/>
    <w:rsid w:val="009637D6"/>
    <w:rsid w:val="0096393B"/>
    <w:rsid w:val="00963BFC"/>
    <w:rsid w:val="00964315"/>
    <w:rsid w:val="009643A4"/>
    <w:rsid w:val="0096440D"/>
    <w:rsid w:val="00964744"/>
    <w:rsid w:val="00964760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5F75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D0"/>
    <w:rsid w:val="009675A4"/>
    <w:rsid w:val="009678A6"/>
    <w:rsid w:val="00967BF7"/>
    <w:rsid w:val="00967C58"/>
    <w:rsid w:val="00967C67"/>
    <w:rsid w:val="00967DF3"/>
    <w:rsid w:val="00970075"/>
    <w:rsid w:val="009702D1"/>
    <w:rsid w:val="00970309"/>
    <w:rsid w:val="00970A57"/>
    <w:rsid w:val="00970C81"/>
    <w:rsid w:val="0097144B"/>
    <w:rsid w:val="00971C85"/>
    <w:rsid w:val="00971C9C"/>
    <w:rsid w:val="00971D2E"/>
    <w:rsid w:val="0097207C"/>
    <w:rsid w:val="00972150"/>
    <w:rsid w:val="0097216E"/>
    <w:rsid w:val="009722C7"/>
    <w:rsid w:val="009724CE"/>
    <w:rsid w:val="0097264C"/>
    <w:rsid w:val="00972C0C"/>
    <w:rsid w:val="00972C35"/>
    <w:rsid w:val="00972EDE"/>
    <w:rsid w:val="00972FF0"/>
    <w:rsid w:val="00973948"/>
    <w:rsid w:val="00973E13"/>
    <w:rsid w:val="009740DE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52F"/>
    <w:rsid w:val="009769B5"/>
    <w:rsid w:val="00976C78"/>
    <w:rsid w:val="00976F96"/>
    <w:rsid w:val="0097785F"/>
    <w:rsid w:val="009779B4"/>
    <w:rsid w:val="00977BF8"/>
    <w:rsid w:val="00977E6A"/>
    <w:rsid w:val="00977F3C"/>
    <w:rsid w:val="00980178"/>
    <w:rsid w:val="009801D9"/>
    <w:rsid w:val="00980386"/>
    <w:rsid w:val="009803DF"/>
    <w:rsid w:val="009804FA"/>
    <w:rsid w:val="009806AA"/>
    <w:rsid w:val="00980841"/>
    <w:rsid w:val="00980ACA"/>
    <w:rsid w:val="009810BD"/>
    <w:rsid w:val="009813C0"/>
    <w:rsid w:val="009815E7"/>
    <w:rsid w:val="00981784"/>
    <w:rsid w:val="00981966"/>
    <w:rsid w:val="0098206B"/>
    <w:rsid w:val="00982194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7B"/>
    <w:rsid w:val="0098477D"/>
    <w:rsid w:val="009847F0"/>
    <w:rsid w:val="00984B2E"/>
    <w:rsid w:val="00984C55"/>
    <w:rsid w:val="00984D7C"/>
    <w:rsid w:val="00984FD6"/>
    <w:rsid w:val="00985346"/>
    <w:rsid w:val="00985D27"/>
    <w:rsid w:val="00985E0D"/>
    <w:rsid w:val="00985EDF"/>
    <w:rsid w:val="0098608E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38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A14"/>
    <w:rsid w:val="00992D1B"/>
    <w:rsid w:val="00992E02"/>
    <w:rsid w:val="0099309F"/>
    <w:rsid w:val="00993441"/>
    <w:rsid w:val="0099353B"/>
    <w:rsid w:val="009935CC"/>
    <w:rsid w:val="009939B4"/>
    <w:rsid w:val="00993A89"/>
    <w:rsid w:val="00993AB7"/>
    <w:rsid w:val="009940C8"/>
    <w:rsid w:val="00994300"/>
    <w:rsid w:val="009948D3"/>
    <w:rsid w:val="009949E5"/>
    <w:rsid w:val="00994AE6"/>
    <w:rsid w:val="00994D80"/>
    <w:rsid w:val="00995269"/>
    <w:rsid w:val="009953C4"/>
    <w:rsid w:val="0099596A"/>
    <w:rsid w:val="00995A70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86A"/>
    <w:rsid w:val="0099796A"/>
    <w:rsid w:val="00997AE8"/>
    <w:rsid w:val="00997B0B"/>
    <w:rsid w:val="00997B11"/>
    <w:rsid w:val="00997BD7"/>
    <w:rsid w:val="00997C35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746"/>
    <w:rsid w:val="009A187C"/>
    <w:rsid w:val="009A18FD"/>
    <w:rsid w:val="009A19E9"/>
    <w:rsid w:val="009A1ED0"/>
    <w:rsid w:val="009A1F5A"/>
    <w:rsid w:val="009A257C"/>
    <w:rsid w:val="009A27FA"/>
    <w:rsid w:val="009A2872"/>
    <w:rsid w:val="009A29D0"/>
    <w:rsid w:val="009A364C"/>
    <w:rsid w:val="009A39A4"/>
    <w:rsid w:val="009A3AA7"/>
    <w:rsid w:val="009A45EB"/>
    <w:rsid w:val="009A45EC"/>
    <w:rsid w:val="009A4DA2"/>
    <w:rsid w:val="009A5023"/>
    <w:rsid w:val="009A5026"/>
    <w:rsid w:val="009A5317"/>
    <w:rsid w:val="009A553A"/>
    <w:rsid w:val="009A5556"/>
    <w:rsid w:val="009A56DC"/>
    <w:rsid w:val="009A57E5"/>
    <w:rsid w:val="009A5CC1"/>
    <w:rsid w:val="009A606D"/>
    <w:rsid w:val="009A60A1"/>
    <w:rsid w:val="009A6A64"/>
    <w:rsid w:val="009A6AD4"/>
    <w:rsid w:val="009A6C09"/>
    <w:rsid w:val="009A6D3C"/>
    <w:rsid w:val="009A72F6"/>
    <w:rsid w:val="009A7361"/>
    <w:rsid w:val="009A738E"/>
    <w:rsid w:val="009A7482"/>
    <w:rsid w:val="009A7871"/>
    <w:rsid w:val="009A79A5"/>
    <w:rsid w:val="009A7E76"/>
    <w:rsid w:val="009B0500"/>
    <w:rsid w:val="009B0554"/>
    <w:rsid w:val="009B09D6"/>
    <w:rsid w:val="009B0D88"/>
    <w:rsid w:val="009B0F3D"/>
    <w:rsid w:val="009B0F7C"/>
    <w:rsid w:val="009B1034"/>
    <w:rsid w:val="009B103D"/>
    <w:rsid w:val="009B1222"/>
    <w:rsid w:val="009B12D4"/>
    <w:rsid w:val="009B1320"/>
    <w:rsid w:val="009B1323"/>
    <w:rsid w:val="009B1443"/>
    <w:rsid w:val="009B1D2C"/>
    <w:rsid w:val="009B1EEA"/>
    <w:rsid w:val="009B203A"/>
    <w:rsid w:val="009B24E4"/>
    <w:rsid w:val="009B24EB"/>
    <w:rsid w:val="009B2570"/>
    <w:rsid w:val="009B270D"/>
    <w:rsid w:val="009B296A"/>
    <w:rsid w:val="009B2AE7"/>
    <w:rsid w:val="009B2FE9"/>
    <w:rsid w:val="009B3D10"/>
    <w:rsid w:val="009B433E"/>
    <w:rsid w:val="009B471B"/>
    <w:rsid w:val="009B4899"/>
    <w:rsid w:val="009B4AA6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FE"/>
    <w:rsid w:val="009B6804"/>
    <w:rsid w:val="009B6817"/>
    <w:rsid w:val="009B691B"/>
    <w:rsid w:val="009B6B98"/>
    <w:rsid w:val="009B6FC8"/>
    <w:rsid w:val="009B7098"/>
    <w:rsid w:val="009B7183"/>
    <w:rsid w:val="009B7275"/>
    <w:rsid w:val="009B7469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3AA"/>
    <w:rsid w:val="009C05CB"/>
    <w:rsid w:val="009C0648"/>
    <w:rsid w:val="009C0BAB"/>
    <w:rsid w:val="009C0EDB"/>
    <w:rsid w:val="009C16B0"/>
    <w:rsid w:val="009C1A13"/>
    <w:rsid w:val="009C1A1F"/>
    <w:rsid w:val="009C1B92"/>
    <w:rsid w:val="009C1BFD"/>
    <w:rsid w:val="009C1E18"/>
    <w:rsid w:val="009C2330"/>
    <w:rsid w:val="009C2480"/>
    <w:rsid w:val="009C2702"/>
    <w:rsid w:val="009C28E5"/>
    <w:rsid w:val="009C2A5F"/>
    <w:rsid w:val="009C2CD2"/>
    <w:rsid w:val="009C2E84"/>
    <w:rsid w:val="009C34AB"/>
    <w:rsid w:val="009C396D"/>
    <w:rsid w:val="009C3972"/>
    <w:rsid w:val="009C3CBB"/>
    <w:rsid w:val="009C3CF0"/>
    <w:rsid w:val="009C3D04"/>
    <w:rsid w:val="009C3E79"/>
    <w:rsid w:val="009C4257"/>
    <w:rsid w:val="009C44A4"/>
    <w:rsid w:val="009C4B2B"/>
    <w:rsid w:val="009C5545"/>
    <w:rsid w:val="009C5689"/>
    <w:rsid w:val="009C5865"/>
    <w:rsid w:val="009C5E07"/>
    <w:rsid w:val="009C5EEE"/>
    <w:rsid w:val="009C6332"/>
    <w:rsid w:val="009C6715"/>
    <w:rsid w:val="009C683F"/>
    <w:rsid w:val="009C6A4A"/>
    <w:rsid w:val="009C6B0E"/>
    <w:rsid w:val="009C6B58"/>
    <w:rsid w:val="009C6DA0"/>
    <w:rsid w:val="009C6DDA"/>
    <w:rsid w:val="009C6F1A"/>
    <w:rsid w:val="009C707E"/>
    <w:rsid w:val="009C70FF"/>
    <w:rsid w:val="009C71CE"/>
    <w:rsid w:val="009C78E7"/>
    <w:rsid w:val="009C7E10"/>
    <w:rsid w:val="009C7E5D"/>
    <w:rsid w:val="009D0082"/>
    <w:rsid w:val="009D0583"/>
    <w:rsid w:val="009D06D4"/>
    <w:rsid w:val="009D0E9D"/>
    <w:rsid w:val="009D0F8D"/>
    <w:rsid w:val="009D1061"/>
    <w:rsid w:val="009D10C2"/>
    <w:rsid w:val="009D1101"/>
    <w:rsid w:val="009D123B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2DF8"/>
    <w:rsid w:val="009D35E1"/>
    <w:rsid w:val="009D36DE"/>
    <w:rsid w:val="009D3801"/>
    <w:rsid w:val="009D3B09"/>
    <w:rsid w:val="009D3FA6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C43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1062"/>
    <w:rsid w:val="009E17A7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40AB"/>
    <w:rsid w:val="009E4779"/>
    <w:rsid w:val="009E48AD"/>
    <w:rsid w:val="009E491A"/>
    <w:rsid w:val="009E4BC3"/>
    <w:rsid w:val="009E4C3A"/>
    <w:rsid w:val="009E518C"/>
    <w:rsid w:val="009E5221"/>
    <w:rsid w:val="009E55FB"/>
    <w:rsid w:val="009E60D9"/>
    <w:rsid w:val="009E6172"/>
    <w:rsid w:val="009E66E7"/>
    <w:rsid w:val="009E6C6C"/>
    <w:rsid w:val="009E6E24"/>
    <w:rsid w:val="009E6EF8"/>
    <w:rsid w:val="009E7099"/>
    <w:rsid w:val="009E7121"/>
    <w:rsid w:val="009E7311"/>
    <w:rsid w:val="009E7458"/>
    <w:rsid w:val="009E758E"/>
    <w:rsid w:val="009E760F"/>
    <w:rsid w:val="009E788D"/>
    <w:rsid w:val="009E7BD0"/>
    <w:rsid w:val="009E7D8F"/>
    <w:rsid w:val="009E7F65"/>
    <w:rsid w:val="009E7FD8"/>
    <w:rsid w:val="009F038D"/>
    <w:rsid w:val="009F05BA"/>
    <w:rsid w:val="009F09B4"/>
    <w:rsid w:val="009F0F31"/>
    <w:rsid w:val="009F1117"/>
    <w:rsid w:val="009F12E6"/>
    <w:rsid w:val="009F165A"/>
    <w:rsid w:val="009F16F8"/>
    <w:rsid w:val="009F1B70"/>
    <w:rsid w:val="009F1BC1"/>
    <w:rsid w:val="009F1C1A"/>
    <w:rsid w:val="009F1CC8"/>
    <w:rsid w:val="009F1FBD"/>
    <w:rsid w:val="009F2110"/>
    <w:rsid w:val="009F27A3"/>
    <w:rsid w:val="009F27FD"/>
    <w:rsid w:val="009F28BE"/>
    <w:rsid w:val="009F290E"/>
    <w:rsid w:val="009F2ADC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07F"/>
    <w:rsid w:val="009F4279"/>
    <w:rsid w:val="009F43AD"/>
    <w:rsid w:val="009F43B1"/>
    <w:rsid w:val="009F4504"/>
    <w:rsid w:val="009F4BBC"/>
    <w:rsid w:val="009F4BCB"/>
    <w:rsid w:val="009F5650"/>
    <w:rsid w:val="009F5784"/>
    <w:rsid w:val="009F5B93"/>
    <w:rsid w:val="009F5EA9"/>
    <w:rsid w:val="009F5F42"/>
    <w:rsid w:val="009F61EF"/>
    <w:rsid w:val="009F64E9"/>
    <w:rsid w:val="009F66A1"/>
    <w:rsid w:val="009F6803"/>
    <w:rsid w:val="009F6CBD"/>
    <w:rsid w:val="009F7411"/>
    <w:rsid w:val="009F76D8"/>
    <w:rsid w:val="009F7A08"/>
    <w:rsid w:val="009F7FDC"/>
    <w:rsid w:val="00A00311"/>
    <w:rsid w:val="00A00922"/>
    <w:rsid w:val="00A00CD0"/>
    <w:rsid w:val="00A00ED7"/>
    <w:rsid w:val="00A0110D"/>
    <w:rsid w:val="00A0122A"/>
    <w:rsid w:val="00A01256"/>
    <w:rsid w:val="00A015A1"/>
    <w:rsid w:val="00A016DA"/>
    <w:rsid w:val="00A016F2"/>
    <w:rsid w:val="00A0228B"/>
    <w:rsid w:val="00A023DC"/>
    <w:rsid w:val="00A02497"/>
    <w:rsid w:val="00A02596"/>
    <w:rsid w:val="00A02B3D"/>
    <w:rsid w:val="00A02CB8"/>
    <w:rsid w:val="00A0307C"/>
    <w:rsid w:val="00A03123"/>
    <w:rsid w:val="00A03B9F"/>
    <w:rsid w:val="00A03C1B"/>
    <w:rsid w:val="00A0400B"/>
    <w:rsid w:val="00A0411B"/>
    <w:rsid w:val="00A046FE"/>
    <w:rsid w:val="00A0493B"/>
    <w:rsid w:val="00A04B09"/>
    <w:rsid w:val="00A04B22"/>
    <w:rsid w:val="00A04BC4"/>
    <w:rsid w:val="00A04E2A"/>
    <w:rsid w:val="00A050AB"/>
    <w:rsid w:val="00A051B1"/>
    <w:rsid w:val="00A0525D"/>
    <w:rsid w:val="00A05290"/>
    <w:rsid w:val="00A0532D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DBF"/>
    <w:rsid w:val="00A06ED5"/>
    <w:rsid w:val="00A070E1"/>
    <w:rsid w:val="00A0764C"/>
    <w:rsid w:val="00A07CD1"/>
    <w:rsid w:val="00A07EB1"/>
    <w:rsid w:val="00A07EB2"/>
    <w:rsid w:val="00A1078C"/>
    <w:rsid w:val="00A107B2"/>
    <w:rsid w:val="00A10BD7"/>
    <w:rsid w:val="00A10DCB"/>
    <w:rsid w:val="00A10E81"/>
    <w:rsid w:val="00A11301"/>
    <w:rsid w:val="00A11CBF"/>
    <w:rsid w:val="00A1217B"/>
    <w:rsid w:val="00A12AB4"/>
    <w:rsid w:val="00A12BC7"/>
    <w:rsid w:val="00A12EDE"/>
    <w:rsid w:val="00A1373E"/>
    <w:rsid w:val="00A13B0A"/>
    <w:rsid w:val="00A13EF0"/>
    <w:rsid w:val="00A14003"/>
    <w:rsid w:val="00A1426B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88"/>
    <w:rsid w:val="00A16BCB"/>
    <w:rsid w:val="00A16F8E"/>
    <w:rsid w:val="00A17506"/>
    <w:rsid w:val="00A17769"/>
    <w:rsid w:val="00A17843"/>
    <w:rsid w:val="00A17B08"/>
    <w:rsid w:val="00A17C99"/>
    <w:rsid w:val="00A17D92"/>
    <w:rsid w:val="00A17FFD"/>
    <w:rsid w:val="00A2002D"/>
    <w:rsid w:val="00A20639"/>
    <w:rsid w:val="00A20731"/>
    <w:rsid w:val="00A20844"/>
    <w:rsid w:val="00A20B02"/>
    <w:rsid w:val="00A20C49"/>
    <w:rsid w:val="00A20C86"/>
    <w:rsid w:val="00A20E49"/>
    <w:rsid w:val="00A211B3"/>
    <w:rsid w:val="00A21859"/>
    <w:rsid w:val="00A2194A"/>
    <w:rsid w:val="00A21CBE"/>
    <w:rsid w:val="00A21D17"/>
    <w:rsid w:val="00A21E24"/>
    <w:rsid w:val="00A21FCB"/>
    <w:rsid w:val="00A2245B"/>
    <w:rsid w:val="00A2268D"/>
    <w:rsid w:val="00A22708"/>
    <w:rsid w:val="00A227EA"/>
    <w:rsid w:val="00A2288B"/>
    <w:rsid w:val="00A2288E"/>
    <w:rsid w:val="00A228A8"/>
    <w:rsid w:val="00A22929"/>
    <w:rsid w:val="00A22D11"/>
    <w:rsid w:val="00A22D61"/>
    <w:rsid w:val="00A22FC7"/>
    <w:rsid w:val="00A2364C"/>
    <w:rsid w:val="00A23941"/>
    <w:rsid w:val="00A23B9D"/>
    <w:rsid w:val="00A23BD1"/>
    <w:rsid w:val="00A23FBC"/>
    <w:rsid w:val="00A2445C"/>
    <w:rsid w:val="00A245F4"/>
    <w:rsid w:val="00A24C9B"/>
    <w:rsid w:val="00A24DED"/>
    <w:rsid w:val="00A24E25"/>
    <w:rsid w:val="00A24EBC"/>
    <w:rsid w:val="00A24F8C"/>
    <w:rsid w:val="00A25028"/>
    <w:rsid w:val="00A25922"/>
    <w:rsid w:val="00A25B34"/>
    <w:rsid w:val="00A25DF3"/>
    <w:rsid w:val="00A25EA2"/>
    <w:rsid w:val="00A261C7"/>
    <w:rsid w:val="00A26324"/>
    <w:rsid w:val="00A26662"/>
    <w:rsid w:val="00A2670A"/>
    <w:rsid w:val="00A26983"/>
    <w:rsid w:val="00A26A2C"/>
    <w:rsid w:val="00A26A7D"/>
    <w:rsid w:val="00A26B32"/>
    <w:rsid w:val="00A26D5D"/>
    <w:rsid w:val="00A27155"/>
    <w:rsid w:val="00A274AE"/>
    <w:rsid w:val="00A2776C"/>
    <w:rsid w:val="00A277DA"/>
    <w:rsid w:val="00A278A3"/>
    <w:rsid w:val="00A27C80"/>
    <w:rsid w:val="00A30330"/>
    <w:rsid w:val="00A3053E"/>
    <w:rsid w:val="00A30627"/>
    <w:rsid w:val="00A30988"/>
    <w:rsid w:val="00A30998"/>
    <w:rsid w:val="00A309EA"/>
    <w:rsid w:val="00A30A18"/>
    <w:rsid w:val="00A30CA7"/>
    <w:rsid w:val="00A30DCB"/>
    <w:rsid w:val="00A31120"/>
    <w:rsid w:val="00A311F5"/>
    <w:rsid w:val="00A3163B"/>
    <w:rsid w:val="00A31658"/>
    <w:rsid w:val="00A31F3D"/>
    <w:rsid w:val="00A32551"/>
    <w:rsid w:val="00A32AB0"/>
    <w:rsid w:val="00A32CC1"/>
    <w:rsid w:val="00A32CD6"/>
    <w:rsid w:val="00A3371A"/>
    <w:rsid w:val="00A33C5C"/>
    <w:rsid w:val="00A33DCE"/>
    <w:rsid w:val="00A3462B"/>
    <w:rsid w:val="00A346F8"/>
    <w:rsid w:val="00A349FC"/>
    <w:rsid w:val="00A34E02"/>
    <w:rsid w:val="00A34E4A"/>
    <w:rsid w:val="00A34F87"/>
    <w:rsid w:val="00A352C3"/>
    <w:rsid w:val="00A35311"/>
    <w:rsid w:val="00A357F1"/>
    <w:rsid w:val="00A35A97"/>
    <w:rsid w:val="00A35AB7"/>
    <w:rsid w:val="00A35CA2"/>
    <w:rsid w:val="00A35CCE"/>
    <w:rsid w:val="00A35DFF"/>
    <w:rsid w:val="00A364F8"/>
    <w:rsid w:val="00A36E88"/>
    <w:rsid w:val="00A371EE"/>
    <w:rsid w:val="00A37407"/>
    <w:rsid w:val="00A37B1F"/>
    <w:rsid w:val="00A37E18"/>
    <w:rsid w:val="00A40320"/>
    <w:rsid w:val="00A4071E"/>
    <w:rsid w:val="00A40AA6"/>
    <w:rsid w:val="00A40AB6"/>
    <w:rsid w:val="00A40C9E"/>
    <w:rsid w:val="00A40D97"/>
    <w:rsid w:val="00A40E33"/>
    <w:rsid w:val="00A41287"/>
    <w:rsid w:val="00A414D6"/>
    <w:rsid w:val="00A4150E"/>
    <w:rsid w:val="00A4182C"/>
    <w:rsid w:val="00A418FE"/>
    <w:rsid w:val="00A41A28"/>
    <w:rsid w:val="00A41AF5"/>
    <w:rsid w:val="00A41E6F"/>
    <w:rsid w:val="00A42009"/>
    <w:rsid w:val="00A423E3"/>
    <w:rsid w:val="00A42A80"/>
    <w:rsid w:val="00A42F66"/>
    <w:rsid w:val="00A43487"/>
    <w:rsid w:val="00A436F6"/>
    <w:rsid w:val="00A43D6A"/>
    <w:rsid w:val="00A44174"/>
    <w:rsid w:val="00A44A59"/>
    <w:rsid w:val="00A44ED3"/>
    <w:rsid w:val="00A44EFD"/>
    <w:rsid w:val="00A453F6"/>
    <w:rsid w:val="00A45459"/>
    <w:rsid w:val="00A4548C"/>
    <w:rsid w:val="00A45518"/>
    <w:rsid w:val="00A45682"/>
    <w:rsid w:val="00A45AB8"/>
    <w:rsid w:val="00A46224"/>
    <w:rsid w:val="00A463EF"/>
    <w:rsid w:val="00A46895"/>
    <w:rsid w:val="00A46B95"/>
    <w:rsid w:val="00A46D1D"/>
    <w:rsid w:val="00A46F8A"/>
    <w:rsid w:val="00A470DB"/>
    <w:rsid w:val="00A4718D"/>
    <w:rsid w:val="00A4738F"/>
    <w:rsid w:val="00A4752E"/>
    <w:rsid w:val="00A475DB"/>
    <w:rsid w:val="00A476DF"/>
    <w:rsid w:val="00A47967"/>
    <w:rsid w:val="00A47CF4"/>
    <w:rsid w:val="00A47DC1"/>
    <w:rsid w:val="00A50495"/>
    <w:rsid w:val="00A50735"/>
    <w:rsid w:val="00A50CE8"/>
    <w:rsid w:val="00A50DB9"/>
    <w:rsid w:val="00A510B7"/>
    <w:rsid w:val="00A51316"/>
    <w:rsid w:val="00A51D9F"/>
    <w:rsid w:val="00A51E34"/>
    <w:rsid w:val="00A51EF8"/>
    <w:rsid w:val="00A52067"/>
    <w:rsid w:val="00A5221F"/>
    <w:rsid w:val="00A52371"/>
    <w:rsid w:val="00A526D9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98B"/>
    <w:rsid w:val="00A53B34"/>
    <w:rsid w:val="00A543E2"/>
    <w:rsid w:val="00A54542"/>
    <w:rsid w:val="00A54962"/>
    <w:rsid w:val="00A54CD5"/>
    <w:rsid w:val="00A54E58"/>
    <w:rsid w:val="00A54F40"/>
    <w:rsid w:val="00A5504C"/>
    <w:rsid w:val="00A551D7"/>
    <w:rsid w:val="00A552B4"/>
    <w:rsid w:val="00A55584"/>
    <w:rsid w:val="00A55BB1"/>
    <w:rsid w:val="00A55C2F"/>
    <w:rsid w:val="00A55FFE"/>
    <w:rsid w:val="00A5654E"/>
    <w:rsid w:val="00A56611"/>
    <w:rsid w:val="00A568DA"/>
    <w:rsid w:val="00A56C62"/>
    <w:rsid w:val="00A56F85"/>
    <w:rsid w:val="00A572AA"/>
    <w:rsid w:val="00A572F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62D"/>
    <w:rsid w:val="00A62705"/>
    <w:rsid w:val="00A627A4"/>
    <w:rsid w:val="00A62A15"/>
    <w:rsid w:val="00A62A33"/>
    <w:rsid w:val="00A62A76"/>
    <w:rsid w:val="00A62B74"/>
    <w:rsid w:val="00A62E2C"/>
    <w:rsid w:val="00A635A4"/>
    <w:rsid w:val="00A63768"/>
    <w:rsid w:val="00A639EA"/>
    <w:rsid w:val="00A64D67"/>
    <w:rsid w:val="00A64E29"/>
    <w:rsid w:val="00A64E74"/>
    <w:rsid w:val="00A65771"/>
    <w:rsid w:val="00A6610E"/>
    <w:rsid w:val="00A66170"/>
    <w:rsid w:val="00A66190"/>
    <w:rsid w:val="00A66397"/>
    <w:rsid w:val="00A6654F"/>
    <w:rsid w:val="00A666A4"/>
    <w:rsid w:val="00A66BDB"/>
    <w:rsid w:val="00A66EFB"/>
    <w:rsid w:val="00A67013"/>
    <w:rsid w:val="00A671C7"/>
    <w:rsid w:val="00A67BC7"/>
    <w:rsid w:val="00A702E9"/>
    <w:rsid w:val="00A70316"/>
    <w:rsid w:val="00A704BF"/>
    <w:rsid w:val="00A70911"/>
    <w:rsid w:val="00A70AF2"/>
    <w:rsid w:val="00A70B2F"/>
    <w:rsid w:val="00A70F14"/>
    <w:rsid w:val="00A7147C"/>
    <w:rsid w:val="00A71BED"/>
    <w:rsid w:val="00A71C11"/>
    <w:rsid w:val="00A71E11"/>
    <w:rsid w:val="00A72015"/>
    <w:rsid w:val="00A7204E"/>
    <w:rsid w:val="00A722C2"/>
    <w:rsid w:val="00A725DA"/>
    <w:rsid w:val="00A726B1"/>
    <w:rsid w:val="00A72784"/>
    <w:rsid w:val="00A72841"/>
    <w:rsid w:val="00A7286E"/>
    <w:rsid w:val="00A72DAC"/>
    <w:rsid w:val="00A73343"/>
    <w:rsid w:val="00A73550"/>
    <w:rsid w:val="00A73D06"/>
    <w:rsid w:val="00A73D95"/>
    <w:rsid w:val="00A73EF4"/>
    <w:rsid w:val="00A74425"/>
    <w:rsid w:val="00A746EC"/>
    <w:rsid w:val="00A74909"/>
    <w:rsid w:val="00A74B29"/>
    <w:rsid w:val="00A7554A"/>
    <w:rsid w:val="00A75633"/>
    <w:rsid w:val="00A75712"/>
    <w:rsid w:val="00A7574F"/>
    <w:rsid w:val="00A7582B"/>
    <w:rsid w:val="00A75A04"/>
    <w:rsid w:val="00A75D8B"/>
    <w:rsid w:val="00A75E50"/>
    <w:rsid w:val="00A76436"/>
    <w:rsid w:val="00A76811"/>
    <w:rsid w:val="00A768B6"/>
    <w:rsid w:val="00A76922"/>
    <w:rsid w:val="00A769EF"/>
    <w:rsid w:val="00A76A86"/>
    <w:rsid w:val="00A76B4E"/>
    <w:rsid w:val="00A76D92"/>
    <w:rsid w:val="00A76DB8"/>
    <w:rsid w:val="00A76DD8"/>
    <w:rsid w:val="00A76E1E"/>
    <w:rsid w:val="00A77323"/>
    <w:rsid w:val="00A7782F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B39"/>
    <w:rsid w:val="00A80B5C"/>
    <w:rsid w:val="00A80DD3"/>
    <w:rsid w:val="00A80E34"/>
    <w:rsid w:val="00A80F60"/>
    <w:rsid w:val="00A80FEB"/>
    <w:rsid w:val="00A8104D"/>
    <w:rsid w:val="00A8133B"/>
    <w:rsid w:val="00A815F3"/>
    <w:rsid w:val="00A81A73"/>
    <w:rsid w:val="00A81A82"/>
    <w:rsid w:val="00A81FD4"/>
    <w:rsid w:val="00A823BD"/>
    <w:rsid w:val="00A823D8"/>
    <w:rsid w:val="00A825D4"/>
    <w:rsid w:val="00A8272D"/>
    <w:rsid w:val="00A82978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74"/>
    <w:rsid w:val="00A840BE"/>
    <w:rsid w:val="00A84605"/>
    <w:rsid w:val="00A84665"/>
    <w:rsid w:val="00A847B3"/>
    <w:rsid w:val="00A85035"/>
    <w:rsid w:val="00A85074"/>
    <w:rsid w:val="00A858E2"/>
    <w:rsid w:val="00A85A87"/>
    <w:rsid w:val="00A85AA8"/>
    <w:rsid w:val="00A85E13"/>
    <w:rsid w:val="00A85FCE"/>
    <w:rsid w:val="00A86177"/>
    <w:rsid w:val="00A86330"/>
    <w:rsid w:val="00A86526"/>
    <w:rsid w:val="00A86642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0B13"/>
    <w:rsid w:val="00A91329"/>
    <w:rsid w:val="00A91513"/>
    <w:rsid w:val="00A91529"/>
    <w:rsid w:val="00A915BB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E51"/>
    <w:rsid w:val="00A92FE7"/>
    <w:rsid w:val="00A93098"/>
    <w:rsid w:val="00A931A5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6F5"/>
    <w:rsid w:val="00A9477A"/>
    <w:rsid w:val="00A947F3"/>
    <w:rsid w:val="00A94A02"/>
    <w:rsid w:val="00A94D33"/>
    <w:rsid w:val="00A94D4B"/>
    <w:rsid w:val="00A94D54"/>
    <w:rsid w:val="00A951E8"/>
    <w:rsid w:val="00A954FB"/>
    <w:rsid w:val="00A954FC"/>
    <w:rsid w:val="00A95678"/>
    <w:rsid w:val="00A95911"/>
    <w:rsid w:val="00A961D4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177"/>
    <w:rsid w:val="00AA0287"/>
    <w:rsid w:val="00AA02C7"/>
    <w:rsid w:val="00AA0657"/>
    <w:rsid w:val="00AA0680"/>
    <w:rsid w:val="00AA0900"/>
    <w:rsid w:val="00AA0C3D"/>
    <w:rsid w:val="00AA1351"/>
    <w:rsid w:val="00AA17DF"/>
    <w:rsid w:val="00AA18FC"/>
    <w:rsid w:val="00AA210F"/>
    <w:rsid w:val="00AA21F2"/>
    <w:rsid w:val="00AA22DB"/>
    <w:rsid w:val="00AA24BE"/>
    <w:rsid w:val="00AA252C"/>
    <w:rsid w:val="00AA25A7"/>
    <w:rsid w:val="00AA29B2"/>
    <w:rsid w:val="00AA2B16"/>
    <w:rsid w:val="00AA2B30"/>
    <w:rsid w:val="00AA2D92"/>
    <w:rsid w:val="00AA2F7F"/>
    <w:rsid w:val="00AA2FE9"/>
    <w:rsid w:val="00AA3374"/>
    <w:rsid w:val="00AA3398"/>
    <w:rsid w:val="00AA33A4"/>
    <w:rsid w:val="00AA35DB"/>
    <w:rsid w:val="00AA370A"/>
    <w:rsid w:val="00AA384A"/>
    <w:rsid w:val="00AA3889"/>
    <w:rsid w:val="00AA397C"/>
    <w:rsid w:val="00AA3E1A"/>
    <w:rsid w:val="00AA40A4"/>
    <w:rsid w:val="00AA422E"/>
    <w:rsid w:val="00AA467C"/>
    <w:rsid w:val="00AA4CC6"/>
    <w:rsid w:val="00AA4F07"/>
    <w:rsid w:val="00AA5149"/>
    <w:rsid w:val="00AA5948"/>
    <w:rsid w:val="00AA5C29"/>
    <w:rsid w:val="00AA6207"/>
    <w:rsid w:val="00AA62EF"/>
    <w:rsid w:val="00AA63BD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A2A"/>
    <w:rsid w:val="00AB0EC3"/>
    <w:rsid w:val="00AB0EF7"/>
    <w:rsid w:val="00AB1280"/>
    <w:rsid w:val="00AB128A"/>
    <w:rsid w:val="00AB188D"/>
    <w:rsid w:val="00AB1CC2"/>
    <w:rsid w:val="00AB22A6"/>
    <w:rsid w:val="00AB253C"/>
    <w:rsid w:val="00AB26EC"/>
    <w:rsid w:val="00AB28CA"/>
    <w:rsid w:val="00AB2AEF"/>
    <w:rsid w:val="00AB2C01"/>
    <w:rsid w:val="00AB2FA0"/>
    <w:rsid w:val="00AB3142"/>
    <w:rsid w:val="00AB32CE"/>
    <w:rsid w:val="00AB331A"/>
    <w:rsid w:val="00AB3547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1A97"/>
    <w:rsid w:val="00AC270E"/>
    <w:rsid w:val="00AC2A8D"/>
    <w:rsid w:val="00AC2C32"/>
    <w:rsid w:val="00AC2CA8"/>
    <w:rsid w:val="00AC2CFF"/>
    <w:rsid w:val="00AC2D1C"/>
    <w:rsid w:val="00AC2EF4"/>
    <w:rsid w:val="00AC300B"/>
    <w:rsid w:val="00AC30CF"/>
    <w:rsid w:val="00AC36ED"/>
    <w:rsid w:val="00AC3ACC"/>
    <w:rsid w:val="00AC3B69"/>
    <w:rsid w:val="00AC3CEB"/>
    <w:rsid w:val="00AC40D9"/>
    <w:rsid w:val="00AC422D"/>
    <w:rsid w:val="00AC4568"/>
    <w:rsid w:val="00AC487C"/>
    <w:rsid w:val="00AC48B5"/>
    <w:rsid w:val="00AC48FF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A61"/>
    <w:rsid w:val="00AC6B08"/>
    <w:rsid w:val="00AC6EEC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3B6"/>
    <w:rsid w:val="00AD07C1"/>
    <w:rsid w:val="00AD0BC3"/>
    <w:rsid w:val="00AD0C48"/>
    <w:rsid w:val="00AD1344"/>
    <w:rsid w:val="00AD1550"/>
    <w:rsid w:val="00AD18E9"/>
    <w:rsid w:val="00AD199B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176"/>
    <w:rsid w:val="00AD42E1"/>
    <w:rsid w:val="00AD45F3"/>
    <w:rsid w:val="00AD49B3"/>
    <w:rsid w:val="00AD4ADB"/>
    <w:rsid w:val="00AD4D3E"/>
    <w:rsid w:val="00AD4F29"/>
    <w:rsid w:val="00AD50C6"/>
    <w:rsid w:val="00AD5275"/>
    <w:rsid w:val="00AD54EA"/>
    <w:rsid w:val="00AD59DB"/>
    <w:rsid w:val="00AD5A48"/>
    <w:rsid w:val="00AD5DE1"/>
    <w:rsid w:val="00AD5F9B"/>
    <w:rsid w:val="00AD618D"/>
    <w:rsid w:val="00AD6388"/>
    <w:rsid w:val="00AD645E"/>
    <w:rsid w:val="00AD6DE2"/>
    <w:rsid w:val="00AD7803"/>
    <w:rsid w:val="00AD7842"/>
    <w:rsid w:val="00AD7991"/>
    <w:rsid w:val="00AD7A7A"/>
    <w:rsid w:val="00AD7AAF"/>
    <w:rsid w:val="00AD7D8D"/>
    <w:rsid w:val="00AE0108"/>
    <w:rsid w:val="00AE058D"/>
    <w:rsid w:val="00AE0973"/>
    <w:rsid w:val="00AE0B22"/>
    <w:rsid w:val="00AE0C0B"/>
    <w:rsid w:val="00AE0C72"/>
    <w:rsid w:val="00AE0DAD"/>
    <w:rsid w:val="00AE1148"/>
    <w:rsid w:val="00AE1246"/>
    <w:rsid w:val="00AE12BC"/>
    <w:rsid w:val="00AE12D5"/>
    <w:rsid w:val="00AE194B"/>
    <w:rsid w:val="00AE199A"/>
    <w:rsid w:val="00AE1EE4"/>
    <w:rsid w:val="00AE2066"/>
    <w:rsid w:val="00AE23FF"/>
    <w:rsid w:val="00AE2B6F"/>
    <w:rsid w:val="00AE2DBA"/>
    <w:rsid w:val="00AE2EC3"/>
    <w:rsid w:val="00AE3051"/>
    <w:rsid w:val="00AE3255"/>
    <w:rsid w:val="00AE36F3"/>
    <w:rsid w:val="00AE39AB"/>
    <w:rsid w:val="00AE3D07"/>
    <w:rsid w:val="00AE3DF9"/>
    <w:rsid w:val="00AE3F2F"/>
    <w:rsid w:val="00AE438F"/>
    <w:rsid w:val="00AE4B38"/>
    <w:rsid w:val="00AE5304"/>
    <w:rsid w:val="00AE54C3"/>
    <w:rsid w:val="00AE5647"/>
    <w:rsid w:val="00AE5779"/>
    <w:rsid w:val="00AE592A"/>
    <w:rsid w:val="00AE596E"/>
    <w:rsid w:val="00AE5B35"/>
    <w:rsid w:val="00AE5D7F"/>
    <w:rsid w:val="00AE60FD"/>
    <w:rsid w:val="00AE6163"/>
    <w:rsid w:val="00AE628C"/>
    <w:rsid w:val="00AE6790"/>
    <w:rsid w:val="00AE6816"/>
    <w:rsid w:val="00AE6EE0"/>
    <w:rsid w:val="00AE73C4"/>
    <w:rsid w:val="00AE7421"/>
    <w:rsid w:val="00AE7445"/>
    <w:rsid w:val="00AE762A"/>
    <w:rsid w:val="00AE7649"/>
    <w:rsid w:val="00AE788C"/>
    <w:rsid w:val="00AE7B59"/>
    <w:rsid w:val="00AE7B6F"/>
    <w:rsid w:val="00AE7B87"/>
    <w:rsid w:val="00AE7D36"/>
    <w:rsid w:val="00AE7E46"/>
    <w:rsid w:val="00AF0146"/>
    <w:rsid w:val="00AF022B"/>
    <w:rsid w:val="00AF054C"/>
    <w:rsid w:val="00AF0820"/>
    <w:rsid w:val="00AF0A0F"/>
    <w:rsid w:val="00AF0DA6"/>
    <w:rsid w:val="00AF1485"/>
    <w:rsid w:val="00AF14E9"/>
    <w:rsid w:val="00AF1815"/>
    <w:rsid w:val="00AF18A9"/>
    <w:rsid w:val="00AF1C27"/>
    <w:rsid w:val="00AF22B4"/>
    <w:rsid w:val="00AF238B"/>
    <w:rsid w:val="00AF29F5"/>
    <w:rsid w:val="00AF2BCD"/>
    <w:rsid w:val="00AF2C80"/>
    <w:rsid w:val="00AF2CDA"/>
    <w:rsid w:val="00AF2F57"/>
    <w:rsid w:val="00AF3045"/>
    <w:rsid w:val="00AF31B1"/>
    <w:rsid w:val="00AF3266"/>
    <w:rsid w:val="00AF32AD"/>
    <w:rsid w:val="00AF32CA"/>
    <w:rsid w:val="00AF357E"/>
    <w:rsid w:val="00AF3602"/>
    <w:rsid w:val="00AF36CF"/>
    <w:rsid w:val="00AF3931"/>
    <w:rsid w:val="00AF3DFC"/>
    <w:rsid w:val="00AF4404"/>
    <w:rsid w:val="00AF4841"/>
    <w:rsid w:val="00AF4909"/>
    <w:rsid w:val="00AF4B06"/>
    <w:rsid w:val="00AF4CD7"/>
    <w:rsid w:val="00AF4F5B"/>
    <w:rsid w:val="00AF4FC3"/>
    <w:rsid w:val="00AF539E"/>
    <w:rsid w:val="00AF591E"/>
    <w:rsid w:val="00AF5E7C"/>
    <w:rsid w:val="00AF62A8"/>
    <w:rsid w:val="00AF646D"/>
    <w:rsid w:val="00AF6F4D"/>
    <w:rsid w:val="00AF728F"/>
    <w:rsid w:val="00AF7C58"/>
    <w:rsid w:val="00AF7E3F"/>
    <w:rsid w:val="00AF7E73"/>
    <w:rsid w:val="00B0022E"/>
    <w:rsid w:val="00B00B35"/>
    <w:rsid w:val="00B00C15"/>
    <w:rsid w:val="00B00C7E"/>
    <w:rsid w:val="00B00CBE"/>
    <w:rsid w:val="00B018A6"/>
    <w:rsid w:val="00B019EB"/>
    <w:rsid w:val="00B01B6D"/>
    <w:rsid w:val="00B02268"/>
    <w:rsid w:val="00B0266D"/>
    <w:rsid w:val="00B026CE"/>
    <w:rsid w:val="00B03387"/>
    <w:rsid w:val="00B034C3"/>
    <w:rsid w:val="00B03699"/>
    <w:rsid w:val="00B036E4"/>
    <w:rsid w:val="00B03981"/>
    <w:rsid w:val="00B03C82"/>
    <w:rsid w:val="00B03DF7"/>
    <w:rsid w:val="00B03E01"/>
    <w:rsid w:val="00B03F32"/>
    <w:rsid w:val="00B0410D"/>
    <w:rsid w:val="00B044A1"/>
    <w:rsid w:val="00B04504"/>
    <w:rsid w:val="00B04737"/>
    <w:rsid w:val="00B04E09"/>
    <w:rsid w:val="00B051FF"/>
    <w:rsid w:val="00B057E1"/>
    <w:rsid w:val="00B05845"/>
    <w:rsid w:val="00B0593D"/>
    <w:rsid w:val="00B05987"/>
    <w:rsid w:val="00B05B30"/>
    <w:rsid w:val="00B05DB7"/>
    <w:rsid w:val="00B05F2B"/>
    <w:rsid w:val="00B05FA1"/>
    <w:rsid w:val="00B06463"/>
    <w:rsid w:val="00B06619"/>
    <w:rsid w:val="00B06799"/>
    <w:rsid w:val="00B06F85"/>
    <w:rsid w:val="00B075ED"/>
    <w:rsid w:val="00B077DB"/>
    <w:rsid w:val="00B07948"/>
    <w:rsid w:val="00B079C7"/>
    <w:rsid w:val="00B079E3"/>
    <w:rsid w:val="00B07EB7"/>
    <w:rsid w:val="00B07FE4"/>
    <w:rsid w:val="00B107D8"/>
    <w:rsid w:val="00B108C3"/>
    <w:rsid w:val="00B10962"/>
    <w:rsid w:val="00B109EC"/>
    <w:rsid w:val="00B10C74"/>
    <w:rsid w:val="00B10CC5"/>
    <w:rsid w:val="00B10FBA"/>
    <w:rsid w:val="00B11475"/>
    <w:rsid w:val="00B114A0"/>
    <w:rsid w:val="00B11719"/>
    <w:rsid w:val="00B1183A"/>
    <w:rsid w:val="00B1196A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52A"/>
    <w:rsid w:val="00B1266C"/>
    <w:rsid w:val="00B1288B"/>
    <w:rsid w:val="00B12A0C"/>
    <w:rsid w:val="00B12AAF"/>
    <w:rsid w:val="00B12B18"/>
    <w:rsid w:val="00B12DCE"/>
    <w:rsid w:val="00B12EC2"/>
    <w:rsid w:val="00B1346A"/>
    <w:rsid w:val="00B13A84"/>
    <w:rsid w:val="00B13BD4"/>
    <w:rsid w:val="00B13BD9"/>
    <w:rsid w:val="00B13E60"/>
    <w:rsid w:val="00B13F64"/>
    <w:rsid w:val="00B14353"/>
    <w:rsid w:val="00B143A1"/>
    <w:rsid w:val="00B144CD"/>
    <w:rsid w:val="00B146DD"/>
    <w:rsid w:val="00B14E31"/>
    <w:rsid w:val="00B14EAE"/>
    <w:rsid w:val="00B151A7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19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157"/>
    <w:rsid w:val="00B2232A"/>
    <w:rsid w:val="00B2239C"/>
    <w:rsid w:val="00B22461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C47"/>
    <w:rsid w:val="00B23DEC"/>
    <w:rsid w:val="00B24113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118"/>
    <w:rsid w:val="00B26840"/>
    <w:rsid w:val="00B26E4A"/>
    <w:rsid w:val="00B27936"/>
    <w:rsid w:val="00B27CB0"/>
    <w:rsid w:val="00B30096"/>
    <w:rsid w:val="00B300D1"/>
    <w:rsid w:val="00B303E7"/>
    <w:rsid w:val="00B3080A"/>
    <w:rsid w:val="00B30869"/>
    <w:rsid w:val="00B309EA"/>
    <w:rsid w:val="00B30E87"/>
    <w:rsid w:val="00B314F6"/>
    <w:rsid w:val="00B31FF5"/>
    <w:rsid w:val="00B3204E"/>
    <w:rsid w:val="00B321F6"/>
    <w:rsid w:val="00B3226F"/>
    <w:rsid w:val="00B3271E"/>
    <w:rsid w:val="00B3287E"/>
    <w:rsid w:val="00B328D1"/>
    <w:rsid w:val="00B329FE"/>
    <w:rsid w:val="00B32ADD"/>
    <w:rsid w:val="00B32B46"/>
    <w:rsid w:val="00B33383"/>
    <w:rsid w:val="00B33973"/>
    <w:rsid w:val="00B33A99"/>
    <w:rsid w:val="00B33ADB"/>
    <w:rsid w:val="00B33FD6"/>
    <w:rsid w:val="00B34036"/>
    <w:rsid w:val="00B340CA"/>
    <w:rsid w:val="00B34300"/>
    <w:rsid w:val="00B3445D"/>
    <w:rsid w:val="00B34900"/>
    <w:rsid w:val="00B34B24"/>
    <w:rsid w:val="00B34BF3"/>
    <w:rsid w:val="00B34F2B"/>
    <w:rsid w:val="00B354B6"/>
    <w:rsid w:val="00B35C4B"/>
    <w:rsid w:val="00B35D9C"/>
    <w:rsid w:val="00B36069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37D9E"/>
    <w:rsid w:val="00B40025"/>
    <w:rsid w:val="00B401F7"/>
    <w:rsid w:val="00B401FA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1DD2"/>
    <w:rsid w:val="00B42070"/>
    <w:rsid w:val="00B422F7"/>
    <w:rsid w:val="00B42AC8"/>
    <w:rsid w:val="00B4327B"/>
    <w:rsid w:val="00B4416C"/>
    <w:rsid w:val="00B44445"/>
    <w:rsid w:val="00B44583"/>
    <w:rsid w:val="00B44F07"/>
    <w:rsid w:val="00B453F7"/>
    <w:rsid w:val="00B45593"/>
    <w:rsid w:val="00B4571D"/>
    <w:rsid w:val="00B458C6"/>
    <w:rsid w:val="00B45C8B"/>
    <w:rsid w:val="00B45DD5"/>
    <w:rsid w:val="00B45DD6"/>
    <w:rsid w:val="00B4619D"/>
    <w:rsid w:val="00B465C7"/>
    <w:rsid w:val="00B469AA"/>
    <w:rsid w:val="00B46D33"/>
    <w:rsid w:val="00B46DFF"/>
    <w:rsid w:val="00B46EB6"/>
    <w:rsid w:val="00B46F88"/>
    <w:rsid w:val="00B46FD6"/>
    <w:rsid w:val="00B470A5"/>
    <w:rsid w:val="00B470AF"/>
    <w:rsid w:val="00B4719D"/>
    <w:rsid w:val="00B47477"/>
    <w:rsid w:val="00B477C3"/>
    <w:rsid w:val="00B47B7F"/>
    <w:rsid w:val="00B47BAA"/>
    <w:rsid w:val="00B50047"/>
    <w:rsid w:val="00B503C8"/>
    <w:rsid w:val="00B506B0"/>
    <w:rsid w:val="00B50949"/>
    <w:rsid w:val="00B509F6"/>
    <w:rsid w:val="00B50C19"/>
    <w:rsid w:val="00B510A1"/>
    <w:rsid w:val="00B5118E"/>
    <w:rsid w:val="00B5119A"/>
    <w:rsid w:val="00B511B4"/>
    <w:rsid w:val="00B511E1"/>
    <w:rsid w:val="00B51391"/>
    <w:rsid w:val="00B51BE5"/>
    <w:rsid w:val="00B51C30"/>
    <w:rsid w:val="00B51F49"/>
    <w:rsid w:val="00B5212A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19"/>
    <w:rsid w:val="00B551AE"/>
    <w:rsid w:val="00B55481"/>
    <w:rsid w:val="00B559DD"/>
    <w:rsid w:val="00B55D33"/>
    <w:rsid w:val="00B55DA9"/>
    <w:rsid w:val="00B55FFC"/>
    <w:rsid w:val="00B56065"/>
    <w:rsid w:val="00B56A18"/>
    <w:rsid w:val="00B5726D"/>
    <w:rsid w:val="00B57576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0FE9"/>
    <w:rsid w:val="00B61176"/>
    <w:rsid w:val="00B61207"/>
    <w:rsid w:val="00B616ED"/>
    <w:rsid w:val="00B61765"/>
    <w:rsid w:val="00B61853"/>
    <w:rsid w:val="00B61B03"/>
    <w:rsid w:val="00B61BE9"/>
    <w:rsid w:val="00B61C67"/>
    <w:rsid w:val="00B61D51"/>
    <w:rsid w:val="00B61D5D"/>
    <w:rsid w:val="00B61DF6"/>
    <w:rsid w:val="00B61F2A"/>
    <w:rsid w:val="00B62243"/>
    <w:rsid w:val="00B625E7"/>
    <w:rsid w:val="00B62990"/>
    <w:rsid w:val="00B62BF6"/>
    <w:rsid w:val="00B62BFD"/>
    <w:rsid w:val="00B62C30"/>
    <w:rsid w:val="00B62C87"/>
    <w:rsid w:val="00B62D62"/>
    <w:rsid w:val="00B62E43"/>
    <w:rsid w:val="00B63009"/>
    <w:rsid w:val="00B631A2"/>
    <w:rsid w:val="00B635D4"/>
    <w:rsid w:val="00B6363F"/>
    <w:rsid w:val="00B638B4"/>
    <w:rsid w:val="00B63930"/>
    <w:rsid w:val="00B63992"/>
    <w:rsid w:val="00B639C6"/>
    <w:rsid w:val="00B63A3C"/>
    <w:rsid w:val="00B63C9F"/>
    <w:rsid w:val="00B63EED"/>
    <w:rsid w:val="00B63F3F"/>
    <w:rsid w:val="00B640F9"/>
    <w:rsid w:val="00B64447"/>
    <w:rsid w:val="00B647D1"/>
    <w:rsid w:val="00B64E13"/>
    <w:rsid w:val="00B65145"/>
    <w:rsid w:val="00B65270"/>
    <w:rsid w:val="00B65A63"/>
    <w:rsid w:val="00B65C44"/>
    <w:rsid w:val="00B65EF0"/>
    <w:rsid w:val="00B66195"/>
    <w:rsid w:val="00B662C0"/>
    <w:rsid w:val="00B66346"/>
    <w:rsid w:val="00B663A1"/>
    <w:rsid w:val="00B66433"/>
    <w:rsid w:val="00B665B8"/>
    <w:rsid w:val="00B66651"/>
    <w:rsid w:val="00B666A2"/>
    <w:rsid w:val="00B66777"/>
    <w:rsid w:val="00B66CD0"/>
    <w:rsid w:val="00B66E9D"/>
    <w:rsid w:val="00B67086"/>
    <w:rsid w:val="00B670FE"/>
    <w:rsid w:val="00B67204"/>
    <w:rsid w:val="00B673DB"/>
    <w:rsid w:val="00B6745F"/>
    <w:rsid w:val="00B67664"/>
    <w:rsid w:val="00B6781E"/>
    <w:rsid w:val="00B67C61"/>
    <w:rsid w:val="00B67C64"/>
    <w:rsid w:val="00B67D12"/>
    <w:rsid w:val="00B700E0"/>
    <w:rsid w:val="00B701A6"/>
    <w:rsid w:val="00B70CF1"/>
    <w:rsid w:val="00B70D33"/>
    <w:rsid w:val="00B710B7"/>
    <w:rsid w:val="00B711ED"/>
    <w:rsid w:val="00B71306"/>
    <w:rsid w:val="00B715F7"/>
    <w:rsid w:val="00B71803"/>
    <w:rsid w:val="00B71D08"/>
    <w:rsid w:val="00B71D1C"/>
    <w:rsid w:val="00B7208C"/>
    <w:rsid w:val="00B7237B"/>
    <w:rsid w:val="00B7244C"/>
    <w:rsid w:val="00B72502"/>
    <w:rsid w:val="00B725EB"/>
    <w:rsid w:val="00B728B6"/>
    <w:rsid w:val="00B72D66"/>
    <w:rsid w:val="00B72D91"/>
    <w:rsid w:val="00B72F27"/>
    <w:rsid w:val="00B730FC"/>
    <w:rsid w:val="00B738B5"/>
    <w:rsid w:val="00B73DB3"/>
    <w:rsid w:val="00B7402B"/>
    <w:rsid w:val="00B74052"/>
    <w:rsid w:val="00B7434A"/>
    <w:rsid w:val="00B743CB"/>
    <w:rsid w:val="00B746A4"/>
    <w:rsid w:val="00B746AA"/>
    <w:rsid w:val="00B74B4C"/>
    <w:rsid w:val="00B74F07"/>
    <w:rsid w:val="00B750D2"/>
    <w:rsid w:val="00B752BA"/>
    <w:rsid w:val="00B75359"/>
    <w:rsid w:val="00B7543B"/>
    <w:rsid w:val="00B75883"/>
    <w:rsid w:val="00B75959"/>
    <w:rsid w:val="00B75C06"/>
    <w:rsid w:val="00B75D3C"/>
    <w:rsid w:val="00B75ECA"/>
    <w:rsid w:val="00B761AA"/>
    <w:rsid w:val="00B761BB"/>
    <w:rsid w:val="00B76255"/>
    <w:rsid w:val="00B76320"/>
    <w:rsid w:val="00B7634A"/>
    <w:rsid w:val="00B76531"/>
    <w:rsid w:val="00B768A0"/>
    <w:rsid w:val="00B768BC"/>
    <w:rsid w:val="00B76A8D"/>
    <w:rsid w:val="00B76DD3"/>
    <w:rsid w:val="00B76E01"/>
    <w:rsid w:val="00B772CA"/>
    <w:rsid w:val="00B776CA"/>
    <w:rsid w:val="00B77B31"/>
    <w:rsid w:val="00B77C4F"/>
    <w:rsid w:val="00B77DCB"/>
    <w:rsid w:val="00B77FD4"/>
    <w:rsid w:val="00B80069"/>
    <w:rsid w:val="00B80399"/>
    <w:rsid w:val="00B80AC5"/>
    <w:rsid w:val="00B810BD"/>
    <w:rsid w:val="00B8123F"/>
    <w:rsid w:val="00B814A1"/>
    <w:rsid w:val="00B817A8"/>
    <w:rsid w:val="00B81EA8"/>
    <w:rsid w:val="00B81F4B"/>
    <w:rsid w:val="00B821B9"/>
    <w:rsid w:val="00B822F0"/>
    <w:rsid w:val="00B824BB"/>
    <w:rsid w:val="00B82B57"/>
    <w:rsid w:val="00B82D50"/>
    <w:rsid w:val="00B831C2"/>
    <w:rsid w:val="00B83292"/>
    <w:rsid w:val="00B833D8"/>
    <w:rsid w:val="00B83405"/>
    <w:rsid w:val="00B83436"/>
    <w:rsid w:val="00B83C3A"/>
    <w:rsid w:val="00B84A04"/>
    <w:rsid w:val="00B84B5E"/>
    <w:rsid w:val="00B84C14"/>
    <w:rsid w:val="00B84D1A"/>
    <w:rsid w:val="00B8538F"/>
    <w:rsid w:val="00B859E6"/>
    <w:rsid w:val="00B85A85"/>
    <w:rsid w:val="00B85AC5"/>
    <w:rsid w:val="00B85E0A"/>
    <w:rsid w:val="00B85E1B"/>
    <w:rsid w:val="00B85E93"/>
    <w:rsid w:val="00B862AE"/>
    <w:rsid w:val="00B8643C"/>
    <w:rsid w:val="00B865A7"/>
    <w:rsid w:val="00B86731"/>
    <w:rsid w:val="00B86C1E"/>
    <w:rsid w:val="00B86F8E"/>
    <w:rsid w:val="00B8732C"/>
    <w:rsid w:val="00B87544"/>
    <w:rsid w:val="00B879AF"/>
    <w:rsid w:val="00B87B3E"/>
    <w:rsid w:val="00B87E56"/>
    <w:rsid w:val="00B9016C"/>
    <w:rsid w:val="00B90767"/>
    <w:rsid w:val="00B90C15"/>
    <w:rsid w:val="00B90ED4"/>
    <w:rsid w:val="00B90EE4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B4"/>
    <w:rsid w:val="00B922E4"/>
    <w:rsid w:val="00B92517"/>
    <w:rsid w:val="00B927ED"/>
    <w:rsid w:val="00B93245"/>
    <w:rsid w:val="00B9364C"/>
    <w:rsid w:val="00B9377C"/>
    <w:rsid w:val="00B93CEA"/>
    <w:rsid w:val="00B93F33"/>
    <w:rsid w:val="00B940AF"/>
    <w:rsid w:val="00B94568"/>
    <w:rsid w:val="00B94A88"/>
    <w:rsid w:val="00B94F91"/>
    <w:rsid w:val="00B95CDB"/>
    <w:rsid w:val="00B96295"/>
    <w:rsid w:val="00B965D6"/>
    <w:rsid w:val="00B965E0"/>
    <w:rsid w:val="00B968A7"/>
    <w:rsid w:val="00B96C5A"/>
    <w:rsid w:val="00B96D78"/>
    <w:rsid w:val="00B9772D"/>
    <w:rsid w:val="00B977C7"/>
    <w:rsid w:val="00B97873"/>
    <w:rsid w:val="00BA0119"/>
    <w:rsid w:val="00BA012C"/>
    <w:rsid w:val="00BA0154"/>
    <w:rsid w:val="00BA02B7"/>
    <w:rsid w:val="00BA04C3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BED"/>
    <w:rsid w:val="00BA2E96"/>
    <w:rsid w:val="00BA2F45"/>
    <w:rsid w:val="00BA315B"/>
    <w:rsid w:val="00BA3208"/>
    <w:rsid w:val="00BA353C"/>
    <w:rsid w:val="00BA3C16"/>
    <w:rsid w:val="00BA5923"/>
    <w:rsid w:val="00BA5BD6"/>
    <w:rsid w:val="00BA6085"/>
    <w:rsid w:val="00BA6369"/>
    <w:rsid w:val="00BA65BF"/>
    <w:rsid w:val="00BA66F9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153"/>
    <w:rsid w:val="00BB0664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918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BC0"/>
    <w:rsid w:val="00BB4C4A"/>
    <w:rsid w:val="00BB5368"/>
    <w:rsid w:val="00BB539D"/>
    <w:rsid w:val="00BB5586"/>
    <w:rsid w:val="00BB57A3"/>
    <w:rsid w:val="00BB5836"/>
    <w:rsid w:val="00BB5B94"/>
    <w:rsid w:val="00BB5BD9"/>
    <w:rsid w:val="00BB5EF4"/>
    <w:rsid w:val="00BB60C9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73"/>
    <w:rsid w:val="00BC1082"/>
    <w:rsid w:val="00BC14ED"/>
    <w:rsid w:val="00BC14F4"/>
    <w:rsid w:val="00BC1625"/>
    <w:rsid w:val="00BC16D8"/>
    <w:rsid w:val="00BC187D"/>
    <w:rsid w:val="00BC1B7B"/>
    <w:rsid w:val="00BC200A"/>
    <w:rsid w:val="00BC23D3"/>
    <w:rsid w:val="00BC2454"/>
    <w:rsid w:val="00BC2761"/>
    <w:rsid w:val="00BC2D13"/>
    <w:rsid w:val="00BC2FA7"/>
    <w:rsid w:val="00BC30C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4EE2"/>
    <w:rsid w:val="00BC4F1F"/>
    <w:rsid w:val="00BC50B2"/>
    <w:rsid w:val="00BC579C"/>
    <w:rsid w:val="00BC589E"/>
    <w:rsid w:val="00BC5A89"/>
    <w:rsid w:val="00BC5B9A"/>
    <w:rsid w:val="00BC61B8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850"/>
    <w:rsid w:val="00BD09A6"/>
    <w:rsid w:val="00BD09C9"/>
    <w:rsid w:val="00BD0A7A"/>
    <w:rsid w:val="00BD0AAD"/>
    <w:rsid w:val="00BD0AC6"/>
    <w:rsid w:val="00BD0E0D"/>
    <w:rsid w:val="00BD0F9A"/>
    <w:rsid w:val="00BD111E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01E"/>
    <w:rsid w:val="00BD3541"/>
    <w:rsid w:val="00BD35C0"/>
    <w:rsid w:val="00BD4016"/>
    <w:rsid w:val="00BD428B"/>
    <w:rsid w:val="00BD4551"/>
    <w:rsid w:val="00BD4615"/>
    <w:rsid w:val="00BD4664"/>
    <w:rsid w:val="00BD4A0A"/>
    <w:rsid w:val="00BD4C9E"/>
    <w:rsid w:val="00BD4CD8"/>
    <w:rsid w:val="00BD5007"/>
    <w:rsid w:val="00BD5E2C"/>
    <w:rsid w:val="00BD5E56"/>
    <w:rsid w:val="00BD5F27"/>
    <w:rsid w:val="00BD601B"/>
    <w:rsid w:val="00BD625E"/>
    <w:rsid w:val="00BD647B"/>
    <w:rsid w:val="00BD65CD"/>
    <w:rsid w:val="00BD71C7"/>
    <w:rsid w:val="00BD74F1"/>
    <w:rsid w:val="00BD774A"/>
    <w:rsid w:val="00BD7A1B"/>
    <w:rsid w:val="00BD7A74"/>
    <w:rsid w:val="00BD7BB1"/>
    <w:rsid w:val="00BD7FAD"/>
    <w:rsid w:val="00BE0702"/>
    <w:rsid w:val="00BE0708"/>
    <w:rsid w:val="00BE0BCA"/>
    <w:rsid w:val="00BE1407"/>
    <w:rsid w:val="00BE1573"/>
    <w:rsid w:val="00BE1959"/>
    <w:rsid w:val="00BE19B3"/>
    <w:rsid w:val="00BE1BDB"/>
    <w:rsid w:val="00BE1DBC"/>
    <w:rsid w:val="00BE1E1A"/>
    <w:rsid w:val="00BE1E6B"/>
    <w:rsid w:val="00BE1EB0"/>
    <w:rsid w:val="00BE1F36"/>
    <w:rsid w:val="00BE2085"/>
    <w:rsid w:val="00BE214A"/>
    <w:rsid w:val="00BE2183"/>
    <w:rsid w:val="00BE2496"/>
    <w:rsid w:val="00BE2550"/>
    <w:rsid w:val="00BE2766"/>
    <w:rsid w:val="00BE2CC2"/>
    <w:rsid w:val="00BE2DBD"/>
    <w:rsid w:val="00BE30EA"/>
    <w:rsid w:val="00BE325E"/>
    <w:rsid w:val="00BE3298"/>
    <w:rsid w:val="00BE376B"/>
    <w:rsid w:val="00BE3BC8"/>
    <w:rsid w:val="00BE3C8F"/>
    <w:rsid w:val="00BE4279"/>
    <w:rsid w:val="00BE42DC"/>
    <w:rsid w:val="00BE4CE8"/>
    <w:rsid w:val="00BE4F07"/>
    <w:rsid w:val="00BE52BC"/>
    <w:rsid w:val="00BE573B"/>
    <w:rsid w:val="00BE5785"/>
    <w:rsid w:val="00BE57BA"/>
    <w:rsid w:val="00BE63D6"/>
    <w:rsid w:val="00BE64CA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C36"/>
    <w:rsid w:val="00BE7EFE"/>
    <w:rsid w:val="00BF0825"/>
    <w:rsid w:val="00BF0B23"/>
    <w:rsid w:val="00BF0DFE"/>
    <w:rsid w:val="00BF1405"/>
    <w:rsid w:val="00BF18CC"/>
    <w:rsid w:val="00BF2350"/>
    <w:rsid w:val="00BF24B8"/>
    <w:rsid w:val="00BF259A"/>
    <w:rsid w:val="00BF268F"/>
    <w:rsid w:val="00BF27A5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08"/>
    <w:rsid w:val="00BF4474"/>
    <w:rsid w:val="00BF44A6"/>
    <w:rsid w:val="00BF51AB"/>
    <w:rsid w:val="00BF529A"/>
    <w:rsid w:val="00BF5654"/>
    <w:rsid w:val="00BF5B00"/>
    <w:rsid w:val="00BF5B0C"/>
    <w:rsid w:val="00BF5C14"/>
    <w:rsid w:val="00BF6046"/>
    <w:rsid w:val="00BF63AF"/>
    <w:rsid w:val="00BF6557"/>
    <w:rsid w:val="00BF65D0"/>
    <w:rsid w:val="00BF6604"/>
    <w:rsid w:val="00BF68BB"/>
    <w:rsid w:val="00BF6A2C"/>
    <w:rsid w:val="00BF6B77"/>
    <w:rsid w:val="00BF6F80"/>
    <w:rsid w:val="00BF6FC4"/>
    <w:rsid w:val="00BF72BE"/>
    <w:rsid w:val="00BF7452"/>
    <w:rsid w:val="00BF7953"/>
    <w:rsid w:val="00BF79C1"/>
    <w:rsid w:val="00BF7BAF"/>
    <w:rsid w:val="00C0030A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2B0"/>
    <w:rsid w:val="00C02C04"/>
    <w:rsid w:val="00C02F37"/>
    <w:rsid w:val="00C030B7"/>
    <w:rsid w:val="00C0312D"/>
    <w:rsid w:val="00C03215"/>
    <w:rsid w:val="00C03225"/>
    <w:rsid w:val="00C0360C"/>
    <w:rsid w:val="00C03CB8"/>
    <w:rsid w:val="00C04146"/>
    <w:rsid w:val="00C0431D"/>
    <w:rsid w:val="00C04789"/>
    <w:rsid w:val="00C04B17"/>
    <w:rsid w:val="00C04EE2"/>
    <w:rsid w:val="00C0505F"/>
    <w:rsid w:val="00C05A91"/>
    <w:rsid w:val="00C05F63"/>
    <w:rsid w:val="00C0608C"/>
    <w:rsid w:val="00C06296"/>
    <w:rsid w:val="00C063F5"/>
    <w:rsid w:val="00C066A3"/>
    <w:rsid w:val="00C0690F"/>
    <w:rsid w:val="00C069CF"/>
    <w:rsid w:val="00C06A98"/>
    <w:rsid w:val="00C06D42"/>
    <w:rsid w:val="00C06F55"/>
    <w:rsid w:val="00C076D6"/>
    <w:rsid w:val="00C07C35"/>
    <w:rsid w:val="00C07C6D"/>
    <w:rsid w:val="00C07E6D"/>
    <w:rsid w:val="00C07EFF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0A4"/>
    <w:rsid w:val="00C11108"/>
    <w:rsid w:val="00C11122"/>
    <w:rsid w:val="00C1112C"/>
    <w:rsid w:val="00C11153"/>
    <w:rsid w:val="00C11757"/>
    <w:rsid w:val="00C11CD6"/>
    <w:rsid w:val="00C11F18"/>
    <w:rsid w:val="00C1266B"/>
    <w:rsid w:val="00C12747"/>
    <w:rsid w:val="00C12B6A"/>
    <w:rsid w:val="00C12BCB"/>
    <w:rsid w:val="00C12D97"/>
    <w:rsid w:val="00C12FF2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F4A"/>
    <w:rsid w:val="00C16381"/>
    <w:rsid w:val="00C16406"/>
    <w:rsid w:val="00C16530"/>
    <w:rsid w:val="00C1671A"/>
    <w:rsid w:val="00C16E53"/>
    <w:rsid w:val="00C17327"/>
    <w:rsid w:val="00C174E4"/>
    <w:rsid w:val="00C179E9"/>
    <w:rsid w:val="00C17B35"/>
    <w:rsid w:val="00C17BF4"/>
    <w:rsid w:val="00C17E8B"/>
    <w:rsid w:val="00C17EBA"/>
    <w:rsid w:val="00C20180"/>
    <w:rsid w:val="00C20347"/>
    <w:rsid w:val="00C2055F"/>
    <w:rsid w:val="00C205ED"/>
    <w:rsid w:val="00C2091C"/>
    <w:rsid w:val="00C20999"/>
    <w:rsid w:val="00C20EB8"/>
    <w:rsid w:val="00C21398"/>
    <w:rsid w:val="00C2139A"/>
    <w:rsid w:val="00C213A1"/>
    <w:rsid w:val="00C2162F"/>
    <w:rsid w:val="00C2183D"/>
    <w:rsid w:val="00C21A53"/>
    <w:rsid w:val="00C21ADB"/>
    <w:rsid w:val="00C21B2C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2EF3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4D"/>
    <w:rsid w:val="00C239FA"/>
    <w:rsid w:val="00C2402B"/>
    <w:rsid w:val="00C24075"/>
    <w:rsid w:val="00C24361"/>
    <w:rsid w:val="00C24402"/>
    <w:rsid w:val="00C2456C"/>
    <w:rsid w:val="00C24B61"/>
    <w:rsid w:val="00C24E00"/>
    <w:rsid w:val="00C24E42"/>
    <w:rsid w:val="00C250D1"/>
    <w:rsid w:val="00C25127"/>
    <w:rsid w:val="00C2515F"/>
    <w:rsid w:val="00C255B5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22"/>
    <w:rsid w:val="00C26DFB"/>
    <w:rsid w:val="00C26E7B"/>
    <w:rsid w:val="00C270BD"/>
    <w:rsid w:val="00C2713E"/>
    <w:rsid w:val="00C273BA"/>
    <w:rsid w:val="00C275DD"/>
    <w:rsid w:val="00C2780B"/>
    <w:rsid w:val="00C27BD2"/>
    <w:rsid w:val="00C27F12"/>
    <w:rsid w:val="00C30384"/>
    <w:rsid w:val="00C30732"/>
    <w:rsid w:val="00C30AA6"/>
    <w:rsid w:val="00C30B08"/>
    <w:rsid w:val="00C30C1B"/>
    <w:rsid w:val="00C30D93"/>
    <w:rsid w:val="00C3131D"/>
    <w:rsid w:val="00C3168A"/>
    <w:rsid w:val="00C31771"/>
    <w:rsid w:val="00C31D46"/>
    <w:rsid w:val="00C32264"/>
    <w:rsid w:val="00C32817"/>
    <w:rsid w:val="00C32826"/>
    <w:rsid w:val="00C32928"/>
    <w:rsid w:val="00C32B2C"/>
    <w:rsid w:val="00C32F4E"/>
    <w:rsid w:val="00C33038"/>
    <w:rsid w:val="00C33258"/>
    <w:rsid w:val="00C33588"/>
    <w:rsid w:val="00C33707"/>
    <w:rsid w:val="00C33B26"/>
    <w:rsid w:val="00C33C13"/>
    <w:rsid w:val="00C33C21"/>
    <w:rsid w:val="00C34008"/>
    <w:rsid w:val="00C3416E"/>
    <w:rsid w:val="00C3429A"/>
    <w:rsid w:val="00C34633"/>
    <w:rsid w:val="00C348B5"/>
    <w:rsid w:val="00C35299"/>
    <w:rsid w:val="00C35BB4"/>
    <w:rsid w:val="00C364E8"/>
    <w:rsid w:val="00C366B7"/>
    <w:rsid w:val="00C3753D"/>
    <w:rsid w:val="00C37586"/>
    <w:rsid w:val="00C376AE"/>
    <w:rsid w:val="00C37727"/>
    <w:rsid w:val="00C377B7"/>
    <w:rsid w:val="00C377C6"/>
    <w:rsid w:val="00C37ADA"/>
    <w:rsid w:val="00C4000D"/>
    <w:rsid w:val="00C401D7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D6"/>
    <w:rsid w:val="00C41DED"/>
    <w:rsid w:val="00C4217B"/>
    <w:rsid w:val="00C421F2"/>
    <w:rsid w:val="00C4222C"/>
    <w:rsid w:val="00C42380"/>
    <w:rsid w:val="00C424BA"/>
    <w:rsid w:val="00C42FFD"/>
    <w:rsid w:val="00C4345C"/>
    <w:rsid w:val="00C440E5"/>
    <w:rsid w:val="00C44458"/>
    <w:rsid w:val="00C44C71"/>
    <w:rsid w:val="00C45393"/>
    <w:rsid w:val="00C4548E"/>
    <w:rsid w:val="00C456B7"/>
    <w:rsid w:val="00C457C7"/>
    <w:rsid w:val="00C4593A"/>
    <w:rsid w:val="00C45BC2"/>
    <w:rsid w:val="00C45DED"/>
    <w:rsid w:val="00C46171"/>
    <w:rsid w:val="00C4627A"/>
    <w:rsid w:val="00C46499"/>
    <w:rsid w:val="00C46843"/>
    <w:rsid w:val="00C46AD4"/>
    <w:rsid w:val="00C46EEF"/>
    <w:rsid w:val="00C4715E"/>
    <w:rsid w:val="00C475A8"/>
    <w:rsid w:val="00C47626"/>
    <w:rsid w:val="00C476DB"/>
    <w:rsid w:val="00C47714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44F"/>
    <w:rsid w:val="00C51A93"/>
    <w:rsid w:val="00C51A9C"/>
    <w:rsid w:val="00C51C5E"/>
    <w:rsid w:val="00C51DC2"/>
    <w:rsid w:val="00C51E5F"/>
    <w:rsid w:val="00C5265A"/>
    <w:rsid w:val="00C52936"/>
    <w:rsid w:val="00C52AD9"/>
    <w:rsid w:val="00C531DF"/>
    <w:rsid w:val="00C53266"/>
    <w:rsid w:val="00C5371A"/>
    <w:rsid w:val="00C5389F"/>
    <w:rsid w:val="00C538C3"/>
    <w:rsid w:val="00C53AAB"/>
    <w:rsid w:val="00C53B45"/>
    <w:rsid w:val="00C54300"/>
    <w:rsid w:val="00C5435D"/>
    <w:rsid w:val="00C5452E"/>
    <w:rsid w:val="00C54A7E"/>
    <w:rsid w:val="00C55246"/>
    <w:rsid w:val="00C55503"/>
    <w:rsid w:val="00C5563C"/>
    <w:rsid w:val="00C557B5"/>
    <w:rsid w:val="00C55863"/>
    <w:rsid w:val="00C5598B"/>
    <w:rsid w:val="00C55D16"/>
    <w:rsid w:val="00C5655C"/>
    <w:rsid w:val="00C5659E"/>
    <w:rsid w:val="00C565A7"/>
    <w:rsid w:val="00C5694F"/>
    <w:rsid w:val="00C569E9"/>
    <w:rsid w:val="00C56D70"/>
    <w:rsid w:val="00C572B1"/>
    <w:rsid w:val="00C57669"/>
    <w:rsid w:val="00C57787"/>
    <w:rsid w:val="00C578AA"/>
    <w:rsid w:val="00C57B23"/>
    <w:rsid w:val="00C57CF8"/>
    <w:rsid w:val="00C602CD"/>
    <w:rsid w:val="00C6045C"/>
    <w:rsid w:val="00C60461"/>
    <w:rsid w:val="00C60B9B"/>
    <w:rsid w:val="00C60BF9"/>
    <w:rsid w:val="00C60CD9"/>
    <w:rsid w:val="00C60E18"/>
    <w:rsid w:val="00C611DF"/>
    <w:rsid w:val="00C617AB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978"/>
    <w:rsid w:val="00C64AB9"/>
    <w:rsid w:val="00C64B01"/>
    <w:rsid w:val="00C64BB0"/>
    <w:rsid w:val="00C64C44"/>
    <w:rsid w:val="00C64EF0"/>
    <w:rsid w:val="00C652EF"/>
    <w:rsid w:val="00C6558B"/>
    <w:rsid w:val="00C65ABD"/>
    <w:rsid w:val="00C664F8"/>
    <w:rsid w:val="00C66E47"/>
    <w:rsid w:val="00C66E79"/>
    <w:rsid w:val="00C671BE"/>
    <w:rsid w:val="00C67287"/>
    <w:rsid w:val="00C67374"/>
    <w:rsid w:val="00C700D8"/>
    <w:rsid w:val="00C70241"/>
    <w:rsid w:val="00C70331"/>
    <w:rsid w:val="00C704D9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715"/>
    <w:rsid w:val="00C738B4"/>
    <w:rsid w:val="00C73DEF"/>
    <w:rsid w:val="00C7400A"/>
    <w:rsid w:val="00C74079"/>
    <w:rsid w:val="00C74608"/>
    <w:rsid w:val="00C746C6"/>
    <w:rsid w:val="00C748D5"/>
    <w:rsid w:val="00C74A04"/>
    <w:rsid w:val="00C74B91"/>
    <w:rsid w:val="00C74BBA"/>
    <w:rsid w:val="00C74CD1"/>
    <w:rsid w:val="00C74ED7"/>
    <w:rsid w:val="00C74EE3"/>
    <w:rsid w:val="00C74FF1"/>
    <w:rsid w:val="00C753CB"/>
    <w:rsid w:val="00C754F5"/>
    <w:rsid w:val="00C75531"/>
    <w:rsid w:val="00C75821"/>
    <w:rsid w:val="00C75CFB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16F"/>
    <w:rsid w:val="00C77379"/>
    <w:rsid w:val="00C773BD"/>
    <w:rsid w:val="00C77DFE"/>
    <w:rsid w:val="00C77F92"/>
    <w:rsid w:val="00C800C8"/>
    <w:rsid w:val="00C80212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6AA6"/>
    <w:rsid w:val="00C8726B"/>
    <w:rsid w:val="00C8760C"/>
    <w:rsid w:val="00C8790B"/>
    <w:rsid w:val="00C87F76"/>
    <w:rsid w:val="00C87F8F"/>
    <w:rsid w:val="00C900DE"/>
    <w:rsid w:val="00C90260"/>
    <w:rsid w:val="00C902BB"/>
    <w:rsid w:val="00C903DB"/>
    <w:rsid w:val="00C9062E"/>
    <w:rsid w:val="00C90719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1E8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1C0"/>
    <w:rsid w:val="00C93A19"/>
    <w:rsid w:val="00C942C2"/>
    <w:rsid w:val="00C944B1"/>
    <w:rsid w:val="00C944D4"/>
    <w:rsid w:val="00C945CE"/>
    <w:rsid w:val="00C94645"/>
    <w:rsid w:val="00C9464D"/>
    <w:rsid w:val="00C94C22"/>
    <w:rsid w:val="00C94EA7"/>
    <w:rsid w:val="00C94EDC"/>
    <w:rsid w:val="00C955B3"/>
    <w:rsid w:val="00C955BB"/>
    <w:rsid w:val="00C9573D"/>
    <w:rsid w:val="00C957D0"/>
    <w:rsid w:val="00C95BD3"/>
    <w:rsid w:val="00C95E30"/>
    <w:rsid w:val="00C962E6"/>
    <w:rsid w:val="00C965E3"/>
    <w:rsid w:val="00C9690B"/>
    <w:rsid w:val="00C9696E"/>
    <w:rsid w:val="00C970A7"/>
    <w:rsid w:val="00C972AE"/>
    <w:rsid w:val="00C9739D"/>
    <w:rsid w:val="00C97445"/>
    <w:rsid w:val="00C97553"/>
    <w:rsid w:val="00C97569"/>
    <w:rsid w:val="00C97799"/>
    <w:rsid w:val="00C978CB"/>
    <w:rsid w:val="00C97C34"/>
    <w:rsid w:val="00C97F48"/>
    <w:rsid w:val="00CA020D"/>
    <w:rsid w:val="00CA024A"/>
    <w:rsid w:val="00CA03BB"/>
    <w:rsid w:val="00CA053C"/>
    <w:rsid w:val="00CA0638"/>
    <w:rsid w:val="00CA077F"/>
    <w:rsid w:val="00CA07E8"/>
    <w:rsid w:val="00CA08FC"/>
    <w:rsid w:val="00CA0935"/>
    <w:rsid w:val="00CA09E3"/>
    <w:rsid w:val="00CA0DBC"/>
    <w:rsid w:val="00CA0FE3"/>
    <w:rsid w:val="00CA1139"/>
    <w:rsid w:val="00CA14A9"/>
    <w:rsid w:val="00CA153E"/>
    <w:rsid w:val="00CA1606"/>
    <w:rsid w:val="00CA177D"/>
    <w:rsid w:val="00CA18CB"/>
    <w:rsid w:val="00CA19E2"/>
    <w:rsid w:val="00CA1A9E"/>
    <w:rsid w:val="00CA1EC9"/>
    <w:rsid w:val="00CA226C"/>
    <w:rsid w:val="00CA23E7"/>
    <w:rsid w:val="00CA24EC"/>
    <w:rsid w:val="00CA26BF"/>
    <w:rsid w:val="00CA2EE6"/>
    <w:rsid w:val="00CA2F7C"/>
    <w:rsid w:val="00CA2FA2"/>
    <w:rsid w:val="00CA308D"/>
    <w:rsid w:val="00CA30EB"/>
    <w:rsid w:val="00CA3447"/>
    <w:rsid w:val="00CA3507"/>
    <w:rsid w:val="00CA357B"/>
    <w:rsid w:val="00CA3948"/>
    <w:rsid w:val="00CA3C85"/>
    <w:rsid w:val="00CA4063"/>
    <w:rsid w:val="00CA428D"/>
    <w:rsid w:val="00CA489E"/>
    <w:rsid w:val="00CA48C3"/>
    <w:rsid w:val="00CA4D70"/>
    <w:rsid w:val="00CA4E5E"/>
    <w:rsid w:val="00CA4F67"/>
    <w:rsid w:val="00CA5127"/>
    <w:rsid w:val="00CA51AD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119"/>
    <w:rsid w:val="00CB01AA"/>
    <w:rsid w:val="00CB040B"/>
    <w:rsid w:val="00CB0837"/>
    <w:rsid w:val="00CB0896"/>
    <w:rsid w:val="00CB0D82"/>
    <w:rsid w:val="00CB0E78"/>
    <w:rsid w:val="00CB108D"/>
    <w:rsid w:val="00CB1435"/>
    <w:rsid w:val="00CB1DFE"/>
    <w:rsid w:val="00CB23B9"/>
    <w:rsid w:val="00CB23D3"/>
    <w:rsid w:val="00CB2822"/>
    <w:rsid w:val="00CB2955"/>
    <w:rsid w:val="00CB315F"/>
    <w:rsid w:val="00CB3C29"/>
    <w:rsid w:val="00CB4C39"/>
    <w:rsid w:val="00CB4CA0"/>
    <w:rsid w:val="00CB4EE8"/>
    <w:rsid w:val="00CB4F8D"/>
    <w:rsid w:val="00CB5040"/>
    <w:rsid w:val="00CB51A6"/>
    <w:rsid w:val="00CB54A6"/>
    <w:rsid w:val="00CB5B09"/>
    <w:rsid w:val="00CB5B19"/>
    <w:rsid w:val="00CB6164"/>
    <w:rsid w:val="00CB6875"/>
    <w:rsid w:val="00CB735A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83C"/>
    <w:rsid w:val="00CC0B74"/>
    <w:rsid w:val="00CC0D23"/>
    <w:rsid w:val="00CC0DAA"/>
    <w:rsid w:val="00CC0EA5"/>
    <w:rsid w:val="00CC0EF6"/>
    <w:rsid w:val="00CC11AE"/>
    <w:rsid w:val="00CC12BE"/>
    <w:rsid w:val="00CC13F6"/>
    <w:rsid w:val="00CC179C"/>
    <w:rsid w:val="00CC179F"/>
    <w:rsid w:val="00CC17D8"/>
    <w:rsid w:val="00CC1B2D"/>
    <w:rsid w:val="00CC1BEA"/>
    <w:rsid w:val="00CC1F9C"/>
    <w:rsid w:val="00CC267A"/>
    <w:rsid w:val="00CC297D"/>
    <w:rsid w:val="00CC2DB6"/>
    <w:rsid w:val="00CC3B10"/>
    <w:rsid w:val="00CC3B78"/>
    <w:rsid w:val="00CC3E49"/>
    <w:rsid w:val="00CC4035"/>
    <w:rsid w:val="00CC4066"/>
    <w:rsid w:val="00CC4097"/>
    <w:rsid w:val="00CC42E3"/>
    <w:rsid w:val="00CC43A3"/>
    <w:rsid w:val="00CC4591"/>
    <w:rsid w:val="00CC46F3"/>
    <w:rsid w:val="00CC4784"/>
    <w:rsid w:val="00CC47A3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EE4"/>
    <w:rsid w:val="00CC722B"/>
    <w:rsid w:val="00CC7563"/>
    <w:rsid w:val="00CC7904"/>
    <w:rsid w:val="00CC7970"/>
    <w:rsid w:val="00CC7DB8"/>
    <w:rsid w:val="00CC7E0D"/>
    <w:rsid w:val="00CC7FF3"/>
    <w:rsid w:val="00CD0341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A63"/>
    <w:rsid w:val="00CD1B5D"/>
    <w:rsid w:val="00CD1DFE"/>
    <w:rsid w:val="00CD1FA2"/>
    <w:rsid w:val="00CD244A"/>
    <w:rsid w:val="00CD2455"/>
    <w:rsid w:val="00CD24C1"/>
    <w:rsid w:val="00CD250F"/>
    <w:rsid w:val="00CD2819"/>
    <w:rsid w:val="00CD2851"/>
    <w:rsid w:val="00CD289F"/>
    <w:rsid w:val="00CD28B8"/>
    <w:rsid w:val="00CD2B3B"/>
    <w:rsid w:val="00CD2C4A"/>
    <w:rsid w:val="00CD2E30"/>
    <w:rsid w:val="00CD2E8B"/>
    <w:rsid w:val="00CD2FE6"/>
    <w:rsid w:val="00CD3486"/>
    <w:rsid w:val="00CD35BD"/>
    <w:rsid w:val="00CD3ABF"/>
    <w:rsid w:val="00CD3D3E"/>
    <w:rsid w:val="00CD3F4E"/>
    <w:rsid w:val="00CD4890"/>
    <w:rsid w:val="00CD4AE4"/>
    <w:rsid w:val="00CD4D24"/>
    <w:rsid w:val="00CD4EE0"/>
    <w:rsid w:val="00CD511D"/>
    <w:rsid w:val="00CD5748"/>
    <w:rsid w:val="00CD5CC6"/>
    <w:rsid w:val="00CD5EA5"/>
    <w:rsid w:val="00CD5F16"/>
    <w:rsid w:val="00CD5F1E"/>
    <w:rsid w:val="00CD5FFA"/>
    <w:rsid w:val="00CD60A2"/>
    <w:rsid w:val="00CD6193"/>
    <w:rsid w:val="00CD620A"/>
    <w:rsid w:val="00CD68AE"/>
    <w:rsid w:val="00CD70C3"/>
    <w:rsid w:val="00CD7121"/>
    <w:rsid w:val="00CD7134"/>
    <w:rsid w:val="00CD7197"/>
    <w:rsid w:val="00CD75B6"/>
    <w:rsid w:val="00CD7689"/>
    <w:rsid w:val="00CD7781"/>
    <w:rsid w:val="00CD77C3"/>
    <w:rsid w:val="00CD7892"/>
    <w:rsid w:val="00CD78EF"/>
    <w:rsid w:val="00CD7949"/>
    <w:rsid w:val="00CD7BF6"/>
    <w:rsid w:val="00CD7CF5"/>
    <w:rsid w:val="00CD7D84"/>
    <w:rsid w:val="00CE02E9"/>
    <w:rsid w:val="00CE0549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1E8A"/>
    <w:rsid w:val="00CE25A7"/>
    <w:rsid w:val="00CE2751"/>
    <w:rsid w:val="00CE2864"/>
    <w:rsid w:val="00CE2DCC"/>
    <w:rsid w:val="00CE3386"/>
    <w:rsid w:val="00CE3494"/>
    <w:rsid w:val="00CE34B4"/>
    <w:rsid w:val="00CE37CA"/>
    <w:rsid w:val="00CE38B8"/>
    <w:rsid w:val="00CE3950"/>
    <w:rsid w:val="00CE3D3E"/>
    <w:rsid w:val="00CE3D79"/>
    <w:rsid w:val="00CE40BA"/>
    <w:rsid w:val="00CE4116"/>
    <w:rsid w:val="00CE45D7"/>
    <w:rsid w:val="00CE46A5"/>
    <w:rsid w:val="00CE4742"/>
    <w:rsid w:val="00CE4859"/>
    <w:rsid w:val="00CE5300"/>
    <w:rsid w:val="00CE5650"/>
    <w:rsid w:val="00CE580D"/>
    <w:rsid w:val="00CE5C46"/>
    <w:rsid w:val="00CE5EBD"/>
    <w:rsid w:val="00CE636D"/>
    <w:rsid w:val="00CE69B7"/>
    <w:rsid w:val="00CE6BB3"/>
    <w:rsid w:val="00CE6ECA"/>
    <w:rsid w:val="00CE708A"/>
    <w:rsid w:val="00CE71C5"/>
    <w:rsid w:val="00CE7803"/>
    <w:rsid w:val="00CE781B"/>
    <w:rsid w:val="00CE7A5C"/>
    <w:rsid w:val="00CE7D4C"/>
    <w:rsid w:val="00CE7DF4"/>
    <w:rsid w:val="00CF0092"/>
    <w:rsid w:val="00CF0BAD"/>
    <w:rsid w:val="00CF0CB3"/>
    <w:rsid w:val="00CF0F4A"/>
    <w:rsid w:val="00CF10AA"/>
    <w:rsid w:val="00CF1172"/>
    <w:rsid w:val="00CF141A"/>
    <w:rsid w:val="00CF1BD3"/>
    <w:rsid w:val="00CF1CAF"/>
    <w:rsid w:val="00CF1DA2"/>
    <w:rsid w:val="00CF2239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2DE0"/>
    <w:rsid w:val="00CF322F"/>
    <w:rsid w:val="00CF3A89"/>
    <w:rsid w:val="00CF3CBD"/>
    <w:rsid w:val="00CF3CEC"/>
    <w:rsid w:val="00CF3CED"/>
    <w:rsid w:val="00CF4482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76E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9D5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300"/>
    <w:rsid w:val="00D02566"/>
    <w:rsid w:val="00D025DF"/>
    <w:rsid w:val="00D02A6B"/>
    <w:rsid w:val="00D02DF9"/>
    <w:rsid w:val="00D02FB0"/>
    <w:rsid w:val="00D030EE"/>
    <w:rsid w:val="00D032CC"/>
    <w:rsid w:val="00D034FB"/>
    <w:rsid w:val="00D035E4"/>
    <w:rsid w:val="00D03E73"/>
    <w:rsid w:val="00D03F66"/>
    <w:rsid w:val="00D04529"/>
    <w:rsid w:val="00D045FD"/>
    <w:rsid w:val="00D04BA3"/>
    <w:rsid w:val="00D04D7E"/>
    <w:rsid w:val="00D05706"/>
    <w:rsid w:val="00D05E55"/>
    <w:rsid w:val="00D05EA4"/>
    <w:rsid w:val="00D062DF"/>
    <w:rsid w:val="00D0681A"/>
    <w:rsid w:val="00D06A99"/>
    <w:rsid w:val="00D06AC0"/>
    <w:rsid w:val="00D0705E"/>
    <w:rsid w:val="00D073AD"/>
    <w:rsid w:val="00D07B1D"/>
    <w:rsid w:val="00D07D9E"/>
    <w:rsid w:val="00D101BD"/>
    <w:rsid w:val="00D10294"/>
    <w:rsid w:val="00D106B1"/>
    <w:rsid w:val="00D10BA5"/>
    <w:rsid w:val="00D10D9B"/>
    <w:rsid w:val="00D10DB5"/>
    <w:rsid w:val="00D10E44"/>
    <w:rsid w:val="00D11084"/>
    <w:rsid w:val="00D110C9"/>
    <w:rsid w:val="00D11158"/>
    <w:rsid w:val="00D112B3"/>
    <w:rsid w:val="00D117EE"/>
    <w:rsid w:val="00D1192B"/>
    <w:rsid w:val="00D11A8E"/>
    <w:rsid w:val="00D11F87"/>
    <w:rsid w:val="00D1225A"/>
    <w:rsid w:val="00D12496"/>
    <w:rsid w:val="00D124D0"/>
    <w:rsid w:val="00D124D8"/>
    <w:rsid w:val="00D128AD"/>
    <w:rsid w:val="00D12CA0"/>
    <w:rsid w:val="00D12CAD"/>
    <w:rsid w:val="00D12F6F"/>
    <w:rsid w:val="00D13349"/>
    <w:rsid w:val="00D134D9"/>
    <w:rsid w:val="00D13607"/>
    <w:rsid w:val="00D1378D"/>
    <w:rsid w:val="00D13873"/>
    <w:rsid w:val="00D138FE"/>
    <w:rsid w:val="00D13E5C"/>
    <w:rsid w:val="00D142C2"/>
    <w:rsid w:val="00D14456"/>
    <w:rsid w:val="00D14977"/>
    <w:rsid w:val="00D14B42"/>
    <w:rsid w:val="00D14D14"/>
    <w:rsid w:val="00D14EBA"/>
    <w:rsid w:val="00D15145"/>
    <w:rsid w:val="00D153D2"/>
    <w:rsid w:val="00D1572D"/>
    <w:rsid w:val="00D15CDB"/>
    <w:rsid w:val="00D15EA4"/>
    <w:rsid w:val="00D164D6"/>
    <w:rsid w:val="00D166F0"/>
    <w:rsid w:val="00D169D1"/>
    <w:rsid w:val="00D16B1A"/>
    <w:rsid w:val="00D17150"/>
    <w:rsid w:val="00D17258"/>
    <w:rsid w:val="00D172AD"/>
    <w:rsid w:val="00D172EE"/>
    <w:rsid w:val="00D17313"/>
    <w:rsid w:val="00D17492"/>
    <w:rsid w:val="00D176FE"/>
    <w:rsid w:val="00D17841"/>
    <w:rsid w:val="00D17896"/>
    <w:rsid w:val="00D178DB"/>
    <w:rsid w:val="00D1796F"/>
    <w:rsid w:val="00D17977"/>
    <w:rsid w:val="00D17A33"/>
    <w:rsid w:val="00D17A90"/>
    <w:rsid w:val="00D17B19"/>
    <w:rsid w:val="00D17BBF"/>
    <w:rsid w:val="00D17E0E"/>
    <w:rsid w:val="00D203D4"/>
    <w:rsid w:val="00D2059A"/>
    <w:rsid w:val="00D2063C"/>
    <w:rsid w:val="00D2090D"/>
    <w:rsid w:val="00D20D94"/>
    <w:rsid w:val="00D20E74"/>
    <w:rsid w:val="00D20EDA"/>
    <w:rsid w:val="00D212E6"/>
    <w:rsid w:val="00D218E0"/>
    <w:rsid w:val="00D2192F"/>
    <w:rsid w:val="00D21958"/>
    <w:rsid w:val="00D2199E"/>
    <w:rsid w:val="00D219F5"/>
    <w:rsid w:val="00D21A25"/>
    <w:rsid w:val="00D21C83"/>
    <w:rsid w:val="00D22590"/>
    <w:rsid w:val="00D225BD"/>
    <w:rsid w:val="00D22736"/>
    <w:rsid w:val="00D22877"/>
    <w:rsid w:val="00D22C19"/>
    <w:rsid w:val="00D22E28"/>
    <w:rsid w:val="00D23006"/>
    <w:rsid w:val="00D23225"/>
    <w:rsid w:val="00D23792"/>
    <w:rsid w:val="00D23B28"/>
    <w:rsid w:val="00D240F7"/>
    <w:rsid w:val="00D247C2"/>
    <w:rsid w:val="00D247CD"/>
    <w:rsid w:val="00D24DC0"/>
    <w:rsid w:val="00D2525B"/>
    <w:rsid w:val="00D2540A"/>
    <w:rsid w:val="00D25535"/>
    <w:rsid w:val="00D25948"/>
    <w:rsid w:val="00D25FB0"/>
    <w:rsid w:val="00D26071"/>
    <w:rsid w:val="00D26155"/>
    <w:rsid w:val="00D2620E"/>
    <w:rsid w:val="00D2635B"/>
    <w:rsid w:val="00D267A4"/>
    <w:rsid w:val="00D2684F"/>
    <w:rsid w:val="00D268CE"/>
    <w:rsid w:val="00D26A5A"/>
    <w:rsid w:val="00D26C04"/>
    <w:rsid w:val="00D26E59"/>
    <w:rsid w:val="00D2717F"/>
    <w:rsid w:val="00D27197"/>
    <w:rsid w:val="00D27269"/>
    <w:rsid w:val="00D2736A"/>
    <w:rsid w:val="00D27707"/>
    <w:rsid w:val="00D277D6"/>
    <w:rsid w:val="00D27FF2"/>
    <w:rsid w:val="00D30C8D"/>
    <w:rsid w:val="00D30D4C"/>
    <w:rsid w:val="00D30D54"/>
    <w:rsid w:val="00D30F74"/>
    <w:rsid w:val="00D310D9"/>
    <w:rsid w:val="00D311B1"/>
    <w:rsid w:val="00D317C5"/>
    <w:rsid w:val="00D318C3"/>
    <w:rsid w:val="00D31A5E"/>
    <w:rsid w:val="00D31A8D"/>
    <w:rsid w:val="00D31BD2"/>
    <w:rsid w:val="00D32037"/>
    <w:rsid w:val="00D323E1"/>
    <w:rsid w:val="00D324B8"/>
    <w:rsid w:val="00D32532"/>
    <w:rsid w:val="00D32793"/>
    <w:rsid w:val="00D32D7E"/>
    <w:rsid w:val="00D32D97"/>
    <w:rsid w:val="00D32E9A"/>
    <w:rsid w:val="00D3313B"/>
    <w:rsid w:val="00D334A8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F94"/>
    <w:rsid w:val="00D35388"/>
    <w:rsid w:val="00D35994"/>
    <w:rsid w:val="00D35A1C"/>
    <w:rsid w:val="00D35C55"/>
    <w:rsid w:val="00D35F90"/>
    <w:rsid w:val="00D364DB"/>
    <w:rsid w:val="00D379B8"/>
    <w:rsid w:val="00D37F8D"/>
    <w:rsid w:val="00D400F3"/>
    <w:rsid w:val="00D408D7"/>
    <w:rsid w:val="00D40AC8"/>
    <w:rsid w:val="00D40DC6"/>
    <w:rsid w:val="00D411B4"/>
    <w:rsid w:val="00D4134F"/>
    <w:rsid w:val="00D4156B"/>
    <w:rsid w:val="00D41695"/>
    <w:rsid w:val="00D416F2"/>
    <w:rsid w:val="00D417A1"/>
    <w:rsid w:val="00D41881"/>
    <w:rsid w:val="00D41AC1"/>
    <w:rsid w:val="00D41B36"/>
    <w:rsid w:val="00D4221E"/>
    <w:rsid w:val="00D42244"/>
    <w:rsid w:val="00D42341"/>
    <w:rsid w:val="00D42461"/>
    <w:rsid w:val="00D42496"/>
    <w:rsid w:val="00D425C0"/>
    <w:rsid w:val="00D42B9E"/>
    <w:rsid w:val="00D42C53"/>
    <w:rsid w:val="00D42E23"/>
    <w:rsid w:val="00D43280"/>
    <w:rsid w:val="00D43939"/>
    <w:rsid w:val="00D43AED"/>
    <w:rsid w:val="00D43D5A"/>
    <w:rsid w:val="00D43F17"/>
    <w:rsid w:val="00D4410A"/>
    <w:rsid w:val="00D44351"/>
    <w:rsid w:val="00D44591"/>
    <w:rsid w:val="00D44943"/>
    <w:rsid w:val="00D449C7"/>
    <w:rsid w:val="00D44A82"/>
    <w:rsid w:val="00D4503B"/>
    <w:rsid w:val="00D4505D"/>
    <w:rsid w:val="00D45968"/>
    <w:rsid w:val="00D45AB5"/>
    <w:rsid w:val="00D45CFB"/>
    <w:rsid w:val="00D4654D"/>
    <w:rsid w:val="00D465CD"/>
    <w:rsid w:val="00D4660D"/>
    <w:rsid w:val="00D46623"/>
    <w:rsid w:val="00D46723"/>
    <w:rsid w:val="00D469C2"/>
    <w:rsid w:val="00D469C5"/>
    <w:rsid w:val="00D46D52"/>
    <w:rsid w:val="00D46F22"/>
    <w:rsid w:val="00D476BE"/>
    <w:rsid w:val="00D47806"/>
    <w:rsid w:val="00D478AF"/>
    <w:rsid w:val="00D47B0C"/>
    <w:rsid w:val="00D50169"/>
    <w:rsid w:val="00D5059B"/>
    <w:rsid w:val="00D507A5"/>
    <w:rsid w:val="00D50A8D"/>
    <w:rsid w:val="00D50B77"/>
    <w:rsid w:val="00D50F79"/>
    <w:rsid w:val="00D50FA2"/>
    <w:rsid w:val="00D5101F"/>
    <w:rsid w:val="00D510E3"/>
    <w:rsid w:val="00D51170"/>
    <w:rsid w:val="00D513C0"/>
    <w:rsid w:val="00D5186B"/>
    <w:rsid w:val="00D51AC4"/>
    <w:rsid w:val="00D51B41"/>
    <w:rsid w:val="00D522D9"/>
    <w:rsid w:val="00D52426"/>
    <w:rsid w:val="00D52606"/>
    <w:rsid w:val="00D52C16"/>
    <w:rsid w:val="00D52D4B"/>
    <w:rsid w:val="00D52D70"/>
    <w:rsid w:val="00D53102"/>
    <w:rsid w:val="00D53EDD"/>
    <w:rsid w:val="00D54292"/>
    <w:rsid w:val="00D542B0"/>
    <w:rsid w:val="00D54376"/>
    <w:rsid w:val="00D5443F"/>
    <w:rsid w:val="00D545D8"/>
    <w:rsid w:val="00D546F9"/>
    <w:rsid w:val="00D54C80"/>
    <w:rsid w:val="00D54D12"/>
    <w:rsid w:val="00D54D72"/>
    <w:rsid w:val="00D55374"/>
    <w:rsid w:val="00D55474"/>
    <w:rsid w:val="00D55482"/>
    <w:rsid w:val="00D55672"/>
    <w:rsid w:val="00D55726"/>
    <w:rsid w:val="00D55AD4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601A6"/>
    <w:rsid w:val="00D60305"/>
    <w:rsid w:val="00D605AB"/>
    <w:rsid w:val="00D60AF0"/>
    <w:rsid w:val="00D60E4D"/>
    <w:rsid w:val="00D60E7B"/>
    <w:rsid w:val="00D60F2A"/>
    <w:rsid w:val="00D6102E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78D"/>
    <w:rsid w:val="00D63B46"/>
    <w:rsid w:val="00D63B93"/>
    <w:rsid w:val="00D64E87"/>
    <w:rsid w:val="00D64EB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67E73"/>
    <w:rsid w:val="00D70431"/>
    <w:rsid w:val="00D7085C"/>
    <w:rsid w:val="00D70864"/>
    <w:rsid w:val="00D70916"/>
    <w:rsid w:val="00D709B4"/>
    <w:rsid w:val="00D70D07"/>
    <w:rsid w:val="00D711AA"/>
    <w:rsid w:val="00D712E8"/>
    <w:rsid w:val="00D712F6"/>
    <w:rsid w:val="00D714CC"/>
    <w:rsid w:val="00D717A3"/>
    <w:rsid w:val="00D7190F"/>
    <w:rsid w:val="00D71C22"/>
    <w:rsid w:val="00D7212C"/>
    <w:rsid w:val="00D721EB"/>
    <w:rsid w:val="00D722FF"/>
    <w:rsid w:val="00D72556"/>
    <w:rsid w:val="00D72A1C"/>
    <w:rsid w:val="00D72BC4"/>
    <w:rsid w:val="00D72BD6"/>
    <w:rsid w:val="00D73077"/>
    <w:rsid w:val="00D732C7"/>
    <w:rsid w:val="00D7333C"/>
    <w:rsid w:val="00D73474"/>
    <w:rsid w:val="00D734FB"/>
    <w:rsid w:val="00D735C8"/>
    <w:rsid w:val="00D74219"/>
    <w:rsid w:val="00D74427"/>
    <w:rsid w:val="00D74491"/>
    <w:rsid w:val="00D747AC"/>
    <w:rsid w:val="00D74A47"/>
    <w:rsid w:val="00D75028"/>
    <w:rsid w:val="00D75788"/>
    <w:rsid w:val="00D757EC"/>
    <w:rsid w:val="00D7590B"/>
    <w:rsid w:val="00D7596E"/>
    <w:rsid w:val="00D759CB"/>
    <w:rsid w:val="00D75DD7"/>
    <w:rsid w:val="00D760D7"/>
    <w:rsid w:val="00D76530"/>
    <w:rsid w:val="00D767AB"/>
    <w:rsid w:val="00D7694A"/>
    <w:rsid w:val="00D769D2"/>
    <w:rsid w:val="00D769DE"/>
    <w:rsid w:val="00D76BC7"/>
    <w:rsid w:val="00D76DA9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0F83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3F7"/>
    <w:rsid w:val="00D8259C"/>
    <w:rsid w:val="00D82BD2"/>
    <w:rsid w:val="00D82D3C"/>
    <w:rsid w:val="00D82EE8"/>
    <w:rsid w:val="00D830CF"/>
    <w:rsid w:val="00D8332E"/>
    <w:rsid w:val="00D83643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42C"/>
    <w:rsid w:val="00D8547D"/>
    <w:rsid w:val="00D856DA"/>
    <w:rsid w:val="00D8575B"/>
    <w:rsid w:val="00D858D4"/>
    <w:rsid w:val="00D85973"/>
    <w:rsid w:val="00D85A58"/>
    <w:rsid w:val="00D85B5B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2C0"/>
    <w:rsid w:val="00D873B6"/>
    <w:rsid w:val="00D8745B"/>
    <w:rsid w:val="00D874E4"/>
    <w:rsid w:val="00D8762B"/>
    <w:rsid w:val="00D878A9"/>
    <w:rsid w:val="00D878CF"/>
    <w:rsid w:val="00D87DCB"/>
    <w:rsid w:val="00D87DCC"/>
    <w:rsid w:val="00D87DED"/>
    <w:rsid w:val="00D90055"/>
    <w:rsid w:val="00D9069A"/>
    <w:rsid w:val="00D90780"/>
    <w:rsid w:val="00D9094F"/>
    <w:rsid w:val="00D90CF5"/>
    <w:rsid w:val="00D9138E"/>
    <w:rsid w:val="00D915E3"/>
    <w:rsid w:val="00D9187B"/>
    <w:rsid w:val="00D919D3"/>
    <w:rsid w:val="00D91A8B"/>
    <w:rsid w:val="00D91BA0"/>
    <w:rsid w:val="00D92890"/>
    <w:rsid w:val="00D929D7"/>
    <w:rsid w:val="00D93468"/>
    <w:rsid w:val="00D934AC"/>
    <w:rsid w:val="00D9352E"/>
    <w:rsid w:val="00D93709"/>
    <w:rsid w:val="00D940F4"/>
    <w:rsid w:val="00D9424C"/>
    <w:rsid w:val="00D9438C"/>
    <w:rsid w:val="00D9458E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A7"/>
    <w:rsid w:val="00D961DE"/>
    <w:rsid w:val="00D966D2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1B1"/>
    <w:rsid w:val="00DA09C7"/>
    <w:rsid w:val="00DA0DFF"/>
    <w:rsid w:val="00DA0F06"/>
    <w:rsid w:val="00DA0F39"/>
    <w:rsid w:val="00DA1059"/>
    <w:rsid w:val="00DA10C0"/>
    <w:rsid w:val="00DA10FC"/>
    <w:rsid w:val="00DA11C9"/>
    <w:rsid w:val="00DA127D"/>
    <w:rsid w:val="00DA13F8"/>
    <w:rsid w:val="00DA165E"/>
    <w:rsid w:val="00DA1794"/>
    <w:rsid w:val="00DA1A22"/>
    <w:rsid w:val="00DA1A28"/>
    <w:rsid w:val="00DA1E45"/>
    <w:rsid w:val="00DA1F3F"/>
    <w:rsid w:val="00DA222C"/>
    <w:rsid w:val="00DA235A"/>
    <w:rsid w:val="00DA2370"/>
    <w:rsid w:val="00DA24DD"/>
    <w:rsid w:val="00DA2541"/>
    <w:rsid w:val="00DA34FB"/>
    <w:rsid w:val="00DA3594"/>
    <w:rsid w:val="00DA3789"/>
    <w:rsid w:val="00DA384E"/>
    <w:rsid w:val="00DA3C9F"/>
    <w:rsid w:val="00DA3E10"/>
    <w:rsid w:val="00DA433F"/>
    <w:rsid w:val="00DA4408"/>
    <w:rsid w:val="00DA4631"/>
    <w:rsid w:val="00DA4E83"/>
    <w:rsid w:val="00DA5083"/>
    <w:rsid w:val="00DA5235"/>
    <w:rsid w:val="00DA55EE"/>
    <w:rsid w:val="00DA56CF"/>
    <w:rsid w:val="00DA5796"/>
    <w:rsid w:val="00DA594B"/>
    <w:rsid w:val="00DA6078"/>
    <w:rsid w:val="00DA641E"/>
    <w:rsid w:val="00DA642B"/>
    <w:rsid w:val="00DA6730"/>
    <w:rsid w:val="00DA692E"/>
    <w:rsid w:val="00DA69ED"/>
    <w:rsid w:val="00DA6C47"/>
    <w:rsid w:val="00DA6E95"/>
    <w:rsid w:val="00DA72F7"/>
    <w:rsid w:val="00DB03A6"/>
    <w:rsid w:val="00DB03FB"/>
    <w:rsid w:val="00DB08C8"/>
    <w:rsid w:val="00DB0A97"/>
    <w:rsid w:val="00DB0A9A"/>
    <w:rsid w:val="00DB0C4A"/>
    <w:rsid w:val="00DB0FC6"/>
    <w:rsid w:val="00DB100A"/>
    <w:rsid w:val="00DB1860"/>
    <w:rsid w:val="00DB1929"/>
    <w:rsid w:val="00DB1CB2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B08"/>
    <w:rsid w:val="00DB3C3A"/>
    <w:rsid w:val="00DB3CC1"/>
    <w:rsid w:val="00DB3D14"/>
    <w:rsid w:val="00DB3E86"/>
    <w:rsid w:val="00DB3F07"/>
    <w:rsid w:val="00DB49B8"/>
    <w:rsid w:val="00DB49DA"/>
    <w:rsid w:val="00DB49E3"/>
    <w:rsid w:val="00DB4A98"/>
    <w:rsid w:val="00DB4BC5"/>
    <w:rsid w:val="00DB4CDE"/>
    <w:rsid w:val="00DB52E3"/>
    <w:rsid w:val="00DB5E7E"/>
    <w:rsid w:val="00DB603A"/>
    <w:rsid w:val="00DB60FE"/>
    <w:rsid w:val="00DB635D"/>
    <w:rsid w:val="00DB63CE"/>
    <w:rsid w:val="00DB6A3B"/>
    <w:rsid w:val="00DB6E63"/>
    <w:rsid w:val="00DB6E6C"/>
    <w:rsid w:val="00DB6E6E"/>
    <w:rsid w:val="00DB6EAF"/>
    <w:rsid w:val="00DB7014"/>
    <w:rsid w:val="00DB704B"/>
    <w:rsid w:val="00DB71DD"/>
    <w:rsid w:val="00DB7285"/>
    <w:rsid w:val="00DB7ACB"/>
    <w:rsid w:val="00DB7E51"/>
    <w:rsid w:val="00DB7F86"/>
    <w:rsid w:val="00DC0275"/>
    <w:rsid w:val="00DC064C"/>
    <w:rsid w:val="00DC06FA"/>
    <w:rsid w:val="00DC087E"/>
    <w:rsid w:val="00DC10FF"/>
    <w:rsid w:val="00DC1563"/>
    <w:rsid w:val="00DC169D"/>
    <w:rsid w:val="00DC16B3"/>
    <w:rsid w:val="00DC1E20"/>
    <w:rsid w:val="00DC208C"/>
    <w:rsid w:val="00DC21EB"/>
    <w:rsid w:val="00DC26C5"/>
    <w:rsid w:val="00DC2702"/>
    <w:rsid w:val="00DC272B"/>
    <w:rsid w:val="00DC2D3C"/>
    <w:rsid w:val="00DC2D76"/>
    <w:rsid w:val="00DC2E7D"/>
    <w:rsid w:val="00DC2FD0"/>
    <w:rsid w:val="00DC31D4"/>
    <w:rsid w:val="00DC36C0"/>
    <w:rsid w:val="00DC3746"/>
    <w:rsid w:val="00DC3C4F"/>
    <w:rsid w:val="00DC3D00"/>
    <w:rsid w:val="00DC46A3"/>
    <w:rsid w:val="00DC474F"/>
    <w:rsid w:val="00DC490C"/>
    <w:rsid w:val="00DC4944"/>
    <w:rsid w:val="00DC4C62"/>
    <w:rsid w:val="00DC56A7"/>
    <w:rsid w:val="00DC579F"/>
    <w:rsid w:val="00DC57D7"/>
    <w:rsid w:val="00DC5B42"/>
    <w:rsid w:val="00DC5EC3"/>
    <w:rsid w:val="00DC5F04"/>
    <w:rsid w:val="00DC5FCC"/>
    <w:rsid w:val="00DC6763"/>
    <w:rsid w:val="00DC6B24"/>
    <w:rsid w:val="00DC6CFA"/>
    <w:rsid w:val="00DC6DA7"/>
    <w:rsid w:val="00DC6FF3"/>
    <w:rsid w:val="00DC7229"/>
    <w:rsid w:val="00DC72D0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2457"/>
    <w:rsid w:val="00DD246E"/>
    <w:rsid w:val="00DD28AD"/>
    <w:rsid w:val="00DD2C7F"/>
    <w:rsid w:val="00DD2DFC"/>
    <w:rsid w:val="00DD3024"/>
    <w:rsid w:val="00DD3377"/>
    <w:rsid w:val="00DD3440"/>
    <w:rsid w:val="00DD3461"/>
    <w:rsid w:val="00DD3778"/>
    <w:rsid w:val="00DD38D2"/>
    <w:rsid w:val="00DD38DC"/>
    <w:rsid w:val="00DD3ABA"/>
    <w:rsid w:val="00DD3E7E"/>
    <w:rsid w:val="00DD3E97"/>
    <w:rsid w:val="00DD3F45"/>
    <w:rsid w:val="00DD427E"/>
    <w:rsid w:val="00DD42C6"/>
    <w:rsid w:val="00DD42DE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6D6A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0EB7"/>
    <w:rsid w:val="00DE122C"/>
    <w:rsid w:val="00DE187E"/>
    <w:rsid w:val="00DE19BF"/>
    <w:rsid w:val="00DE1B8B"/>
    <w:rsid w:val="00DE1BAE"/>
    <w:rsid w:val="00DE1DEB"/>
    <w:rsid w:val="00DE1E67"/>
    <w:rsid w:val="00DE1F90"/>
    <w:rsid w:val="00DE1FDE"/>
    <w:rsid w:val="00DE22D5"/>
    <w:rsid w:val="00DE2385"/>
    <w:rsid w:val="00DE288A"/>
    <w:rsid w:val="00DE2AFA"/>
    <w:rsid w:val="00DE2AFB"/>
    <w:rsid w:val="00DE2CEF"/>
    <w:rsid w:val="00DE331F"/>
    <w:rsid w:val="00DE33F9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E17"/>
    <w:rsid w:val="00DE4F51"/>
    <w:rsid w:val="00DE4F67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DA5"/>
    <w:rsid w:val="00DE6E99"/>
    <w:rsid w:val="00DE7137"/>
    <w:rsid w:val="00DE7936"/>
    <w:rsid w:val="00DE7BFB"/>
    <w:rsid w:val="00DE7E8D"/>
    <w:rsid w:val="00DF00CA"/>
    <w:rsid w:val="00DF0119"/>
    <w:rsid w:val="00DF018C"/>
    <w:rsid w:val="00DF047B"/>
    <w:rsid w:val="00DF0DE5"/>
    <w:rsid w:val="00DF12B8"/>
    <w:rsid w:val="00DF192F"/>
    <w:rsid w:val="00DF1ACA"/>
    <w:rsid w:val="00DF1C99"/>
    <w:rsid w:val="00DF244F"/>
    <w:rsid w:val="00DF24B8"/>
    <w:rsid w:val="00DF2622"/>
    <w:rsid w:val="00DF2BA0"/>
    <w:rsid w:val="00DF2C00"/>
    <w:rsid w:val="00DF2C3D"/>
    <w:rsid w:val="00DF2CE7"/>
    <w:rsid w:val="00DF2EA4"/>
    <w:rsid w:val="00DF2F19"/>
    <w:rsid w:val="00DF2F42"/>
    <w:rsid w:val="00DF30F2"/>
    <w:rsid w:val="00DF35E2"/>
    <w:rsid w:val="00DF363B"/>
    <w:rsid w:val="00DF39A1"/>
    <w:rsid w:val="00DF3A96"/>
    <w:rsid w:val="00DF3BA4"/>
    <w:rsid w:val="00DF4802"/>
    <w:rsid w:val="00DF4919"/>
    <w:rsid w:val="00DF4B11"/>
    <w:rsid w:val="00DF4F25"/>
    <w:rsid w:val="00DF507F"/>
    <w:rsid w:val="00DF50CF"/>
    <w:rsid w:val="00DF5398"/>
    <w:rsid w:val="00DF541C"/>
    <w:rsid w:val="00DF55B6"/>
    <w:rsid w:val="00DF565C"/>
    <w:rsid w:val="00DF7133"/>
    <w:rsid w:val="00DF7466"/>
    <w:rsid w:val="00DF7491"/>
    <w:rsid w:val="00DF7546"/>
    <w:rsid w:val="00DF77B1"/>
    <w:rsid w:val="00DF7861"/>
    <w:rsid w:val="00DF7C37"/>
    <w:rsid w:val="00DF7F5E"/>
    <w:rsid w:val="00E00592"/>
    <w:rsid w:val="00E00618"/>
    <w:rsid w:val="00E0061A"/>
    <w:rsid w:val="00E0070C"/>
    <w:rsid w:val="00E00EB4"/>
    <w:rsid w:val="00E010C1"/>
    <w:rsid w:val="00E014E6"/>
    <w:rsid w:val="00E0166A"/>
    <w:rsid w:val="00E01764"/>
    <w:rsid w:val="00E01805"/>
    <w:rsid w:val="00E019DC"/>
    <w:rsid w:val="00E01AB3"/>
    <w:rsid w:val="00E01D7B"/>
    <w:rsid w:val="00E021C3"/>
    <w:rsid w:val="00E02949"/>
    <w:rsid w:val="00E02A6F"/>
    <w:rsid w:val="00E037B9"/>
    <w:rsid w:val="00E03903"/>
    <w:rsid w:val="00E04986"/>
    <w:rsid w:val="00E04B06"/>
    <w:rsid w:val="00E04C42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A16"/>
    <w:rsid w:val="00E06CEA"/>
    <w:rsid w:val="00E06DE8"/>
    <w:rsid w:val="00E0716A"/>
    <w:rsid w:val="00E0752C"/>
    <w:rsid w:val="00E0759A"/>
    <w:rsid w:val="00E0762F"/>
    <w:rsid w:val="00E07BDE"/>
    <w:rsid w:val="00E07C0D"/>
    <w:rsid w:val="00E103C5"/>
    <w:rsid w:val="00E10C0A"/>
    <w:rsid w:val="00E11BB6"/>
    <w:rsid w:val="00E11C2F"/>
    <w:rsid w:val="00E11DEE"/>
    <w:rsid w:val="00E120D8"/>
    <w:rsid w:val="00E12154"/>
    <w:rsid w:val="00E12367"/>
    <w:rsid w:val="00E12878"/>
    <w:rsid w:val="00E12898"/>
    <w:rsid w:val="00E12EAD"/>
    <w:rsid w:val="00E12F0B"/>
    <w:rsid w:val="00E12FD2"/>
    <w:rsid w:val="00E1314D"/>
    <w:rsid w:val="00E136CE"/>
    <w:rsid w:val="00E13889"/>
    <w:rsid w:val="00E13AA3"/>
    <w:rsid w:val="00E13B54"/>
    <w:rsid w:val="00E13D49"/>
    <w:rsid w:val="00E14106"/>
    <w:rsid w:val="00E1443C"/>
    <w:rsid w:val="00E14686"/>
    <w:rsid w:val="00E14A27"/>
    <w:rsid w:val="00E150DC"/>
    <w:rsid w:val="00E151E3"/>
    <w:rsid w:val="00E15D1B"/>
    <w:rsid w:val="00E15F27"/>
    <w:rsid w:val="00E15FF1"/>
    <w:rsid w:val="00E1603D"/>
    <w:rsid w:val="00E1618D"/>
    <w:rsid w:val="00E164A1"/>
    <w:rsid w:val="00E1656F"/>
    <w:rsid w:val="00E16663"/>
    <w:rsid w:val="00E167FF"/>
    <w:rsid w:val="00E168B1"/>
    <w:rsid w:val="00E16977"/>
    <w:rsid w:val="00E16ABF"/>
    <w:rsid w:val="00E171ED"/>
    <w:rsid w:val="00E173A6"/>
    <w:rsid w:val="00E173CA"/>
    <w:rsid w:val="00E1765C"/>
    <w:rsid w:val="00E178D9"/>
    <w:rsid w:val="00E17D36"/>
    <w:rsid w:val="00E17D5F"/>
    <w:rsid w:val="00E2004A"/>
    <w:rsid w:val="00E20085"/>
    <w:rsid w:val="00E204BE"/>
    <w:rsid w:val="00E20579"/>
    <w:rsid w:val="00E20824"/>
    <w:rsid w:val="00E2083B"/>
    <w:rsid w:val="00E20860"/>
    <w:rsid w:val="00E2089D"/>
    <w:rsid w:val="00E20AC8"/>
    <w:rsid w:val="00E20C8D"/>
    <w:rsid w:val="00E21352"/>
    <w:rsid w:val="00E216A1"/>
    <w:rsid w:val="00E21860"/>
    <w:rsid w:val="00E21AB7"/>
    <w:rsid w:val="00E21EE4"/>
    <w:rsid w:val="00E22123"/>
    <w:rsid w:val="00E22576"/>
    <w:rsid w:val="00E229A4"/>
    <w:rsid w:val="00E22A39"/>
    <w:rsid w:val="00E22A6F"/>
    <w:rsid w:val="00E22A9B"/>
    <w:rsid w:val="00E22B0A"/>
    <w:rsid w:val="00E22CA1"/>
    <w:rsid w:val="00E22DF8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2D1"/>
    <w:rsid w:val="00E2535C"/>
    <w:rsid w:val="00E2561B"/>
    <w:rsid w:val="00E25D1D"/>
    <w:rsid w:val="00E25FCC"/>
    <w:rsid w:val="00E26075"/>
    <w:rsid w:val="00E260C9"/>
    <w:rsid w:val="00E261FF"/>
    <w:rsid w:val="00E268B5"/>
    <w:rsid w:val="00E269E6"/>
    <w:rsid w:val="00E271B9"/>
    <w:rsid w:val="00E271C0"/>
    <w:rsid w:val="00E27348"/>
    <w:rsid w:val="00E27634"/>
    <w:rsid w:val="00E2763B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941"/>
    <w:rsid w:val="00E33AE1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5F80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727"/>
    <w:rsid w:val="00E40734"/>
    <w:rsid w:val="00E407AC"/>
    <w:rsid w:val="00E411DF"/>
    <w:rsid w:val="00E4131D"/>
    <w:rsid w:val="00E4162A"/>
    <w:rsid w:val="00E41713"/>
    <w:rsid w:val="00E41997"/>
    <w:rsid w:val="00E4226E"/>
    <w:rsid w:val="00E4247A"/>
    <w:rsid w:val="00E42698"/>
    <w:rsid w:val="00E4279A"/>
    <w:rsid w:val="00E43123"/>
    <w:rsid w:val="00E43269"/>
    <w:rsid w:val="00E4376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1A4"/>
    <w:rsid w:val="00E45302"/>
    <w:rsid w:val="00E4563A"/>
    <w:rsid w:val="00E456CD"/>
    <w:rsid w:val="00E45963"/>
    <w:rsid w:val="00E45969"/>
    <w:rsid w:val="00E459CF"/>
    <w:rsid w:val="00E45A32"/>
    <w:rsid w:val="00E45D11"/>
    <w:rsid w:val="00E45E15"/>
    <w:rsid w:val="00E461B1"/>
    <w:rsid w:val="00E462CB"/>
    <w:rsid w:val="00E4657D"/>
    <w:rsid w:val="00E46781"/>
    <w:rsid w:val="00E469E9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A06"/>
    <w:rsid w:val="00E50A71"/>
    <w:rsid w:val="00E50FEF"/>
    <w:rsid w:val="00E5147C"/>
    <w:rsid w:val="00E517B9"/>
    <w:rsid w:val="00E51B9E"/>
    <w:rsid w:val="00E51DE2"/>
    <w:rsid w:val="00E51EB3"/>
    <w:rsid w:val="00E520BB"/>
    <w:rsid w:val="00E5297A"/>
    <w:rsid w:val="00E53699"/>
    <w:rsid w:val="00E53840"/>
    <w:rsid w:val="00E53A6C"/>
    <w:rsid w:val="00E53AC7"/>
    <w:rsid w:val="00E53C95"/>
    <w:rsid w:val="00E53D91"/>
    <w:rsid w:val="00E53FF9"/>
    <w:rsid w:val="00E54674"/>
    <w:rsid w:val="00E54B47"/>
    <w:rsid w:val="00E54D09"/>
    <w:rsid w:val="00E54D2E"/>
    <w:rsid w:val="00E55122"/>
    <w:rsid w:val="00E551E4"/>
    <w:rsid w:val="00E555B2"/>
    <w:rsid w:val="00E5574F"/>
    <w:rsid w:val="00E55F87"/>
    <w:rsid w:val="00E56EDB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1C8"/>
    <w:rsid w:val="00E6040E"/>
    <w:rsid w:val="00E6059A"/>
    <w:rsid w:val="00E60922"/>
    <w:rsid w:val="00E60A85"/>
    <w:rsid w:val="00E61047"/>
    <w:rsid w:val="00E613D9"/>
    <w:rsid w:val="00E61AC1"/>
    <w:rsid w:val="00E61D13"/>
    <w:rsid w:val="00E61D54"/>
    <w:rsid w:val="00E61EDE"/>
    <w:rsid w:val="00E620CD"/>
    <w:rsid w:val="00E62347"/>
    <w:rsid w:val="00E6281E"/>
    <w:rsid w:val="00E62C0E"/>
    <w:rsid w:val="00E62D7C"/>
    <w:rsid w:val="00E62DA2"/>
    <w:rsid w:val="00E6344F"/>
    <w:rsid w:val="00E634C5"/>
    <w:rsid w:val="00E637E0"/>
    <w:rsid w:val="00E638D8"/>
    <w:rsid w:val="00E638E2"/>
    <w:rsid w:val="00E63912"/>
    <w:rsid w:val="00E639DA"/>
    <w:rsid w:val="00E63AEF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588"/>
    <w:rsid w:val="00E65711"/>
    <w:rsid w:val="00E6597D"/>
    <w:rsid w:val="00E659B1"/>
    <w:rsid w:val="00E65A3C"/>
    <w:rsid w:val="00E65A5F"/>
    <w:rsid w:val="00E65B93"/>
    <w:rsid w:val="00E65DA6"/>
    <w:rsid w:val="00E6643E"/>
    <w:rsid w:val="00E664DB"/>
    <w:rsid w:val="00E66917"/>
    <w:rsid w:val="00E669D7"/>
    <w:rsid w:val="00E66F21"/>
    <w:rsid w:val="00E67265"/>
    <w:rsid w:val="00E67551"/>
    <w:rsid w:val="00E67B16"/>
    <w:rsid w:val="00E67CB5"/>
    <w:rsid w:val="00E67DCD"/>
    <w:rsid w:val="00E67F6A"/>
    <w:rsid w:val="00E70277"/>
    <w:rsid w:val="00E702DE"/>
    <w:rsid w:val="00E70463"/>
    <w:rsid w:val="00E7063D"/>
    <w:rsid w:val="00E70738"/>
    <w:rsid w:val="00E70859"/>
    <w:rsid w:val="00E70AC9"/>
    <w:rsid w:val="00E70B1F"/>
    <w:rsid w:val="00E70D3E"/>
    <w:rsid w:val="00E71442"/>
    <w:rsid w:val="00E715C5"/>
    <w:rsid w:val="00E71A2D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670"/>
    <w:rsid w:val="00E73878"/>
    <w:rsid w:val="00E73B71"/>
    <w:rsid w:val="00E73C91"/>
    <w:rsid w:val="00E73CBD"/>
    <w:rsid w:val="00E73D0B"/>
    <w:rsid w:val="00E73ED7"/>
    <w:rsid w:val="00E74036"/>
    <w:rsid w:val="00E7461D"/>
    <w:rsid w:val="00E7478A"/>
    <w:rsid w:val="00E74C05"/>
    <w:rsid w:val="00E74D00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77B52"/>
    <w:rsid w:val="00E77D2F"/>
    <w:rsid w:val="00E8002C"/>
    <w:rsid w:val="00E80115"/>
    <w:rsid w:val="00E80217"/>
    <w:rsid w:val="00E80279"/>
    <w:rsid w:val="00E807A2"/>
    <w:rsid w:val="00E808BB"/>
    <w:rsid w:val="00E80924"/>
    <w:rsid w:val="00E80EB6"/>
    <w:rsid w:val="00E80F9F"/>
    <w:rsid w:val="00E80FB5"/>
    <w:rsid w:val="00E8120D"/>
    <w:rsid w:val="00E814B0"/>
    <w:rsid w:val="00E814CE"/>
    <w:rsid w:val="00E814DA"/>
    <w:rsid w:val="00E81579"/>
    <w:rsid w:val="00E81723"/>
    <w:rsid w:val="00E81E87"/>
    <w:rsid w:val="00E8279E"/>
    <w:rsid w:val="00E829BD"/>
    <w:rsid w:val="00E82B58"/>
    <w:rsid w:val="00E82EA5"/>
    <w:rsid w:val="00E83109"/>
    <w:rsid w:val="00E8321C"/>
    <w:rsid w:val="00E83266"/>
    <w:rsid w:val="00E83288"/>
    <w:rsid w:val="00E835AF"/>
    <w:rsid w:val="00E83B12"/>
    <w:rsid w:val="00E83B43"/>
    <w:rsid w:val="00E83D75"/>
    <w:rsid w:val="00E83E7E"/>
    <w:rsid w:val="00E83FBD"/>
    <w:rsid w:val="00E84471"/>
    <w:rsid w:val="00E8453C"/>
    <w:rsid w:val="00E84693"/>
    <w:rsid w:val="00E8489A"/>
    <w:rsid w:val="00E84DF2"/>
    <w:rsid w:val="00E851A7"/>
    <w:rsid w:val="00E854DC"/>
    <w:rsid w:val="00E85AB7"/>
    <w:rsid w:val="00E85D7E"/>
    <w:rsid w:val="00E86024"/>
    <w:rsid w:val="00E86195"/>
    <w:rsid w:val="00E86304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DE7"/>
    <w:rsid w:val="00E90F18"/>
    <w:rsid w:val="00E90FB8"/>
    <w:rsid w:val="00E9148E"/>
    <w:rsid w:val="00E91586"/>
    <w:rsid w:val="00E91736"/>
    <w:rsid w:val="00E917D8"/>
    <w:rsid w:val="00E91ABE"/>
    <w:rsid w:val="00E91DC0"/>
    <w:rsid w:val="00E9233E"/>
    <w:rsid w:val="00E92552"/>
    <w:rsid w:val="00E92C53"/>
    <w:rsid w:val="00E92CAB"/>
    <w:rsid w:val="00E92FB2"/>
    <w:rsid w:val="00E93140"/>
    <w:rsid w:val="00E931AB"/>
    <w:rsid w:val="00E932D9"/>
    <w:rsid w:val="00E93358"/>
    <w:rsid w:val="00E93863"/>
    <w:rsid w:val="00E93C43"/>
    <w:rsid w:val="00E93D26"/>
    <w:rsid w:val="00E93DD5"/>
    <w:rsid w:val="00E93F03"/>
    <w:rsid w:val="00E93FF7"/>
    <w:rsid w:val="00E94016"/>
    <w:rsid w:val="00E94468"/>
    <w:rsid w:val="00E94527"/>
    <w:rsid w:val="00E9471C"/>
    <w:rsid w:val="00E94789"/>
    <w:rsid w:val="00E94875"/>
    <w:rsid w:val="00E95160"/>
    <w:rsid w:val="00E95703"/>
    <w:rsid w:val="00E959E5"/>
    <w:rsid w:val="00E95A64"/>
    <w:rsid w:val="00E96632"/>
    <w:rsid w:val="00E96714"/>
    <w:rsid w:val="00E96921"/>
    <w:rsid w:val="00E96C3B"/>
    <w:rsid w:val="00E96D63"/>
    <w:rsid w:val="00E96F4E"/>
    <w:rsid w:val="00E97015"/>
    <w:rsid w:val="00E9704B"/>
    <w:rsid w:val="00E970D5"/>
    <w:rsid w:val="00E972F7"/>
    <w:rsid w:val="00E97396"/>
    <w:rsid w:val="00E97CA3"/>
    <w:rsid w:val="00E97E9D"/>
    <w:rsid w:val="00E97F06"/>
    <w:rsid w:val="00EA00ED"/>
    <w:rsid w:val="00EA0632"/>
    <w:rsid w:val="00EA0682"/>
    <w:rsid w:val="00EA06CF"/>
    <w:rsid w:val="00EA0962"/>
    <w:rsid w:val="00EA0DD7"/>
    <w:rsid w:val="00EA18E7"/>
    <w:rsid w:val="00EA1B9C"/>
    <w:rsid w:val="00EA1DAA"/>
    <w:rsid w:val="00EA21D7"/>
    <w:rsid w:val="00EA2213"/>
    <w:rsid w:val="00EA22D4"/>
    <w:rsid w:val="00EA2687"/>
    <w:rsid w:val="00EA2BB3"/>
    <w:rsid w:val="00EA323B"/>
    <w:rsid w:val="00EA3305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D1C"/>
    <w:rsid w:val="00EA4E02"/>
    <w:rsid w:val="00EA51B0"/>
    <w:rsid w:val="00EA5291"/>
    <w:rsid w:val="00EA5A04"/>
    <w:rsid w:val="00EA60FF"/>
    <w:rsid w:val="00EA6757"/>
    <w:rsid w:val="00EA6C25"/>
    <w:rsid w:val="00EA6D60"/>
    <w:rsid w:val="00EA6EE2"/>
    <w:rsid w:val="00EA6FF9"/>
    <w:rsid w:val="00EA7132"/>
    <w:rsid w:val="00EA72F8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2B"/>
    <w:rsid w:val="00EB0CD4"/>
    <w:rsid w:val="00EB0FC6"/>
    <w:rsid w:val="00EB108D"/>
    <w:rsid w:val="00EB17F7"/>
    <w:rsid w:val="00EB1891"/>
    <w:rsid w:val="00EB1DDE"/>
    <w:rsid w:val="00EB1E3A"/>
    <w:rsid w:val="00EB1FA6"/>
    <w:rsid w:val="00EB1FC4"/>
    <w:rsid w:val="00EB2138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5A9"/>
    <w:rsid w:val="00EB4794"/>
    <w:rsid w:val="00EB48E8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5BA"/>
    <w:rsid w:val="00EB6617"/>
    <w:rsid w:val="00EB6A57"/>
    <w:rsid w:val="00EB6FCD"/>
    <w:rsid w:val="00EB73F4"/>
    <w:rsid w:val="00EB7BA2"/>
    <w:rsid w:val="00EC01A0"/>
    <w:rsid w:val="00EC0244"/>
    <w:rsid w:val="00EC061B"/>
    <w:rsid w:val="00EC0C25"/>
    <w:rsid w:val="00EC10D1"/>
    <w:rsid w:val="00EC1149"/>
    <w:rsid w:val="00EC12AB"/>
    <w:rsid w:val="00EC1336"/>
    <w:rsid w:val="00EC141B"/>
    <w:rsid w:val="00EC1AD1"/>
    <w:rsid w:val="00EC1B28"/>
    <w:rsid w:val="00EC201F"/>
    <w:rsid w:val="00EC2186"/>
    <w:rsid w:val="00EC2491"/>
    <w:rsid w:val="00EC27FA"/>
    <w:rsid w:val="00EC2BCD"/>
    <w:rsid w:val="00EC2C4A"/>
    <w:rsid w:val="00EC324F"/>
    <w:rsid w:val="00EC3491"/>
    <w:rsid w:val="00EC34A9"/>
    <w:rsid w:val="00EC370D"/>
    <w:rsid w:val="00EC372B"/>
    <w:rsid w:val="00EC3BA3"/>
    <w:rsid w:val="00EC3FE4"/>
    <w:rsid w:val="00EC404D"/>
    <w:rsid w:val="00EC425D"/>
    <w:rsid w:val="00EC4309"/>
    <w:rsid w:val="00EC469B"/>
    <w:rsid w:val="00EC46C6"/>
    <w:rsid w:val="00EC4D3C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455"/>
    <w:rsid w:val="00EC6563"/>
    <w:rsid w:val="00EC69E4"/>
    <w:rsid w:val="00EC6DCB"/>
    <w:rsid w:val="00EC6DEF"/>
    <w:rsid w:val="00EC6E90"/>
    <w:rsid w:val="00EC6FAE"/>
    <w:rsid w:val="00EC70A5"/>
    <w:rsid w:val="00EC7792"/>
    <w:rsid w:val="00EC7822"/>
    <w:rsid w:val="00EC7C23"/>
    <w:rsid w:val="00ED003F"/>
    <w:rsid w:val="00ED01FC"/>
    <w:rsid w:val="00ED0847"/>
    <w:rsid w:val="00ED09E8"/>
    <w:rsid w:val="00ED0A4F"/>
    <w:rsid w:val="00ED0F7F"/>
    <w:rsid w:val="00ED1249"/>
    <w:rsid w:val="00ED14F6"/>
    <w:rsid w:val="00ED1586"/>
    <w:rsid w:val="00ED16A5"/>
    <w:rsid w:val="00ED17BB"/>
    <w:rsid w:val="00ED18FB"/>
    <w:rsid w:val="00ED1A22"/>
    <w:rsid w:val="00ED1A70"/>
    <w:rsid w:val="00ED1B92"/>
    <w:rsid w:val="00ED1C5D"/>
    <w:rsid w:val="00ED1D0A"/>
    <w:rsid w:val="00ED1EFD"/>
    <w:rsid w:val="00ED1FD6"/>
    <w:rsid w:val="00ED20A2"/>
    <w:rsid w:val="00ED2238"/>
    <w:rsid w:val="00ED224E"/>
    <w:rsid w:val="00ED2358"/>
    <w:rsid w:val="00ED2596"/>
    <w:rsid w:val="00ED26D2"/>
    <w:rsid w:val="00ED29E8"/>
    <w:rsid w:val="00ED2A24"/>
    <w:rsid w:val="00ED2F2A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942"/>
    <w:rsid w:val="00ED4A3F"/>
    <w:rsid w:val="00ED4FC2"/>
    <w:rsid w:val="00ED529B"/>
    <w:rsid w:val="00ED561B"/>
    <w:rsid w:val="00ED5893"/>
    <w:rsid w:val="00ED59A9"/>
    <w:rsid w:val="00ED5D4D"/>
    <w:rsid w:val="00ED5F32"/>
    <w:rsid w:val="00ED5F86"/>
    <w:rsid w:val="00ED61CD"/>
    <w:rsid w:val="00ED61E8"/>
    <w:rsid w:val="00ED6DAF"/>
    <w:rsid w:val="00ED70BA"/>
    <w:rsid w:val="00ED743F"/>
    <w:rsid w:val="00ED74D2"/>
    <w:rsid w:val="00ED75FE"/>
    <w:rsid w:val="00ED77B2"/>
    <w:rsid w:val="00ED77ED"/>
    <w:rsid w:val="00ED7800"/>
    <w:rsid w:val="00ED786B"/>
    <w:rsid w:val="00ED7CF8"/>
    <w:rsid w:val="00ED7D6A"/>
    <w:rsid w:val="00ED7F4D"/>
    <w:rsid w:val="00ED7FC7"/>
    <w:rsid w:val="00EE03C6"/>
    <w:rsid w:val="00EE08CA"/>
    <w:rsid w:val="00EE09BB"/>
    <w:rsid w:val="00EE11A3"/>
    <w:rsid w:val="00EE11DD"/>
    <w:rsid w:val="00EE1410"/>
    <w:rsid w:val="00EE1F47"/>
    <w:rsid w:val="00EE1FED"/>
    <w:rsid w:val="00EE2235"/>
    <w:rsid w:val="00EE2400"/>
    <w:rsid w:val="00EE2783"/>
    <w:rsid w:val="00EE2B83"/>
    <w:rsid w:val="00EE2C6E"/>
    <w:rsid w:val="00EE2C80"/>
    <w:rsid w:val="00EE2D2E"/>
    <w:rsid w:val="00EE2EFF"/>
    <w:rsid w:val="00EE3142"/>
    <w:rsid w:val="00EE316A"/>
    <w:rsid w:val="00EE380C"/>
    <w:rsid w:val="00EE3ABB"/>
    <w:rsid w:val="00EE3DCC"/>
    <w:rsid w:val="00EE43BE"/>
    <w:rsid w:val="00EE4447"/>
    <w:rsid w:val="00EE4732"/>
    <w:rsid w:val="00EE4B8D"/>
    <w:rsid w:val="00EE5008"/>
    <w:rsid w:val="00EE542E"/>
    <w:rsid w:val="00EE55CD"/>
    <w:rsid w:val="00EE5D28"/>
    <w:rsid w:val="00EE5D91"/>
    <w:rsid w:val="00EE5F62"/>
    <w:rsid w:val="00EE60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7EE"/>
    <w:rsid w:val="00EF0C2A"/>
    <w:rsid w:val="00EF0D80"/>
    <w:rsid w:val="00EF10A1"/>
    <w:rsid w:val="00EF10D8"/>
    <w:rsid w:val="00EF11B3"/>
    <w:rsid w:val="00EF12D2"/>
    <w:rsid w:val="00EF134A"/>
    <w:rsid w:val="00EF1F8F"/>
    <w:rsid w:val="00EF2014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4D78"/>
    <w:rsid w:val="00EF56EF"/>
    <w:rsid w:val="00EF57D1"/>
    <w:rsid w:val="00EF597C"/>
    <w:rsid w:val="00EF5E1C"/>
    <w:rsid w:val="00EF656E"/>
    <w:rsid w:val="00EF6749"/>
    <w:rsid w:val="00EF68B9"/>
    <w:rsid w:val="00EF6A40"/>
    <w:rsid w:val="00EF6BDD"/>
    <w:rsid w:val="00EF7135"/>
    <w:rsid w:val="00EF73FC"/>
    <w:rsid w:val="00EF76D4"/>
    <w:rsid w:val="00EF7C73"/>
    <w:rsid w:val="00F0031E"/>
    <w:rsid w:val="00F0039E"/>
    <w:rsid w:val="00F005A3"/>
    <w:rsid w:val="00F006C1"/>
    <w:rsid w:val="00F006CC"/>
    <w:rsid w:val="00F00852"/>
    <w:rsid w:val="00F008AF"/>
    <w:rsid w:val="00F00944"/>
    <w:rsid w:val="00F009BD"/>
    <w:rsid w:val="00F00D1A"/>
    <w:rsid w:val="00F00D63"/>
    <w:rsid w:val="00F010F0"/>
    <w:rsid w:val="00F011A8"/>
    <w:rsid w:val="00F014C9"/>
    <w:rsid w:val="00F01959"/>
    <w:rsid w:val="00F01A9D"/>
    <w:rsid w:val="00F01ED1"/>
    <w:rsid w:val="00F01F29"/>
    <w:rsid w:val="00F02053"/>
    <w:rsid w:val="00F0233E"/>
    <w:rsid w:val="00F02464"/>
    <w:rsid w:val="00F02629"/>
    <w:rsid w:val="00F02859"/>
    <w:rsid w:val="00F02EF6"/>
    <w:rsid w:val="00F02F16"/>
    <w:rsid w:val="00F02F40"/>
    <w:rsid w:val="00F02FB3"/>
    <w:rsid w:val="00F03443"/>
    <w:rsid w:val="00F037E2"/>
    <w:rsid w:val="00F03D3F"/>
    <w:rsid w:val="00F03DAA"/>
    <w:rsid w:val="00F040EB"/>
    <w:rsid w:val="00F043A1"/>
    <w:rsid w:val="00F043D2"/>
    <w:rsid w:val="00F043F2"/>
    <w:rsid w:val="00F0487D"/>
    <w:rsid w:val="00F04AD7"/>
    <w:rsid w:val="00F04DCC"/>
    <w:rsid w:val="00F0504F"/>
    <w:rsid w:val="00F05471"/>
    <w:rsid w:val="00F056B7"/>
    <w:rsid w:val="00F05771"/>
    <w:rsid w:val="00F05948"/>
    <w:rsid w:val="00F05AE0"/>
    <w:rsid w:val="00F05B4A"/>
    <w:rsid w:val="00F05BA4"/>
    <w:rsid w:val="00F0606C"/>
    <w:rsid w:val="00F06733"/>
    <w:rsid w:val="00F067E2"/>
    <w:rsid w:val="00F06918"/>
    <w:rsid w:val="00F06953"/>
    <w:rsid w:val="00F06B67"/>
    <w:rsid w:val="00F06DFB"/>
    <w:rsid w:val="00F072C9"/>
    <w:rsid w:val="00F072FB"/>
    <w:rsid w:val="00F07348"/>
    <w:rsid w:val="00F073F8"/>
    <w:rsid w:val="00F07660"/>
    <w:rsid w:val="00F07758"/>
    <w:rsid w:val="00F07B9F"/>
    <w:rsid w:val="00F07CF9"/>
    <w:rsid w:val="00F07E05"/>
    <w:rsid w:val="00F07F4D"/>
    <w:rsid w:val="00F07FA9"/>
    <w:rsid w:val="00F100EA"/>
    <w:rsid w:val="00F10239"/>
    <w:rsid w:val="00F105F1"/>
    <w:rsid w:val="00F10B18"/>
    <w:rsid w:val="00F11175"/>
    <w:rsid w:val="00F112F6"/>
    <w:rsid w:val="00F113A4"/>
    <w:rsid w:val="00F114BC"/>
    <w:rsid w:val="00F11874"/>
    <w:rsid w:val="00F11C21"/>
    <w:rsid w:val="00F12064"/>
    <w:rsid w:val="00F1225D"/>
    <w:rsid w:val="00F122DD"/>
    <w:rsid w:val="00F1239F"/>
    <w:rsid w:val="00F12555"/>
    <w:rsid w:val="00F12AEF"/>
    <w:rsid w:val="00F13189"/>
    <w:rsid w:val="00F13293"/>
    <w:rsid w:val="00F138FC"/>
    <w:rsid w:val="00F14106"/>
    <w:rsid w:val="00F142BB"/>
    <w:rsid w:val="00F14524"/>
    <w:rsid w:val="00F14605"/>
    <w:rsid w:val="00F146AE"/>
    <w:rsid w:val="00F146FD"/>
    <w:rsid w:val="00F147EF"/>
    <w:rsid w:val="00F1495C"/>
    <w:rsid w:val="00F14B3C"/>
    <w:rsid w:val="00F14B88"/>
    <w:rsid w:val="00F14EAD"/>
    <w:rsid w:val="00F14F0F"/>
    <w:rsid w:val="00F1528D"/>
    <w:rsid w:val="00F153C3"/>
    <w:rsid w:val="00F15C2D"/>
    <w:rsid w:val="00F15C94"/>
    <w:rsid w:val="00F15CC5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903"/>
    <w:rsid w:val="00F24D98"/>
    <w:rsid w:val="00F251F7"/>
    <w:rsid w:val="00F25367"/>
    <w:rsid w:val="00F259CD"/>
    <w:rsid w:val="00F25AD7"/>
    <w:rsid w:val="00F25AE2"/>
    <w:rsid w:val="00F25D1E"/>
    <w:rsid w:val="00F26047"/>
    <w:rsid w:val="00F26245"/>
    <w:rsid w:val="00F26737"/>
    <w:rsid w:val="00F26AD5"/>
    <w:rsid w:val="00F27B8A"/>
    <w:rsid w:val="00F27C7E"/>
    <w:rsid w:val="00F3025A"/>
    <w:rsid w:val="00F3047F"/>
    <w:rsid w:val="00F304DC"/>
    <w:rsid w:val="00F305FB"/>
    <w:rsid w:val="00F3074D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27D0"/>
    <w:rsid w:val="00F336F8"/>
    <w:rsid w:val="00F3385D"/>
    <w:rsid w:val="00F339F0"/>
    <w:rsid w:val="00F33A71"/>
    <w:rsid w:val="00F33C52"/>
    <w:rsid w:val="00F33F56"/>
    <w:rsid w:val="00F34151"/>
    <w:rsid w:val="00F3445F"/>
    <w:rsid w:val="00F34BAD"/>
    <w:rsid w:val="00F34BCA"/>
    <w:rsid w:val="00F34D2B"/>
    <w:rsid w:val="00F3547B"/>
    <w:rsid w:val="00F35A9E"/>
    <w:rsid w:val="00F35C0B"/>
    <w:rsid w:val="00F360F6"/>
    <w:rsid w:val="00F3626F"/>
    <w:rsid w:val="00F36A75"/>
    <w:rsid w:val="00F36C71"/>
    <w:rsid w:val="00F37032"/>
    <w:rsid w:val="00F37764"/>
    <w:rsid w:val="00F3778E"/>
    <w:rsid w:val="00F40103"/>
    <w:rsid w:val="00F40AD0"/>
    <w:rsid w:val="00F40C8B"/>
    <w:rsid w:val="00F40E42"/>
    <w:rsid w:val="00F40F65"/>
    <w:rsid w:val="00F41110"/>
    <w:rsid w:val="00F4116F"/>
    <w:rsid w:val="00F41754"/>
    <w:rsid w:val="00F41C97"/>
    <w:rsid w:val="00F420AC"/>
    <w:rsid w:val="00F42396"/>
    <w:rsid w:val="00F42773"/>
    <w:rsid w:val="00F42809"/>
    <w:rsid w:val="00F42855"/>
    <w:rsid w:val="00F42B8E"/>
    <w:rsid w:val="00F42BD9"/>
    <w:rsid w:val="00F43110"/>
    <w:rsid w:val="00F4313E"/>
    <w:rsid w:val="00F43144"/>
    <w:rsid w:val="00F432CC"/>
    <w:rsid w:val="00F43D35"/>
    <w:rsid w:val="00F43D90"/>
    <w:rsid w:val="00F43D9C"/>
    <w:rsid w:val="00F43E73"/>
    <w:rsid w:val="00F43FCC"/>
    <w:rsid w:val="00F44910"/>
    <w:rsid w:val="00F44CC4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1AE"/>
    <w:rsid w:val="00F478E7"/>
    <w:rsid w:val="00F47AEC"/>
    <w:rsid w:val="00F47BCC"/>
    <w:rsid w:val="00F47D48"/>
    <w:rsid w:val="00F47F70"/>
    <w:rsid w:val="00F50391"/>
    <w:rsid w:val="00F50541"/>
    <w:rsid w:val="00F5064E"/>
    <w:rsid w:val="00F50A8A"/>
    <w:rsid w:val="00F50D28"/>
    <w:rsid w:val="00F51176"/>
    <w:rsid w:val="00F51C57"/>
    <w:rsid w:val="00F51E04"/>
    <w:rsid w:val="00F52452"/>
    <w:rsid w:val="00F524F6"/>
    <w:rsid w:val="00F528D4"/>
    <w:rsid w:val="00F52A18"/>
    <w:rsid w:val="00F52B07"/>
    <w:rsid w:val="00F52F20"/>
    <w:rsid w:val="00F52F95"/>
    <w:rsid w:val="00F53491"/>
    <w:rsid w:val="00F535A6"/>
    <w:rsid w:val="00F536ED"/>
    <w:rsid w:val="00F53ACE"/>
    <w:rsid w:val="00F54182"/>
    <w:rsid w:val="00F543F0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13E"/>
    <w:rsid w:val="00F575C2"/>
    <w:rsid w:val="00F57671"/>
    <w:rsid w:val="00F5777E"/>
    <w:rsid w:val="00F57A41"/>
    <w:rsid w:val="00F57A81"/>
    <w:rsid w:val="00F57CF7"/>
    <w:rsid w:val="00F600D9"/>
    <w:rsid w:val="00F60872"/>
    <w:rsid w:val="00F608C8"/>
    <w:rsid w:val="00F60EE3"/>
    <w:rsid w:val="00F61496"/>
    <w:rsid w:val="00F615FF"/>
    <w:rsid w:val="00F61965"/>
    <w:rsid w:val="00F61973"/>
    <w:rsid w:val="00F61983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4"/>
    <w:rsid w:val="00F635BA"/>
    <w:rsid w:val="00F63661"/>
    <w:rsid w:val="00F636B3"/>
    <w:rsid w:val="00F638BF"/>
    <w:rsid w:val="00F64168"/>
    <w:rsid w:val="00F64312"/>
    <w:rsid w:val="00F64339"/>
    <w:rsid w:val="00F64516"/>
    <w:rsid w:val="00F646C9"/>
    <w:rsid w:val="00F64F2D"/>
    <w:rsid w:val="00F650FC"/>
    <w:rsid w:val="00F65136"/>
    <w:rsid w:val="00F652F5"/>
    <w:rsid w:val="00F6536C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C71"/>
    <w:rsid w:val="00F67EBF"/>
    <w:rsid w:val="00F67F40"/>
    <w:rsid w:val="00F70082"/>
    <w:rsid w:val="00F70195"/>
    <w:rsid w:val="00F70386"/>
    <w:rsid w:val="00F7047A"/>
    <w:rsid w:val="00F70548"/>
    <w:rsid w:val="00F705FA"/>
    <w:rsid w:val="00F706D4"/>
    <w:rsid w:val="00F708DA"/>
    <w:rsid w:val="00F70AB6"/>
    <w:rsid w:val="00F70AD4"/>
    <w:rsid w:val="00F70AF6"/>
    <w:rsid w:val="00F70B49"/>
    <w:rsid w:val="00F70F26"/>
    <w:rsid w:val="00F7163B"/>
    <w:rsid w:val="00F7194C"/>
    <w:rsid w:val="00F7197F"/>
    <w:rsid w:val="00F71D72"/>
    <w:rsid w:val="00F720C8"/>
    <w:rsid w:val="00F721FB"/>
    <w:rsid w:val="00F72404"/>
    <w:rsid w:val="00F72720"/>
    <w:rsid w:val="00F72BDD"/>
    <w:rsid w:val="00F72E1A"/>
    <w:rsid w:val="00F72F27"/>
    <w:rsid w:val="00F72F30"/>
    <w:rsid w:val="00F72F38"/>
    <w:rsid w:val="00F7310F"/>
    <w:rsid w:val="00F7348C"/>
    <w:rsid w:val="00F73579"/>
    <w:rsid w:val="00F73A7E"/>
    <w:rsid w:val="00F74035"/>
    <w:rsid w:val="00F743A4"/>
    <w:rsid w:val="00F74568"/>
    <w:rsid w:val="00F747F7"/>
    <w:rsid w:val="00F74843"/>
    <w:rsid w:val="00F74889"/>
    <w:rsid w:val="00F74991"/>
    <w:rsid w:val="00F74BE2"/>
    <w:rsid w:val="00F75102"/>
    <w:rsid w:val="00F7527C"/>
    <w:rsid w:val="00F7540B"/>
    <w:rsid w:val="00F75519"/>
    <w:rsid w:val="00F755BE"/>
    <w:rsid w:val="00F7581A"/>
    <w:rsid w:val="00F75BA2"/>
    <w:rsid w:val="00F75E74"/>
    <w:rsid w:val="00F75EE9"/>
    <w:rsid w:val="00F76487"/>
    <w:rsid w:val="00F765DF"/>
    <w:rsid w:val="00F767B7"/>
    <w:rsid w:val="00F768E6"/>
    <w:rsid w:val="00F76918"/>
    <w:rsid w:val="00F76E48"/>
    <w:rsid w:val="00F76E5A"/>
    <w:rsid w:val="00F770F0"/>
    <w:rsid w:val="00F772CA"/>
    <w:rsid w:val="00F77D79"/>
    <w:rsid w:val="00F80191"/>
    <w:rsid w:val="00F806E0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C50"/>
    <w:rsid w:val="00F81F50"/>
    <w:rsid w:val="00F820C9"/>
    <w:rsid w:val="00F823A0"/>
    <w:rsid w:val="00F823E4"/>
    <w:rsid w:val="00F82AFD"/>
    <w:rsid w:val="00F82D44"/>
    <w:rsid w:val="00F83077"/>
    <w:rsid w:val="00F831E4"/>
    <w:rsid w:val="00F832F0"/>
    <w:rsid w:val="00F8339F"/>
    <w:rsid w:val="00F8351E"/>
    <w:rsid w:val="00F8362E"/>
    <w:rsid w:val="00F83918"/>
    <w:rsid w:val="00F83A71"/>
    <w:rsid w:val="00F8402A"/>
    <w:rsid w:val="00F840EE"/>
    <w:rsid w:val="00F8487D"/>
    <w:rsid w:val="00F84889"/>
    <w:rsid w:val="00F8490C"/>
    <w:rsid w:val="00F84A33"/>
    <w:rsid w:val="00F84B18"/>
    <w:rsid w:val="00F84B9A"/>
    <w:rsid w:val="00F85062"/>
    <w:rsid w:val="00F85193"/>
    <w:rsid w:val="00F851AC"/>
    <w:rsid w:val="00F8551C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4EB"/>
    <w:rsid w:val="00F9173C"/>
    <w:rsid w:val="00F9184E"/>
    <w:rsid w:val="00F91915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4226"/>
    <w:rsid w:val="00F942BA"/>
    <w:rsid w:val="00F94623"/>
    <w:rsid w:val="00F946E1"/>
    <w:rsid w:val="00F94D33"/>
    <w:rsid w:val="00F950FB"/>
    <w:rsid w:val="00F9516D"/>
    <w:rsid w:val="00F951D9"/>
    <w:rsid w:val="00F95232"/>
    <w:rsid w:val="00F95594"/>
    <w:rsid w:val="00F95BB5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8B8"/>
    <w:rsid w:val="00F979A1"/>
    <w:rsid w:val="00F97ABA"/>
    <w:rsid w:val="00F97C0E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8B6"/>
    <w:rsid w:val="00FA4A48"/>
    <w:rsid w:val="00FA4CAC"/>
    <w:rsid w:val="00FA5A35"/>
    <w:rsid w:val="00FA5B39"/>
    <w:rsid w:val="00FA5DF6"/>
    <w:rsid w:val="00FA5ED7"/>
    <w:rsid w:val="00FA5F8B"/>
    <w:rsid w:val="00FA6021"/>
    <w:rsid w:val="00FA614D"/>
    <w:rsid w:val="00FA61FE"/>
    <w:rsid w:val="00FA6474"/>
    <w:rsid w:val="00FA6509"/>
    <w:rsid w:val="00FA653D"/>
    <w:rsid w:val="00FA6664"/>
    <w:rsid w:val="00FA6669"/>
    <w:rsid w:val="00FA6903"/>
    <w:rsid w:val="00FA6BF4"/>
    <w:rsid w:val="00FA6F0F"/>
    <w:rsid w:val="00FA6FD7"/>
    <w:rsid w:val="00FA7142"/>
    <w:rsid w:val="00FA722F"/>
    <w:rsid w:val="00FA7502"/>
    <w:rsid w:val="00FA75AF"/>
    <w:rsid w:val="00FA75C0"/>
    <w:rsid w:val="00FA7710"/>
    <w:rsid w:val="00FA773D"/>
    <w:rsid w:val="00FA799D"/>
    <w:rsid w:val="00FA7CD6"/>
    <w:rsid w:val="00FA7D91"/>
    <w:rsid w:val="00FA7F21"/>
    <w:rsid w:val="00FB0236"/>
    <w:rsid w:val="00FB0429"/>
    <w:rsid w:val="00FB0487"/>
    <w:rsid w:val="00FB0956"/>
    <w:rsid w:val="00FB0B82"/>
    <w:rsid w:val="00FB0C1C"/>
    <w:rsid w:val="00FB100F"/>
    <w:rsid w:val="00FB129B"/>
    <w:rsid w:val="00FB1917"/>
    <w:rsid w:val="00FB1995"/>
    <w:rsid w:val="00FB1A24"/>
    <w:rsid w:val="00FB1A7B"/>
    <w:rsid w:val="00FB2A8E"/>
    <w:rsid w:val="00FB2AB7"/>
    <w:rsid w:val="00FB3230"/>
    <w:rsid w:val="00FB3236"/>
    <w:rsid w:val="00FB3257"/>
    <w:rsid w:val="00FB3416"/>
    <w:rsid w:val="00FB346C"/>
    <w:rsid w:val="00FB361C"/>
    <w:rsid w:val="00FB3767"/>
    <w:rsid w:val="00FB39F2"/>
    <w:rsid w:val="00FB3A9E"/>
    <w:rsid w:val="00FB3BCA"/>
    <w:rsid w:val="00FB3ECA"/>
    <w:rsid w:val="00FB44C3"/>
    <w:rsid w:val="00FB4A88"/>
    <w:rsid w:val="00FB4D27"/>
    <w:rsid w:val="00FB5632"/>
    <w:rsid w:val="00FB5706"/>
    <w:rsid w:val="00FB5B09"/>
    <w:rsid w:val="00FB5C19"/>
    <w:rsid w:val="00FB5C82"/>
    <w:rsid w:val="00FB5E64"/>
    <w:rsid w:val="00FB6076"/>
    <w:rsid w:val="00FB60A9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962"/>
    <w:rsid w:val="00FB7AC2"/>
    <w:rsid w:val="00FB7CB5"/>
    <w:rsid w:val="00FB7EF8"/>
    <w:rsid w:val="00FB7F34"/>
    <w:rsid w:val="00FC028C"/>
    <w:rsid w:val="00FC047D"/>
    <w:rsid w:val="00FC058E"/>
    <w:rsid w:val="00FC15DF"/>
    <w:rsid w:val="00FC1775"/>
    <w:rsid w:val="00FC1972"/>
    <w:rsid w:val="00FC1E21"/>
    <w:rsid w:val="00FC1EC6"/>
    <w:rsid w:val="00FC2381"/>
    <w:rsid w:val="00FC2B17"/>
    <w:rsid w:val="00FC2B3C"/>
    <w:rsid w:val="00FC2DBB"/>
    <w:rsid w:val="00FC3052"/>
    <w:rsid w:val="00FC30DC"/>
    <w:rsid w:val="00FC32F9"/>
    <w:rsid w:val="00FC3450"/>
    <w:rsid w:val="00FC3464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67B"/>
    <w:rsid w:val="00FC49FE"/>
    <w:rsid w:val="00FC4FB8"/>
    <w:rsid w:val="00FC5060"/>
    <w:rsid w:val="00FC5450"/>
    <w:rsid w:val="00FC57D1"/>
    <w:rsid w:val="00FC583D"/>
    <w:rsid w:val="00FC5AA4"/>
    <w:rsid w:val="00FC5CD3"/>
    <w:rsid w:val="00FC5D1A"/>
    <w:rsid w:val="00FC7011"/>
    <w:rsid w:val="00FC7324"/>
    <w:rsid w:val="00FC7467"/>
    <w:rsid w:val="00FC7831"/>
    <w:rsid w:val="00FC788E"/>
    <w:rsid w:val="00FC78E5"/>
    <w:rsid w:val="00FC7D27"/>
    <w:rsid w:val="00FC7E1B"/>
    <w:rsid w:val="00FC7FA6"/>
    <w:rsid w:val="00FD012C"/>
    <w:rsid w:val="00FD0226"/>
    <w:rsid w:val="00FD0570"/>
    <w:rsid w:val="00FD072E"/>
    <w:rsid w:val="00FD0A2F"/>
    <w:rsid w:val="00FD0C1A"/>
    <w:rsid w:val="00FD0C56"/>
    <w:rsid w:val="00FD0CF8"/>
    <w:rsid w:val="00FD0F53"/>
    <w:rsid w:val="00FD16C6"/>
    <w:rsid w:val="00FD180D"/>
    <w:rsid w:val="00FD2540"/>
    <w:rsid w:val="00FD2D20"/>
    <w:rsid w:val="00FD2F2C"/>
    <w:rsid w:val="00FD2FB3"/>
    <w:rsid w:val="00FD302F"/>
    <w:rsid w:val="00FD36FE"/>
    <w:rsid w:val="00FD39B4"/>
    <w:rsid w:val="00FD3CAE"/>
    <w:rsid w:val="00FD3F05"/>
    <w:rsid w:val="00FD4272"/>
    <w:rsid w:val="00FD43BA"/>
    <w:rsid w:val="00FD4CC2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2EF"/>
    <w:rsid w:val="00FD731B"/>
    <w:rsid w:val="00FD7383"/>
    <w:rsid w:val="00FD7391"/>
    <w:rsid w:val="00FD74B6"/>
    <w:rsid w:val="00FD74E5"/>
    <w:rsid w:val="00FD76D0"/>
    <w:rsid w:val="00FD7F5F"/>
    <w:rsid w:val="00FE0165"/>
    <w:rsid w:val="00FE01E0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40A9"/>
    <w:rsid w:val="00FE40FA"/>
    <w:rsid w:val="00FE47DB"/>
    <w:rsid w:val="00FE56FB"/>
    <w:rsid w:val="00FE57C1"/>
    <w:rsid w:val="00FE5A84"/>
    <w:rsid w:val="00FE5CB9"/>
    <w:rsid w:val="00FE6126"/>
    <w:rsid w:val="00FE618A"/>
    <w:rsid w:val="00FE65BF"/>
    <w:rsid w:val="00FE683D"/>
    <w:rsid w:val="00FE6E68"/>
    <w:rsid w:val="00FE6ED8"/>
    <w:rsid w:val="00FE7323"/>
    <w:rsid w:val="00FE7A33"/>
    <w:rsid w:val="00FE7C03"/>
    <w:rsid w:val="00FE7FE1"/>
    <w:rsid w:val="00FF0047"/>
    <w:rsid w:val="00FF01F7"/>
    <w:rsid w:val="00FF02C8"/>
    <w:rsid w:val="00FF06E7"/>
    <w:rsid w:val="00FF0BF7"/>
    <w:rsid w:val="00FF0C31"/>
    <w:rsid w:val="00FF0CFB"/>
    <w:rsid w:val="00FF1053"/>
    <w:rsid w:val="00FF12C4"/>
    <w:rsid w:val="00FF17BB"/>
    <w:rsid w:val="00FF19D9"/>
    <w:rsid w:val="00FF1A8D"/>
    <w:rsid w:val="00FF1B7B"/>
    <w:rsid w:val="00FF1B9A"/>
    <w:rsid w:val="00FF1CFB"/>
    <w:rsid w:val="00FF1FDA"/>
    <w:rsid w:val="00FF27A3"/>
    <w:rsid w:val="00FF2884"/>
    <w:rsid w:val="00FF28BF"/>
    <w:rsid w:val="00FF2B3C"/>
    <w:rsid w:val="00FF2FC5"/>
    <w:rsid w:val="00FF3494"/>
    <w:rsid w:val="00FF363C"/>
    <w:rsid w:val="00FF37CB"/>
    <w:rsid w:val="00FF3C1B"/>
    <w:rsid w:val="00FF3E67"/>
    <w:rsid w:val="00FF3FFC"/>
    <w:rsid w:val="00FF41A5"/>
    <w:rsid w:val="00FF42AE"/>
    <w:rsid w:val="00FF43C8"/>
    <w:rsid w:val="00FF44BC"/>
    <w:rsid w:val="00FF509E"/>
    <w:rsid w:val="00FF5150"/>
    <w:rsid w:val="00FF5374"/>
    <w:rsid w:val="00FF5B56"/>
    <w:rsid w:val="00FF5CD4"/>
    <w:rsid w:val="00FF6333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A0BBA"/>
  <w15:chartTrackingRefBased/>
  <w15:docId w15:val="{97F3E29E-505E-4F9C-9F38-EAC6263E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  <w:style w:type="character" w:customStyle="1" w:styleId="blockChar">
    <w:name w:val="block Char"/>
    <w:aliases w:val="b Char"/>
    <w:locked/>
    <w:rsid w:val="00A20639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3010E56-A041-47C0-825C-51232D31C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54B22-740F-41D1-A073-52016F2E6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E29E7-8902-4C83-BEEF-52DBEB59BF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04F52-73D7-446F-B12F-5AAADA757CE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7</Pages>
  <Words>1975</Words>
  <Characters>7799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Warissara, Wiwantananut</dc:creator>
  <cp:keywords/>
  <cp:lastModifiedBy>Chanakan Leemuadpai (ชนากานต์ ลี้เหมือดภัย)</cp:lastModifiedBy>
  <cp:revision>26</cp:revision>
  <cp:lastPrinted>2023-11-01T10:16:00Z</cp:lastPrinted>
  <dcterms:created xsi:type="dcterms:W3CDTF">2023-11-01T10:44:00Z</dcterms:created>
  <dcterms:modified xsi:type="dcterms:W3CDTF">2023-11-15T10:10:00Z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0x010100AE094DEDD8A1DB41BF8291D7B5E8C95D</vt:lpwstr>
  </property>
</Properties>
</file>