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0A904" w14:textId="77777777" w:rsidR="00E64F07" w:rsidRPr="002A0037" w:rsidRDefault="00E64F07" w:rsidP="00BC34B5">
      <w:pPr>
        <w:pStyle w:val="IndexHeading1"/>
        <w:tabs>
          <w:tab w:val="left" w:pos="9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b w:val="0"/>
          <w:bCs/>
          <w:sz w:val="30"/>
          <w:szCs w:val="30"/>
          <w:cs/>
          <w:lang w:bidi="th-TH"/>
        </w:rPr>
      </w:pPr>
      <w:r w:rsidRPr="002A0037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A0037">
        <w:rPr>
          <w:rFonts w:ascii="Angsana New" w:hAnsi="Angsana New"/>
          <w:b w:val="0"/>
          <w:bCs/>
          <w:sz w:val="30"/>
          <w:szCs w:val="30"/>
        </w:rPr>
        <w:tab/>
      </w:r>
      <w:r w:rsidRPr="002A0037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930D466" w14:textId="77777777" w:rsidR="00E64F07" w:rsidRPr="002A0037" w:rsidRDefault="00E64F07" w:rsidP="00BC34B5">
      <w:pPr>
        <w:pStyle w:val="index"/>
        <w:tabs>
          <w:tab w:val="clear" w:pos="1134"/>
        </w:tabs>
        <w:spacing w:after="0" w:line="240" w:lineRule="atLeast"/>
        <w:ind w:left="1080" w:right="-43" w:hanging="108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51510DA4" w14:textId="77777777" w:rsidR="00E64F07" w:rsidRPr="002A0037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46926F33" w14:textId="1FF06E00" w:rsidR="00053031" w:rsidRPr="002A0037" w:rsidRDefault="00E64F07" w:rsidP="00AA0177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</w:t>
      </w:r>
      <w:r w:rsidR="00F62C9D" w:rsidRPr="002A0037">
        <w:rPr>
          <w:rFonts w:ascii="Angsana New" w:hAnsi="Angsana New"/>
          <w:sz w:val="30"/>
          <w:szCs w:val="30"/>
          <w:cs/>
          <w:lang w:bidi="th-TH"/>
        </w:rPr>
        <w:t>น</w:t>
      </w:r>
    </w:p>
    <w:p w14:paraId="466F51BE" w14:textId="69474338" w:rsidR="000D4DBA" w:rsidRPr="002A0037" w:rsidRDefault="00742FC9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นโยบาย</w:t>
      </w:r>
      <w:r w:rsidR="00AB5FF4" w:rsidRPr="002A0037">
        <w:rPr>
          <w:rFonts w:ascii="Angsana New" w:hAnsi="Angsana New"/>
          <w:sz w:val="30"/>
          <w:szCs w:val="30"/>
          <w:cs/>
          <w:lang w:bidi="th-TH"/>
        </w:rPr>
        <w:t>การ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บัญชี</w:t>
      </w:r>
      <w:r w:rsidR="00AB5FF4" w:rsidRPr="002A0037">
        <w:rPr>
          <w:rFonts w:ascii="Angsana New" w:hAnsi="Angsana New"/>
          <w:sz w:val="30"/>
          <w:szCs w:val="30"/>
          <w:cs/>
          <w:lang w:bidi="th-TH"/>
        </w:rPr>
        <w:t>ที่สำคัญ</w:t>
      </w:r>
    </w:p>
    <w:p w14:paraId="0417EF6A" w14:textId="77777777" w:rsidR="00E64F07" w:rsidRPr="002A0037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5485A73" w14:textId="77777777" w:rsidR="00E64F07" w:rsidRPr="002A0037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3FD8C7F2" w14:textId="6A33ACCB" w:rsidR="004576A5" w:rsidRPr="002A0037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7A7B612F" w14:textId="77777777" w:rsidR="00E64F07" w:rsidRPr="002A0037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6A4C32D8" w14:textId="77777777" w:rsidR="0028513A" w:rsidRPr="002A0037" w:rsidRDefault="0028513A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</w:p>
    <w:p w14:paraId="08478288" w14:textId="77777777" w:rsidR="00E64F07" w:rsidRPr="002A0037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27ABECE3" w14:textId="77777777" w:rsidR="00E64F07" w:rsidRPr="002A0037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9AB9656" w14:textId="16FE9BC8" w:rsidR="00E64F07" w:rsidRPr="002A0037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 xml:space="preserve">ที่ดิน อาคารและอุปกรณ์ </w:t>
      </w:r>
    </w:p>
    <w:p w14:paraId="40AB180E" w14:textId="092C33F2" w:rsidR="00AD4176" w:rsidRPr="002A0037" w:rsidRDefault="00AD4176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 w:hint="cs"/>
          <w:sz w:val="30"/>
          <w:szCs w:val="30"/>
          <w:cs/>
          <w:lang w:bidi="th-TH"/>
        </w:rPr>
        <w:t>สัญญาเช่า</w:t>
      </w:r>
    </w:p>
    <w:p w14:paraId="16B31ADD" w14:textId="57994CF6" w:rsidR="00E64F07" w:rsidRPr="002A0037" w:rsidRDefault="00E64F0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สินทรัพย์ไม่มีตัวตน</w:t>
      </w:r>
    </w:p>
    <w:p w14:paraId="2F2A6EEE" w14:textId="5C8EF1F4" w:rsidR="0009563B" w:rsidRPr="002A0037" w:rsidRDefault="0009563B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bookmarkStart w:id="0" w:name="_Hlk84513505"/>
      <w:r w:rsidRPr="002A0037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bookmarkEnd w:id="0"/>
    <w:p w14:paraId="701A5DE9" w14:textId="1C723A0D" w:rsidR="007E7AD7" w:rsidRPr="002A0037" w:rsidRDefault="00463ACD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71F613E5" w14:textId="5166A47E" w:rsidR="007E7AD7" w:rsidRPr="002A0037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rtl/>
          <w:cs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สำรอง</w:t>
      </w:r>
      <w:r w:rsidR="00F70B49" w:rsidRPr="002A0037">
        <w:rPr>
          <w:rFonts w:ascii="Angsana New" w:hAnsi="Angsana New" w:hint="cs"/>
          <w:sz w:val="30"/>
          <w:szCs w:val="30"/>
          <w:cs/>
          <w:lang w:bidi="th-TH"/>
        </w:rPr>
        <w:t>ตามกฎหมาย</w:t>
      </w:r>
    </w:p>
    <w:p w14:paraId="08661D0C" w14:textId="77777777" w:rsidR="007E7AD7" w:rsidRPr="002A0037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</w:p>
    <w:p w14:paraId="37B52AD3" w14:textId="77777777" w:rsidR="007E7AD7" w:rsidRPr="002A0037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ค่าใช้จ่ายตามลักษณะ</w:t>
      </w:r>
    </w:p>
    <w:p w14:paraId="3C38B758" w14:textId="77777777" w:rsidR="007E7AD7" w:rsidRPr="002A0037" w:rsidRDefault="00CE7A5C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66DE8AE0" w14:textId="071ABF8B" w:rsidR="007E7AD7" w:rsidRPr="002A0037" w:rsidRDefault="00E17D5F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14:paraId="6609EC11" w14:textId="77777777" w:rsidR="00BF5654" w:rsidRPr="002A0037" w:rsidRDefault="00BF5654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5B24096" w14:textId="63236A68" w:rsidR="007E7AD7" w:rsidRPr="002A0037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60B61223" w14:textId="4AB639E7" w:rsidR="00403FDA" w:rsidRPr="002A0037" w:rsidRDefault="00403FDA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bookmarkStart w:id="1" w:name="_Hlk84513603"/>
      <w:r w:rsidRPr="002A0037"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bookmarkEnd w:id="1"/>
    <w:p w14:paraId="4264905C" w14:textId="77777777" w:rsidR="007E7AD7" w:rsidRPr="002A0037" w:rsidRDefault="007E7AD7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826D868" w14:textId="77777777" w:rsidR="00607C10" w:rsidRPr="002A0037" w:rsidRDefault="00607C10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4548EE84" w14:textId="77777777" w:rsidR="00486F35" w:rsidRPr="002A0037" w:rsidRDefault="00486F35" w:rsidP="00EC324F">
      <w:pPr>
        <w:pStyle w:val="index"/>
        <w:numPr>
          <w:ilvl w:val="0"/>
          <w:numId w:val="2"/>
        </w:numPr>
        <w:tabs>
          <w:tab w:val="clear" w:pos="340"/>
          <w:tab w:val="num" w:pos="1530"/>
        </w:tabs>
        <w:spacing w:after="0" w:line="240" w:lineRule="atLeast"/>
        <w:ind w:left="1530" w:right="-43" w:hanging="1530"/>
        <w:outlineLvl w:val="0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เหตุการณ์ภายหลังรอบระยะเวลาที่รายงาน</w:t>
      </w:r>
    </w:p>
    <w:p w14:paraId="3107CC5D" w14:textId="77777777" w:rsidR="00E83288" w:rsidRPr="002A0037" w:rsidRDefault="00E83288" w:rsidP="00E83288">
      <w:pPr>
        <w:pStyle w:val="index"/>
        <w:tabs>
          <w:tab w:val="clear" w:pos="1134"/>
        </w:tabs>
        <w:spacing w:after="0" w:line="240" w:lineRule="atLeast"/>
        <w:ind w:left="0" w:right="-43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1337C675" w14:textId="77777777" w:rsidR="00E64F07" w:rsidRPr="002A0037" w:rsidRDefault="00950921" w:rsidP="00BC34B5">
      <w:pPr>
        <w:pStyle w:val="IndexHeading1"/>
        <w:spacing w:after="0" w:line="240" w:lineRule="atLeast"/>
        <w:ind w:left="0" w:right="-43" w:firstLine="540"/>
        <w:outlineLvl w:val="0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b w:val="0"/>
          <w:bCs/>
          <w:sz w:val="30"/>
          <w:szCs w:val="30"/>
          <w:cs/>
          <w:lang w:bidi="th-TH"/>
        </w:rPr>
        <w:br w:type="page"/>
      </w:r>
      <w:r w:rsidR="00E64F07" w:rsidRPr="002A0037">
        <w:rPr>
          <w:rFonts w:ascii="Angsana New" w:hAnsi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5DC53298" w14:textId="77777777" w:rsidR="00E64F07" w:rsidRPr="002A0037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132E4FB" w14:textId="637BF23C" w:rsidR="00E64F07" w:rsidRPr="002A003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4C5B3F" w:rsidRPr="002A0037">
        <w:rPr>
          <w:rFonts w:ascii="Angsana New" w:hAnsi="Angsana New"/>
          <w:sz w:val="30"/>
          <w:szCs w:val="30"/>
          <w:cs/>
        </w:rPr>
        <w:t>คณะ</w:t>
      </w:r>
      <w:r w:rsidRPr="002A0037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670D4A" w:rsidRPr="002A0037">
        <w:rPr>
          <w:rFonts w:ascii="Angsana New" w:hAnsi="Angsana New"/>
          <w:sz w:val="30"/>
          <w:szCs w:val="30"/>
        </w:rPr>
        <w:t xml:space="preserve"> 15</w:t>
      </w:r>
      <w:r w:rsidR="006702DB" w:rsidRPr="002A0037">
        <w:rPr>
          <w:rFonts w:ascii="Angsana New" w:hAnsi="Angsana New"/>
          <w:sz w:val="30"/>
          <w:szCs w:val="30"/>
        </w:rPr>
        <w:t xml:space="preserve"> </w:t>
      </w:r>
      <w:r w:rsidR="001348F3" w:rsidRPr="002A0037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1348F3" w:rsidRPr="002A0037">
        <w:rPr>
          <w:rFonts w:ascii="Angsana New" w:hAnsi="Angsana New"/>
          <w:sz w:val="30"/>
          <w:szCs w:val="30"/>
        </w:rPr>
        <w:t>256</w:t>
      </w:r>
      <w:r w:rsidR="00133EDA" w:rsidRPr="002A0037">
        <w:rPr>
          <w:rFonts w:ascii="Angsana New" w:hAnsi="Angsana New"/>
          <w:sz w:val="30"/>
          <w:szCs w:val="30"/>
        </w:rPr>
        <w:t>6</w:t>
      </w:r>
    </w:p>
    <w:p w14:paraId="48876360" w14:textId="77777777" w:rsidR="00E64F07" w:rsidRPr="002A0037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CFC2CD3" w14:textId="77777777" w:rsidR="00E64F07" w:rsidRPr="002A003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037">
        <w:rPr>
          <w:rFonts w:ascii="Angsana New" w:hAnsi="Angsana New"/>
          <w:b/>
          <w:bCs/>
          <w:sz w:val="30"/>
          <w:szCs w:val="30"/>
        </w:rPr>
        <w:t>1</w:t>
      </w:r>
      <w:r w:rsidRPr="002A0037">
        <w:rPr>
          <w:rFonts w:ascii="Angsana New" w:hAnsi="Angsana New"/>
          <w:b/>
          <w:bCs/>
          <w:sz w:val="30"/>
          <w:szCs w:val="30"/>
        </w:rPr>
        <w:tab/>
      </w:r>
      <w:r w:rsidRPr="002A0037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2A0037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150510D" w14:textId="77777777" w:rsidR="00E64F07" w:rsidRPr="002A0037" w:rsidRDefault="00E64F07" w:rsidP="00BC34B5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rtl/>
          <w:cs/>
          <w:lang w:val="en-US"/>
        </w:rPr>
      </w:pPr>
    </w:p>
    <w:p w14:paraId="4142349E" w14:textId="2519DFFA" w:rsidR="006C4A3B" w:rsidRPr="002A0037" w:rsidRDefault="006C4A3B" w:rsidP="00AD5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A0037">
        <w:rPr>
          <w:rFonts w:ascii="Angsana New" w:hAnsi="Angsana New"/>
          <w:sz w:val="30"/>
          <w:szCs w:val="30"/>
          <w:cs/>
        </w:rPr>
        <w:t xml:space="preserve">บริษัท เสริมสุข จำกัด (มหาชน) </w:t>
      </w:r>
      <w:r w:rsidRPr="002A0037">
        <w:rPr>
          <w:rFonts w:ascii="Angsana New" w:hAnsi="Angsana New"/>
          <w:sz w:val="30"/>
          <w:szCs w:val="30"/>
        </w:rPr>
        <w:t>“</w:t>
      </w:r>
      <w:r w:rsidRPr="002A0037">
        <w:rPr>
          <w:rFonts w:ascii="Angsana New" w:hAnsi="Angsana New"/>
          <w:sz w:val="30"/>
          <w:szCs w:val="30"/>
          <w:cs/>
        </w:rPr>
        <w:t>บริษัท</w:t>
      </w:r>
      <w:r w:rsidRPr="002A0037">
        <w:rPr>
          <w:rFonts w:ascii="Angsana New" w:hAnsi="Angsana New"/>
          <w:sz w:val="30"/>
          <w:szCs w:val="30"/>
        </w:rPr>
        <w:t>”</w:t>
      </w:r>
      <w:r w:rsidRPr="002A003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</w:t>
      </w:r>
      <w:r w:rsidR="00AD59DB" w:rsidRPr="002A0037">
        <w:rPr>
          <w:rFonts w:ascii="Angsana New" w:hAnsi="Angsana New"/>
          <w:sz w:val="30"/>
          <w:szCs w:val="30"/>
          <w:cs/>
        </w:rPr>
        <w:t xml:space="preserve">กับตลาดหลักทรัพย์แห่งประเทศไทยเมื่อเดือนมิถุนายน </w:t>
      </w:r>
      <w:r w:rsidR="00993441" w:rsidRPr="002A0037">
        <w:rPr>
          <w:rFonts w:ascii="Angsana New" w:hAnsi="Angsana New"/>
          <w:sz w:val="30"/>
          <w:szCs w:val="30"/>
        </w:rPr>
        <w:t>2518</w:t>
      </w:r>
      <w:r w:rsidR="00AD59DB" w:rsidRPr="002A0037">
        <w:rPr>
          <w:rFonts w:ascii="Angsana New" w:hAnsi="Angsana New"/>
          <w:sz w:val="30"/>
          <w:szCs w:val="30"/>
        </w:rPr>
        <w:t xml:space="preserve"> </w:t>
      </w:r>
      <w:r w:rsidR="00AD59DB" w:rsidRPr="002A0037">
        <w:rPr>
          <w:rFonts w:ascii="Angsana New" w:hAnsi="Angsana New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="00FC028C" w:rsidRPr="002A0037">
        <w:rPr>
          <w:rFonts w:ascii="Angsana New" w:hAnsi="Angsana New"/>
          <w:sz w:val="30"/>
          <w:szCs w:val="30"/>
        </w:rPr>
        <w:t xml:space="preserve"> 90 </w:t>
      </w:r>
      <w:r w:rsidR="00FC028C" w:rsidRPr="002A0037">
        <w:rPr>
          <w:rFonts w:ascii="Angsana New" w:hAnsi="Angsana New"/>
          <w:sz w:val="30"/>
          <w:szCs w:val="30"/>
          <w:cs/>
        </w:rPr>
        <w:t>อาคาร</w:t>
      </w:r>
      <w:r w:rsidR="00BC5B9A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="00F7194C" w:rsidRPr="002A0037">
        <w:rPr>
          <w:rFonts w:ascii="Angsana New" w:hAnsi="Angsana New"/>
          <w:sz w:val="30"/>
          <w:szCs w:val="30"/>
        </w:rPr>
        <w:br/>
      </w:r>
      <w:r w:rsidR="00FC028C" w:rsidRPr="002A0037">
        <w:rPr>
          <w:rFonts w:ascii="Angsana New" w:hAnsi="Angsana New"/>
          <w:sz w:val="30"/>
          <w:szCs w:val="30"/>
          <w:cs/>
        </w:rPr>
        <w:t xml:space="preserve">ซีดับเบิ้ลยู ทาวเวอร์ ชั้น </w:t>
      </w:r>
      <w:r w:rsidR="002870BF" w:rsidRPr="002A0037">
        <w:rPr>
          <w:rFonts w:ascii="Angsana New" w:hAnsi="Angsana New"/>
          <w:sz w:val="30"/>
          <w:szCs w:val="30"/>
        </w:rPr>
        <w:t>3</w:t>
      </w:r>
      <w:r w:rsidR="00FC028C" w:rsidRPr="002A0037">
        <w:rPr>
          <w:rFonts w:ascii="Angsana New" w:hAnsi="Angsana New"/>
          <w:sz w:val="30"/>
          <w:szCs w:val="30"/>
        </w:rPr>
        <w:t>1-32</w:t>
      </w:r>
      <w:r w:rsidR="00FC028C" w:rsidRPr="002A0037">
        <w:rPr>
          <w:rFonts w:ascii="Angsana New" w:hAnsi="Angsana New"/>
          <w:sz w:val="30"/>
          <w:szCs w:val="30"/>
          <w:cs/>
        </w:rPr>
        <w:t xml:space="preserve"> ถนนรัชดาภิเษก แขวงห้วยขวาง เขตห้วยขวาง กรุงเทพมหานคร ประเทศไทย</w:t>
      </w:r>
      <w:r w:rsidR="00FC028C"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และ บริษัทมีโรงงานและคลังสินค้าอยู่ในภูมิภาคสำคัญของประเทศไทย</w:t>
      </w:r>
    </w:p>
    <w:p w14:paraId="23E96386" w14:textId="77777777" w:rsidR="006C4A3B" w:rsidRPr="002A0037" w:rsidRDefault="006C4A3B" w:rsidP="00AD5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B9BC227" w14:textId="77777777" w:rsidR="006E5B54" w:rsidRPr="002A0037" w:rsidRDefault="008A4AFE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3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บริษัทใหญ่และบริษัทใหญ่ในลำดับสูงสุด</w:t>
      </w:r>
      <w:r w:rsidR="00275FA1" w:rsidRPr="002A0037">
        <w:rPr>
          <w:rFonts w:ascii="Angsana New" w:hAnsi="Angsana New"/>
          <w:sz w:val="30"/>
          <w:szCs w:val="30"/>
          <w:cs/>
        </w:rPr>
        <w:t>ในระหว่าง</w:t>
      </w:r>
      <w:r w:rsidR="00F64339" w:rsidRPr="002A0037">
        <w:rPr>
          <w:rFonts w:ascii="Angsana New" w:hAnsi="Angsana New" w:hint="cs"/>
          <w:sz w:val="30"/>
          <w:szCs w:val="30"/>
          <w:cs/>
        </w:rPr>
        <w:t>ปี</w:t>
      </w:r>
      <w:r w:rsidR="006E5B54" w:rsidRPr="002A0037">
        <w:rPr>
          <w:rFonts w:ascii="Angsana New" w:hAnsi="Angsana New"/>
          <w:sz w:val="30"/>
          <w:szCs w:val="30"/>
          <w:cs/>
        </w:rPr>
        <w:t xml:space="preserve">ได้แก่ </w:t>
      </w:r>
      <w:r w:rsidR="00F652F5" w:rsidRPr="002A0037">
        <w:rPr>
          <w:rFonts w:ascii="Angsana New" w:hAnsi="Angsana New"/>
          <w:sz w:val="30"/>
          <w:szCs w:val="30"/>
          <w:cs/>
        </w:rPr>
        <w:t xml:space="preserve">บริษัท </w:t>
      </w:r>
      <w:r w:rsidR="00D72556" w:rsidRPr="002A0037">
        <w:rPr>
          <w:rFonts w:ascii="Angsana New" w:hAnsi="Angsana New"/>
          <w:sz w:val="30"/>
          <w:szCs w:val="30"/>
          <w:cs/>
        </w:rPr>
        <w:t xml:space="preserve">โซ วอเตอร์ </w:t>
      </w:r>
      <w:r w:rsidR="006E5B54" w:rsidRPr="002A0037">
        <w:rPr>
          <w:rFonts w:ascii="Angsana New" w:hAnsi="Angsana New"/>
          <w:sz w:val="30"/>
          <w:szCs w:val="30"/>
          <w:cs/>
        </w:rPr>
        <w:t>จำกัด และบริษัท ไทยเบฟเวอเรจ จำกัด (มหาชน) ซึ่งบริษัททั้งสองแห่งเป็นนิติบุคคลที่จัดตั้งขึ้นในประเทศไทย</w:t>
      </w:r>
    </w:p>
    <w:p w14:paraId="31742E08" w14:textId="77777777" w:rsidR="008E5F9F" w:rsidRPr="002A0037" w:rsidRDefault="008E5F9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116B6E8" w14:textId="77297687" w:rsidR="0070736E" w:rsidRPr="002A0037" w:rsidRDefault="0070736E" w:rsidP="00707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A0037">
        <w:rPr>
          <w:rFonts w:ascii="Angsana New" w:hAnsi="Angsana New"/>
          <w:sz w:val="30"/>
          <w:szCs w:val="30"/>
          <w:cs/>
        </w:rPr>
        <w:t xml:space="preserve">บริษัทและบริษัทย่อย </w:t>
      </w:r>
      <w:r w:rsidRPr="002A0037">
        <w:rPr>
          <w:rFonts w:ascii="Angsana New" w:hAnsi="Angsana New"/>
          <w:sz w:val="30"/>
          <w:szCs w:val="30"/>
        </w:rPr>
        <w:t>“</w:t>
      </w:r>
      <w:r w:rsidRPr="002A0037">
        <w:rPr>
          <w:rFonts w:ascii="Angsana New" w:hAnsi="Angsana New"/>
          <w:sz w:val="30"/>
          <w:szCs w:val="30"/>
          <w:cs/>
        </w:rPr>
        <w:t>กลุ่มบริษัท</w:t>
      </w:r>
      <w:r w:rsidRPr="002A0037">
        <w:rPr>
          <w:rFonts w:ascii="Angsana New" w:hAnsi="Angsana New"/>
          <w:sz w:val="30"/>
          <w:szCs w:val="30"/>
        </w:rPr>
        <w:t xml:space="preserve">” </w:t>
      </w:r>
      <w:r w:rsidRPr="002A0037">
        <w:rPr>
          <w:rFonts w:ascii="Angsana New" w:hAnsi="Angsana New"/>
          <w:sz w:val="30"/>
          <w:szCs w:val="30"/>
          <w:cs/>
        </w:rPr>
        <w:t xml:space="preserve">ดำเนินธุรกิจหลักเกี่ยวกับการผลิตและจำหน่ายเครื่องดื่มน้ำอัดลม น้ำดื่ม </w:t>
      </w:r>
      <w:r w:rsidRPr="002A0037">
        <w:rPr>
          <w:rFonts w:ascii="Angsana New" w:hAnsi="Angsana New"/>
          <w:sz w:val="30"/>
          <w:szCs w:val="30"/>
        </w:rPr>
        <w:br/>
      </w:r>
      <w:r w:rsidR="00026BDB">
        <w:rPr>
          <w:rFonts w:ascii="Angsana New" w:hAnsi="Angsana New" w:hint="cs"/>
          <w:sz w:val="30"/>
          <w:szCs w:val="30"/>
          <w:cs/>
        </w:rPr>
        <w:t xml:space="preserve">เครื่องดื่มเกลือแร่ </w:t>
      </w:r>
      <w:r w:rsidRPr="002A0037">
        <w:rPr>
          <w:rFonts w:ascii="Angsana New" w:hAnsi="Angsana New" w:hint="cs"/>
          <w:sz w:val="30"/>
          <w:szCs w:val="30"/>
          <w:cs/>
        </w:rPr>
        <w:t>เครื่องดื่มบำรุงกำลัง</w:t>
      </w:r>
      <w:r w:rsidRPr="002A0037">
        <w:rPr>
          <w:rFonts w:ascii="Angsana New" w:hAnsi="Angsana New"/>
          <w:sz w:val="30"/>
          <w:szCs w:val="30"/>
          <w:cs/>
        </w:rPr>
        <w:t>และเครื่องดื่มชนิดอื่น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รวมถึงเป็นผู้จำหน่ายโซดา ชา</w:t>
      </w:r>
      <w:r w:rsidRPr="002A0037">
        <w:rPr>
          <w:rFonts w:ascii="Angsana New" w:hAnsi="Angsana New" w:hint="cs"/>
          <w:sz w:val="30"/>
          <w:szCs w:val="30"/>
          <w:cs/>
        </w:rPr>
        <w:t>และเครื่องดื่มชนิดอื่น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="00E91DC0" w:rsidRPr="002A0037">
        <w:rPr>
          <w:rFonts w:ascii="Angsana New" w:hAnsi="Angsana New" w:hint="cs"/>
          <w:sz w:val="30"/>
          <w:szCs w:val="30"/>
          <w:cs/>
        </w:rPr>
        <w:t>โดย</w:t>
      </w:r>
      <w:r w:rsidRPr="002A0037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993441" w:rsidRPr="002A0037">
        <w:rPr>
          <w:rFonts w:ascii="Angsana New" w:hAnsi="Angsana New"/>
          <w:sz w:val="30"/>
          <w:szCs w:val="30"/>
        </w:rPr>
        <w:t>30</w:t>
      </w:r>
      <w:r w:rsidRPr="002A0037">
        <w:rPr>
          <w:rFonts w:ascii="Angsana New" w:hAnsi="Angsana New"/>
          <w:sz w:val="30"/>
          <w:szCs w:val="30"/>
          <w:cs/>
        </w:rPr>
        <w:t xml:space="preserve"> กันยายน </w:t>
      </w:r>
      <w:r w:rsidR="00993441" w:rsidRPr="002A0037">
        <w:rPr>
          <w:rFonts w:ascii="Angsana New" w:hAnsi="Angsana New"/>
          <w:sz w:val="30"/>
          <w:szCs w:val="30"/>
        </w:rPr>
        <w:t>256</w:t>
      </w:r>
      <w:r w:rsidR="00A34968" w:rsidRPr="002A0037">
        <w:rPr>
          <w:rFonts w:ascii="Angsana New" w:hAnsi="Angsana New"/>
          <w:sz w:val="30"/>
          <w:szCs w:val="30"/>
        </w:rPr>
        <w:t>6</w:t>
      </w:r>
      <w:r w:rsidR="004B340D" w:rsidRPr="002A0037">
        <w:rPr>
          <w:rFonts w:ascii="Angsana New" w:hAnsi="Angsana New"/>
          <w:sz w:val="30"/>
          <w:szCs w:val="30"/>
        </w:rPr>
        <w:t xml:space="preserve"> </w:t>
      </w:r>
      <w:r w:rsidR="004B340D" w:rsidRPr="002A0037">
        <w:rPr>
          <w:rFonts w:ascii="Angsana New" w:hAnsi="Angsana New"/>
          <w:sz w:val="30"/>
          <w:szCs w:val="30"/>
          <w:cs/>
        </w:rPr>
        <w:t xml:space="preserve">และ </w:t>
      </w:r>
      <w:r w:rsidR="00993441" w:rsidRPr="002A0037">
        <w:rPr>
          <w:rFonts w:ascii="Angsana New" w:hAnsi="Angsana New"/>
          <w:sz w:val="30"/>
          <w:szCs w:val="30"/>
        </w:rPr>
        <w:t>256</w:t>
      </w:r>
      <w:r w:rsidR="00A34968" w:rsidRPr="002A0037">
        <w:rPr>
          <w:rFonts w:ascii="Angsana New" w:hAnsi="Angsana New"/>
          <w:sz w:val="30"/>
          <w:szCs w:val="30"/>
        </w:rPr>
        <w:t>5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="00F64339" w:rsidRPr="002A0037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ได้เปิดเผยไว้ในหมายเหตุข้อ </w:t>
      </w:r>
      <w:r w:rsidR="00B16C19" w:rsidRPr="002A0037">
        <w:rPr>
          <w:rFonts w:ascii="Angsana New" w:hAnsi="Angsana New"/>
          <w:sz w:val="30"/>
          <w:szCs w:val="30"/>
        </w:rPr>
        <w:t>9</w:t>
      </w:r>
    </w:p>
    <w:p w14:paraId="6F73BF7D" w14:textId="77777777" w:rsidR="0052741D" w:rsidRPr="002A0037" w:rsidRDefault="0052741D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6861D1D" w14:textId="77777777" w:rsidR="00744E84" w:rsidRPr="002A0037" w:rsidRDefault="00872E5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A0037">
        <w:rPr>
          <w:rFonts w:ascii="Angsana New" w:hAnsi="Angsana New"/>
          <w:b/>
          <w:bCs/>
          <w:sz w:val="30"/>
          <w:szCs w:val="30"/>
        </w:rPr>
        <w:t>2</w:t>
      </w:r>
      <w:r w:rsidRPr="002A0037">
        <w:rPr>
          <w:rFonts w:ascii="Angsana New" w:hAnsi="Angsana New"/>
          <w:b/>
          <w:bCs/>
          <w:sz w:val="30"/>
          <w:szCs w:val="30"/>
        </w:rPr>
        <w:tab/>
      </w:r>
      <w:r w:rsidR="00744E84" w:rsidRPr="002A003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2217C15F" w14:textId="77777777" w:rsidR="00744E84" w:rsidRPr="002A0037" w:rsidRDefault="00744E84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</w:pPr>
    </w:p>
    <w:p w14:paraId="2753096B" w14:textId="78D1665E" w:rsidR="00A915BB" w:rsidRPr="002A0037" w:rsidRDefault="00E64F07" w:rsidP="000A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A0037">
        <w:rPr>
          <w:rFonts w:ascii="Angsana New" w:hAnsi="Angsana New"/>
          <w:sz w:val="30"/>
          <w:szCs w:val="30"/>
          <w:cs/>
        </w:rPr>
        <w:tab/>
      </w:r>
      <w:r w:rsidRPr="002A0037">
        <w:rPr>
          <w:rFonts w:ascii="Angsana New" w:hAnsi="Angsana New"/>
          <w:sz w:val="30"/>
          <w:szCs w:val="30"/>
          <w:cs/>
          <w:lang w:val="en-GB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A1B9B" w:rsidRPr="002A0037">
        <w:rPr>
          <w:rFonts w:ascii="Angsana New" w:hAnsi="Angsana New"/>
          <w:sz w:val="30"/>
          <w:szCs w:val="30"/>
          <w:lang w:val="en-GB"/>
        </w:rPr>
        <w:br/>
      </w:r>
      <w:r w:rsidRPr="002A0037">
        <w:rPr>
          <w:rFonts w:ascii="Angsana New" w:hAnsi="Angsana New"/>
          <w:sz w:val="30"/>
          <w:szCs w:val="30"/>
          <w:cs/>
          <w:lang w:val="en-GB"/>
        </w:rPr>
        <w:t>สภาวิชาชีพบัญชีฯ</w:t>
      </w:r>
      <w:r w:rsidR="00815792"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05B30" w:rsidRPr="002A003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B05B30" w:rsidRPr="002A0037">
        <w:rPr>
          <w:rFonts w:ascii="Angsana New" w:hAnsi="Angsana New"/>
          <w:sz w:val="30"/>
          <w:szCs w:val="30"/>
          <w:cs/>
          <w:lang w:val="en-GB"/>
        </w:rPr>
        <w:br/>
        <w:t xml:space="preserve"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 w:rsidR="00AA0177" w:rsidRPr="002A0037">
        <w:rPr>
          <w:rFonts w:ascii="Angsana New" w:hAnsi="Angsana New"/>
          <w:sz w:val="30"/>
          <w:szCs w:val="30"/>
        </w:rPr>
        <w:t>3</w:t>
      </w:r>
      <w:r w:rsidR="00B05B30" w:rsidRPr="002A0037">
        <w:rPr>
          <w:rFonts w:ascii="Angsana New" w:hAnsi="Angsana New"/>
          <w:sz w:val="30"/>
          <w:szCs w:val="30"/>
          <w:cs/>
          <w:lang w:val="en-GB"/>
        </w:rPr>
        <w:t xml:space="preserve"> ได้ถือปฏิบัติโดยสม่ำเสมอสำหรับงบการเงินทุกรอบระยะเวลาที่รายงาน</w:t>
      </w:r>
    </w:p>
    <w:p w14:paraId="14511392" w14:textId="77777777" w:rsidR="001C6F68" w:rsidRPr="002A0037" w:rsidRDefault="001C6F68" w:rsidP="001C6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70FAB41D" w14:textId="1EA347DE" w:rsidR="00B23DEC" w:rsidRPr="002A0037" w:rsidRDefault="0099786A" w:rsidP="0099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 w:hint="cs"/>
          <w:sz w:val="30"/>
          <w:szCs w:val="30"/>
          <w:cs/>
          <w:lang w:val="en-GB"/>
        </w:rPr>
        <w:t>กลุ่ม</w:t>
      </w:r>
      <w:r w:rsidR="001C6F68" w:rsidRPr="002A0037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มาตรฐานการรายงานทางการเงินฉบับปรับปรุงซึ่งมีผลบังคับใช้ตั้งแต่รอบระยะเวลาบัญชีที่เริ่มในหรือหลังวันที่ </w:t>
      </w:r>
      <w:r w:rsidR="001C6F68" w:rsidRPr="002A0037">
        <w:rPr>
          <w:rFonts w:ascii="Angsana New" w:hAnsi="Angsana New"/>
          <w:sz w:val="30"/>
          <w:szCs w:val="30"/>
        </w:rPr>
        <w:t xml:space="preserve">1 </w:t>
      </w:r>
      <w:r w:rsidR="001C6F68" w:rsidRPr="002A0037">
        <w:rPr>
          <w:rFonts w:ascii="Angsana New" w:hAnsi="Angsana New"/>
          <w:sz w:val="30"/>
          <w:szCs w:val="30"/>
          <w:cs/>
        </w:rPr>
        <w:t xml:space="preserve">ตุลาคม </w:t>
      </w:r>
      <w:r w:rsidR="001C6F68" w:rsidRPr="002A0037">
        <w:rPr>
          <w:rFonts w:ascii="Angsana New" w:hAnsi="Angsana New"/>
          <w:sz w:val="30"/>
          <w:szCs w:val="30"/>
        </w:rPr>
        <w:t>256</w:t>
      </w:r>
      <w:r w:rsidR="0063529F" w:rsidRPr="002A0037">
        <w:rPr>
          <w:rFonts w:ascii="Angsana New" w:hAnsi="Angsana New"/>
          <w:sz w:val="30"/>
          <w:szCs w:val="30"/>
        </w:rPr>
        <w:t>5</w:t>
      </w:r>
      <w:r w:rsidR="001C6F68" w:rsidRPr="002A0037">
        <w:rPr>
          <w:rFonts w:ascii="Angsana New" w:hAnsi="Angsana New"/>
          <w:sz w:val="30"/>
          <w:szCs w:val="30"/>
        </w:rPr>
        <w:t xml:space="preserve"> </w:t>
      </w:r>
      <w:r w:rsidR="001C6F68" w:rsidRPr="002A0037">
        <w:rPr>
          <w:rFonts w:ascii="Angsana New" w:hAnsi="Angsana New"/>
          <w:sz w:val="30"/>
          <w:szCs w:val="30"/>
          <w:cs/>
        </w:rPr>
        <w:t>ทั้งนี้ การถือปฏิบัติดังกล่าวไม่มีผลกระทบอย่างมีสาระสำคัญต่อ</w:t>
      </w:r>
      <w:r w:rsidRPr="002A0037">
        <w:rPr>
          <w:rFonts w:ascii="Angsana New" w:hAnsi="Angsana New"/>
          <w:sz w:val="30"/>
          <w:szCs w:val="30"/>
          <w:cs/>
        </w:rPr>
        <w:br/>
      </w:r>
      <w:r w:rsidR="001C6F68" w:rsidRPr="002A0037">
        <w:rPr>
          <w:rFonts w:ascii="Angsana New" w:hAnsi="Angsana New"/>
          <w:sz w:val="30"/>
          <w:szCs w:val="30"/>
          <w:cs/>
        </w:rPr>
        <w:t>งบการเงิน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ซึ่งคาดว่าจะไม่มีผลกระทบอย่างมีสาระสำคัญต่องบการเงินในงวดที่ถือปฏิบัติ</w:t>
      </w:r>
    </w:p>
    <w:p w14:paraId="14ECC1E7" w14:textId="4807F4A8" w:rsidR="001C6F68" w:rsidRPr="002A0037" w:rsidRDefault="001C6F68" w:rsidP="001C6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36"/>
        <w:jc w:val="thaiDistribute"/>
        <w:rPr>
          <w:rFonts w:ascii="Angsana New" w:hAnsi="Angsana New"/>
          <w:sz w:val="30"/>
          <w:szCs w:val="30"/>
        </w:rPr>
      </w:pPr>
    </w:p>
    <w:p w14:paraId="7441B50F" w14:textId="17CBED19" w:rsidR="0099786A" w:rsidRPr="002A0037" w:rsidRDefault="0099786A" w:rsidP="001C6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36"/>
        <w:jc w:val="thaiDistribute"/>
        <w:rPr>
          <w:rFonts w:ascii="Angsana New" w:hAnsi="Angsana New"/>
          <w:sz w:val="30"/>
          <w:szCs w:val="30"/>
        </w:rPr>
      </w:pPr>
    </w:p>
    <w:p w14:paraId="05539A3F" w14:textId="77777777" w:rsidR="0099786A" w:rsidRPr="002A0037" w:rsidRDefault="0099786A" w:rsidP="001C6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36"/>
        <w:jc w:val="thaiDistribute"/>
        <w:rPr>
          <w:rFonts w:ascii="Angsana New" w:hAnsi="Angsana New"/>
          <w:sz w:val="30"/>
          <w:szCs w:val="30"/>
        </w:rPr>
      </w:pPr>
    </w:p>
    <w:p w14:paraId="5CDCAAC1" w14:textId="6DEB76E7" w:rsidR="00E64F07" w:rsidRPr="002A0037" w:rsidRDefault="002974D9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lastRenderedPageBreak/>
        <w:t>งบการเงินรวมประกอบด้วยงบการเงินของบริษัทและบริษัทย่อย (รวมกันเรียกว่า "กลุ่มบริษัท") และส่วนได้เสียของกลุ่มบริษัทในบริษัทร่วม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="0072759A" w:rsidRPr="002A0037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BD647B" w:rsidRPr="002A0037">
        <w:rPr>
          <w:rFonts w:ascii="Angsana New" w:hAnsi="Angsana New"/>
          <w:sz w:val="30"/>
          <w:szCs w:val="30"/>
          <w:cs/>
        </w:rPr>
        <w:t>ปฏิบัติตาม</w:t>
      </w:r>
      <w:r w:rsidR="0072759A" w:rsidRPr="002A0037">
        <w:rPr>
          <w:rFonts w:ascii="Angsana New" w:hAnsi="Angsana New"/>
          <w:sz w:val="30"/>
          <w:szCs w:val="30"/>
          <w:cs/>
        </w:rPr>
        <w:t>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</w:t>
      </w:r>
      <w:r w:rsidR="00A666A4" w:rsidRPr="002A0037">
        <w:rPr>
          <w:rFonts w:ascii="Angsana New" w:hAnsi="Angsana New"/>
          <w:sz w:val="30"/>
          <w:szCs w:val="30"/>
          <w:cs/>
        </w:rPr>
        <w:br/>
      </w:r>
      <w:r w:rsidR="0072759A" w:rsidRPr="002A0037">
        <w:rPr>
          <w:rFonts w:ascii="Angsana New" w:hAnsi="Angsana New"/>
          <w:sz w:val="30"/>
          <w:szCs w:val="30"/>
          <w:cs/>
        </w:rPr>
        <w:t>งบการเงิน</w:t>
      </w:r>
      <w:r w:rsidR="00A666A4" w:rsidRPr="002A0037">
        <w:rPr>
          <w:rFonts w:ascii="Angsana New" w:hAnsi="Angsana New" w:hint="cs"/>
          <w:sz w:val="30"/>
          <w:szCs w:val="30"/>
          <w:cs/>
        </w:rPr>
        <w:t>ซึ่งเปิดเผยในหมายเหตุแต่ละข้อ</w:t>
      </w:r>
      <w:r w:rsidR="0072759A" w:rsidRPr="002A0037">
        <w:rPr>
          <w:rFonts w:ascii="Angsana New" w:hAnsi="Angsana New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0F9C61F" w14:textId="77777777" w:rsidR="00B23DEC" w:rsidRPr="002A0037" w:rsidRDefault="00B23DEC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2EC378C1" w14:textId="3A230A50" w:rsidR="00E64F07" w:rsidRPr="002A0037" w:rsidRDefault="00AA0177" w:rsidP="00C55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037">
        <w:rPr>
          <w:rFonts w:ascii="Angsana New" w:hAnsi="Angsana New"/>
          <w:b/>
          <w:bCs/>
          <w:sz w:val="30"/>
          <w:szCs w:val="30"/>
        </w:rPr>
        <w:t>3</w:t>
      </w:r>
      <w:r w:rsidR="00C55503" w:rsidRPr="002A0037">
        <w:rPr>
          <w:rFonts w:ascii="Angsana New" w:hAnsi="Angsana New"/>
          <w:b/>
          <w:bCs/>
          <w:sz w:val="30"/>
          <w:szCs w:val="30"/>
        </w:rPr>
        <w:tab/>
      </w:r>
      <w:r w:rsidR="00E64F07" w:rsidRPr="002A0037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01ADB203" w14:textId="77777777" w:rsidR="00E64F07" w:rsidRPr="002A0037" w:rsidRDefault="00E64F07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7F92CB3E" w14:textId="77777777" w:rsidR="00E64F07" w:rsidRPr="002A0037" w:rsidRDefault="00E64F07" w:rsidP="00BC34B5">
      <w:pPr>
        <w:pStyle w:val="BodyText2"/>
        <w:tabs>
          <w:tab w:val="left" w:pos="540"/>
        </w:tabs>
        <w:ind w:left="0" w:firstLine="0"/>
        <w:rPr>
          <w:rFonts w:ascii="Angsana New" w:hAnsi="Angsana New"/>
          <w:b/>
          <w:bCs/>
          <w:i/>
          <w:iCs/>
          <w:sz w:val="30"/>
          <w:szCs w:val="30"/>
        </w:rPr>
      </w:pPr>
      <w:r w:rsidRPr="002A0037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2A003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เกณฑ์ในการจัดทำงบการเงินรวม</w:t>
      </w:r>
    </w:p>
    <w:p w14:paraId="3D8C0588" w14:textId="77777777" w:rsidR="00E64F07" w:rsidRPr="002A0037" w:rsidRDefault="00E64F07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3FBD147D" w14:textId="77777777" w:rsidR="00E64F07" w:rsidRPr="002A0037" w:rsidRDefault="00E64F07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งบการเงินรวมประกอบด้วยงบการเงินของบริษัท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และบริษัทย่อย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(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รวมกันเรียกว่า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</w:rPr>
        <w:t>“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Pr="002A0037">
        <w:rPr>
          <w:rFonts w:ascii="Angsana New" w:hAnsi="Angsana New"/>
          <w:sz w:val="30"/>
          <w:szCs w:val="30"/>
        </w:rPr>
        <w:t>”</w:t>
      </w:r>
      <w:r w:rsidRPr="002A0037">
        <w:rPr>
          <w:rFonts w:ascii="Angsana New" w:hAnsi="Angsana New"/>
          <w:sz w:val="30"/>
          <w:szCs w:val="30"/>
          <w:cs/>
        </w:rPr>
        <w:t xml:space="preserve">)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และส่วนได้เสียของกลุ่มบริษัทในบริษัทร่วม</w:t>
      </w:r>
    </w:p>
    <w:p w14:paraId="53C7D055" w14:textId="6AD60493" w:rsidR="00B23DEC" w:rsidRPr="002A0037" w:rsidRDefault="00B23DEC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0938E2BC" w14:textId="0BF68814" w:rsidR="00C275DD" w:rsidRPr="002A0037" w:rsidRDefault="00C275DD" w:rsidP="00C275DD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บริษัทย่อยเป็นกิจการที่อยู่ภายใต้การควบคุมของกลุ่มบริษัท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7A5380" w:rsidRPr="002A0037">
        <w:rPr>
          <w:rFonts w:ascii="Angsana New" w:hAnsi="Angsana New"/>
          <w:sz w:val="30"/>
          <w:szCs w:val="30"/>
          <w:cs/>
        </w:rPr>
        <w:br/>
      </w:r>
      <w:r w:rsidRPr="002A0037">
        <w:rPr>
          <w:rFonts w:ascii="Angsana New" w:hAnsi="Angsana New"/>
          <w:sz w:val="30"/>
          <w:szCs w:val="30"/>
          <w:cs/>
          <w:lang w:bidi="th-TH"/>
        </w:rPr>
        <w:t>ผลกระทบต่อจำนวนเงินผลตอบแทนของกลุ่มบริษัท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52AEC64" w14:textId="47B7600A" w:rsidR="00C275DD" w:rsidRPr="002A0037" w:rsidRDefault="00C275DD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1DC761F8" w14:textId="33A342A1" w:rsidR="00C275DD" w:rsidRPr="002A0037" w:rsidRDefault="00C275DD" w:rsidP="00C275DD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เมื่อกลุ่มบริษัทสูญเสียการควบคุมในบริษัทย่อย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กลุ่มบริษัทตัดรายการสินทรัพย์และหนี้สิน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 w:hint="cs"/>
          <w:sz w:val="30"/>
          <w:szCs w:val="30"/>
          <w:cs/>
          <w:lang w:bidi="th-TH"/>
        </w:rPr>
        <w:t>ผล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กำไร</w:t>
      </w:r>
      <w:r w:rsidRPr="002A0037">
        <w:rPr>
          <w:rFonts w:ascii="Angsana New" w:hAnsi="Angsana New"/>
          <w:spacing w:val="-2"/>
          <w:sz w:val="30"/>
          <w:szCs w:val="30"/>
          <w:cs/>
          <w:lang w:bidi="th-TH"/>
        </w:rPr>
        <w:t>หรือขาดทุนที่เกิดขึ้นจากการสูญเสีย</w:t>
      </w:r>
      <w:r w:rsidRPr="002A00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pacing w:val="-2"/>
          <w:sz w:val="30"/>
          <w:szCs w:val="30"/>
          <w:cs/>
          <w:lang w:bidi="th-TH"/>
        </w:rPr>
        <w:t>การควบคุมในบริษัทย่อยรับรู้ในกำไรหรือขาดทุน</w:t>
      </w:r>
      <w:r w:rsidRPr="002A003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pacing w:val="-2"/>
          <w:sz w:val="30"/>
          <w:szCs w:val="30"/>
          <w:cs/>
          <w:lang w:bidi="th-TH"/>
        </w:rPr>
        <w:t>ส่วนได้เสียในบริษัทย่อยเดิม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ที่ยังคงเหลืออยู่ให้วัดมูลค่าด้วยมูลค่ายุติธรรม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ณ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วันที่สูญเสียการควบคุม</w:t>
      </w:r>
    </w:p>
    <w:p w14:paraId="193FE160" w14:textId="77777777" w:rsidR="00AA0177" w:rsidRPr="002A0037" w:rsidRDefault="00AA0177" w:rsidP="00C275DD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0F79B8" w14:textId="77777777" w:rsidR="00C275DD" w:rsidRPr="002A0037" w:rsidRDefault="00C275DD" w:rsidP="00C275DD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69BD4176" w14:textId="77777777" w:rsidR="00C275DD" w:rsidRPr="002A0037" w:rsidRDefault="00C275DD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1C853FDC" w14:textId="4D52D5B6" w:rsidR="00C275DD" w:rsidRPr="002A0037" w:rsidRDefault="00C275DD" w:rsidP="00C275DD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กลุ่มบริษัทรับรู้เงินลงทุนในบริษัทร่วม</w:t>
      </w:r>
      <w:r w:rsidRPr="002A0037">
        <w:rPr>
          <w:rFonts w:ascii="Angsana New" w:hAnsi="Angsana New" w:hint="cs"/>
          <w:sz w:val="30"/>
          <w:szCs w:val="30"/>
          <w:cs/>
          <w:lang w:bidi="th-TH"/>
        </w:rPr>
        <w:t>ในงบการเงินรวมด้วย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วิธีส่วนได้เสีย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โดยรับรู้รายการเมื่อเริ่มแรกด้วยราคาทุนซึ่งรวมถึงต้นทุนการทำรายการ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ภายหลังการรับรู้รายการเริ่มแรก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จะถูกบันทึกในงบการเงินรวมจนถึงวันที่ความมีอิทธิพลอย่างมีนัยสำคัญสิ้นสุดลง</w:t>
      </w:r>
    </w:p>
    <w:p w14:paraId="64B223AC" w14:textId="65EABA91" w:rsidR="00C275DD" w:rsidRPr="002A0037" w:rsidRDefault="00C275DD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79042B88" w14:textId="670A5875" w:rsidR="000420DD" w:rsidRPr="002A0037" w:rsidRDefault="000420DD" w:rsidP="000420DD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lastRenderedPageBreak/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063BAED" w14:textId="77777777" w:rsidR="00AA0177" w:rsidRPr="002A0037" w:rsidRDefault="00AA0177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33902D50" w14:textId="12F05B9F" w:rsidR="00852669" w:rsidRPr="002A0037" w:rsidRDefault="00852669" w:rsidP="00BC34B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i/>
          <w:iCs/>
          <w:sz w:val="30"/>
          <w:szCs w:val="30"/>
          <w:cs/>
        </w:rPr>
        <w:t>การรวมธุรกิจ</w:t>
      </w:r>
    </w:p>
    <w:p w14:paraId="72E1FB63" w14:textId="0A7ECE87" w:rsidR="00852669" w:rsidRPr="002A0037" w:rsidRDefault="00852669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="00E91DC0" w:rsidRPr="002A0037">
        <w:rPr>
          <w:rFonts w:ascii="Angsana New" w:hAnsi="Angsana New"/>
          <w:sz w:val="30"/>
          <w:szCs w:val="30"/>
          <w:cs/>
          <w:lang w:bidi="th-TH"/>
        </w:rPr>
        <w:t>โดยรับรู้สินทรัพย์และหนี้สินของธุรกิจ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ที่ถูกซื้อด้วยมูลค่าตามบัญชีของธุรกิจดังกล่าวตามงบการเงินรวมของบริษัทใหญ่</w:t>
      </w:r>
      <w:r w:rsidR="00AB3547" w:rsidRPr="002A0037">
        <w:rPr>
          <w:rFonts w:ascii="Angsana New" w:hAnsi="Angsana New"/>
          <w:sz w:val="30"/>
          <w:szCs w:val="30"/>
          <w:cs/>
        </w:rPr>
        <w:br/>
      </w:r>
      <w:r w:rsidRPr="002A0037">
        <w:rPr>
          <w:rFonts w:ascii="Angsana New" w:hAnsi="Angsana New"/>
          <w:sz w:val="30"/>
          <w:szCs w:val="30"/>
          <w:cs/>
          <w:lang w:bidi="th-TH"/>
        </w:rPr>
        <w:t>ในลำดับสูงสุด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ณ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วันที่เกิดรายการ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รายการส่วนเกินหรือส่วนขาดจะถูก</w:t>
      </w:r>
      <w:r w:rsidR="00AB3547" w:rsidRPr="002A0037">
        <w:rPr>
          <w:rFonts w:ascii="Angsana New" w:hAnsi="Angsana New" w:hint="cs"/>
          <w:sz w:val="30"/>
          <w:szCs w:val="30"/>
          <w:cs/>
          <w:lang w:bidi="th-TH"/>
        </w:rPr>
        <w:t>ตัดจำหน่าย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เมื่อมีการขายเงินลงทุนในธุรกิจที่ซื้อดังกล่าวไป</w:t>
      </w:r>
      <w:r w:rsidR="00E91DC0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จนถึงวันที่การควบคุมสิ้นสุด</w:t>
      </w:r>
    </w:p>
    <w:p w14:paraId="5602485F" w14:textId="3DC5B828" w:rsidR="00B23DEC" w:rsidRPr="002A0037" w:rsidRDefault="00B2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E863BFF" w14:textId="210745F3" w:rsidR="00DE4E17" w:rsidRPr="002A0037" w:rsidRDefault="00DE4E17" w:rsidP="00DE4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003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AF7C58" w:rsidRPr="002A003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ข</w:t>
      </w:r>
      <w:r w:rsidRPr="002A003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2A003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เงินลงทุนในบริษัทย่อย</w:t>
      </w:r>
      <w:r w:rsidRPr="002A003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และ</w:t>
      </w:r>
      <w:r w:rsidRPr="002A003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บริษัทร่วม</w:t>
      </w:r>
    </w:p>
    <w:p w14:paraId="44840976" w14:textId="4211520F" w:rsidR="00D872C0" w:rsidRPr="002A0037" w:rsidRDefault="00D872C0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6E9C150D" w14:textId="26507279" w:rsidR="00DE4E17" w:rsidRPr="002A0037" w:rsidRDefault="00DE4E17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เงินลงทุนในบริษัท</w:t>
      </w:r>
      <w:r w:rsidRPr="002A0037">
        <w:rPr>
          <w:rFonts w:ascii="Angsana New" w:hAnsi="Angsana New" w:hint="cs"/>
          <w:sz w:val="30"/>
          <w:szCs w:val="30"/>
          <w:cs/>
          <w:lang w:bidi="th-TH"/>
        </w:rPr>
        <w:t>ย่อยและ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Pr="002A0037">
        <w:rPr>
          <w:rFonts w:ascii="Angsana New" w:hAnsi="Angsana New" w:hint="cs"/>
          <w:sz w:val="30"/>
          <w:szCs w:val="30"/>
          <w:cs/>
          <w:lang w:bidi="th-TH"/>
        </w:rPr>
        <w:t>ร่วม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ในงบการเงินเฉพาะกิจการ</w:t>
      </w:r>
      <w:r w:rsidR="009551FC" w:rsidRPr="002A0037">
        <w:rPr>
          <w:rFonts w:ascii="Angsana New" w:hAnsi="Angsana New"/>
          <w:sz w:val="30"/>
          <w:szCs w:val="30"/>
          <w:cs/>
          <w:lang w:bidi="th-TH"/>
        </w:rPr>
        <w:t>วัดมูลค่าด้วยราคาทุนหักค่าเผื่อการด้อยค่า</w:t>
      </w:r>
      <w:r w:rsidR="004C06FD" w:rsidRPr="002A0037">
        <w:rPr>
          <w:rFonts w:ascii="Angsana New" w:hAnsi="Angsana New"/>
          <w:sz w:val="30"/>
          <w:szCs w:val="30"/>
        </w:rPr>
        <w:t xml:space="preserve"> </w:t>
      </w:r>
      <w:r w:rsidR="004C06FD" w:rsidRPr="002A0037">
        <w:rPr>
          <w:rFonts w:ascii="Angsana New" w:hAnsi="Angsana New"/>
          <w:sz w:val="30"/>
          <w:szCs w:val="30"/>
        </w:rPr>
        <w:br/>
      </w:r>
      <w:r w:rsidR="00751BDE" w:rsidRPr="002A0037">
        <w:rPr>
          <w:rFonts w:ascii="Angsana New" w:hAnsi="Angsana New"/>
          <w:sz w:val="30"/>
          <w:szCs w:val="30"/>
          <w:cs/>
          <w:lang w:bidi="th-TH"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กรณีที่บริษัทจำหน่ายเงินลงทุนบางส่วน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ต้นทุนเงินลงทุนคำนวณโดยวิธีถัวเฉลี่ยถ่วงน้ำหนัก</w:t>
      </w:r>
      <w:r w:rsidR="004B08F6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กำไร</w:t>
      </w:r>
      <w:r w:rsidR="00AB3547" w:rsidRPr="002A0037">
        <w:rPr>
          <w:rFonts w:ascii="Angsana New" w:hAnsi="Angsana New" w:hint="cs"/>
          <w:sz w:val="30"/>
          <w:szCs w:val="30"/>
          <w:cs/>
          <w:lang w:bidi="th-TH"/>
        </w:rPr>
        <w:t>หรือ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ขาดทุนจาก</w:t>
      </w:r>
      <w:r w:rsidRPr="002A0037">
        <w:rPr>
          <w:rFonts w:ascii="Angsana New" w:hAnsi="Angsana New" w:hint="cs"/>
          <w:sz w:val="30"/>
          <w:szCs w:val="30"/>
          <w:cs/>
          <w:lang w:bidi="th-TH"/>
        </w:rPr>
        <w:t>การ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ขายเงินลงทุนบันทึกในกำไรหรือขาดทุน</w:t>
      </w:r>
    </w:p>
    <w:p w14:paraId="688BD6BB" w14:textId="0D06B772" w:rsidR="00AB3547" w:rsidRPr="002A0037" w:rsidRDefault="00AB3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bidi="ar-SA"/>
        </w:rPr>
      </w:pPr>
    </w:p>
    <w:p w14:paraId="627D1E70" w14:textId="1D25939F" w:rsidR="00E64F07" w:rsidRPr="002A003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003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AF7C58" w:rsidRPr="002A003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</w:t>
      </w:r>
      <w:r w:rsidRPr="002A003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2A003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เงินตราต่างประเทศ</w:t>
      </w:r>
    </w:p>
    <w:p w14:paraId="7505A7FE" w14:textId="77777777" w:rsidR="00E64F07" w:rsidRPr="002A0037" w:rsidRDefault="00E64F07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13254CFD" w14:textId="088E56FD" w:rsidR="00E64F07" w:rsidRPr="002A0037" w:rsidRDefault="00E64F07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รายการบัญชีที่เป็น</w:t>
      </w:r>
      <w:r w:rsidR="00723808" w:rsidRPr="002A0037">
        <w:rPr>
          <w:rFonts w:ascii="Angsana New" w:hAnsi="Angsana New"/>
          <w:sz w:val="30"/>
          <w:szCs w:val="30"/>
          <w:cs/>
          <w:lang w:bidi="th-TH"/>
        </w:rPr>
        <w:t>เงินตราต่างประเทศ</w:t>
      </w:r>
      <w:r w:rsidR="00085FC3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="00FB0956" w:rsidRPr="002A0037">
        <w:rPr>
          <w:rFonts w:ascii="Angsana New" w:hAnsi="Angsana New"/>
          <w:sz w:val="30"/>
          <w:szCs w:val="30"/>
          <w:cs/>
          <w:lang w:bidi="th-TH"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FB0956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="00723808" w:rsidRPr="002A0037">
        <w:rPr>
          <w:rFonts w:ascii="Angsana New" w:hAnsi="Angsana New"/>
          <w:sz w:val="30"/>
          <w:szCs w:val="30"/>
          <w:cs/>
          <w:lang w:bidi="th-TH"/>
        </w:rPr>
        <w:t>แปลงค่าเป็นสก</w:t>
      </w:r>
      <w:r w:rsidR="00D9094F" w:rsidRPr="002A0037">
        <w:rPr>
          <w:rFonts w:ascii="Angsana New" w:hAnsi="Angsana New"/>
          <w:sz w:val="30"/>
          <w:szCs w:val="30"/>
          <w:cs/>
          <w:lang w:bidi="th-TH"/>
        </w:rPr>
        <w:t>ุลเงินที่ใช้ในการดำเนินงาน</w:t>
      </w:r>
      <w:r w:rsidR="001B4751" w:rsidRPr="002A0037">
        <w:rPr>
          <w:rFonts w:ascii="Angsana New" w:hAnsi="Angsana New"/>
          <w:sz w:val="30"/>
          <w:szCs w:val="30"/>
          <w:cs/>
          <w:lang w:bidi="th-TH"/>
        </w:rPr>
        <w:t>ของแต่ละบริษัทในกลุ่มบริษัท</w:t>
      </w:r>
      <w:r w:rsidR="009A45EB"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โดยใช้อัตราแลกเปลี่ยน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ณ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วันที่เกิดรายการ</w:t>
      </w:r>
      <w:r w:rsidR="00FB0956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="00FB0956" w:rsidRPr="002A0037">
        <w:rPr>
          <w:rFonts w:ascii="Angsana New" w:hAnsi="Angsana New" w:hint="cs"/>
          <w:sz w:val="30"/>
          <w:szCs w:val="30"/>
          <w:cs/>
          <w:lang w:bidi="th-TH"/>
        </w:rPr>
        <w:t>สำหรับ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สินทรัพย์และหนี้สินที่เป็นตัวเงินและเป็นเงินตราต่างประเทศ</w:t>
      </w:r>
      <w:r w:rsidR="00FB0956" w:rsidRPr="002A0037">
        <w:rPr>
          <w:rFonts w:ascii="Angsana New" w:hAnsi="Angsana New"/>
          <w:sz w:val="30"/>
          <w:szCs w:val="30"/>
          <w:cs/>
          <w:lang w:bidi="th-TH"/>
        </w:rPr>
        <w:t>แปลงค่าโดยใช้อัตราแลกเปลี่ยน</w:t>
      </w:r>
      <w:r w:rsidR="00FB0956" w:rsidRPr="002A0037">
        <w:rPr>
          <w:rFonts w:ascii="Angsana New" w:hAnsi="Angsana New"/>
          <w:sz w:val="30"/>
          <w:szCs w:val="30"/>
          <w:cs/>
        </w:rPr>
        <w:t xml:space="preserve"> </w:t>
      </w:r>
      <w:r w:rsidR="00FB0956" w:rsidRPr="002A0037">
        <w:rPr>
          <w:rFonts w:ascii="Angsana New" w:hAnsi="Angsana New"/>
          <w:sz w:val="30"/>
          <w:szCs w:val="30"/>
          <w:cs/>
          <w:lang w:bidi="th-TH"/>
        </w:rPr>
        <w:t>ณ</w:t>
      </w:r>
      <w:r w:rsidR="00FB0956" w:rsidRPr="002A0037">
        <w:rPr>
          <w:rFonts w:ascii="Angsana New" w:hAnsi="Angsana New"/>
          <w:sz w:val="30"/>
          <w:szCs w:val="30"/>
          <w:cs/>
        </w:rPr>
        <w:t xml:space="preserve"> </w:t>
      </w:r>
      <w:r w:rsidR="00FB0956" w:rsidRPr="002A0037">
        <w:rPr>
          <w:rFonts w:ascii="Angsana New" w:hAnsi="Angsana New"/>
          <w:sz w:val="30"/>
          <w:szCs w:val="30"/>
          <w:cs/>
          <w:lang w:bidi="th-TH"/>
        </w:rPr>
        <w:t>วันที่รายงาน</w:t>
      </w:r>
    </w:p>
    <w:p w14:paraId="19074D3F" w14:textId="77777777" w:rsidR="000218F2" w:rsidRPr="002A0037" w:rsidRDefault="000218F2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52BEB844" w14:textId="72412FEE" w:rsidR="001B4751" w:rsidRPr="002A0037" w:rsidRDefault="001B4751" w:rsidP="00B03F32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  <w:r w:rsidRPr="002A0037">
        <w:rPr>
          <w:rFonts w:ascii="Angsana New" w:hAnsi="Angsana New"/>
          <w:color w:val="000000"/>
          <w:sz w:val="30"/>
          <w:szCs w:val="30"/>
          <w:cs/>
          <w:lang w:bidi="th-TH"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9AFEE4D" w14:textId="399E0231" w:rsidR="00BD754F" w:rsidRPr="002A0037" w:rsidRDefault="00BD7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</w:rPr>
        <w:br w:type="page"/>
      </w:r>
    </w:p>
    <w:p w14:paraId="6D560BDD" w14:textId="77777777" w:rsidR="000218F2" w:rsidRPr="002A0037" w:rsidRDefault="009A45EB" w:rsidP="00BC34B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037">
        <w:rPr>
          <w:rFonts w:ascii="Angsana New" w:hAnsi="Angsana New"/>
          <w:i/>
          <w:iCs/>
          <w:sz w:val="30"/>
          <w:szCs w:val="30"/>
          <w:cs/>
        </w:rPr>
        <w:lastRenderedPageBreak/>
        <w:t>หน่วยงาน</w:t>
      </w:r>
      <w:r w:rsidR="000218F2" w:rsidRPr="002A0037">
        <w:rPr>
          <w:rFonts w:ascii="Angsana New" w:hAnsi="Angsana New"/>
          <w:i/>
          <w:iCs/>
          <w:sz w:val="30"/>
          <w:szCs w:val="30"/>
          <w:cs/>
        </w:rPr>
        <w:t>ในต่างประเทศ</w:t>
      </w:r>
    </w:p>
    <w:p w14:paraId="61FA5018" w14:textId="38D53BB3" w:rsidR="000218F2" w:rsidRPr="002A0037" w:rsidRDefault="000218F2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สินทรัพย์และหนี้สินของ</w:t>
      </w:r>
      <w:r w:rsidR="009A45EB" w:rsidRPr="002A0037">
        <w:rPr>
          <w:rFonts w:ascii="Angsana New" w:hAnsi="Angsana New"/>
          <w:sz w:val="30"/>
          <w:szCs w:val="30"/>
          <w:cs/>
          <w:lang w:bidi="th-TH"/>
        </w:rPr>
        <w:t>หน่วยงาน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ในต่างประเทศแปลงค่าเป็นเงินบาทโดยใช้อัตราแลกเปลี่ยน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ณ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วันที่รายงาน</w:t>
      </w:r>
      <w:r w:rsidR="00751BDE" w:rsidRPr="002A0037">
        <w:rPr>
          <w:rFonts w:ascii="Angsana New" w:hAnsi="Angsana New"/>
          <w:sz w:val="30"/>
          <w:szCs w:val="30"/>
        </w:rPr>
        <w:t xml:space="preserve"> </w:t>
      </w:r>
      <w:r w:rsidR="00751BDE" w:rsidRPr="002A0037">
        <w:rPr>
          <w:rFonts w:ascii="Angsana New" w:hAnsi="Angsana New"/>
          <w:sz w:val="30"/>
          <w:szCs w:val="30"/>
          <w:cs/>
          <w:lang w:bidi="th-TH"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71EF17A3" w14:textId="77777777" w:rsidR="000218F2" w:rsidRPr="002A0037" w:rsidRDefault="000218F2" w:rsidP="00A6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14:paraId="7C6ACF02" w14:textId="0DFA4FB9" w:rsidR="00101BB3" w:rsidRPr="002A0037" w:rsidRDefault="000218F2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ผลต่างจากอัตราแลกเปลี่ยนที่เกิดจากการแปลงค่า</w:t>
      </w:r>
      <w:r w:rsidR="00751BDE" w:rsidRPr="002A0037">
        <w:rPr>
          <w:rFonts w:ascii="Angsana New" w:hAnsi="Angsana New"/>
          <w:sz w:val="30"/>
          <w:szCs w:val="30"/>
        </w:rPr>
        <w:t xml:space="preserve"> </w:t>
      </w:r>
      <w:r w:rsidR="00751BDE" w:rsidRPr="002A0037">
        <w:rPr>
          <w:rFonts w:ascii="Angsana New" w:hAnsi="Angsana New" w:hint="cs"/>
          <w:sz w:val="30"/>
          <w:szCs w:val="30"/>
          <w:cs/>
          <w:lang w:bidi="th-TH"/>
        </w:rPr>
        <w:t>จะรับรู้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ใน</w:t>
      </w:r>
      <w:r w:rsidR="006B00DA" w:rsidRPr="002A0037">
        <w:rPr>
          <w:rFonts w:ascii="Angsana New" w:hAnsi="Angsana New"/>
          <w:sz w:val="30"/>
          <w:szCs w:val="30"/>
          <w:cs/>
          <w:lang w:bidi="th-TH"/>
        </w:rPr>
        <w:t>กำไรขาดทุนเบ็ดเสร็จอื่น</w:t>
      </w:r>
      <w:r w:rsidR="006B00DA" w:rsidRPr="002A0037">
        <w:rPr>
          <w:rFonts w:ascii="Angsana New" w:hAnsi="Angsana New"/>
          <w:sz w:val="30"/>
          <w:szCs w:val="30"/>
          <w:cs/>
        </w:rPr>
        <w:t xml:space="preserve"> </w:t>
      </w:r>
      <w:r w:rsidR="006B00DA" w:rsidRPr="002A0037">
        <w:rPr>
          <w:rFonts w:ascii="Angsana New" w:hAnsi="Angsana New"/>
          <w:sz w:val="30"/>
          <w:szCs w:val="30"/>
          <w:cs/>
          <w:lang w:bidi="th-TH"/>
        </w:rPr>
        <w:t>และแสดงเป็น</w:t>
      </w:r>
      <w:r w:rsidR="00751BDE" w:rsidRPr="002A0037">
        <w:rPr>
          <w:rFonts w:ascii="Angsana New" w:hAnsi="Angsana New"/>
          <w:sz w:val="30"/>
          <w:szCs w:val="30"/>
          <w:cs/>
          <w:lang w:bidi="th-TH"/>
        </w:rPr>
        <w:t>สำรองการแปลงค่างบการเงิน</w:t>
      </w:r>
      <w:r w:rsidR="006B00DA" w:rsidRPr="002A0037">
        <w:rPr>
          <w:rFonts w:ascii="Angsana New" w:hAnsi="Angsana New"/>
          <w:sz w:val="30"/>
          <w:szCs w:val="30"/>
          <w:cs/>
          <w:lang w:bidi="th-TH"/>
        </w:rPr>
        <w:t>ในส่วนของผู้ถือหุ้น</w:t>
      </w:r>
      <w:r w:rsidR="006B00DA" w:rsidRPr="002A0037">
        <w:rPr>
          <w:rFonts w:ascii="Angsana New" w:hAnsi="Angsana New"/>
          <w:sz w:val="30"/>
          <w:szCs w:val="30"/>
          <w:cs/>
        </w:rPr>
        <w:t xml:space="preserve"> </w:t>
      </w:r>
      <w:r w:rsidR="006B00DA" w:rsidRPr="002A0037">
        <w:rPr>
          <w:rFonts w:ascii="Angsana New" w:hAnsi="Angsana New"/>
          <w:sz w:val="30"/>
          <w:szCs w:val="30"/>
          <w:cs/>
          <w:lang w:bidi="th-TH"/>
        </w:rPr>
        <w:t>จนกว่ามีการจำหน่ายเงินลงทุนนั้นออกไป</w:t>
      </w:r>
    </w:p>
    <w:p w14:paraId="56D12274" w14:textId="77777777" w:rsidR="00CA48C3" w:rsidRPr="002A0037" w:rsidRDefault="00CA48C3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AF2E35" w14:textId="68FAFFB7" w:rsidR="000218F2" w:rsidRPr="002A0037" w:rsidRDefault="00101BB3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A35A97" w:rsidRPr="002A003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ความมีอิทธิพลอย่างมีสาระสำคัญ</w:t>
      </w:r>
      <w:r w:rsidR="008B41E1"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หรือการควบคุมร่วมกัน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="008B41E1"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ผลสะสมต้องถูกปันสัดส่วนให้กับส่วนของผู้ถือหุ้นที่ไม่มีอำนาจควบคุม</w:t>
      </w:r>
    </w:p>
    <w:p w14:paraId="457AF810" w14:textId="0030F370" w:rsidR="00B23DEC" w:rsidRPr="002A0037" w:rsidRDefault="00B2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bidi="ar-SA"/>
        </w:rPr>
      </w:pPr>
    </w:p>
    <w:p w14:paraId="758C994B" w14:textId="353B8F3A" w:rsidR="006B00DA" w:rsidRPr="002A0037" w:rsidRDefault="006B00DA" w:rsidP="009551FC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รายการที่เป็นตัวเงินที่เป็นลูกหนี้หรือเจ้าหนี้กับหน่วยงานในต่างประเทศ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และรับรู้ในกำไรขาดทุนเบ็ดเสร็จอื่น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และแสดงเป็น</w:t>
      </w:r>
      <w:r w:rsidR="00A02497" w:rsidRPr="002A0037">
        <w:rPr>
          <w:rFonts w:ascii="Angsana New" w:hAnsi="Angsana New"/>
          <w:sz w:val="30"/>
          <w:szCs w:val="30"/>
          <w:cs/>
          <w:lang w:bidi="th-TH"/>
        </w:rPr>
        <w:t>สำรองการแปลงค่างบการเงิน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ในส่วนของผู้ถือหุ้น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จนกว่ามีการจำหน่ายเงินลงทุนนั้นออกไป</w:t>
      </w:r>
    </w:p>
    <w:p w14:paraId="4D3D36DF" w14:textId="77777777" w:rsidR="00A35A97" w:rsidRPr="002A0037" w:rsidRDefault="00A35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8343B7A" w14:textId="61B61967" w:rsidR="00E64F07" w:rsidRPr="002A0037" w:rsidRDefault="007C2DF5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lang w:val="th-TH"/>
        </w:rPr>
      </w:pPr>
      <w:r w:rsidRPr="002A0037">
        <w:rPr>
          <w:rFonts w:ascii="Angsana New" w:hAnsi="Angsana New"/>
          <w:b/>
          <w:bCs/>
          <w:cs/>
          <w:lang w:val="th-TH"/>
        </w:rPr>
        <w:t>(</w:t>
      </w:r>
      <w:r w:rsidR="00AF7C58" w:rsidRPr="002A0037">
        <w:rPr>
          <w:rFonts w:ascii="Angsana New" w:hAnsi="Angsana New" w:hint="cs"/>
          <w:b/>
          <w:bCs/>
          <w:cs/>
          <w:lang w:val="th-TH"/>
        </w:rPr>
        <w:t>ง</w:t>
      </w:r>
      <w:r w:rsidR="00E64F07" w:rsidRPr="002A0037">
        <w:rPr>
          <w:rFonts w:ascii="Angsana New" w:hAnsi="Angsana New"/>
          <w:b/>
          <w:bCs/>
          <w:cs/>
          <w:lang w:val="th-TH"/>
        </w:rPr>
        <w:t>)</w:t>
      </w:r>
      <w:r w:rsidR="00E64F07" w:rsidRPr="002A0037">
        <w:rPr>
          <w:rFonts w:ascii="Angsana New" w:hAnsi="Angsana New"/>
          <w:b/>
          <w:bCs/>
          <w:cs/>
          <w:lang w:val="th-TH"/>
        </w:rPr>
        <w:tab/>
      </w:r>
      <w:r w:rsidR="00AF7C58" w:rsidRPr="002A0037">
        <w:rPr>
          <w:rFonts w:ascii="Angsana New" w:hAnsi="Angsana New"/>
          <w:b/>
          <w:bCs/>
          <w:cs/>
          <w:lang w:val="th-TH"/>
        </w:rPr>
        <w:t>เครื่องมือทางการเงิน</w:t>
      </w:r>
    </w:p>
    <w:p w14:paraId="1D623B74" w14:textId="77777777" w:rsidR="00AF7C58" w:rsidRPr="002A0037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C8F8D02" w14:textId="44EFD746" w:rsidR="00AF7C58" w:rsidRPr="002A0037" w:rsidRDefault="00AF7C58" w:rsidP="00C942C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003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A003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2A0037">
        <w:rPr>
          <w:rFonts w:asciiTheme="majorBidi" w:eastAsia="EucrosiaUPCBold" w:hAnsiTheme="majorBidi" w:cstheme="majorBidi"/>
          <w:i/>
          <w:iCs/>
          <w:sz w:val="30"/>
          <w:szCs w:val="30"/>
        </w:rPr>
        <w:t>.1)</w:t>
      </w:r>
      <w:r w:rsidR="00C942C2" w:rsidRPr="002A003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2A003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0A216497" w14:textId="18174D22" w:rsidR="00AF7C58" w:rsidRPr="002A0037" w:rsidRDefault="00AF7C58" w:rsidP="00C942C2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bookmarkStart w:id="2" w:name="_Hlk65750396"/>
      <w:r w:rsidRPr="002A0037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สินทรัพย์ทางการเงินและหนี้สินทางการเงิน</w:t>
      </w:r>
      <w:r w:rsidRPr="002A0037">
        <w:rPr>
          <w:rFonts w:ascii="Angsana New" w:hAnsi="Angsana New"/>
          <w:sz w:val="30"/>
          <w:szCs w:val="30"/>
          <w:cs/>
        </w:rPr>
        <w:t xml:space="preserve"> (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นอกเหนือจากลูกหนี้การค้า</w:t>
      </w:r>
      <w:r w:rsidRPr="002A0037">
        <w:rPr>
          <w:rFonts w:ascii="Angsana New" w:hAnsi="Angsana New"/>
          <w:sz w:val="30"/>
          <w:szCs w:val="30"/>
          <w:cs/>
        </w:rPr>
        <w:t xml:space="preserve"> (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ดูหมายเหตุข้อ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="00AA0177" w:rsidRPr="002A0037">
        <w:rPr>
          <w:rFonts w:ascii="Angsana New" w:hAnsi="Angsana New"/>
          <w:sz w:val="30"/>
          <w:szCs w:val="30"/>
        </w:rPr>
        <w:t>3</w:t>
      </w:r>
      <w:r w:rsidRPr="002A0037">
        <w:rPr>
          <w:rFonts w:ascii="Angsana New" w:hAnsi="Angsana New"/>
          <w:sz w:val="30"/>
          <w:szCs w:val="30"/>
          <w:cs/>
        </w:rPr>
        <w:t xml:space="preserve"> (</w:t>
      </w:r>
      <w:r w:rsidR="004B08F6" w:rsidRPr="002A0037">
        <w:rPr>
          <w:rFonts w:ascii="Angsana New" w:hAnsi="Angsana New" w:hint="cs"/>
          <w:sz w:val="30"/>
          <w:szCs w:val="30"/>
          <w:cs/>
          <w:lang w:bidi="th-TH"/>
        </w:rPr>
        <w:t>ฉ</w:t>
      </w:r>
      <w:r w:rsidRPr="002A0037">
        <w:rPr>
          <w:rFonts w:ascii="Angsana New" w:hAnsi="Angsana New"/>
          <w:sz w:val="30"/>
          <w:szCs w:val="30"/>
          <w:cs/>
        </w:rPr>
        <w:t>))</w:t>
      </w:r>
      <w:r w:rsidR="005B46CC" w:rsidRPr="002A0037">
        <w:rPr>
          <w:rFonts w:ascii="Angsana New" w:hAnsi="Angsana New" w:hint="cs"/>
          <w:sz w:val="30"/>
          <w:szCs w:val="30"/>
          <w:cs/>
          <w:lang w:bidi="th-TH"/>
        </w:rPr>
        <w:t>)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จะวัดมูลค่าเมื่อเริ่มแรกและภายหลังด้วยมูลค่ายุติธรรม</w:t>
      </w:r>
      <w:bookmarkEnd w:id="2"/>
      <w:r w:rsidRPr="002A0037">
        <w:rPr>
          <w:rFonts w:ascii="Angsana New" w:hAnsi="Angsana New"/>
          <w:sz w:val="30"/>
          <w:szCs w:val="30"/>
          <w:cs/>
          <w:lang w:bidi="th-TH"/>
        </w:rPr>
        <w:t>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3E1CA6AF" w14:textId="52A9CB7E" w:rsidR="00BD754F" w:rsidRPr="002A0037" w:rsidRDefault="00BD7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</w:rPr>
        <w:br w:type="page"/>
      </w:r>
    </w:p>
    <w:p w14:paraId="6C335965" w14:textId="01EBE255" w:rsidR="00AF7C58" w:rsidRPr="002A0037" w:rsidRDefault="00AF7C58" w:rsidP="0073465D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lastRenderedPageBreak/>
        <w:t>ณ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วันที่รับรู้รายการเมื่อเริ่มแรก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สินทรัพย์ทางการเงินจะถูกจัดประเภทรายการตามการวัดมูลค่า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ได้แก่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การวัดมูลค่าด้วยราคาทุนตัดจำหน่าย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มูลค่ายุติธรรมผ่านกำไรขาดทุนเบ็ดเสร็จอื่น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หรือมูลค่ายุติธรรมผ่านกำไรหรือขาดทุน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73465D" w:rsidRPr="002A0037">
        <w:rPr>
          <w:rFonts w:ascii="Angsana New" w:hAnsi="Angsana New"/>
          <w:sz w:val="30"/>
          <w:szCs w:val="30"/>
          <w:cs/>
        </w:rPr>
        <w:br/>
      </w:r>
      <w:r w:rsidRPr="002A0037">
        <w:rPr>
          <w:rFonts w:ascii="Angsana New" w:hAnsi="Angsana New"/>
          <w:sz w:val="30"/>
          <w:szCs w:val="30"/>
          <w:cs/>
          <w:lang w:bidi="th-TH"/>
        </w:rPr>
        <w:t>กลุ่มบริษัทมีการเปลี่ยนแปลงโมเดลธุรกิจในการบริหารสินทรัพย์ทางการเงิน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ในกรณีดังกล่าวสินทรัพย์</w:t>
      </w:r>
      <w:r w:rsidR="0073465D" w:rsidRPr="002A0037">
        <w:rPr>
          <w:rFonts w:ascii="Angsana New" w:hAnsi="Angsana New"/>
          <w:sz w:val="30"/>
          <w:szCs w:val="30"/>
          <w:cs/>
        </w:rPr>
        <w:br/>
      </w:r>
      <w:r w:rsidRPr="002A0037">
        <w:rPr>
          <w:rFonts w:ascii="Angsana New" w:hAnsi="Angsana New"/>
          <w:sz w:val="30"/>
          <w:szCs w:val="30"/>
          <w:cs/>
          <w:lang w:bidi="th-TH"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08F95F05" w14:textId="77777777" w:rsidR="00AF7C58" w:rsidRPr="002A0037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1BF08DF" w14:textId="103E7031" w:rsidR="00AF7C58" w:rsidRPr="002A0037" w:rsidRDefault="00AF7C58" w:rsidP="0073465D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ณ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วันที่รับรู้รายการเมื่อเริ่มแรก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ดอกเบี้ยจ่าย</w:t>
      </w:r>
      <w:r w:rsidR="00B401FA" w:rsidRPr="002A0037">
        <w:rPr>
          <w:rFonts w:ascii="Angsana New" w:hAnsi="Angsana New"/>
          <w:sz w:val="30"/>
          <w:szCs w:val="30"/>
        </w:rPr>
        <w:t xml:space="preserve"> </w:t>
      </w:r>
      <w:r w:rsidR="00B401FA" w:rsidRPr="002A0037">
        <w:rPr>
          <w:rFonts w:ascii="Angsana New" w:hAnsi="Angsana New"/>
          <w:sz w:val="30"/>
          <w:szCs w:val="30"/>
          <w:cs/>
          <w:lang w:bidi="th-TH"/>
        </w:rPr>
        <w:t>กำไรและขาดทุนจากอัตราแลกเปลี่ยน และกำไรหรือขาดทุนที่เกิดจากการตัดรายการออกจากบัญชี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รับรู้ในกำไรหรือขาดทุน</w:t>
      </w:r>
    </w:p>
    <w:p w14:paraId="78C44CD8" w14:textId="32D8DF0C" w:rsidR="00AF7C58" w:rsidRPr="002A0037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6ED7548B" w14:textId="77777777" w:rsidR="00291A91" w:rsidRPr="002A0037" w:rsidRDefault="00291A91" w:rsidP="00291A91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ราคาทุนตัดจำหน่ายลดลงด้วยผลขาดทุนด้านเครดิตที่คาดว่าจะเกิดขึ้น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รายได้ดอกเบี้ย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กำไรและขาดทุนจากอัตราแลกเปลี่ยน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ผลขาดทุนด้านเครดิตที่คาดว่าจะเกิดขึ้น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55D35D31" w14:textId="77777777" w:rsidR="00291A91" w:rsidRPr="002A0037" w:rsidRDefault="00291A91" w:rsidP="00291A91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4F18CBA" w14:textId="76E2688D" w:rsidR="00291A91" w:rsidRPr="002A0037" w:rsidRDefault="00291A91" w:rsidP="00291A91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6D04DE76" w14:textId="78590641" w:rsidR="00291A91" w:rsidRPr="002A0037" w:rsidRDefault="00291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bidi="ar-SA"/>
        </w:rPr>
      </w:pPr>
    </w:p>
    <w:p w14:paraId="6BF9B2CC" w14:textId="712B9A16" w:rsidR="00291A91" w:rsidRPr="002A0037" w:rsidRDefault="00291A91" w:rsidP="00291A91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</w:t>
      </w:r>
      <w:r w:rsidR="00B07EB7" w:rsidRPr="002A0037">
        <w:rPr>
          <w:rFonts w:ascii="Angsana New" w:hAnsi="Angsana New"/>
          <w:sz w:val="30"/>
          <w:szCs w:val="30"/>
          <w:cs/>
          <w:lang w:bidi="th-TH"/>
        </w:rPr>
        <w:br/>
      </w:r>
      <w:r w:rsidRPr="002A0037">
        <w:rPr>
          <w:rFonts w:ascii="Angsana New" w:hAnsi="Angsana New"/>
          <w:spacing w:val="-4"/>
          <w:sz w:val="30"/>
          <w:szCs w:val="30"/>
          <w:cs/>
          <w:lang w:bidi="th-TH"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และจะไม่ถูกจัดประเภทรายการใหม่ไปยังกำไรหรือขาดทุน</w:t>
      </w:r>
    </w:p>
    <w:p w14:paraId="27C91BE6" w14:textId="77777777" w:rsidR="00AF7C58" w:rsidRPr="002A0037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9401059" w14:textId="26B59569" w:rsidR="00AF7C58" w:rsidRPr="002A0037" w:rsidRDefault="00AF7C58" w:rsidP="004860A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003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A003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2A0037">
        <w:rPr>
          <w:rFonts w:asciiTheme="majorBidi" w:eastAsia="EucrosiaUPCBold" w:hAnsiTheme="majorBidi" w:cstheme="majorBidi"/>
          <w:i/>
          <w:iCs/>
          <w:sz w:val="30"/>
          <w:szCs w:val="30"/>
        </w:rPr>
        <w:t>.2)</w:t>
      </w:r>
      <w:r w:rsidR="004860AC" w:rsidRPr="002A003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2A003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9C01410" w14:textId="4D9FCA77" w:rsidR="00AF7C58" w:rsidRPr="002A0037" w:rsidRDefault="00AF7C58" w:rsidP="004860AC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474293" w:rsidRPr="002A0037">
        <w:rPr>
          <w:rFonts w:ascii="Angsana New" w:hAnsi="Angsana New"/>
          <w:sz w:val="30"/>
          <w:szCs w:val="30"/>
          <w:cs/>
        </w:rPr>
        <w:br/>
      </w:r>
      <w:r w:rsidRPr="002A0037">
        <w:rPr>
          <w:rFonts w:ascii="Angsana New" w:hAnsi="Angsana New"/>
          <w:sz w:val="30"/>
          <w:szCs w:val="30"/>
          <w:cs/>
          <w:lang w:bidi="th-TH"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8916D53" w14:textId="06272514" w:rsidR="00AF7C58" w:rsidRPr="002A0037" w:rsidRDefault="00AF7C58" w:rsidP="004860AC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lastRenderedPageBreak/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ยกเลิก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หรือหมดอายุ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2A0037">
        <w:rPr>
          <w:rFonts w:ascii="Angsana New" w:hAnsi="Angsana New"/>
          <w:sz w:val="30"/>
          <w:szCs w:val="30"/>
        </w:rPr>
        <w:t xml:space="preserve"> 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เงินสดจากการเปลี่ยนแปลงหนี้สินมีความแตกต่างอย่างมีนัยสำคัญ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C189B3A" w14:textId="77777777" w:rsidR="00F840EE" w:rsidRPr="002A0037" w:rsidRDefault="00F840EE" w:rsidP="004860AC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031BAB32" w14:textId="710F1EAC" w:rsidR="00AF7C58" w:rsidRPr="002A0037" w:rsidRDefault="00AF7C58" w:rsidP="004860AC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รับรู้ในกำไรหรือขาดทุน</w:t>
      </w:r>
    </w:p>
    <w:p w14:paraId="57833D15" w14:textId="77777777" w:rsidR="00AF7C58" w:rsidRPr="002A0037" w:rsidRDefault="00AF7C5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6A54AA0" w14:textId="029442B8" w:rsidR="00AF7C58" w:rsidRPr="002A0037" w:rsidRDefault="00AF7C58" w:rsidP="00474293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pacing w:val="-2"/>
          <w:sz w:val="30"/>
          <w:szCs w:val="30"/>
          <w:cs/>
          <w:lang w:bidi="th-TH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หรือตั้งใจที่จะรับสินทรัพย์และชำระหนี้สินพร้อมกัน</w:t>
      </w:r>
    </w:p>
    <w:p w14:paraId="0CD043D8" w14:textId="77777777" w:rsidR="00CA48C3" w:rsidRPr="002A0037" w:rsidRDefault="00CA48C3" w:rsidP="00474293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8B1C8DC" w14:textId="3C5B969C" w:rsidR="007D196B" w:rsidRPr="002A0037" w:rsidRDefault="007D196B" w:rsidP="0061123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A0037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A003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2A0037">
        <w:rPr>
          <w:rFonts w:asciiTheme="majorBidi" w:eastAsia="EucrosiaUPCBold" w:hAnsiTheme="majorBidi" w:cstheme="majorBidi"/>
          <w:i/>
          <w:iCs/>
          <w:sz w:val="30"/>
          <w:szCs w:val="30"/>
        </w:rPr>
        <w:t>.3)</w:t>
      </w:r>
      <w:r w:rsidRPr="002A003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2A0037">
        <w:rPr>
          <w:rFonts w:asciiTheme="majorBidi" w:eastAsia="EucrosiaUPCBold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206C278" w14:textId="237338A9" w:rsidR="007D196B" w:rsidRPr="002A0037" w:rsidRDefault="007D196B" w:rsidP="0061123A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242B50" w:rsidRPr="002A0037">
        <w:rPr>
          <w:rFonts w:ascii="Angsana New" w:hAnsi="Angsana New" w:hint="cs"/>
          <w:sz w:val="30"/>
          <w:szCs w:val="30"/>
          <w:cs/>
          <w:lang w:bidi="th-TH"/>
        </w:rPr>
        <w:t>และ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385F5401" w14:textId="77777777" w:rsidR="007D196B" w:rsidRPr="002A0037" w:rsidRDefault="007D196B" w:rsidP="007D196B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C267F1C" w14:textId="12925E36" w:rsidR="007D196B" w:rsidRPr="002A0037" w:rsidRDefault="007D196B" w:rsidP="0061123A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กลุ่มบริษัทรับรู้ผล</w:t>
      </w:r>
      <w:r w:rsidRPr="002A0037">
        <w:rPr>
          <w:rFonts w:ascii="Angsana New" w:hAnsi="Angsana New" w:hint="cs"/>
          <w:sz w:val="30"/>
          <w:szCs w:val="30"/>
          <w:cs/>
          <w:lang w:bidi="th-TH"/>
        </w:rPr>
        <w:t>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</w:rPr>
        <w:t xml:space="preserve">12 </w:t>
      </w:r>
      <w:r w:rsidRPr="002A0037">
        <w:rPr>
          <w:rFonts w:ascii="Angsana New" w:hAnsi="Angsana New" w:hint="cs"/>
          <w:sz w:val="30"/>
          <w:szCs w:val="30"/>
          <w:cs/>
          <w:lang w:bidi="th-TH"/>
        </w:rPr>
        <w:t>เดือนข้างหน้า</w:t>
      </w:r>
      <w:r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Pr="002A0037">
        <w:rPr>
          <w:rFonts w:ascii="Angsana New" w:hAnsi="Angsana New" w:hint="cs"/>
          <w:sz w:val="30"/>
          <w:szCs w:val="30"/>
          <w:cs/>
          <w:lang w:bidi="th-TH"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สินทรัพย์ทางการเงินที่มีการด้อยค่าด้านเครดิต</w:t>
      </w:r>
      <w:r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Pr="002A0037">
        <w:rPr>
          <w:rFonts w:ascii="Angsana New" w:hAnsi="Angsana New" w:hint="cs"/>
          <w:sz w:val="30"/>
          <w:szCs w:val="30"/>
          <w:cs/>
          <w:lang w:bidi="th-TH"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4350002" w14:textId="77777777" w:rsidR="00AA0177" w:rsidRPr="002A0037" w:rsidRDefault="00AA0177" w:rsidP="0061123A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5BC49D23" w14:textId="77777777" w:rsidR="007D196B" w:rsidRPr="002A0037" w:rsidRDefault="007D196B" w:rsidP="0061123A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2A0037">
        <w:rPr>
          <w:rFonts w:ascii="Angsana New" w:hAnsi="Angsana New" w:hint="eastAsia"/>
          <w:sz w:val="30"/>
          <w:szCs w:val="30"/>
          <w:cs/>
          <w:lang w:bidi="th-TH"/>
        </w:rPr>
        <w:t>โดยพิจารณาถึงการคาดการณ์ในอนาคตประกอบกับประสบการณ์ในอดีต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 w:hint="cs"/>
          <w:sz w:val="30"/>
          <w:szCs w:val="30"/>
          <w:cs/>
          <w:lang w:bidi="th-TH"/>
        </w:rPr>
        <w:t>ซึ่ง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คำนวณโดยใช้มูลค่าปัจจุบันของจำนวนเงินที่</w:t>
      </w:r>
      <w:r w:rsidRPr="002A0037">
        <w:rPr>
          <w:rFonts w:ascii="Angsana New" w:hAnsi="Angsana New" w:hint="cs"/>
          <w:sz w:val="30"/>
          <w:szCs w:val="30"/>
          <w:cs/>
          <w:lang w:bidi="th-TH"/>
        </w:rPr>
        <w:t>คาดว่าจะ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ไม่ได้รับคิดลดด้วยอัตราดอกเบี้ยที่แท้จริงของสินทรัพย์ทางการเงิน</w:t>
      </w:r>
      <w:r w:rsidRPr="002A003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0CD22D4" w14:textId="77777777" w:rsidR="007D196B" w:rsidRPr="002A0037" w:rsidRDefault="007D196B" w:rsidP="007D1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BDF40E" w14:textId="2A76A3B1" w:rsidR="007D196B" w:rsidRPr="002A0037" w:rsidRDefault="007D196B" w:rsidP="0061123A">
      <w:pPr>
        <w:pStyle w:val="block"/>
        <w:spacing w:after="0" w:line="240" w:lineRule="auto"/>
        <w:ind w:left="990"/>
        <w:jc w:val="thaiDistribute"/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</w:pPr>
      <w:r w:rsidRPr="002A0037">
        <w:rPr>
          <w:rFonts w:ascii="Angsana New" w:eastAsia="Calibri" w:hAnsi="Angsana New" w:hint="cs"/>
          <w:sz w:val="30"/>
          <w:szCs w:val="30"/>
          <w:cs/>
          <w:lang w:bidi="th-TH"/>
        </w:rPr>
        <w:t>กลุ่มบริษัท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วัน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มีการเปลี่ยนแปลงของ</w:t>
      </w:r>
      <w:r w:rsidRPr="002A0037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อันดับ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ความน่าเชื่อถือที่ลดระดับลงอย่างมีนัยสำคัญ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มีการดำเนินงานที่ถดถอยอย่างมีนัยสำคัญของลูกหนี้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หรือมีการเปลี่ยนแปลงหรือคาดการณ์การเปลี่ยนแปลงของเทคโนโลยี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ตลาด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2A0037">
        <w:rPr>
          <w:rFonts w:ascii="Angsana New" w:eastAsia="Calibri" w:hAnsi="Angsana New"/>
          <w:sz w:val="30"/>
          <w:szCs w:val="30"/>
          <w:cs/>
          <w:lang w:bidi="th-TH"/>
        </w:rPr>
        <w:t>กลุ่มบริษัท</w:t>
      </w:r>
      <w:r w:rsidRPr="002A0037"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247281F0" w14:textId="62A82A30" w:rsidR="00BD754F" w:rsidRPr="002A0037" w:rsidRDefault="00BD7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olor w:val="000000"/>
          <w:sz w:val="30"/>
          <w:szCs w:val="30"/>
          <w:lang w:val="en-GB" w:bidi="ar-SA"/>
        </w:rPr>
      </w:pPr>
      <w:r w:rsidRPr="002A0037">
        <w:rPr>
          <w:rFonts w:asciiTheme="majorBidi" w:hAnsiTheme="majorBidi"/>
          <w:color w:val="000000"/>
          <w:sz w:val="30"/>
          <w:szCs w:val="30"/>
        </w:rPr>
        <w:br w:type="page"/>
      </w:r>
    </w:p>
    <w:p w14:paraId="2A48C382" w14:textId="77777777" w:rsidR="007D196B" w:rsidRPr="002A0037" w:rsidRDefault="007D196B" w:rsidP="0061123A">
      <w:pPr>
        <w:pStyle w:val="block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A0037">
        <w:rPr>
          <w:rFonts w:ascii="Angsana New" w:eastAsia="Calibri" w:hAnsi="Angsana New" w:hint="cs"/>
          <w:sz w:val="30"/>
          <w:szCs w:val="30"/>
          <w:cs/>
          <w:lang w:bidi="th-TH"/>
        </w:rPr>
        <w:lastRenderedPageBreak/>
        <w:t>กลุ่มบริษัท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พิจารณาว่า</w:t>
      </w:r>
      <w:r w:rsidRPr="002A0037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สินทรัพย์ทางการเงินจะเกิดการ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ผิด</w:t>
      </w:r>
      <w:r w:rsidRPr="002A0037">
        <w:rPr>
          <w:rFonts w:asciiTheme="majorBidi" w:hAnsiTheme="majorBidi" w:cstheme="majorBidi" w:hint="cs"/>
          <w:color w:val="000000"/>
          <w:sz w:val="30"/>
          <w:szCs w:val="30"/>
          <w:cs/>
          <w:lang w:bidi="th-TH"/>
        </w:rPr>
        <w:t>สัญญา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  <w:lang w:bidi="th-TH"/>
        </w:rPr>
        <w:t>เมื่อ</w:t>
      </w:r>
    </w:p>
    <w:p w14:paraId="448126F8" w14:textId="77777777" w:rsidR="007D196B" w:rsidRPr="002A0037" w:rsidRDefault="007D196B" w:rsidP="0061123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A0037">
        <w:rPr>
          <w:rFonts w:asciiTheme="majorBidi" w:hAnsiTheme="majorBidi" w:cstheme="majorBidi" w:hint="cs"/>
          <w:color w:val="000000"/>
          <w:sz w:val="30"/>
          <w:szCs w:val="30"/>
          <w:cs/>
        </w:rPr>
        <w:t>ผู้กู้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ไม่สามารถจ่ายชำระภาระผูกพันด้านเครดิตให้แก่</w:t>
      </w:r>
      <w:r w:rsidRPr="002A0037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</w:t>
      </w:r>
      <w:r w:rsidRPr="002A003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อีกทั้ง</w:t>
      </w:r>
      <w:r w:rsidRPr="002A0037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2A0037">
        <w:rPr>
          <w:rFonts w:asciiTheme="majorBidi" w:hAnsiTheme="majorBidi" w:cstheme="majorBidi" w:hint="cs"/>
          <w:color w:val="000000"/>
          <w:sz w:val="30"/>
          <w:szCs w:val="30"/>
          <w:cs/>
        </w:rPr>
        <w:t>ไม่มี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>สิทธิในการไล่เบี้ย เช่น การ</w:t>
      </w:r>
      <w:r w:rsidRPr="002A0037">
        <w:rPr>
          <w:rFonts w:asciiTheme="majorBidi" w:hAnsiTheme="majorBidi" w:cstheme="majorBidi" w:hint="cs"/>
          <w:color w:val="000000"/>
          <w:sz w:val="30"/>
          <w:szCs w:val="30"/>
          <w:cs/>
        </w:rPr>
        <w:t>ยึด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>หลักประกัน (</w:t>
      </w:r>
      <w:r w:rsidRPr="002A0037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หากมีการวางหลักประกัน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2A003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หรือ </w:t>
      </w:r>
    </w:p>
    <w:p w14:paraId="29C0E2A5" w14:textId="77777777" w:rsidR="007D196B" w:rsidRPr="002A0037" w:rsidRDefault="007D196B" w:rsidP="0061123A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2A0037">
        <w:rPr>
          <w:rFonts w:asciiTheme="majorBidi" w:hAnsiTheme="majorBidi" w:cstheme="majorBidi"/>
          <w:color w:val="000000"/>
          <w:sz w:val="30"/>
          <w:szCs w:val="30"/>
        </w:rPr>
        <w:t xml:space="preserve">90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67C392A7" w14:textId="77777777" w:rsidR="007D196B" w:rsidRPr="002A0037" w:rsidRDefault="007D196B" w:rsidP="007D196B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4DE1225" w14:textId="2F8FD7EE" w:rsidR="007D196B" w:rsidRPr="002A0037" w:rsidRDefault="0061123A" w:rsidP="0061123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003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(ง.</w:t>
      </w:r>
      <w:r w:rsidRPr="002A0037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2A003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)</w:t>
      </w:r>
      <w:r w:rsidRPr="002A003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="007D196B" w:rsidRPr="002A003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  <w:r w:rsidR="007D196B" w:rsidRPr="002A003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666AEA7C" w14:textId="77777777" w:rsidR="007D196B" w:rsidRPr="002A0037" w:rsidRDefault="007D196B" w:rsidP="0061123A">
      <w:pPr>
        <w:pStyle w:val="block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</w:t>
      </w:r>
      <w:r w:rsidRPr="002A0037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</w:t>
      </w:r>
      <w:r w:rsidRPr="002A0037">
        <w:rPr>
          <w:rFonts w:asciiTheme="majorBidi" w:hAnsiTheme="majorBidi" w:cstheme="majorBidi"/>
          <w:sz w:val="30"/>
          <w:szCs w:val="30"/>
        </w:rPr>
        <w:t xml:space="preserve"> </w:t>
      </w:r>
      <w:r w:rsidRPr="002A0037">
        <w:rPr>
          <w:rFonts w:asciiTheme="majorBidi" w:hAnsiTheme="majorBidi" w:cstheme="majorBidi" w:hint="cs"/>
          <w:sz w:val="30"/>
          <w:szCs w:val="30"/>
          <w:cs/>
          <w:lang w:bidi="th-TH"/>
        </w:rPr>
        <w:t>หากมีการรับเงินคืนในภายหลังจากสินทรัพย์ที่มีการตัดจำหน่ายแล้ว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7813212" w14:textId="77777777" w:rsidR="00AA0177" w:rsidRPr="002A0037" w:rsidRDefault="00AA0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bidi="ar-SA"/>
        </w:rPr>
      </w:pPr>
    </w:p>
    <w:p w14:paraId="056B644C" w14:textId="2954BD5E" w:rsidR="00BF6046" w:rsidRPr="002A0037" w:rsidRDefault="00BF6046" w:rsidP="00BF604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A003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(ง.</w:t>
      </w:r>
      <w:r w:rsidRPr="002A0037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2A003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)</w:t>
      </w:r>
      <w:r w:rsidRPr="002A003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</w:r>
      <w:r w:rsidRPr="002A0037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0F4BE6EA" w14:textId="60E7F108" w:rsidR="00BF6046" w:rsidRPr="002A0037" w:rsidRDefault="00BF6046" w:rsidP="00BF6046">
      <w:pPr>
        <w:pStyle w:val="block"/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ดอกเบี้ยรับและดอกเบี้ยจ่ายรับรู้ในกำไรหรือขาดทุนด้วย</w:t>
      </w:r>
      <w:r w:rsidRPr="002A0037">
        <w:rPr>
          <w:rFonts w:asciiTheme="majorBidi" w:hAnsiTheme="majorBidi" w:cstheme="majorBidi" w:hint="cs"/>
          <w:sz w:val="30"/>
          <w:szCs w:val="30"/>
          <w:cs/>
          <w:lang w:bidi="th-TH"/>
        </w:rPr>
        <w:t>วิธี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ดอกเบี้ยที่แท้จริง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ในการคำนวณดอกเบี้ยรับและดอกเบี้ยจ่าย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เมื่อสินทรัพย์ไม่มีการด้อยค่าด้านเครดิต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หรือราคาทุนตัดจำหน่ายของหนี้สิน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อย่างไรก็ตามสำหรับสินทรัพย์ทางการเงินที่มีการ</w:t>
      </w:r>
      <w:r w:rsidRPr="002A0037">
        <w:rPr>
          <w:rFonts w:asciiTheme="majorBidi" w:hAnsiTheme="majorBidi" w:cstheme="majorBidi"/>
          <w:sz w:val="30"/>
          <w:szCs w:val="30"/>
          <w:cs/>
        </w:rPr>
        <w:br/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ด้อยค่าด้านเครดิตภายหลังการรับรู้เมื่อเริ่มแรก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หากสินทรัพย์ไม่มีการด้อยค่า</w:t>
      </w:r>
      <w:r w:rsidRPr="002A0037">
        <w:rPr>
          <w:rFonts w:asciiTheme="majorBidi" w:hAnsiTheme="majorBidi" w:cstheme="majorBidi" w:hint="cs"/>
          <w:sz w:val="30"/>
          <w:szCs w:val="30"/>
          <w:cs/>
          <w:lang w:bidi="th-TH"/>
        </w:rPr>
        <w:t>ด้าน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เครดิตอีกต่อไป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7369962" w14:textId="77777777" w:rsidR="00BF6046" w:rsidRPr="002A0037" w:rsidRDefault="00BF6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478F3DDA" w14:textId="777349FA" w:rsidR="00FB0956" w:rsidRPr="002A0037" w:rsidRDefault="00FB0956" w:rsidP="00FB0956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2A0037">
        <w:rPr>
          <w:rFonts w:ascii="Angsana New" w:hAnsi="Angsana New"/>
          <w:b/>
          <w:bCs/>
          <w:cs/>
          <w:lang w:val="th-TH"/>
        </w:rPr>
        <w:t>(</w:t>
      </w:r>
      <w:r w:rsidR="00AF7C58" w:rsidRPr="002A0037">
        <w:rPr>
          <w:rFonts w:ascii="Angsana New" w:hAnsi="Angsana New" w:hint="cs"/>
          <w:b/>
          <w:bCs/>
          <w:cs/>
        </w:rPr>
        <w:t>จ</w:t>
      </w:r>
      <w:r w:rsidRPr="002A0037">
        <w:rPr>
          <w:rFonts w:ascii="Angsana New" w:hAnsi="Angsana New"/>
          <w:b/>
          <w:bCs/>
          <w:cs/>
          <w:lang w:val="th-TH"/>
        </w:rPr>
        <w:t>)</w:t>
      </w:r>
      <w:r w:rsidRPr="002A0037">
        <w:rPr>
          <w:rFonts w:ascii="Angsana New" w:hAnsi="Angsana New"/>
          <w:b/>
          <w:bCs/>
          <w:cs/>
          <w:lang w:val="th-TH"/>
        </w:rPr>
        <w:tab/>
        <w:t>เงินสดและรายการเทียบเท่าเงินสด</w:t>
      </w:r>
    </w:p>
    <w:p w14:paraId="16DA9270" w14:textId="77777777" w:rsidR="00E64F07" w:rsidRPr="002A0037" w:rsidRDefault="00E64F07" w:rsidP="00CA4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5A30815E" w14:textId="53782795" w:rsidR="00CC0EA5" w:rsidRPr="002A003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="001B4751" w:rsidRPr="002A0037">
        <w:rPr>
          <w:rFonts w:ascii="Angsana New" w:hAnsi="Angsana New"/>
          <w:sz w:val="30"/>
          <w:szCs w:val="30"/>
          <w:cs/>
        </w:rPr>
        <w:t>และ</w:t>
      </w:r>
      <w:r w:rsidRPr="002A0037">
        <w:rPr>
          <w:rFonts w:ascii="Angsana New" w:hAnsi="Angsana New"/>
          <w:sz w:val="30"/>
          <w:szCs w:val="30"/>
          <w:cs/>
        </w:rPr>
        <w:t>ยอดเง</w:t>
      </w:r>
      <w:r w:rsidR="006B00DA" w:rsidRPr="002A0037">
        <w:rPr>
          <w:rFonts w:ascii="Angsana New" w:hAnsi="Angsana New"/>
          <w:sz w:val="30"/>
          <w:szCs w:val="30"/>
          <w:cs/>
        </w:rPr>
        <w:t>ินฝากธนาคาร</w:t>
      </w:r>
    </w:p>
    <w:p w14:paraId="025C5EFE" w14:textId="77777777" w:rsidR="00AA0177" w:rsidRPr="002A0037" w:rsidRDefault="00AA0177" w:rsidP="00CA4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52B66CD9" w14:textId="5C22F877" w:rsidR="00E64F07" w:rsidRPr="002A0037" w:rsidRDefault="007C2DF5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2A0037">
        <w:rPr>
          <w:rFonts w:ascii="Angsana New" w:hAnsi="Angsana New"/>
          <w:b/>
          <w:bCs/>
          <w:cs/>
          <w:lang w:val="th-TH"/>
        </w:rPr>
        <w:t>(</w:t>
      </w:r>
      <w:r w:rsidR="004B08F6" w:rsidRPr="002A0037">
        <w:rPr>
          <w:rFonts w:ascii="Angsana New" w:hAnsi="Angsana New" w:hint="cs"/>
          <w:b/>
          <w:bCs/>
          <w:cs/>
          <w:lang w:val="th-TH"/>
        </w:rPr>
        <w:t>ฉ</w:t>
      </w:r>
      <w:r w:rsidR="00E64F07" w:rsidRPr="002A0037">
        <w:rPr>
          <w:rFonts w:ascii="Angsana New" w:hAnsi="Angsana New"/>
          <w:b/>
          <w:bCs/>
          <w:cs/>
          <w:lang w:val="th-TH"/>
        </w:rPr>
        <w:t>)</w:t>
      </w:r>
      <w:r w:rsidR="00E64F07" w:rsidRPr="002A0037">
        <w:rPr>
          <w:rFonts w:ascii="Angsana New" w:hAnsi="Angsana New"/>
          <w:b/>
          <w:bCs/>
          <w:cs/>
          <w:lang w:val="th-TH"/>
        </w:rPr>
        <w:tab/>
        <w:t>ลูกหนี้</w:t>
      </w:r>
      <w:r w:rsidR="00CC014C" w:rsidRPr="002A0037">
        <w:rPr>
          <w:rFonts w:ascii="Angsana New" w:hAnsi="Angsana New"/>
          <w:b/>
          <w:bCs/>
          <w:cs/>
          <w:lang w:val="th-TH"/>
        </w:rPr>
        <w:t>การค้า</w:t>
      </w:r>
    </w:p>
    <w:p w14:paraId="3B7A9D72" w14:textId="77777777" w:rsidR="00E64F07" w:rsidRPr="002A0037" w:rsidRDefault="00E64F07" w:rsidP="00CA4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69F6E55E" w14:textId="0FE035AF" w:rsidR="002209E2" w:rsidRPr="002A0037" w:rsidRDefault="002209E2" w:rsidP="002209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ลูกหนี้</w:t>
      </w:r>
      <w:r w:rsidR="00286968" w:rsidRPr="002A0037">
        <w:rPr>
          <w:rFonts w:ascii="Angsana New" w:hAnsi="Angsana New" w:hint="cs"/>
          <w:sz w:val="30"/>
          <w:szCs w:val="30"/>
          <w:cs/>
        </w:rPr>
        <w:t>การค้า</w:t>
      </w:r>
      <w:r w:rsidRPr="002A0037">
        <w:rPr>
          <w:rFonts w:ascii="Angsana New" w:hAnsi="Angsana New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9F16F8" w:rsidRPr="002A0037">
        <w:rPr>
          <w:rFonts w:ascii="Angsana New" w:hAnsi="Angsana New"/>
          <w:sz w:val="30"/>
          <w:szCs w:val="30"/>
          <w:cs/>
        </w:rPr>
        <w:t>ลูกหนี้การค้า</w:t>
      </w:r>
      <w:r w:rsidR="00B51C30" w:rsidRPr="002A0037">
        <w:rPr>
          <w:rFonts w:ascii="Angsana New" w:hAnsi="Angsana New"/>
          <w:sz w:val="30"/>
          <w:szCs w:val="30"/>
          <w:cs/>
        </w:rPr>
        <w:br/>
      </w:r>
      <w:r w:rsidR="009F16F8" w:rsidRPr="002A0037">
        <w:rPr>
          <w:rFonts w:ascii="Angsana New" w:hAnsi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4DD3A8C2" w14:textId="4BDCE46C" w:rsidR="00CC014C" w:rsidRPr="002A0037" w:rsidRDefault="00CC014C" w:rsidP="00CA4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 w:bidi="ar-SA"/>
        </w:rPr>
      </w:pPr>
    </w:p>
    <w:p w14:paraId="33F7C491" w14:textId="7DE3FA2C" w:rsidR="00286968" w:rsidRPr="002A0037" w:rsidRDefault="00286968" w:rsidP="007C6AF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val="en-GB"/>
        </w:rPr>
        <w:t>กลุ่มบริษั</w:t>
      </w:r>
      <w:r w:rsidRPr="002A0037">
        <w:rPr>
          <w:rFonts w:ascii="Angsana New" w:hAnsi="Angsana New" w:hint="cs"/>
          <w:sz w:val="30"/>
          <w:szCs w:val="30"/>
          <w:cs/>
          <w:lang w:val="en-GB"/>
        </w:rPr>
        <w:t>ทประมาณผลขาดทุนด้านเครดิตที่คาดว่าจะเกิดขึ้นตลอดอายุของสัญญา ซึ่งประมาณการโดยใช้ตารางการ</w:t>
      </w:r>
      <w:r w:rsidRPr="002A0037">
        <w:rPr>
          <w:rFonts w:ascii="Angsana New" w:hAnsi="Angsana New" w:hint="cs"/>
          <w:sz w:val="30"/>
          <w:szCs w:val="30"/>
          <w:cs/>
        </w:rPr>
        <w:t>ตั้งสำรอง</w:t>
      </w:r>
      <w:r w:rsidRPr="002A0037">
        <w:rPr>
          <w:rFonts w:ascii="Angsana New" w:hAnsi="Angsana New"/>
          <w:sz w:val="30"/>
          <w:szCs w:val="30"/>
          <w:cs/>
        </w:rPr>
        <w:t>เพื่อหาอัตราผลขาดทุนด้านเครดิตที่คาดว่าจะเกิดขึ้น</w:t>
      </w:r>
      <w:r w:rsidRPr="002A0037">
        <w:rPr>
          <w:rFonts w:ascii="Angsana New" w:hAnsi="Angsana New" w:hint="cs"/>
          <w:sz w:val="30"/>
          <w:szCs w:val="30"/>
          <w:cs/>
        </w:rPr>
        <w:t xml:space="preserve"> ซึ่งวิธีดังกล่าว</w:t>
      </w:r>
      <w:r w:rsidRPr="002A0037">
        <w:rPr>
          <w:rFonts w:ascii="Angsana New" w:hAnsi="Angsana New"/>
          <w:sz w:val="30"/>
          <w:szCs w:val="30"/>
          <w:cs/>
        </w:rPr>
        <w:t>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2A0037">
        <w:rPr>
          <w:rFonts w:ascii="Angsana New" w:hAnsi="Angsana New" w:hint="cs"/>
          <w:sz w:val="30"/>
          <w:szCs w:val="30"/>
          <w:cs/>
        </w:rPr>
        <w:t xml:space="preserve"> โดยนำข้อมูลผลขาดทุนที่เกิดขึ้นในอดีต</w:t>
      </w:r>
      <w:r w:rsidR="00B51C30" w:rsidRPr="002A0037">
        <w:rPr>
          <w:rFonts w:ascii="Angsana New" w:hAnsi="Angsana New"/>
          <w:sz w:val="30"/>
          <w:szCs w:val="30"/>
          <w:cs/>
        </w:rPr>
        <w:br/>
      </w:r>
      <w:r w:rsidRPr="002A0037">
        <w:rPr>
          <w:rFonts w:ascii="Angsana New" w:hAnsi="Angsana New" w:hint="cs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="00B51C30" w:rsidRPr="002A0037">
        <w:rPr>
          <w:rFonts w:ascii="Angsana New" w:hAnsi="Angsana New"/>
          <w:sz w:val="30"/>
          <w:szCs w:val="30"/>
          <w:cs/>
        </w:rPr>
        <w:br/>
      </w:r>
      <w:r w:rsidRPr="002A0037">
        <w:rPr>
          <w:rFonts w:ascii="Angsana New" w:hAnsi="Angsana New" w:hint="cs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4BFDEFAB" w14:textId="45932DAB" w:rsidR="00E64F07" w:rsidRPr="002A0037" w:rsidRDefault="007C2DF5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2A0037">
        <w:rPr>
          <w:rFonts w:ascii="Angsana New" w:hAnsi="Angsana New"/>
          <w:b/>
          <w:bCs/>
          <w:cs/>
          <w:lang w:val="th-TH"/>
        </w:rPr>
        <w:lastRenderedPageBreak/>
        <w:t>(</w:t>
      </w:r>
      <w:r w:rsidR="004B08F6" w:rsidRPr="002A0037">
        <w:rPr>
          <w:rFonts w:ascii="Angsana New" w:hAnsi="Angsana New" w:hint="cs"/>
          <w:b/>
          <w:bCs/>
          <w:cs/>
          <w:lang w:val="th-TH"/>
        </w:rPr>
        <w:t>ช</w:t>
      </w:r>
      <w:r w:rsidR="00E64F07" w:rsidRPr="002A0037">
        <w:rPr>
          <w:rFonts w:ascii="Angsana New" w:hAnsi="Angsana New"/>
          <w:b/>
          <w:bCs/>
          <w:cs/>
          <w:lang w:val="th-TH"/>
        </w:rPr>
        <w:t>)</w:t>
      </w:r>
      <w:r w:rsidR="00E64F07" w:rsidRPr="002A0037">
        <w:rPr>
          <w:rFonts w:ascii="Angsana New" w:hAnsi="Angsana New"/>
          <w:b/>
          <w:bCs/>
          <w:cs/>
          <w:lang w:val="th-TH"/>
        </w:rPr>
        <w:tab/>
        <w:t>สินค้าคงเหลือ</w:t>
      </w:r>
    </w:p>
    <w:p w14:paraId="67E0611D" w14:textId="77777777" w:rsidR="00E64F07" w:rsidRPr="002A0037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77AE1610" w14:textId="1C660407" w:rsidR="00A44174" w:rsidRPr="002A0037" w:rsidRDefault="00E64F07" w:rsidP="009F16F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สินค้าคงเหลือ</w:t>
      </w:r>
      <w:r w:rsidR="00D605AB" w:rsidRPr="002A0037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2A0037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9F16F8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ต้นทุนของสิ</w:t>
      </w:r>
      <w:r w:rsidR="00AD45F3" w:rsidRPr="002A0037">
        <w:rPr>
          <w:rFonts w:ascii="Angsana New" w:hAnsi="Angsana New"/>
          <w:sz w:val="30"/>
          <w:szCs w:val="30"/>
          <w:cs/>
        </w:rPr>
        <w:t>นค้าสำเร็จรูป สินค้าระหว่างผลิต</w:t>
      </w:r>
      <w:r w:rsidR="00892E25" w:rsidRPr="002A0037">
        <w:rPr>
          <w:rFonts w:ascii="Angsana New" w:hAnsi="Angsana New"/>
          <w:sz w:val="30"/>
          <w:szCs w:val="30"/>
          <w:cs/>
        </w:rPr>
        <w:t xml:space="preserve"> </w:t>
      </w:r>
      <w:r w:rsidR="00194235" w:rsidRPr="002A0037">
        <w:rPr>
          <w:rFonts w:ascii="Angsana New" w:hAnsi="Angsana New"/>
          <w:sz w:val="30"/>
          <w:szCs w:val="30"/>
          <w:cs/>
        </w:rPr>
        <w:t>และ</w:t>
      </w:r>
      <w:r w:rsidRPr="002A0037">
        <w:rPr>
          <w:rFonts w:ascii="Angsana New" w:hAnsi="Angsana New"/>
          <w:sz w:val="30"/>
          <w:szCs w:val="30"/>
          <w:cs/>
        </w:rPr>
        <w:t>วัสดุอื่นๆ คำนวณโดยใช้วิธ</w:t>
      </w:r>
      <w:r w:rsidR="007059D1" w:rsidRPr="002A0037">
        <w:rPr>
          <w:rFonts w:ascii="Angsana New" w:hAnsi="Angsana New"/>
          <w:sz w:val="30"/>
          <w:szCs w:val="30"/>
          <w:cs/>
        </w:rPr>
        <w:t>ีถัวเฉลี่ยถ่วงน้ำหนัก</w:t>
      </w:r>
      <w:r w:rsidR="00AC30CF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="007059D1" w:rsidRPr="002A0037">
        <w:rPr>
          <w:rFonts w:ascii="Angsana New" w:hAnsi="Angsana New"/>
          <w:sz w:val="30"/>
          <w:szCs w:val="30"/>
          <w:cs/>
        </w:rPr>
        <w:t>วัตถุดิบ</w:t>
      </w:r>
      <w:r w:rsidR="00CA726A" w:rsidRPr="002A0037">
        <w:rPr>
          <w:rFonts w:ascii="Angsana New" w:hAnsi="Angsana New"/>
          <w:sz w:val="30"/>
          <w:szCs w:val="30"/>
          <w:cs/>
        </w:rPr>
        <w:t xml:space="preserve"> </w:t>
      </w:r>
      <w:r w:rsidR="00F17D04" w:rsidRPr="002A0037">
        <w:rPr>
          <w:rFonts w:ascii="Angsana New" w:hAnsi="Angsana New"/>
          <w:sz w:val="30"/>
          <w:szCs w:val="30"/>
          <w:cs/>
        </w:rPr>
        <w:t>วัสดุ</w:t>
      </w:r>
      <w:r w:rsidR="00AD45F3" w:rsidRPr="002A0037">
        <w:rPr>
          <w:rFonts w:ascii="Angsana New" w:hAnsi="Angsana New"/>
          <w:sz w:val="30"/>
          <w:szCs w:val="30"/>
          <w:cs/>
        </w:rPr>
        <w:t>และอะไหล่คงเหลือ</w:t>
      </w:r>
      <w:r w:rsidRPr="002A0037">
        <w:rPr>
          <w:rFonts w:ascii="Angsana New" w:hAnsi="Angsana New"/>
          <w:sz w:val="30"/>
          <w:szCs w:val="30"/>
          <w:cs/>
        </w:rPr>
        <w:t xml:space="preserve">คำนวณโดยใช้วิธีถัวเฉลี่ยเคลื่อนที่ </w:t>
      </w:r>
      <w:r w:rsidR="00A44174" w:rsidRPr="002A0037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10B53A17" w14:textId="77777777" w:rsidR="0054647F" w:rsidRPr="002A0037" w:rsidRDefault="0054647F" w:rsidP="00CA48C3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282E32C1" w14:textId="43935B37" w:rsidR="003513B9" w:rsidRPr="002A0037" w:rsidRDefault="009B6FC8" w:rsidP="007D3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 w:hint="cs"/>
          <w:sz w:val="30"/>
          <w:szCs w:val="30"/>
          <w:cs/>
        </w:rPr>
        <w:t>กลุ่มบริษัทบันทึกค่าเผื่อมูลค่าสินค้าลดลง สำหรับสินค้าที่เสื่อมคุณภาพและล้าสมัย</w:t>
      </w:r>
    </w:p>
    <w:p w14:paraId="071F2FE4" w14:textId="77777777" w:rsidR="00B16C19" w:rsidRPr="002A0037" w:rsidRDefault="00B16C19" w:rsidP="00CA48C3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24AA2495" w14:textId="30B01915" w:rsidR="00574676" w:rsidRPr="002A0037" w:rsidRDefault="007C2DF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7D3B10" w:rsidRPr="002A003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="00C46EEF" w:rsidRPr="002A0037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C46EEF" w:rsidRPr="002A003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574676" w:rsidRPr="002A0037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28773ACC" w14:textId="77777777" w:rsidR="009B6FC8" w:rsidRPr="002A0037" w:rsidRDefault="009B6FC8" w:rsidP="00736839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4420E183" w14:textId="394112C2" w:rsidR="009622B5" w:rsidRPr="002A0037" w:rsidRDefault="009622B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</w:t>
      </w:r>
      <w:r w:rsidR="004A3AD7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="008C284A" w:rsidRPr="002A0037">
        <w:rPr>
          <w:rFonts w:ascii="Angsana New" w:hAnsi="Angsana New"/>
          <w:sz w:val="30"/>
          <w:szCs w:val="30"/>
        </w:rPr>
        <w:br/>
      </w:r>
      <w:r w:rsidRPr="002A0037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การเปลี่ยนแปลงในมูลค่ายุติธรรมบันทึกในกำไรหรือขาดทุน</w:t>
      </w:r>
      <w:r w:rsidR="00616764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="00616764" w:rsidRPr="002A0037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Pr="002A0037">
        <w:rPr>
          <w:rFonts w:ascii="Angsana New" w:hAnsi="Angsana New"/>
          <w:sz w:val="30"/>
          <w:szCs w:val="30"/>
          <w:cs/>
        </w:rPr>
        <w:t xml:space="preserve"> ต้นทุนการก่อสร้าง</w:t>
      </w:r>
      <w:r w:rsidR="00736839" w:rsidRPr="002A0037">
        <w:rPr>
          <w:rFonts w:ascii="Angsana New" w:hAnsi="Angsana New" w:hint="cs"/>
          <w:sz w:val="30"/>
          <w:szCs w:val="30"/>
          <w:cs/>
        </w:rPr>
        <w:t>สินทรัพย์</w:t>
      </w:r>
      <w:r w:rsidRPr="002A0037">
        <w:rPr>
          <w:rFonts w:ascii="Angsana New" w:hAnsi="Angsana New"/>
          <w:sz w:val="30"/>
          <w:szCs w:val="30"/>
          <w:cs/>
        </w:rPr>
        <w:t>ที่กิจการก่อสร้างเองรวมถึงต้นทุน</w:t>
      </w:r>
      <w:r w:rsidR="00736839" w:rsidRPr="002A0037">
        <w:rPr>
          <w:rFonts w:ascii="Angsana New" w:hAnsi="Angsana New" w:hint="cs"/>
          <w:sz w:val="30"/>
          <w:szCs w:val="30"/>
          <w:cs/>
        </w:rPr>
        <w:t>การกู้ยืม</w:t>
      </w:r>
    </w:p>
    <w:p w14:paraId="673D3543" w14:textId="765F4BBE" w:rsidR="00A96C85" w:rsidRPr="002A0037" w:rsidRDefault="00A96C85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40E9A438" w14:textId="05522CAE" w:rsidR="0025255B" w:rsidRPr="002A0037" w:rsidRDefault="0025255B" w:rsidP="00252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(ดูหมายเหตุข้อ </w:t>
      </w:r>
      <w:r w:rsidR="00AA0177" w:rsidRPr="002A0037">
        <w:rPr>
          <w:rFonts w:ascii="Angsana New" w:hAnsi="Angsana New"/>
          <w:sz w:val="30"/>
          <w:szCs w:val="30"/>
        </w:rPr>
        <w:t>3</w:t>
      </w:r>
      <w:r w:rsidR="00736839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(</w:t>
      </w:r>
      <w:r w:rsidR="00AA0177" w:rsidRPr="002A0037">
        <w:rPr>
          <w:rFonts w:ascii="Angsana New" w:hAnsi="Angsana New" w:hint="cs"/>
          <w:sz w:val="30"/>
          <w:szCs w:val="30"/>
          <w:cs/>
        </w:rPr>
        <w:t>ฌ</w:t>
      </w:r>
      <w:r w:rsidRPr="002A0037">
        <w:rPr>
          <w:rFonts w:ascii="Angsana New" w:hAnsi="Angsana New"/>
          <w:sz w:val="30"/>
          <w:szCs w:val="30"/>
          <w:cs/>
        </w:rPr>
        <w:t>)) จำนวนเงินที่บันทึกอยู่ใน</w:t>
      </w:r>
      <w:r w:rsidR="006F5D06" w:rsidRPr="002A0037">
        <w:rPr>
          <w:rFonts w:ascii="Angsana New" w:hAnsi="Angsana New"/>
          <w:sz w:val="30"/>
          <w:szCs w:val="30"/>
          <w:cs/>
        </w:rPr>
        <w:t>สำรองจากการตีราคาสินทรัพย์</w:t>
      </w:r>
      <w:r w:rsidRPr="002A0037">
        <w:rPr>
          <w:rFonts w:ascii="Angsana New" w:hAnsi="Angsana New"/>
          <w:sz w:val="30"/>
          <w:szCs w:val="30"/>
          <w:cs/>
        </w:rPr>
        <w:t>จะถูกโอนไปยังกำไรสะสม</w:t>
      </w:r>
    </w:p>
    <w:p w14:paraId="6C2E939A" w14:textId="1056E897" w:rsidR="006F5D06" w:rsidRPr="002A0037" w:rsidRDefault="006F5D06" w:rsidP="00736839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32313EA8" w14:textId="5982C448" w:rsidR="00E64F07" w:rsidRPr="002A0037" w:rsidRDefault="007C2DF5" w:rsidP="004C76CE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</w:rPr>
      </w:pPr>
      <w:r w:rsidRPr="002A0037">
        <w:rPr>
          <w:rFonts w:ascii="Angsana New" w:hAnsi="Angsana New"/>
          <w:b/>
          <w:bCs/>
          <w:cs/>
          <w:lang w:val="th-TH"/>
        </w:rPr>
        <w:t>(</w:t>
      </w:r>
      <w:r w:rsidR="00AA0177" w:rsidRPr="002A0037">
        <w:rPr>
          <w:rFonts w:ascii="Angsana New" w:hAnsi="Angsana New" w:hint="cs"/>
          <w:b/>
          <w:bCs/>
          <w:cs/>
          <w:lang w:val="th-TH"/>
        </w:rPr>
        <w:t>ฌ</w:t>
      </w:r>
      <w:r w:rsidR="00E64F07" w:rsidRPr="002A0037">
        <w:rPr>
          <w:rFonts w:ascii="Angsana New" w:hAnsi="Angsana New"/>
          <w:b/>
          <w:bCs/>
          <w:cs/>
          <w:lang w:val="th-TH"/>
        </w:rPr>
        <w:t>)</w:t>
      </w:r>
      <w:r w:rsidR="00E64F07" w:rsidRPr="002A0037">
        <w:rPr>
          <w:rFonts w:ascii="Angsana New" w:hAnsi="Angsana New"/>
          <w:b/>
          <w:bCs/>
          <w:cs/>
          <w:lang w:val="th-TH"/>
        </w:rPr>
        <w:tab/>
        <w:t>ที่ดิน อาคารและอุปกรณ์</w:t>
      </w:r>
    </w:p>
    <w:p w14:paraId="263D7B6A" w14:textId="6DBB8C27" w:rsidR="00E64F07" w:rsidRPr="002A0037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4EFCA289" w14:textId="0860189B" w:rsidR="00F8362E" w:rsidRPr="002A0037" w:rsidRDefault="00F8362E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ที่ดิน</w:t>
      </w:r>
      <w:r w:rsidRPr="002A0037">
        <w:rPr>
          <w:rFonts w:ascii="Angsana New" w:hAnsi="Angsana New" w:hint="cs"/>
          <w:sz w:val="30"/>
          <w:szCs w:val="30"/>
          <w:cs/>
        </w:rPr>
        <w:t>วัดมูลค่า</w:t>
      </w:r>
      <w:r w:rsidRPr="002A0037">
        <w:rPr>
          <w:rFonts w:ascii="Angsana New" w:hAnsi="Angsana New"/>
          <w:sz w:val="30"/>
          <w:szCs w:val="30"/>
          <w:cs/>
        </w:rPr>
        <w:t>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</w:t>
      </w:r>
    </w:p>
    <w:p w14:paraId="4B49F98D" w14:textId="77777777" w:rsidR="00F8362E" w:rsidRPr="002A0037" w:rsidRDefault="00F8362E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714A3E40" w14:textId="4352CB03" w:rsidR="00E64F07" w:rsidRPr="002A003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4E14C0" w:rsidRPr="002A0037">
        <w:rPr>
          <w:rFonts w:ascii="Angsana New" w:hAnsi="Angsana New"/>
          <w:sz w:val="30"/>
          <w:szCs w:val="30"/>
          <w:cs/>
        </w:rPr>
        <w:t>วัดมูลค่า</w:t>
      </w:r>
      <w:r w:rsidRPr="002A0037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 ค่าเผ</w:t>
      </w:r>
      <w:r w:rsidR="001B4751" w:rsidRPr="002A0037">
        <w:rPr>
          <w:rFonts w:ascii="Angsana New" w:hAnsi="Angsana New"/>
          <w:sz w:val="30"/>
          <w:szCs w:val="30"/>
          <w:cs/>
        </w:rPr>
        <w:t>ื่ออุปกรณ์ส่งเสริมการตลาดสูญหาย</w:t>
      </w:r>
      <w:r w:rsidRPr="002A0037">
        <w:rPr>
          <w:rFonts w:ascii="Angsana New" w:hAnsi="Angsana New"/>
          <w:sz w:val="30"/>
          <w:szCs w:val="30"/>
          <w:cs/>
        </w:rPr>
        <w:t>และขาดทุนจากการด้อยค่า</w:t>
      </w:r>
    </w:p>
    <w:p w14:paraId="48431609" w14:textId="6BD9BDF9" w:rsidR="009B6FC8" w:rsidRPr="002A0037" w:rsidRDefault="009B6FC8" w:rsidP="00736839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50B1299D" w14:textId="2AD5C199" w:rsidR="00E64F07" w:rsidRPr="002A0037" w:rsidRDefault="005A5F46" w:rsidP="00B34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ราคาทุนรวมถึง</w:t>
      </w:r>
      <w:r w:rsidR="00E64F07" w:rsidRPr="002A0037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ต้นทุนทางตรงที่เกี่ยวข้องกับการได้มาข</w:t>
      </w:r>
      <w:r w:rsidR="00AD45F3" w:rsidRPr="002A0037">
        <w:rPr>
          <w:rFonts w:ascii="Angsana New" w:hAnsi="Angsana New"/>
          <w:sz w:val="30"/>
          <w:szCs w:val="30"/>
          <w:cs/>
        </w:rPr>
        <w:t xml:space="preserve">องสินทรัพย์ </w:t>
      </w:r>
      <w:r w:rsidR="00A453F6" w:rsidRPr="002A0037">
        <w:rPr>
          <w:rFonts w:ascii="Angsana New" w:hAnsi="Angsana New"/>
          <w:sz w:val="30"/>
          <w:szCs w:val="30"/>
          <w:cs/>
        </w:rPr>
        <w:t>ต้นทุนของการก่อสร้างสินทรัพย์ที่กิจการก่อสร้างเองรวมถึงต้นทุนการกู้ยืม</w:t>
      </w:r>
      <w:r w:rsidR="00A453F6" w:rsidRPr="002A0037">
        <w:rPr>
          <w:rFonts w:ascii="Angsana New" w:hAnsi="Angsana New" w:hint="cs"/>
          <w:sz w:val="30"/>
          <w:szCs w:val="30"/>
          <w:cs/>
        </w:rPr>
        <w:t xml:space="preserve"> และ</w:t>
      </w:r>
      <w:r w:rsidR="006701F2" w:rsidRPr="002A0037">
        <w:rPr>
          <w:rFonts w:ascii="Angsana New" w:hAnsi="Angsana New"/>
          <w:sz w:val="30"/>
          <w:szCs w:val="30"/>
          <w:cs/>
        </w:rPr>
        <w:t xml:space="preserve">ต้นทุนในการรื้อถอน </w:t>
      </w:r>
      <w:r w:rsidR="00E64F07" w:rsidRPr="002A0037">
        <w:rPr>
          <w:rFonts w:ascii="Angsana New" w:hAnsi="Angsana New"/>
          <w:sz w:val="30"/>
          <w:szCs w:val="30"/>
          <w:cs/>
        </w:rPr>
        <w:t>การขนย้าย</w:t>
      </w:r>
      <w:r w:rsidR="009622B5" w:rsidRPr="002A0037">
        <w:rPr>
          <w:rFonts w:ascii="Angsana New" w:hAnsi="Angsana New"/>
          <w:sz w:val="30"/>
          <w:szCs w:val="30"/>
          <w:cs/>
        </w:rPr>
        <w:t xml:space="preserve"> </w:t>
      </w:r>
      <w:r w:rsidR="00E64F07" w:rsidRPr="002A0037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</w:t>
      </w:r>
      <w:r w:rsidR="00CA726A" w:rsidRPr="002A0037">
        <w:rPr>
          <w:rFonts w:ascii="Angsana New" w:hAnsi="Angsana New"/>
          <w:sz w:val="30"/>
          <w:szCs w:val="30"/>
          <w:cs/>
        </w:rPr>
        <w:t>ต์</w:t>
      </w:r>
      <w:r w:rsidR="00E64F07" w:rsidRPr="002A0037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CA726A" w:rsidRPr="002A0037">
        <w:rPr>
          <w:rFonts w:ascii="Angsana New" w:hAnsi="Angsana New"/>
          <w:sz w:val="30"/>
          <w:szCs w:val="30"/>
          <w:cs/>
        </w:rPr>
        <w:t>ต์</w:t>
      </w:r>
      <w:r w:rsidR="00100130" w:rsidRPr="002A0037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="00E64F07" w:rsidRPr="002A0037">
        <w:rPr>
          <w:rFonts w:ascii="Angsana New" w:hAnsi="Angsana New"/>
          <w:sz w:val="30"/>
          <w:szCs w:val="30"/>
          <w:cs/>
        </w:rPr>
        <w:t>ลิขสิทธิ์ซอฟ</w:t>
      </w:r>
      <w:r w:rsidR="00CA726A" w:rsidRPr="002A0037">
        <w:rPr>
          <w:rFonts w:ascii="Angsana New" w:hAnsi="Angsana New"/>
          <w:sz w:val="30"/>
          <w:szCs w:val="30"/>
          <w:cs/>
        </w:rPr>
        <w:t>ต์</w:t>
      </w:r>
      <w:r w:rsidR="00E64F07" w:rsidRPr="002A0037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066B89A9" w14:textId="7A6F5A69" w:rsidR="00E64F07" w:rsidRPr="002A003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</w:t>
      </w:r>
      <w:r w:rsidR="00921FB4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และอุปกรณ์ รับรู้ในกำไรหรือขาดทุน เมื่อมีการขายสินทรัพย์ที่ตีราคาใหม่ จำนวนเงินที่บันทึกอยู่ใน</w:t>
      </w:r>
      <w:r w:rsidR="007A5F49" w:rsidRPr="002A0037">
        <w:rPr>
          <w:rFonts w:ascii="Angsana New" w:hAnsi="Angsana New"/>
          <w:sz w:val="30"/>
          <w:szCs w:val="30"/>
          <w:cs/>
        </w:rPr>
        <w:t>สำรองการตีราคาสินทรัพย์</w:t>
      </w:r>
      <w:r w:rsidRPr="002A0037">
        <w:rPr>
          <w:rFonts w:ascii="Angsana New" w:hAnsi="Angsana New"/>
          <w:sz w:val="30"/>
          <w:szCs w:val="30"/>
          <w:cs/>
        </w:rPr>
        <w:t>จะถูกโอนไปยังกำไรสะสม</w:t>
      </w:r>
    </w:p>
    <w:p w14:paraId="64803767" w14:textId="6570D788" w:rsidR="00B23DEC" w:rsidRPr="002A0037" w:rsidRDefault="00B23DEC" w:rsidP="00F83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3957CBF" w14:textId="2BD6CE79" w:rsidR="00204C55" w:rsidRPr="002A0037" w:rsidRDefault="00E64F07" w:rsidP="00E1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การตีราค</w:t>
      </w:r>
      <w:r w:rsidR="00085FC3" w:rsidRPr="002A0037">
        <w:rPr>
          <w:rFonts w:ascii="Angsana New" w:hAnsi="Angsana New" w:hint="cs"/>
          <w:sz w:val="30"/>
          <w:szCs w:val="30"/>
          <w:cs/>
        </w:rPr>
        <w:t>า</w:t>
      </w:r>
      <w:r w:rsidR="007A5F49" w:rsidRPr="002A0037">
        <w:rPr>
          <w:rFonts w:ascii="Angsana New" w:hAnsi="Angsana New" w:hint="cs"/>
          <w:sz w:val="30"/>
          <w:szCs w:val="30"/>
          <w:cs/>
        </w:rPr>
        <w:t>สินทรัพย์ใหม่</w:t>
      </w:r>
      <w:r w:rsidRPr="002A0037">
        <w:rPr>
          <w:rFonts w:ascii="Angsana New" w:hAnsi="Angsana New"/>
          <w:sz w:val="30"/>
          <w:szCs w:val="30"/>
          <w:cs/>
        </w:rPr>
        <w:t>ดำเนินการโดยผู้</w:t>
      </w:r>
      <w:r w:rsidR="009622B5" w:rsidRPr="002A0037">
        <w:rPr>
          <w:rFonts w:ascii="Angsana New" w:hAnsi="Angsana New"/>
          <w:sz w:val="30"/>
          <w:szCs w:val="30"/>
          <w:cs/>
        </w:rPr>
        <w:t>เชี่ยวชาญในการ</w:t>
      </w:r>
      <w:r w:rsidRPr="002A0037">
        <w:rPr>
          <w:rFonts w:ascii="Angsana New" w:hAnsi="Angsana New"/>
          <w:sz w:val="30"/>
          <w:szCs w:val="30"/>
          <w:cs/>
        </w:rPr>
        <w:t>ประเมินราคา</w:t>
      </w:r>
      <w:r w:rsidR="009622B5" w:rsidRPr="002A0037">
        <w:rPr>
          <w:rFonts w:ascii="Angsana New" w:hAnsi="Angsana New"/>
          <w:sz w:val="30"/>
          <w:szCs w:val="30"/>
          <w:cs/>
        </w:rPr>
        <w:t>ที่มีความเป็น</w:t>
      </w:r>
      <w:r w:rsidRPr="002A0037">
        <w:rPr>
          <w:rFonts w:ascii="Angsana New" w:hAnsi="Angsana New"/>
          <w:sz w:val="30"/>
          <w:szCs w:val="30"/>
          <w:cs/>
        </w:rPr>
        <w:t xml:space="preserve">อิสระอย่างสม่ำเสมอ </w:t>
      </w:r>
      <w:r w:rsidR="006607A1" w:rsidRPr="002A0037">
        <w:rPr>
          <w:rFonts w:ascii="Angsana New" w:hAnsi="Angsana New"/>
          <w:sz w:val="30"/>
          <w:szCs w:val="30"/>
          <w:cs/>
        </w:rPr>
        <w:br/>
      </w:r>
      <w:r w:rsidR="006607A1" w:rsidRPr="002A0037">
        <w:rPr>
          <w:rFonts w:ascii="Angsana New" w:hAnsi="Angsana New" w:hint="cs"/>
          <w:sz w:val="30"/>
          <w:szCs w:val="30"/>
          <w:cs/>
        </w:rPr>
        <w:t>กลุ่ม</w:t>
      </w:r>
      <w:r w:rsidR="00315505" w:rsidRPr="002A0037">
        <w:rPr>
          <w:rFonts w:ascii="Angsana New" w:hAnsi="Angsana New"/>
          <w:sz w:val="30"/>
          <w:szCs w:val="30"/>
          <w:cs/>
        </w:rPr>
        <w:t>บริษัทมีนโยบายในการประเมินราคาที่ดินทุก ๆ สามถึงห้าปี หรือเมื่อมีปัจจัยที่มีผลกระทบอย่างมีสาระสำคัญต่อมูลค่าที่ดิน</w:t>
      </w:r>
      <w:r w:rsidRPr="002A0037">
        <w:rPr>
          <w:rFonts w:ascii="Angsana New" w:hAnsi="Angsana New"/>
          <w:sz w:val="30"/>
          <w:szCs w:val="30"/>
          <w:cs/>
        </w:rPr>
        <w:t>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="00125B3B" w:rsidRPr="002A0037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2A0037">
        <w:rPr>
          <w:rFonts w:ascii="Angsana New" w:hAnsi="Angsana New"/>
          <w:sz w:val="30"/>
          <w:szCs w:val="30"/>
          <w:cs/>
        </w:rPr>
        <w:t>มูลค่าของสินทรัพย์ส่วนที่ตีเพิ่มขึ้นจะบันทึกไปยังกำไรขาดทุนเบ็ดเสร็จอื่น</w:t>
      </w:r>
      <w:r w:rsidR="003850E9" w:rsidRPr="002A0037">
        <w:rPr>
          <w:rFonts w:ascii="Angsana New" w:hAnsi="Angsana New"/>
          <w:sz w:val="30"/>
          <w:szCs w:val="30"/>
          <w:cs/>
        </w:rPr>
        <w:t xml:space="preserve">และแสดงเป็น </w:t>
      </w:r>
      <w:r w:rsidRPr="002A0037">
        <w:rPr>
          <w:rFonts w:ascii="Angsana New" w:hAnsi="Angsana New"/>
          <w:sz w:val="30"/>
          <w:szCs w:val="30"/>
        </w:rPr>
        <w:t>“</w:t>
      </w:r>
      <w:r w:rsidR="00125B3B" w:rsidRPr="002A0037">
        <w:rPr>
          <w:rFonts w:ascii="Angsana New" w:hAnsi="Angsana New"/>
          <w:sz w:val="30"/>
          <w:szCs w:val="30"/>
          <w:cs/>
        </w:rPr>
        <w:t>สำรองการตีราคาสินทรัพย์</w:t>
      </w:r>
      <w:r w:rsidRPr="002A0037">
        <w:rPr>
          <w:rFonts w:ascii="Angsana New" w:hAnsi="Angsana New"/>
          <w:sz w:val="30"/>
          <w:szCs w:val="30"/>
        </w:rPr>
        <w:t xml:space="preserve">” </w:t>
      </w:r>
      <w:r w:rsidR="003850E9" w:rsidRPr="002A0037">
        <w:rPr>
          <w:rFonts w:ascii="Angsana New" w:hAnsi="Angsana New"/>
          <w:sz w:val="30"/>
          <w:szCs w:val="30"/>
          <w:cs/>
        </w:rPr>
        <w:t>ในองค์ประกอบอื่นของส่วนของผู้ถือหุ้น</w:t>
      </w:r>
      <w:r w:rsidR="00B768A0"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</w:t>
      </w:r>
      <w:r w:rsidR="00174337" w:rsidRPr="002A0037">
        <w:rPr>
          <w:rFonts w:ascii="Angsana New" w:hAnsi="Angsana New"/>
          <w:sz w:val="30"/>
          <w:szCs w:val="30"/>
          <w:cs/>
        </w:rPr>
        <w:t>ของสินทรัพย์ชิ้</w:t>
      </w:r>
      <w:r w:rsidR="003850E9" w:rsidRPr="002A0037">
        <w:rPr>
          <w:rFonts w:ascii="Angsana New" w:hAnsi="Angsana New"/>
          <w:sz w:val="30"/>
          <w:szCs w:val="30"/>
          <w:cs/>
        </w:rPr>
        <w:t>นเดียวกันนั้น</w:t>
      </w:r>
      <w:r w:rsidRPr="002A0037">
        <w:rPr>
          <w:rFonts w:ascii="Angsana New" w:hAnsi="Angsana New"/>
          <w:sz w:val="30"/>
          <w:szCs w:val="30"/>
          <w:cs/>
        </w:rPr>
        <w:t>แล้ว</w:t>
      </w:r>
      <w:r w:rsidR="00B768A0" w:rsidRPr="002A0037">
        <w:rPr>
          <w:rFonts w:ascii="Angsana New" w:hAnsi="Angsana New"/>
          <w:sz w:val="30"/>
          <w:szCs w:val="30"/>
        </w:rPr>
        <w:t xml:space="preserve"> </w:t>
      </w:r>
      <w:r w:rsidR="00B768A0" w:rsidRPr="002A0037">
        <w:rPr>
          <w:rFonts w:ascii="Angsana New" w:hAnsi="Angsana New"/>
          <w:sz w:val="30"/>
          <w:szCs w:val="30"/>
          <w:cs/>
        </w:rPr>
        <w:t>ส่วนที่ตีเพิ่มขึ้นดังกล่าวจะรับรู้ในกำไรหรือขาดทุน</w:t>
      </w:r>
      <w:r w:rsidRPr="002A0037">
        <w:rPr>
          <w:rFonts w:ascii="Angsana New" w:hAnsi="Angsana New"/>
          <w:sz w:val="30"/>
          <w:szCs w:val="30"/>
          <w:cs/>
        </w:rPr>
        <w:t xml:space="preserve"> ในกรณีที่มูลค่าของสินทรัพย์ลดลงจากการตีราคาใหม่จะบันทึกในกำไร</w:t>
      </w:r>
      <w:r w:rsidR="006B00DA" w:rsidRPr="002A0037">
        <w:rPr>
          <w:rFonts w:ascii="Angsana New" w:hAnsi="Angsana New"/>
          <w:sz w:val="30"/>
          <w:szCs w:val="30"/>
          <w:cs/>
        </w:rPr>
        <w:t>หรือ</w:t>
      </w:r>
      <w:r w:rsidRPr="002A0037">
        <w:rPr>
          <w:rFonts w:ascii="Angsana New" w:hAnsi="Angsana New"/>
          <w:sz w:val="30"/>
          <w:szCs w:val="30"/>
          <w:cs/>
        </w:rPr>
        <w:t>ขาดทุนสำหรับมูลค่าที่ลดลงเฉพาะจำนวนที่ลดลงมากกว่า</w:t>
      </w:r>
      <w:r w:rsidR="00F14F0F" w:rsidRPr="002A0037">
        <w:rPr>
          <w:rFonts w:ascii="Angsana New" w:hAnsi="Angsana New"/>
          <w:sz w:val="30"/>
          <w:szCs w:val="30"/>
          <w:cs/>
        </w:rPr>
        <w:t>สำรองการตีราคาสินทรัพย์</w:t>
      </w:r>
      <w:r w:rsidRPr="002A0037">
        <w:rPr>
          <w:rFonts w:ascii="Angsana New" w:hAnsi="Angsana New"/>
          <w:sz w:val="30"/>
          <w:szCs w:val="30"/>
          <w:cs/>
        </w:rPr>
        <w:t>ที่เคยบันทึกไว้ครั้งก่อนในกำไรขาดทุนเบ็ดเสร็จอื่</w:t>
      </w:r>
      <w:r w:rsidR="009E491A" w:rsidRPr="002A0037">
        <w:rPr>
          <w:rFonts w:ascii="Angsana New" w:hAnsi="Angsana New"/>
          <w:sz w:val="30"/>
          <w:szCs w:val="30"/>
          <w:cs/>
        </w:rPr>
        <w:t>นของสินทรัพย์ชิ้นเดียวกันนั้น</w:t>
      </w:r>
      <w:r w:rsidR="00927F33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ในกร</w:t>
      </w:r>
      <w:r w:rsidR="00547ED5" w:rsidRPr="002A0037">
        <w:rPr>
          <w:rFonts w:ascii="Angsana New" w:hAnsi="Angsana New"/>
          <w:sz w:val="30"/>
          <w:szCs w:val="30"/>
          <w:cs/>
        </w:rPr>
        <w:t>ณีที่มีการจำหน่ายสินทรัพย์ที่</w:t>
      </w:r>
      <w:r w:rsidRPr="002A0037">
        <w:rPr>
          <w:rFonts w:ascii="Angsana New" w:hAnsi="Angsana New"/>
          <w:sz w:val="30"/>
          <w:szCs w:val="30"/>
          <w:cs/>
        </w:rPr>
        <w:t xml:space="preserve">ตีราคาใหม่ </w:t>
      </w:r>
      <w:r w:rsidR="00F14F0F" w:rsidRPr="002A0037">
        <w:rPr>
          <w:rFonts w:ascii="Angsana New" w:hAnsi="Angsana New"/>
          <w:sz w:val="30"/>
          <w:szCs w:val="30"/>
          <w:cs/>
        </w:rPr>
        <w:t>สำรองการตีราคาของสินทรัพย์ที่จำหน่าย</w:t>
      </w:r>
      <w:r w:rsidRPr="002A0037">
        <w:rPr>
          <w:rFonts w:ascii="Angsana New" w:hAnsi="Angsana New"/>
          <w:sz w:val="30"/>
          <w:szCs w:val="30"/>
          <w:cs/>
        </w:rPr>
        <w:t>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6063343" w14:textId="77777777" w:rsidR="005307BD" w:rsidRPr="002A0037" w:rsidRDefault="005307BD" w:rsidP="00E1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0BB91DD" w14:textId="71E0CB6A" w:rsidR="009A5317" w:rsidRPr="002A0037" w:rsidRDefault="009A531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="00204C55" w:rsidRPr="002A0037">
        <w:rPr>
          <w:rFonts w:ascii="Angsana New" w:hAnsi="Angsana New"/>
          <w:sz w:val="30"/>
          <w:szCs w:val="30"/>
          <w:cs/>
        </w:rPr>
        <w:t>ที่วัดมูลค่าด้วยมูลค่ายุติธรร</w:t>
      </w:r>
      <w:r w:rsidR="00204C55" w:rsidRPr="002A0037">
        <w:rPr>
          <w:rFonts w:ascii="Angsana New" w:hAnsi="Angsana New" w:hint="cs"/>
          <w:sz w:val="30"/>
          <w:szCs w:val="30"/>
          <w:cs/>
        </w:rPr>
        <w:t>ม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="00204C55" w:rsidRPr="002A003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A0037">
        <w:rPr>
          <w:rFonts w:ascii="Angsana New" w:hAnsi="Angsana New"/>
          <w:sz w:val="30"/>
          <w:szCs w:val="30"/>
          <w:cs/>
        </w:rPr>
        <w:t>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</w:t>
      </w:r>
      <w:r w:rsidR="00F3220A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</w:t>
      </w:r>
      <w:r w:rsidR="009E491A" w:rsidRPr="002A0037">
        <w:rPr>
          <w:rFonts w:ascii="Angsana New" w:hAnsi="Angsana New"/>
          <w:sz w:val="30"/>
          <w:szCs w:val="30"/>
          <w:cs/>
        </w:rPr>
        <w:t>รับรู้ในกำไรขาดทุนเบ็ดเสร็จอื่น</w:t>
      </w:r>
      <w:r w:rsidRPr="002A0037">
        <w:rPr>
          <w:rFonts w:ascii="Angsana New" w:hAnsi="Angsana New"/>
          <w:sz w:val="30"/>
          <w:szCs w:val="30"/>
          <w:cs/>
        </w:rPr>
        <w:t>และ</w:t>
      </w:r>
      <w:r w:rsidR="00204C55" w:rsidRPr="002A0037">
        <w:rPr>
          <w:rFonts w:ascii="Angsana New" w:hAnsi="Angsana New"/>
          <w:sz w:val="30"/>
          <w:szCs w:val="30"/>
          <w:cs/>
        </w:rPr>
        <w:t xml:space="preserve">แสดงเป็น “สำรองการตีราคาสินทรัพย์” </w:t>
      </w:r>
      <w:r w:rsidRPr="002A0037">
        <w:rPr>
          <w:rFonts w:ascii="Angsana New" w:hAnsi="Angsana New"/>
          <w:sz w:val="30"/>
          <w:szCs w:val="30"/>
          <w:cs/>
        </w:rPr>
        <w:t>ใน</w:t>
      </w:r>
      <w:r w:rsidR="003850E9" w:rsidRPr="002A0037">
        <w:rPr>
          <w:rFonts w:ascii="Angsana New" w:hAnsi="Angsana New"/>
          <w:sz w:val="30"/>
          <w:szCs w:val="30"/>
          <w:cs/>
        </w:rPr>
        <w:t>องค์ประกอบอื่นของ</w:t>
      </w:r>
      <w:r w:rsidR="009E491A" w:rsidRPr="002A0037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Pr="002A0037">
        <w:rPr>
          <w:rFonts w:ascii="Angsana New" w:hAnsi="Angsana New"/>
          <w:sz w:val="30"/>
          <w:szCs w:val="30"/>
          <w:cs/>
        </w:rPr>
        <w:t xml:space="preserve">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</w:t>
      </w:r>
      <w:r w:rsidR="00204C55" w:rsidRPr="002A0037">
        <w:rPr>
          <w:rFonts w:ascii="Angsana New" w:hAnsi="Angsana New"/>
          <w:sz w:val="30"/>
          <w:szCs w:val="30"/>
          <w:cs/>
        </w:rPr>
        <w:t>บัญชี</w:t>
      </w:r>
      <w:r w:rsidR="00204C55" w:rsidRPr="002A0037">
        <w:rPr>
          <w:rFonts w:ascii="Angsana New" w:hAnsi="Angsana New"/>
          <w:sz w:val="30"/>
          <w:szCs w:val="30"/>
        </w:rPr>
        <w:t xml:space="preserve"> “</w:t>
      </w:r>
      <w:r w:rsidR="00204C55" w:rsidRPr="002A0037">
        <w:rPr>
          <w:rFonts w:ascii="Angsana New" w:hAnsi="Angsana New"/>
          <w:sz w:val="30"/>
          <w:szCs w:val="30"/>
          <w:cs/>
        </w:rPr>
        <w:t>สำรองการตีราคาสินทรัพย์</w:t>
      </w:r>
      <w:r w:rsidR="00204C55" w:rsidRPr="002A0037">
        <w:rPr>
          <w:rFonts w:ascii="Angsana New" w:hAnsi="Angsana New"/>
          <w:sz w:val="30"/>
          <w:szCs w:val="30"/>
        </w:rPr>
        <w:t>”</w:t>
      </w:r>
      <w:r w:rsidRPr="002A0037">
        <w:rPr>
          <w:rFonts w:ascii="Angsana New" w:hAnsi="Angsana New"/>
          <w:sz w:val="30"/>
          <w:szCs w:val="30"/>
          <w:cs/>
        </w:rPr>
        <w:t>ใน</w:t>
      </w:r>
      <w:r w:rsidR="003850E9" w:rsidRPr="002A0037">
        <w:rPr>
          <w:rFonts w:ascii="Angsana New" w:hAnsi="Angsana New"/>
          <w:sz w:val="30"/>
          <w:szCs w:val="30"/>
          <w:cs/>
        </w:rPr>
        <w:t>องค์ประกอบอื่น</w:t>
      </w:r>
      <w:r w:rsidR="00174337" w:rsidRPr="002A0037">
        <w:rPr>
          <w:rFonts w:ascii="Angsana New" w:hAnsi="Angsana New"/>
          <w:sz w:val="30"/>
          <w:szCs w:val="30"/>
          <w:cs/>
        </w:rPr>
        <w:t>ของ</w:t>
      </w:r>
      <w:r w:rsidRPr="002A0037">
        <w:rPr>
          <w:rFonts w:ascii="Angsana New" w:hAnsi="Angsana New"/>
          <w:sz w:val="30"/>
          <w:szCs w:val="30"/>
          <w:cs/>
        </w:rPr>
        <w:t>ส่วนของผู้ถือหุ้น ส่วนที่ลดลงต้องรับรู้ในกำไรขาดทุนเบ็ดเสร็จอื่น และต้องนำไปลด</w:t>
      </w:r>
      <w:r w:rsidR="000C3E6C" w:rsidRPr="002A0037">
        <w:rPr>
          <w:rFonts w:ascii="Angsana New" w:hAnsi="Angsana New" w:hint="cs"/>
          <w:sz w:val="30"/>
          <w:szCs w:val="30"/>
          <w:cs/>
        </w:rPr>
        <w:t>สำรอง</w:t>
      </w:r>
      <w:r w:rsidRPr="002A0037">
        <w:rPr>
          <w:rFonts w:ascii="Angsana New" w:hAnsi="Angsana New"/>
          <w:sz w:val="30"/>
          <w:szCs w:val="30"/>
          <w:cs/>
        </w:rPr>
        <w:t>การตีราคาสินทรัพย์ ขาดทุนส่วนที่เหลือรับรู้ในกำไรหรือขาดทุนทันที</w:t>
      </w:r>
    </w:p>
    <w:p w14:paraId="57E8896F" w14:textId="77777777" w:rsidR="0054647F" w:rsidRPr="002A0037" w:rsidRDefault="0054647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8C626B4" w14:textId="65C05D1E" w:rsidR="009A5317" w:rsidRPr="002A0037" w:rsidRDefault="009A5317" w:rsidP="00BC34B5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0037"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2A0037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2A0037">
        <w:rPr>
          <w:rFonts w:ascii="Angsana New" w:hAnsi="Angsana New" w:cs="Angsana New"/>
          <w:color w:val="auto"/>
          <w:sz w:val="30"/>
          <w:szCs w:val="30"/>
          <w:cs/>
        </w:rPr>
        <w:t xml:space="preserve">อาคารและอุปกรณ์ </w:t>
      </w:r>
      <w:r w:rsidR="000C3E6C" w:rsidRPr="002A0037">
        <w:rPr>
          <w:rFonts w:ascii="Angsana New" w:hAnsi="Angsana New" w:cs="Angsana New" w:hint="cs"/>
          <w:color w:val="auto"/>
          <w:spacing w:val="-2"/>
          <w:sz w:val="30"/>
          <w:szCs w:val="30"/>
          <w:cs/>
        </w:rPr>
        <w:t>เมื่อ</w:t>
      </w:r>
      <w:r w:rsidRPr="002A0037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</w:t>
      </w:r>
      <w:r w:rsidR="009E491A" w:rsidRPr="002A0037">
        <w:rPr>
          <w:rFonts w:ascii="Angsana New" w:hAnsi="Angsana New" w:cs="Angsana New"/>
          <w:color w:val="auto"/>
          <w:spacing w:val="-2"/>
          <w:sz w:val="30"/>
          <w:szCs w:val="30"/>
          <w:cs/>
        </w:rPr>
        <w:t>องรายการนั้น</w:t>
      </w:r>
      <w:r w:rsidR="009E491A" w:rsidRPr="002A0037">
        <w:rPr>
          <w:rFonts w:ascii="Angsana New" w:hAnsi="Angsana New" w:cs="Angsana New"/>
          <w:color w:val="auto"/>
          <w:sz w:val="30"/>
          <w:szCs w:val="30"/>
          <w:cs/>
        </w:rPr>
        <w:t>ได้อย่างน่าเชื่อถือ</w:t>
      </w:r>
      <w:r w:rsidRPr="002A0037">
        <w:rPr>
          <w:rFonts w:ascii="Angsana New" w:hAnsi="Angsana New" w:cs="Angsana New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</w:t>
      </w:r>
      <w:r w:rsidR="000C3E6C" w:rsidRPr="002A0037">
        <w:rPr>
          <w:rFonts w:ascii="Angsana New" w:hAnsi="Angsana New" w:cs="Angsana New"/>
          <w:color w:val="auto"/>
          <w:sz w:val="30"/>
          <w:szCs w:val="30"/>
          <w:cs/>
        </w:rPr>
        <w:t>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4C787D5" w14:textId="153963D9" w:rsidR="00E97CA3" w:rsidRPr="002A0037" w:rsidRDefault="00E97CA3" w:rsidP="0054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5B8409D" w14:textId="610906D2" w:rsidR="00D70864" w:rsidRPr="002A0037" w:rsidRDefault="00D70864" w:rsidP="00D7086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A0037">
        <w:rPr>
          <w:rFonts w:ascii="Angsana New" w:hAnsi="Angsana New" w:cs="Angsana New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17E42B9" w14:textId="64F9E10A" w:rsidR="00BB5B94" w:rsidRPr="002A0037" w:rsidRDefault="000C3E6C" w:rsidP="003D0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23D27F30" w14:textId="77777777" w:rsidR="00E6643E" w:rsidRPr="002A0037" w:rsidRDefault="00E6643E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7700" w:type="dxa"/>
        <w:tblInd w:w="450" w:type="dxa"/>
        <w:tblLook w:val="0000" w:firstRow="0" w:lastRow="0" w:firstColumn="0" w:lastColumn="0" w:noHBand="0" w:noVBand="0"/>
      </w:tblPr>
      <w:tblGrid>
        <w:gridCol w:w="5830"/>
        <w:gridCol w:w="1195"/>
        <w:gridCol w:w="675"/>
      </w:tblGrid>
      <w:tr w:rsidR="00E64F07" w:rsidRPr="002A0037" w14:paraId="133DA63C" w14:textId="77777777" w:rsidTr="004975E1">
        <w:tc>
          <w:tcPr>
            <w:tcW w:w="5830" w:type="dxa"/>
            <w:vAlign w:val="bottom"/>
          </w:tcPr>
          <w:p w14:paraId="5D660EF4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95" w:type="dxa"/>
          </w:tcPr>
          <w:p w14:paraId="2F58A186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="009A5317" w:rsidRPr="002A0037">
              <w:rPr>
                <w:rFonts w:ascii="Angsana New" w:hAnsi="Angsana New"/>
                <w:sz w:val="30"/>
                <w:szCs w:val="30"/>
              </w:rPr>
              <w:t xml:space="preserve"> - 30</w:t>
            </w:r>
          </w:p>
        </w:tc>
        <w:tc>
          <w:tcPr>
            <w:tcW w:w="675" w:type="dxa"/>
          </w:tcPr>
          <w:p w14:paraId="76396752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2A0037" w14:paraId="1D806BEB" w14:textId="77777777" w:rsidTr="004975E1">
        <w:tc>
          <w:tcPr>
            <w:tcW w:w="5830" w:type="dxa"/>
            <w:vAlign w:val="bottom"/>
          </w:tcPr>
          <w:p w14:paraId="579B3E52" w14:textId="77777777" w:rsidR="00E64F07" w:rsidRPr="002A0037" w:rsidRDefault="00657F13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เครื่องจักร </w:t>
            </w:r>
            <w:r w:rsidR="00E64F07" w:rsidRPr="002A0037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="00C136F0" w:rsidRPr="002A0037">
              <w:rPr>
                <w:rFonts w:ascii="Angsana New" w:hAnsi="Angsana New"/>
                <w:sz w:val="30"/>
                <w:szCs w:val="30"/>
                <w:cs/>
              </w:rPr>
              <w:t>และเครื่องมือเครื่องใช้</w:t>
            </w:r>
          </w:p>
        </w:tc>
        <w:tc>
          <w:tcPr>
            <w:tcW w:w="1195" w:type="dxa"/>
          </w:tcPr>
          <w:p w14:paraId="79B2BC6F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5 </w:t>
            </w: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A5317" w:rsidRPr="002A0037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58F3D6B3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2A0037" w14:paraId="58B6A71B" w14:textId="77777777" w:rsidTr="004975E1">
        <w:tc>
          <w:tcPr>
            <w:tcW w:w="5830" w:type="dxa"/>
            <w:vAlign w:val="bottom"/>
          </w:tcPr>
          <w:p w14:paraId="62B8D682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680A25A5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9A5317" w:rsidRPr="002A0037">
              <w:rPr>
                <w:rFonts w:ascii="Angsana New" w:hAnsi="Angsana New"/>
                <w:sz w:val="30"/>
                <w:szCs w:val="30"/>
              </w:rPr>
              <w:t xml:space="preserve"> - 10</w:t>
            </w:r>
          </w:p>
        </w:tc>
        <w:tc>
          <w:tcPr>
            <w:tcW w:w="675" w:type="dxa"/>
          </w:tcPr>
          <w:p w14:paraId="685324C6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2A0037" w14:paraId="343EBB15" w14:textId="77777777" w:rsidTr="004975E1">
        <w:tc>
          <w:tcPr>
            <w:tcW w:w="5830" w:type="dxa"/>
            <w:vAlign w:val="bottom"/>
          </w:tcPr>
          <w:p w14:paraId="72359537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95" w:type="dxa"/>
          </w:tcPr>
          <w:p w14:paraId="0CAA5A17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5</w:t>
            </w:r>
          </w:p>
        </w:tc>
        <w:tc>
          <w:tcPr>
            <w:tcW w:w="675" w:type="dxa"/>
          </w:tcPr>
          <w:p w14:paraId="7E4EE89D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64F07" w:rsidRPr="002A0037" w14:paraId="5AB35CA5" w14:textId="77777777" w:rsidTr="004975E1">
        <w:tc>
          <w:tcPr>
            <w:tcW w:w="5830" w:type="dxa"/>
            <w:vAlign w:val="bottom"/>
          </w:tcPr>
          <w:p w14:paraId="659BEBC5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กระบะพลาสติก</w:t>
            </w:r>
          </w:p>
        </w:tc>
        <w:tc>
          <w:tcPr>
            <w:tcW w:w="1195" w:type="dxa"/>
          </w:tcPr>
          <w:p w14:paraId="29B0C7EC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675" w:type="dxa"/>
          </w:tcPr>
          <w:p w14:paraId="7DF27D06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750F0" w:rsidRPr="002A0037" w14:paraId="341D7405" w14:textId="77777777" w:rsidTr="004975E1">
        <w:tc>
          <w:tcPr>
            <w:tcW w:w="5830" w:type="dxa"/>
            <w:vAlign w:val="bottom"/>
          </w:tcPr>
          <w:p w14:paraId="2DF5FD62" w14:textId="77777777" w:rsidR="000750F0" w:rsidRPr="002A0037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ภาชนะบรรจุ</w:t>
            </w:r>
          </w:p>
        </w:tc>
        <w:tc>
          <w:tcPr>
            <w:tcW w:w="1195" w:type="dxa"/>
          </w:tcPr>
          <w:p w14:paraId="51067177" w14:textId="77777777" w:rsidR="000750F0" w:rsidRPr="002A0037" w:rsidRDefault="008E5F9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="000750F0" w:rsidRPr="002A00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750F0" w:rsidRPr="002A0037">
              <w:rPr>
                <w:rFonts w:ascii="Angsana New" w:hAnsi="Angsana New"/>
                <w:sz w:val="30"/>
                <w:szCs w:val="30"/>
              </w:rPr>
              <w:t>-</w:t>
            </w:r>
            <w:r w:rsidR="000750F0" w:rsidRPr="002A00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15</w:t>
            </w:r>
          </w:p>
        </w:tc>
        <w:tc>
          <w:tcPr>
            <w:tcW w:w="675" w:type="dxa"/>
          </w:tcPr>
          <w:p w14:paraId="7F3BCC66" w14:textId="77777777" w:rsidR="000750F0" w:rsidRPr="002A0037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750F0" w:rsidRPr="002A0037" w14:paraId="13174347" w14:textId="77777777" w:rsidTr="004975E1">
        <w:tc>
          <w:tcPr>
            <w:tcW w:w="5830" w:type="dxa"/>
            <w:vAlign w:val="bottom"/>
          </w:tcPr>
          <w:p w14:paraId="68F8AD2B" w14:textId="77777777" w:rsidR="000750F0" w:rsidRPr="002A0037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อุปกรณ์ส่งเสริมการตลาด</w:t>
            </w:r>
          </w:p>
        </w:tc>
        <w:tc>
          <w:tcPr>
            <w:tcW w:w="1195" w:type="dxa"/>
          </w:tcPr>
          <w:p w14:paraId="27184428" w14:textId="77777777" w:rsidR="000750F0" w:rsidRPr="002A0037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8FB7DD5" w14:textId="77777777" w:rsidR="000750F0" w:rsidRPr="002A0037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CCDAC62" w14:textId="562A8067" w:rsidR="0054647F" w:rsidRPr="002A0037" w:rsidRDefault="0054647F" w:rsidP="0054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939E01" w14:textId="43648D65" w:rsidR="00E64F07" w:rsidRPr="002A0037" w:rsidRDefault="007C2DF5" w:rsidP="00654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2A003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54647F" w:rsidRPr="002A003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ญ</w:t>
      </w:r>
      <w:r w:rsidR="00E64F07" w:rsidRPr="002A003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="00E64F07" w:rsidRPr="002A003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สินทรัพย์ไม่มีตัวตน</w:t>
      </w:r>
    </w:p>
    <w:p w14:paraId="1521428A" w14:textId="06AAFEFA" w:rsidR="00E64F07" w:rsidRPr="002A0037" w:rsidRDefault="00E64F07" w:rsidP="0054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046222" w14:textId="5BF3FFF8" w:rsidR="000356C9" w:rsidRPr="002A0037" w:rsidRDefault="000356C9" w:rsidP="000356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เครื่องหมายการค้า</w:t>
      </w:r>
      <w:r w:rsidR="005956A0" w:rsidRPr="002A0037">
        <w:rPr>
          <w:rFonts w:ascii="Angsana New" w:hAnsi="Angsana New" w:hint="cs"/>
          <w:sz w:val="30"/>
          <w:szCs w:val="30"/>
          <w:cs/>
        </w:rPr>
        <w:t>ที่</w:t>
      </w:r>
      <w:r w:rsidRPr="002A0037">
        <w:rPr>
          <w:rFonts w:ascii="Angsana New" w:hAnsi="Angsana New"/>
          <w:sz w:val="30"/>
          <w:szCs w:val="30"/>
          <w:cs/>
        </w:rPr>
        <w:t>มีอายุการใช้งานไม่จำกัดวัดมูลค่าด้วยวิธีราคาทุนหักขาดทุนจากการด้อยค่า สินทรัพย์ไม่มีตัวตน</w:t>
      </w:r>
      <w:r w:rsidRPr="002A0037">
        <w:rPr>
          <w:rFonts w:ascii="Angsana New" w:hAnsi="Angsana New" w:hint="cs"/>
          <w:sz w:val="30"/>
          <w:szCs w:val="30"/>
          <w:cs/>
        </w:rPr>
        <w:t>อื่นๆ</w:t>
      </w:r>
      <w:r w:rsidR="005956A0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</w:t>
      </w:r>
      <w:r w:rsidRPr="002A0037">
        <w:rPr>
          <w:rFonts w:ascii="Angsana New" w:hAnsi="Angsana New" w:hint="cs"/>
          <w:sz w:val="30"/>
          <w:szCs w:val="30"/>
          <w:cs/>
        </w:rPr>
        <w:t xml:space="preserve">า </w:t>
      </w:r>
      <w:r w:rsidRPr="002A0037">
        <w:rPr>
          <w:rFonts w:ascii="Angsana New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B50C78E" w14:textId="66E70757" w:rsidR="00E97CA3" w:rsidRPr="002A0037" w:rsidRDefault="00E9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F254307" w14:textId="40150918" w:rsidR="009B6804" w:rsidRPr="002A0037" w:rsidRDefault="00092001" w:rsidP="004A59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7820" w:type="dxa"/>
        <w:tblInd w:w="476" w:type="dxa"/>
        <w:tblLook w:val="0000" w:firstRow="0" w:lastRow="0" w:firstColumn="0" w:lastColumn="0" w:noHBand="0" w:noVBand="0"/>
      </w:tblPr>
      <w:tblGrid>
        <w:gridCol w:w="5950"/>
        <w:gridCol w:w="1195"/>
        <w:gridCol w:w="675"/>
      </w:tblGrid>
      <w:tr w:rsidR="004F71AF" w:rsidRPr="002A0037" w14:paraId="3D334CFC" w14:textId="77777777" w:rsidTr="008E5F9F">
        <w:tc>
          <w:tcPr>
            <w:tcW w:w="5950" w:type="dxa"/>
            <w:vAlign w:val="bottom"/>
          </w:tcPr>
          <w:p w14:paraId="23891958" w14:textId="77777777" w:rsidR="004F71AF" w:rsidRPr="002A0037" w:rsidRDefault="008222FC" w:rsidP="00097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8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</w:t>
            </w:r>
            <w:r w:rsidR="004F71AF" w:rsidRPr="002A0037">
              <w:rPr>
                <w:rFonts w:ascii="Angsana New" w:hAnsi="Angsana New"/>
                <w:sz w:val="30"/>
                <w:szCs w:val="30"/>
                <w:cs/>
              </w:rPr>
              <w:t>วร์</w:t>
            </w:r>
          </w:p>
        </w:tc>
        <w:tc>
          <w:tcPr>
            <w:tcW w:w="1195" w:type="dxa"/>
          </w:tcPr>
          <w:p w14:paraId="5D9E087A" w14:textId="77777777" w:rsidR="004F71AF" w:rsidRPr="002A0037" w:rsidRDefault="000750F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 xml:space="preserve">3 - </w:t>
            </w:r>
            <w:r w:rsidR="004F71AF" w:rsidRPr="002A0037">
              <w:rPr>
                <w:rFonts w:ascii="Angsana New" w:hAnsi="Angsana New"/>
                <w:sz w:val="30"/>
                <w:szCs w:val="30"/>
                <w:cs/>
              </w:rPr>
              <w:t>10</w:t>
            </w:r>
          </w:p>
        </w:tc>
        <w:tc>
          <w:tcPr>
            <w:tcW w:w="675" w:type="dxa"/>
          </w:tcPr>
          <w:p w14:paraId="12B8236A" w14:textId="77777777" w:rsidR="004F71AF" w:rsidRPr="002A0037" w:rsidRDefault="004F71A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41D3137" w14:textId="5877717C" w:rsidR="00BB5B94" w:rsidRPr="002A0037" w:rsidRDefault="00BB5B94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52BB0E0C" w14:textId="731BC6F5" w:rsidR="00092001" w:rsidRPr="002A0037" w:rsidRDefault="00092001" w:rsidP="00092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2A003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54647F" w:rsidRPr="002A003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ฎ</w:t>
      </w:r>
      <w:r w:rsidRPr="002A003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2A003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ส</w:t>
      </w:r>
      <w:r w:rsidRPr="002A003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ัญญาเช่า</w:t>
      </w:r>
    </w:p>
    <w:p w14:paraId="7E4B7F59" w14:textId="77777777" w:rsidR="00092001" w:rsidRPr="002A0037" w:rsidRDefault="00092001" w:rsidP="00595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1616561" w14:textId="3239764F" w:rsidR="00092001" w:rsidRPr="002A0037" w:rsidRDefault="00092001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</w:t>
      </w:r>
      <w:r w:rsidR="00EA72F8" w:rsidRPr="002A0037">
        <w:rPr>
          <w:rFonts w:ascii="Angsana New" w:hAnsi="Angsana New"/>
          <w:sz w:val="30"/>
          <w:szCs w:val="30"/>
        </w:rPr>
        <w:br/>
      </w:r>
      <w:r w:rsidRPr="002A0037">
        <w:rPr>
          <w:rFonts w:ascii="Angsana New" w:hAnsi="Angsana New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17C86F8" w14:textId="77777777" w:rsidR="0054647F" w:rsidRPr="002A0037" w:rsidRDefault="0054647F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CD7022" w14:textId="0CDC4979" w:rsidR="00075C81" w:rsidRPr="002A0037" w:rsidRDefault="00075C81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2A0037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714F3083" w14:textId="46E667EA" w:rsidR="00092001" w:rsidRPr="002A0037" w:rsidRDefault="00092001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A0037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075C81" w:rsidRPr="002A0037">
        <w:rPr>
          <w:rFonts w:ascii="Angsana New" w:hAnsi="Angsana New"/>
          <w:sz w:val="30"/>
          <w:szCs w:val="30"/>
          <w:cs/>
        </w:rPr>
        <w:br/>
      </w:r>
      <w:r w:rsidRPr="002A0037">
        <w:rPr>
          <w:rFonts w:ascii="Angsana New" w:hAnsi="Angsana New"/>
          <w:sz w:val="30"/>
          <w:szCs w:val="30"/>
          <w:cs/>
        </w:rPr>
        <w:t>ที่ไม่เป็นการเช่าเป็นสัญญาเช่าทั้งหมด</w:t>
      </w:r>
    </w:p>
    <w:p w14:paraId="06050432" w14:textId="3AAFA609" w:rsidR="00B23DEC" w:rsidRPr="002A0037" w:rsidRDefault="00B23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97EB1EF" w14:textId="39E12806" w:rsidR="00092001" w:rsidRPr="002A0037" w:rsidRDefault="00092001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90684B5" w14:textId="0546BABF" w:rsidR="00092001" w:rsidRPr="002A0037" w:rsidRDefault="00092001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bookmarkStart w:id="3" w:name="_Hlk65854665"/>
      <w:r w:rsidRPr="002A0037">
        <w:rPr>
          <w:rFonts w:ascii="Angsana New" w:hAnsi="Angsana New"/>
          <w:sz w:val="30"/>
          <w:szCs w:val="30"/>
        </w:rPr>
        <w:t xml:space="preserve"> </w:t>
      </w:r>
      <w:bookmarkEnd w:id="3"/>
      <w:r w:rsidRPr="002A0037">
        <w:rPr>
          <w:rFonts w:ascii="Angsana New" w:hAnsi="Angsana New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="00D961A7" w:rsidRPr="002A0037">
        <w:rPr>
          <w:rFonts w:ascii="Angsana New" w:hAnsi="Angsana New"/>
          <w:sz w:val="30"/>
          <w:szCs w:val="30"/>
          <w:cs/>
        </w:rPr>
        <w:br/>
      </w:r>
      <w:r w:rsidRPr="002A0037">
        <w:rPr>
          <w:rFonts w:ascii="Angsana New" w:hAnsi="Angsana New"/>
          <w:sz w:val="30"/>
          <w:szCs w:val="30"/>
          <w:cs/>
        </w:rPr>
        <w:t>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bookmarkStart w:id="4" w:name="_Hlk65854679"/>
    </w:p>
    <w:p w14:paraId="50773E6D" w14:textId="77777777" w:rsidR="008A43BF" w:rsidRPr="002A0037" w:rsidRDefault="008A43BF" w:rsidP="00595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bookmarkEnd w:id="4"/>
    <w:p w14:paraId="7AE87E1A" w14:textId="59737440" w:rsidR="00092001" w:rsidRPr="002A0037" w:rsidRDefault="00092001" w:rsidP="000920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</w:t>
      </w:r>
      <w:r w:rsidRPr="002A0037">
        <w:rPr>
          <w:rFonts w:ascii="Angsana New" w:hAnsi="Angsana New" w:hint="cs"/>
          <w:sz w:val="30"/>
          <w:szCs w:val="30"/>
          <w:cs/>
        </w:rPr>
        <w:t>ใ</w:t>
      </w:r>
      <w:r w:rsidRPr="002A0037">
        <w:rPr>
          <w:rFonts w:ascii="Angsana New" w:hAnsi="Angsana New"/>
          <w:sz w:val="30"/>
          <w:szCs w:val="30"/>
          <w:cs/>
        </w:rPr>
        <w:t>ช้อัตราดอกเบี้ยเงินกู้ยืมส่วนเพิ่มของกลุ่มบริษัทในการคิดลดเป็นมูลค่าปัจจุบัน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43A9A7D" w14:textId="77777777" w:rsidR="00092001" w:rsidRPr="002A0037" w:rsidRDefault="00092001" w:rsidP="00595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7458EBF" w14:textId="6A7A7582" w:rsidR="00092001" w:rsidRPr="002A0037" w:rsidRDefault="00092001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pacing w:val="-2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</w:t>
      </w:r>
      <w:r w:rsidRPr="002A0037">
        <w:rPr>
          <w:rFonts w:ascii="Angsana New" w:hAnsi="Angsana New"/>
          <w:sz w:val="30"/>
          <w:szCs w:val="30"/>
          <w:cs/>
        </w:rPr>
        <w:t>มูลค่าใหม่เมื่อมีการเปลี่ยนแปลงสัญญาเช่า</w:t>
      </w:r>
      <w:bookmarkStart w:id="5" w:name="_Hlk65855261"/>
      <w:r w:rsidRPr="002A0037">
        <w:rPr>
          <w:rFonts w:ascii="Angsana New" w:hAnsi="Angsana New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bookmarkEnd w:id="5"/>
      <w:r w:rsidRPr="002A0037">
        <w:rPr>
          <w:rFonts w:ascii="Angsana New" w:hAnsi="Angsana New"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6FADC6E" w14:textId="77777777" w:rsidR="00A80B5C" w:rsidRPr="002A0037" w:rsidRDefault="00A80B5C" w:rsidP="00595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CC5CAC5" w14:textId="746A9423" w:rsidR="00DA55EE" w:rsidRPr="002A0037" w:rsidRDefault="00DA55EE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037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37C1E71F" w14:textId="04AB974C" w:rsidR="00DA55EE" w:rsidRPr="002A0037" w:rsidRDefault="00DA55EE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A443270" w14:textId="77777777" w:rsidR="00DA55EE" w:rsidRPr="002A0037" w:rsidRDefault="00DA55EE" w:rsidP="00595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1C740FB" w14:textId="7FE59D06" w:rsidR="00DA55EE" w:rsidRPr="002A0037" w:rsidRDefault="00DA55EE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ณ วันเริ่มต้นของสัญญาเช่า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26C5F2E8" w14:textId="13046E59" w:rsidR="00DA55EE" w:rsidRPr="002A0037" w:rsidRDefault="00DA55EE" w:rsidP="00595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C0A0B6C" w14:textId="0576E7B7" w:rsidR="00DA55EE" w:rsidRPr="002A0037" w:rsidRDefault="00DA55EE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3DA3FF0B" w14:textId="6142897A" w:rsidR="00BD754F" w:rsidRPr="002A0037" w:rsidRDefault="00BD7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</w:rPr>
        <w:br w:type="page"/>
      </w:r>
    </w:p>
    <w:p w14:paraId="76EA458E" w14:textId="679A5DBB" w:rsidR="00DA55EE" w:rsidRPr="002A0037" w:rsidRDefault="008057B2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</w:t>
      </w:r>
      <w:r w:rsidR="00FC3464" w:rsidRPr="002A0037">
        <w:rPr>
          <w:rFonts w:ascii="Angsana New" w:hAnsi="Angsana New" w:hint="cs"/>
          <w:sz w:val="30"/>
          <w:szCs w:val="30"/>
          <w:cs/>
        </w:rPr>
        <w:t>ค่าเช่า</w:t>
      </w:r>
      <w:r w:rsidRPr="002A0037">
        <w:rPr>
          <w:rFonts w:ascii="Angsana New" w:hAnsi="Angsana New"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</w:t>
      </w:r>
      <w:r w:rsidR="00FC3464" w:rsidRPr="002A0037">
        <w:rPr>
          <w:rFonts w:ascii="Angsana New" w:hAnsi="Angsana New" w:hint="cs"/>
          <w:sz w:val="30"/>
          <w:szCs w:val="30"/>
          <w:cs/>
        </w:rPr>
        <w:t>ค่าเช่า</w:t>
      </w:r>
      <w:r w:rsidRPr="002A0037">
        <w:rPr>
          <w:rFonts w:ascii="Angsana New" w:hAnsi="Angsana New"/>
          <w:sz w:val="30"/>
          <w:szCs w:val="30"/>
          <w:cs/>
        </w:rPr>
        <w:t>ในรอบระยะเวลาบัญชีที่ได้รับ</w:t>
      </w:r>
    </w:p>
    <w:p w14:paraId="752017AB" w14:textId="781BF6A2" w:rsidR="001A2F47" w:rsidRPr="002A0037" w:rsidRDefault="001A2F47" w:rsidP="005307BD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</w:p>
    <w:p w14:paraId="01BB6B99" w14:textId="68EA7B38" w:rsidR="008057B2" w:rsidRPr="002A0037" w:rsidRDefault="008057B2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 </w:t>
      </w:r>
      <w:r w:rsidR="0054647F" w:rsidRPr="002A0037">
        <w:rPr>
          <w:rFonts w:ascii="Angsana New" w:hAnsi="Angsana New"/>
          <w:sz w:val="30"/>
          <w:szCs w:val="30"/>
        </w:rPr>
        <w:t>3</w:t>
      </w:r>
      <w:r w:rsidR="00E81E87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(</w:t>
      </w:r>
      <w:r w:rsidR="00E67265" w:rsidRPr="002A0037">
        <w:rPr>
          <w:rFonts w:ascii="Angsana New" w:hAnsi="Angsana New" w:hint="cs"/>
          <w:sz w:val="30"/>
          <w:szCs w:val="30"/>
          <w:cs/>
        </w:rPr>
        <w:t>ง</w:t>
      </w:r>
      <w:r w:rsidRPr="002A0037">
        <w:rPr>
          <w:rFonts w:ascii="Angsana New" w:hAnsi="Angsana New"/>
          <w:sz w:val="30"/>
          <w:szCs w:val="30"/>
          <w:cs/>
        </w:rPr>
        <w:t>)</w:t>
      </w:r>
    </w:p>
    <w:p w14:paraId="068610C7" w14:textId="77777777" w:rsidR="005307BD" w:rsidRPr="002A0037" w:rsidRDefault="005307BD" w:rsidP="000E01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3587010" w14:textId="7767C9B9" w:rsidR="000E01D1" w:rsidRPr="002A0037" w:rsidRDefault="000E01D1" w:rsidP="000E01D1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2A0037">
        <w:rPr>
          <w:rFonts w:ascii="Angsana New" w:hAnsi="Angsana New"/>
          <w:b/>
          <w:bCs/>
          <w:cs/>
          <w:lang w:val="th-TH"/>
        </w:rPr>
        <w:t>(</w:t>
      </w:r>
      <w:r w:rsidR="0054647F" w:rsidRPr="002A0037">
        <w:rPr>
          <w:rFonts w:ascii="Angsana New" w:hAnsi="Angsana New" w:hint="cs"/>
          <w:b/>
          <w:bCs/>
          <w:cs/>
          <w:lang w:val="th-TH"/>
        </w:rPr>
        <w:t>ฏ</w:t>
      </w:r>
      <w:r w:rsidRPr="002A0037">
        <w:rPr>
          <w:rFonts w:ascii="Angsana New" w:hAnsi="Angsana New"/>
          <w:b/>
          <w:bCs/>
          <w:cs/>
          <w:lang w:val="th-TH"/>
        </w:rPr>
        <w:t>)</w:t>
      </w:r>
      <w:r w:rsidRPr="002A0037">
        <w:rPr>
          <w:rFonts w:ascii="Angsana New" w:hAnsi="Angsana New"/>
          <w:b/>
          <w:bCs/>
          <w:cs/>
          <w:lang w:val="th-TH"/>
        </w:rPr>
        <w:tab/>
        <w:t>การด้อยค่า</w:t>
      </w:r>
      <w:r w:rsidR="003878A2" w:rsidRPr="002A0037">
        <w:rPr>
          <w:rFonts w:ascii="Angsana New" w:hAnsi="Angsana New"/>
          <w:b/>
          <w:bCs/>
          <w:cs/>
          <w:lang w:val="th-TH"/>
        </w:rPr>
        <w:t>สินทรัพย์ที่ไม่ใช่สินทรัพย์ทางการเงิน</w:t>
      </w:r>
    </w:p>
    <w:p w14:paraId="148AF965" w14:textId="413ACFDF" w:rsidR="00E64F07" w:rsidRPr="002A0037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6A1F8E5E" w14:textId="3BA869CC" w:rsidR="003878A2" w:rsidRPr="002A0037" w:rsidRDefault="003878A2" w:rsidP="003878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D17977" w:rsidRPr="002A0037">
        <w:rPr>
          <w:rFonts w:ascii="Angsana New" w:hAnsi="Angsana New"/>
          <w:sz w:val="30"/>
          <w:szCs w:val="30"/>
          <w:cs/>
        </w:rPr>
        <w:br/>
      </w:r>
      <w:r w:rsidRPr="002A0037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57A5A010" w14:textId="4469D0C1" w:rsidR="002D0D5E" w:rsidRPr="002A0037" w:rsidRDefault="002D0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7FA5F95" w14:textId="314D543F" w:rsidR="003878A2" w:rsidRPr="002A0037" w:rsidRDefault="003878A2" w:rsidP="003878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118C68B1" w14:textId="77777777" w:rsidR="00E81E87" w:rsidRPr="002A0037" w:rsidRDefault="00E81E8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</w:p>
    <w:p w14:paraId="245A881B" w14:textId="529919E7" w:rsidR="003878A2" w:rsidRPr="002A0037" w:rsidRDefault="003878A2" w:rsidP="00B35D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Pr="002A0037">
        <w:rPr>
          <w:rFonts w:ascii="Angsana New" w:hAnsi="Angsana New"/>
          <w:spacing w:val="-2"/>
          <w:sz w:val="30"/>
          <w:szCs w:val="30"/>
          <w:cs/>
        </w:rPr>
        <w:t>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</w:t>
      </w:r>
      <w:r w:rsidRPr="002A0037">
        <w:rPr>
          <w:rFonts w:ascii="Angsana New" w:hAnsi="Angsana New"/>
          <w:sz w:val="30"/>
          <w:szCs w:val="30"/>
          <w:cs/>
        </w:rPr>
        <w:t>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6634068" w14:textId="77777777" w:rsidR="00B23DEC" w:rsidRPr="002A0037" w:rsidRDefault="00B23DEC" w:rsidP="00B35D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8456AD1" w14:textId="7D8D7234" w:rsidR="003878A2" w:rsidRPr="002A0037" w:rsidRDefault="003878A2" w:rsidP="00B35D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4A5931E" w14:textId="5C7EA59C" w:rsidR="00E64F07" w:rsidRPr="002A0037" w:rsidRDefault="00967BF7" w:rsidP="00BC34B5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lang w:val="th-TH"/>
        </w:rPr>
      </w:pPr>
      <w:r w:rsidRPr="002A0037">
        <w:rPr>
          <w:rFonts w:ascii="Angsana New" w:hAnsi="Angsana New"/>
          <w:b/>
          <w:bCs/>
          <w:cs/>
          <w:lang w:val="th-TH"/>
        </w:rPr>
        <w:lastRenderedPageBreak/>
        <w:t>(</w:t>
      </w:r>
      <w:r w:rsidR="0054647F" w:rsidRPr="002A0037">
        <w:rPr>
          <w:rFonts w:ascii="Angsana New" w:hAnsi="Angsana New" w:hint="cs"/>
          <w:b/>
          <w:bCs/>
          <w:cs/>
          <w:lang w:val="th-TH"/>
        </w:rPr>
        <w:t>ฐ</w:t>
      </w:r>
      <w:r w:rsidR="00E64F07" w:rsidRPr="002A0037">
        <w:rPr>
          <w:rFonts w:ascii="Angsana New" w:hAnsi="Angsana New"/>
          <w:b/>
          <w:bCs/>
          <w:cs/>
          <w:lang w:val="th-TH"/>
        </w:rPr>
        <w:t>)</w:t>
      </w:r>
      <w:r w:rsidR="00E64F07" w:rsidRPr="002A0037">
        <w:rPr>
          <w:rFonts w:ascii="Angsana New" w:hAnsi="Angsana New"/>
          <w:b/>
          <w:bCs/>
          <w:cs/>
          <w:lang w:val="th-TH"/>
        </w:rPr>
        <w:tab/>
        <w:t>ผลประโยชน์</w:t>
      </w:r>
      <w:r w:rsidR="00A24E25" w:rsidRPr="002A0037">
        <w:rPr>
          <w:rFonts w:ascii="Angsana New" w:hAnsi="Angsana New"/>
          <w:b/>
          <w:bCs/>
          <w:cs/>
          <w:lang w:val="th-TH"/>
        </w:rPr>
        <w:t>ของ</w:t>
      </w:r>
      <w:r w:rsidR="00E64F07" w:rsidRPr="002A0037">
        <w:rPr>
          <w:rFonts w:ascii="Angsana New" w:hAnsi="Angsana New"/>
          <w:b/>
          <w:bCs/>
          <w:cs/>
          <w:lang w:val="th-TH"/>
        </w:rPr>
        <w:t>พนักงาน</w:t>
      </w:r>
    </w:p>
    <w:p w14:paraId="28CEC6F1" w14:textId="3278C93F" w:rsidR="00B35D9C" w:rsidRPr="002A0037" w:rsidRDefault="00B35D9C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p w14:paraId="2F09A01E" w14:textId="607CC161" w:rsidR="00E64F07" w:rsidRPr="002A0037" w:rsidRDefault="00B35D9C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2A0037">
        <w:rPr>
          <w:rFonts w:ascii="Angsana New" w:hAnsi="Angsana New"/>
          <w:sz w:val="30"/>
          <w:szCs w:val="30"/>
          <w:cs/>
          <w:lang w:val="th-TH"/>
        </w:rPr>
        <w:t>ภาระผูกพันในการสมทบเข้า</w:t>
      </w:r>
      <w:r w:rsidR="00B90ED4" w:rsidRPr="002A0037">
        <w:rPr>
          <w:rFonts w:ascii="Angsana New" w:hAnsi="Angsana New"/>
          <w:sz w:val="30"/>
          <w:szCs w:val="30"/>
          <w:cs/>
          <w:lang w:val="th-TH"/>
        </w:rPr>
        <w:t>กองทุนสำรองเลี้ยงชีพสำหรับพนักงานของ</w:t>
      </w:r>
      <w:r w:rsidR="00B90ED4" w:rsidRPr="002A0037">
        <w:rPr>
          <w:rFonts w:ascii="Angsana New" w:hAnsi="Angsana New" w:hint="cs"/>
          <w:sz w:val="30"/>
          <w:szCs w:val="30"/>
          <w:cs/>
          <w:lang w:val="th-TH"/>
        </w:rPr>
        <w:t>กลุ่มบริษัท</w:t>
      </w:r>
      <w:r w:rsidRPr="002A0037">
        <w:rPr>
          <w:rFonts w:ascii="Angsana New" w:hAnsi="Angsana New"/>
          <w:sz w:val="30"/>
          <w:szCs w:val="30"/>
          <w:cs/>
          <w:lang w:val="th-TH"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35BF503" w14:textId="77777777" w:rsidR="00B90ED4" w:rsidRPr="002A0037" w:rsidRDefault="00B90ED4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2629CDC4" w14:textId="6D679863" w:rsidR="0014203A" w:rsidRPr="002A0037" w:rsidRDefault="0014203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2A0037">
        <w:rPr>
          <w:rFonts w:ascii="Angsana New" w:hAnsi="Angsana New"/>
          <w:sz w:val="30"/>
          <w:szCs w:val="30"/>
          <w:cs/>
          <w:lang w:val="th-TH"/>
        </w:rPr>
        <w:tab/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</w:t>
      </w:r>
      <w:r w:rsidR="00100130" w:rsidRPr="002A0037">
        <w:rPr>
          <w:rFonts w:ascii="Angsana New" w:hAnsi="Angsana New"/>
          <w:sz w:val="30"/>
          <w:szCs w:val="30"/>
          <w:cs/>
          <w:lang w:val="th-TH"/>
        </w:rPr>
        <w:t>งพนักงานในงวดปัจจุบันและงวดก่อน</w:t>
      </w:r>
      <w:r w:rsidRPr="002A0037">
        <w:rPr>
          <w:rFonts w:ascii="Angsana New" w:hAnsi="Angsana New"/>
          <w:sz w:val="30"/>
          <w:szCs w:val="30"/>
          <w:cs/>
          <w:lang w:val="th-TH"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610A0D" w:rsidRPr="002A0037">
        <w:rPr>
          <w:rFonts w:ascii="Angsana New" w:hAnsi="Angsana New"/>
          <w:sz w:val="30"/>
          <w:szCs w:val="30"/>
          <w:cs/>
          <w:lang w:val="th-TH"/>
        </w:rPr>
        <w:t>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3F898B34" w14:textId="77777777" w:rsidR="00610A0D" w:rsidRPr="002A0037" w:rsidRDefault="00610A0D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</w:p>
    <w:p w14:paraId="33601E13" w14:textId="7616D67B" w:rsidR="00C00954" w:rsidRPr="002A0037" w:rsidRDefault="00F74889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A0037">
        <w:rPr>
          <w:rFonts w:ascii="Angsana New" w:hAnsi="Angsana New"/>
          <w:sz w:val="30"/>
          <w:szCs w:val="30"/>
          <w:cs/>
          <w:lang w:val="th-TH"/>
        </w:rPr>
        <w:tab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</w:t>
      </w:r>
      <w:r w:rsidR="00BF3C68" w:rsidRPr="002A0037">
        <w:rPr>
          <w:rFonts w:ascii="Angsana New" w:hAnsi="Angsana New"/>
          <w:sz w:val="30"/>
          <w:szCs w:val="30"/>
          <w:cs/>
          <w:lang w:val="th-TH"/>
        </w:rPr>
        <w:t>เบ็ดเสร็จอื่นทันที</w:t>
      </w:r>
      <w:r w:rsidR="00100130" w:rsidRPr="002A003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F3C68" w:rsidRPr="002A0037">
        <w:rPr>
          <w:rFonts w:ascii="Angsana New" w:hAnsi="Angsana New"/>
          <w:sz w:val="30"/>
          <w:szCs w:val="30"/>
          <w:cs/>
          <w:lang w:val="th-TH"/>
        </w:rPr>
        <w:t>กลุ่มบริษัทกำหนดดอกเบี้ยจ่ายของ</w:t>
      </w:r>
      <w:r w:rsidR="00BF3C68" w:rsidRPr="002A0037">
        <w:rPr>
          <w:rFonts w:ascii="Angsana New" w:hAnsi="Angsana New"/>
          <w:spacing w:val="-2"/>
          <w:sz w:val="30"/>
          <w:szCs w:val="30"/>
          <w:cs/>
          <w:lang w:val="th-TH"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</w:t>
      </w:r>
      <w:r w:rsidR="00100130" w:rsidRPr="002A0037">
        <w:rPr>
          <w:rFonts w:ascii="Angsana New" w:hAnsi="Angsana New"/>
          <w:spacing w:val="-2"/>
          <w:sz w:val="30"/>
          <w:szCs w:val="30"/>
          <w:cs/>
          <w:lang w:val="th-TH"/>
        </w:rPr>
        <w:t>นปี</w:t>
      </w:r>
      <w:r w:rsidR="00100130" w:rsidRPr="002A0037">
        <w:rPr>
          <w:rFonts w:ascii="Angsana New" w:hAnsi="Angsana New"/>
          <w:sz w:val="30"/>
          <w:szCs w:val="30"/>
          <w:cs/>
          <w:lang w:val="th-TH"/>
        </w:rPr>
        <w:t xml:space="preserve"> โดยคำนึงถึงการเปลี่ยนแปลงใด</w:t>
      </w:r>
      <w:r w:rsidR="00BF3C68" w:rsidRPr="002A0037">
        <w:rPr>
          <w:rFonts w:ascii="Angsana New" w:hAnsi="Angsana New"/>
          <w:sz w:val="30"/>
          <w:szCs w:val="30"/>
          <w:cs/>
          <w:lang w:val="th-TH"/>
        </w:rPr>
        <w:t>ๆ ในหนี้สินผลประโยชน์ที่กำหนดไว้สุทธิซึ่งเป็นผลมาจากการสมทบเงินและ</w:t>
      </w:r>
      <w:r w:rsidR="0097264C" w:rsidRPr="002A0037">
        <w:rPr>
          <w:rFonts w:ascii="Angsana New" w:hAnsi="Angsana New"/>
          <w:sz w:val="30"/>
          <w:szCs w:val="30"/>
          <w:cs/>
          <w:lang w:val="th-TH"/>
        </w:rPr>
        <w:br/>
      </w:r>
      <w:r w:rsidR="00BF3C68" w:rsidRPr="002A0037">
        <w:rPr>
          <w:rFonts w:ascii="Angsana New" w:hAnsi="Angsana New"/>
          <w:sz w:val="30"/>
          <w:szCs w:val="30"/>
          <w:cs/>
          <w:lang w:val="th-TH"/>
        </w:rPr>
        <w:t>การจ่ายชำระผลประโยชน์ ดอก</w:t>
      </w:r>
      <w:r w:rsidR="002505FC" w:rsidRPr="002A0037">
        <w:rPr>
          <w:rFonts w:ascii="Angsana New" w:hAnsi="Angsana New"/>
          <w:sz w:val="30"/>
          <w:szCs w:val="30"/>
          <w:cs/>
          <w:lang w:val="th-TH"/>
        </w:rPr>
        <w:t>เบี้ยจ่ายสุทธิและค่าใช้จ่ายอื่น</w:t>
      </w:r>
      <w:r w:rsidR="00BF3C68" w:rsidRPr="002A0037">
        <w:rPr>
          <w:rFonts w:ascii="Angsana New" w:hAnsi="Angsana New"/>
          <w:sz w:val="30"/>
          <w:szCs w:val="30"/>
          <w:cs/>
          <w:lang w:val="th-TH"/>
        </w:rPr>
        <w:t>ๆ ที่เกี่ยวข้องกับโครงการผลประโยชน์รับรู้รายการในกำไรหรือขาดทุน</w:t>
      </w:r>
    </w:p>
    <w:p w14:paraId="096E8EA1" w14:textId="77777777" w:rsidR="0088532F" w:rsidRPr="002A0037" w:rsidRDefault="0088532F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</w:p>
    <w:p w14:paraId="71627427" w14:textId="4990120D" w:rsidR="00956443" w:rsidRPr="002A0037" w:rsidRDefault="0088532F" w:rsidP="0088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2A0037">
        <w:rPr>
          <w:rFonts w:ascii="Angsana New" w:hAnsi="Angsana New"/>
          <w:sz w:val="30"/>
          <w:szCs w:val="30"/>
          <w:cs/>
          <w:lang w:val="th-TH"/>
        </w:rPr>
        <w:t>เมื่อมีการ</w:t>
      </w:r>
      <w:r w:rsidRPr="002A0037">
        <w:rPr>
          <w:rFonts w:ascii="Angsana New" w:hAnsi="Angsana New" w:hint="cs"/>
          <w:sz w:val="30"/>
          <w:szCs w:val="30"/>
          <w:cs/>
          <w:lang w:val="th-TH"/>
        </w:rPr>
        <w:t>เปลี่ยนแปลง</w:t>
      </w:r>
      <w:r w:rsidRPr="002A0037">
        <w:rPr>
          <w:rFonts w:ascii="Angsana New" w:hAnsi="Angsana New"/>
          <w:sz w:val="30"/>
          <w:szCs w:val="30"/>
          <w:cs/>
          <w:lang w:val="th-TH"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</w:t>
      </w:r>
      <w:r w:rsidRPr="002A0037">
        <w:rPr>
          <w:rFonts w:ascii="Angsana New" w:hAnsi="Angsana New" w:hint="cs"/>
          <w:sz w:val="30"/>
          <w:szCs w:val="30"/>
          <w:cs/>
          <w:lang w:val="th-TH"/>
        </w:rPr>
        <w:t>หรือ</w:t>
      </w:r>
      <w:r w:rsidRPr="002A0037">
        <w:rPr>
          <w:rFonts w:ascii="Angsana New" w:hAnsi="Angsana New"/>
          <w:sz w:val="30"/>
          <w:szCs w:val="30"/>
          <w:cs/>
          <w:lang w:val="th-TH"/>
        </w:rPr>
        <w:t>ขาดทุนจากการลดขนาดโครงการต้องรับรู้ในกำไรหรือขาดทุนทันที</w:t>
      </w:r>
      <w:r w:rsidRPr="002A0037">
        <w:rPr>
          <w:rFonts w:ascii="Angsana New" w:hAnsi="Angsana New" w:hint="cs"/>
          <w:sz w:val="30"/>
          <w:szCs w:val="30"/>
          <w:cs/>
          <w:lang w:val="th-TH"/>
        </w:rPr>
        <w:t xml:space="preserve"> กลุ่มบริษัท</w:t>
      </w:r>
      <w:r w:rsidRPr="002A0037">
        <w:rPr>
          <w:rFonts w:ascii="Angsana New" w:hAnsi="Angsana New"/>
          <w:sz w:val="30"/>
          <w:szCs w:val="30"/>
          <w:cs/>
          <w:lang w:val="th-TH"/>
        </w:rPr>
        <w:t>รับรู้กำไรและขาดทุนจากการจ่ายชำระผลประโยชน์</w:t>
      </w:r>
      <w:r w:rsidRPr="002A0037">
        <w:rPr>
          <w:rFonts w:ascii="Angsana New" w:hAnsi="Angsana New" w:hint="cs"/>
          <w:sz w:val="30"/>
          <w:szCs w:val="30"/>
          <w:cs/>
          <w:lang w:val="th-TH"/>
        </w:rPr>
        <w:t>พนักงาน</w:t>
      </w:r>
      <w:r w:rsidRPr="002A0037">
        <w:rPr>
          <w:rFonts w:ascii="Angsana New" w:hAnsi="Angsana New"/>
          <w:sz w:val="30"/>
          <w:szCs w:val="30"/>
          <w:cs/>
          <w:lang w:val="th-TH"/>
        </w:rPr>
        <w:t>เมื่อเกิดขึ้น</w:t>
      </w:r>
    </w:p>
    <w:p w14:paraId="37115D9B" w14:textId="77777777" w:rsidR="0054647F" w:rsidRPr="002A0037" w:rsidRDefault="0054647F" w:rsidP="00885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0EAE7078" w14:textId="5AF81B9F" w:rsidR="00EB4592" w:rsidRPr="002A0037" w:rsidRDefault="00EB459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val="th-TH"/>
        </w:rPr>
        <w:tab/>
        <w:t>ภาระผูกพันสุทธิของกลุ่มบริษัทที่เป็นผลประโยชน์ระยะยาวของพนักงานเป็นผลประโยชน์ในอนาคต</w:t>
      </w:r>
      <w:r w:rsidR="009F1CC8" w:rsidRPr="002A0037">
        <w:rPr>
          <w:rFonts w:ascii="Angsana New" w:hAnsi="Angsana New"/>
          <w:sz w:val="30"/>
          <w:szCs w:val="30"/>
          <w:cs/>
          <w:lang w:val="th-TH"/>
        </w:rPr>
        <w:t>ที่เกิดจากการทำงานของพนักงานในง</w:t>
      </w:r>
      <w:r w:rsidRPr="002A0037">
        <w:rPr>
          <w:rFonts w:ascii="Angsana New" w:hAnsi="Angsana New"/>
          <w:sz w:val="30"/>
          <w:szCs w:val="30"/>
          <w:cs/>
          <w:lang w:val="th-TH"/>
        </w:rPr>
        <w:t>ว</w:t>
      </w:r>
      <w:r w:rsidR="009F1CC8" w:rsidRPr="002A0037">
        <w:rPr>
          <w:rFonts w:ascii="Angsana New" w:hAnsi="Angsana New"/>
          <w:sz w:val="30"/>
          <w:szCs w:val="30"/>
          <w:cs/>
          <w:lang w:val="th-TH"/>
        </w:rPr>
        <w:t>ด</w:t>
      </w:r>
      <w:r w:rsidRPr="002A0037">
        <w:rPr>
          <w:rFonts w:ascii="Angsana New" w:hAnsi="Angsana New"/>
          <w:sz w:val="30"/>
          <w:szCs w:val="30"/>
          <w:cs/>
          <w:lang w:val="th-TH"/>
        </w:rPr>
        <w:t>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B4894CD" w14:textId="014BD583" w:rsidR="000C22C6" w:rsidRPr="002A0037" w:rsidRDefault="000C2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th-TH"/>
        </w:rPr>
      </w:pPr>
    </w:p>
    <w:p w14:paraId="7AFC1450" w14:textId="33DE204D" w:rsidR="00C4152B" w:rsidRPr="002A0037" w:rsidRDefault="00EB459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  <w:lang w:val="th-TH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</w:t>
      </w:r>
      <w:r w:rsidR="00791C03" w:rsidRPr="002A0037">
        <w:rPr>
          <w:rFonts w:ascii="Angsana New" w:hAnsi="Angsana New"/>
          <w:sz w:val="30"/>
          <w:szCs w:val="30"/>
          <w:cs/>
          <w:lang w:val="th-TH"/>
        </w:rPr>
        <w:t>ระยะเวลา</w:t>
      </w:r>
      <w:r w:rsidRPr="002A0037">
        <w:rPr>
          <w:rFonts w:ascii="Angsana New" w:hAnsi="Angsana New"/>
          <w:sz w:val="30"/>
          <w:szCs w:val="30"/>
          <w:cs/>
          <w:lang w:val="th-TH"/>
        </w:rPr>
        <w:t>การจ่ายผลประโยชน์เกิน</w:t>
      </w:r>
      <w:r w:rsidRPr="002A0037">
        <w:rPr>
          <w:rFonts w:asciiTheme="majorBidi" w:hAnsiTheme="majorBidi" w:cstheme="majorBidi"/>
          <w:sz w:val="30"/>
          <w:szCs w:val="30"/>
          <w:cs/>
          <w:lang w:val="th-TH"/>
        </w:rPr>
        <w:t>กว่</w:t>
      </w:r>
      <w:r w:rsidR="000666B1" w:rsidRPr="002A0037">
        <w:rPr>
          <w:rFonts w:asciiTheme="majorBidi" w:hAnsiTheme="majorBidi" w:cstheme="majorBidi" w:hint="cs"/>
          <w:sz w:val="30"/>
          <w:szCs w:val="30"/>
          <w:cs/>
        </w:rPr>
        <w:t xml:space="preserve">า </w:t>
      </w:r>
      <w:r w:rsidR="000666B1" w:rsidRPr="002A0037">
        <w:rPr>
          <w:rFonts w:asciiTheme="majorBidi" w:hAnsiTheme="majorBidi" w:cstheme="majorBidi"/>
          <w:sz w:val="30"/>
          <w:szCs w:val="30"/>
        </w:rPr>
        <w:t xml:space="preserve">12 </w:t>
      </w:r>
      <w:r w:rsidR="000666B1" w:rsidRPr="002A0037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2A0037">
        <w:rPr>
          <w:rFonts w:asciiTheme="majorBidi" w:hAnsiTheme="majorBidi" w:cstheme="majorBidi"/>
          <w:sz w:val="30"/>
          <w:szCs w:val="30"/>
          <w:cs/>
          <w:lang w:val="th-TH"/>
        </w:rPr>
        <w:t>ดือน</w:t>
      </w:r>
      <w:r w:rsidRPr="002A0037">
        <w:rPr>
          <w:rFonts w:ascii="Angsana New" w:hAnsi="Angsana New"/>
          <w:sz w:val="30"/>
          <w:szCs w:val="30"/>
          <w:cs/>
          <w:lang w:val="th-TH"/>
        </w:rPr>
        <w:t>นับจากวันสิ้นรอบ</w:t>
      </w:r>
      <w:r w:rsidR="00791C03" w:rsidRPr="002A0037">
        <w:rPr>
          <w:rFonts w:ascii="Angsana New" w:hAnsi="Angsana New"/>
          <w:sz w:val="30"/>
          <w:szCs w:val="30"/>
          <w:cs/>
          <w:lang w:val="th-TH"/>
        </w:rPr>
        <w:t>ระยะเวลา</w:t>
      </w:r>
      <w:r w:rsidRPr="002A0037">
        <w:rPr>
          <w:rFonts w:ascii="Angsana New" w:hAnsi="Angsana New"/>
          <w:sz w:val="30"/>
          <w:szCs w:val="30"/>
          <w:cs/>
          <w:lang w:val="th-TH"/>
        </w:rPr>
        <w:t>รายงานผลประโยชน์เมื่อเลิก</w:t>
      </w:r>
      <w:r w:rsidR="00A50735" w:rsidRPr="002A0037">
        <w:rPr>
          <w:rFonts w:ascii="Angsana New" w:hAnsi="Angsana New"/>
          <w:sz w:val="30"/>
          <w:szCs w:val="30"/>
          <w:cs/>
          <w:lang w:val="th-TH"/>
        </w:rPr>
        <w:t>จ้างจะถูกคิดลดกระแสเงินสด</w:t>
      </w:r>
    </w:p>
    <w:p w14:paraId="5D7093A9" w14:textId="77777777" w:rsidR="001A33C2" w:rsidRPr="002A0037" w:rsidRDefault="001A33C2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cs/>
          <w:lang w:val="en-US"/>
        </w:rPr>
      </w:pPr>
    </w:p>
    <w:p w14:paraId="0ACE5FF5" w14:textId="1425982E" w:rsidR="003A66F9" w:rsidRPr="002A0037" w:rsidRDefault="00A50735" w:rsidP="00066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2A0037">
        <w:rPr>
          <w:rFonts w:ascii="Angsana New" w:hAnsi="Angsana New"/>
          <w:i/>
          <w:iCs/>
          <w:sz w:val="30"/>
          <w:szCs w:val="30"/>
          <w:cs/>
          <w:lang w:val="th-TH"/>
        </w:rPr>
        <w:tab/>
      </w:r>
      <w:r w:rsidRPr="002A0037">
        <w:rPr>
          <w:rFonts w:ascii="Angsana New" w:hAnsi="Angsana New"/>
          <w:sz w:val="30"/>
          <w:szCs w:val="30"/>
          <w:cs/>
          <w:lang w:val="th-TH"/>
        </w:rPr>
        <w:t>ผลประโยชน์ระยะสั้น</w:t>
      </w:r>
      <w:r w:rsidR="00FC32F9" w:rsidRPr="002A0037">
        <w:rPr>
          <w:rFonts w:ascii="Angsana New" w:hAnsi="Angsana New"/>
          <w:sz w:val="30"/>
          <w:szCs w:val="30"/>
          <w:cs/>
          <w:lang w:val="th-TH"/>
        </w:rPr>
        <w:t>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9E0A608" w14:textId="149B95F1" w:rsidR="00E64F07" w:rsidRPr="002A0037" w:rsidRDefault="00967BF7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2A003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(</w:t>
      </w:r>
      <w:r w:rsidR="0054647F" w:rsidRPr="002A0037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ฑ</w:t>
      </w:r>
      <w:r w:rsidR="00ED0F7F" w:rsidRPr="002A003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="00420D23" w:rsidRPr="002A003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="00E64F07" w:rsidRPr="002A0037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0A4E482B" w14:textId="77777777" w:rsidR="00E64F07" w:rsidRPr="002A0037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8334321" w14:textId="1BB4E945" w:rsidR="009B6804" w:rsidRPr="002A0037" w:rsidRDefault="0088532F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2A003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A0037">
        <w:rPr>
          <w:rFonts w:ascii="Angsana New" w:hAnsi="Angsana New"/>
          <w:sz w:val="30"/>
          <w:szCs w:val="30"/>
          <w:cs/>
        </w:rPr>
        <w:t>มีภาระ</w:t>
      </w:r>
      <w:r w:rsidRPr="002A0037">
        <w:rPr>
          <w:rFonts w:ascii="Angsana New" w:hAnsi="Angsana New" w:hint="cs"/>
          <w:sz w:val="30"/>
          <w:szCs w:val="30"/>
          <w:cs/>
        </w:rPr>
        <w:t>ผูกพันตาม</w:t>
      </w:r>
      <w:r w:rsidRPr="002A0037">
        <w:rPr>
          <w:rFonts w:ascii="Angsana New" w:hAnsi="Angsana New"/>
          <w:sz w:val="30"/>
          <w:szCs w:val="30"/>
          <w:cs/>
        </w:rPr>
        <w:t>กฎหมาย</w:t>
      </w:r>
      <w:r w:rsidRPr="002A0037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หรือภาระผูกพันจากการอนุมานที่เกิดขึ้นในปัจจุบันอัน</w:t>
      </w:r>
      <w:r w:rsidRPr="002A0037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2A0037">
        <w:rPr>
          <w:rFonts w:ascii="Angsana New" w:hAnsi="Angsana New" w:hint="cs"/>
          <w:sz w:val="30"/>
          <w:szCs w:val="30"/>
          <w:cs/>
        </w:rPr>
        <w:t>ใน</w:t>
      </w:r>
      <w:r w:rsidRPr="002A0037">
        <w:rPr>
          <w:rFonts w:ascii="Angsana New" w:hAnsi="Angsana New"/>
          <w:sz w:val="30"/>
          <w:szCs w:val="30"/>
          <w:cs/>
        </w:rPr>
        <w:t>อดีต</w:t>
      </w:r>
      <w:r w:rsidRPr="002A0037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2A0037">
        <w:rPr>
          <w:rFonts w:ascii="Angsana New" w:hAnsi="Angsana New"/>
          <w:sz w:val="30"/>
          <w:szCs w:val="30"/>
          <w:cs/>
        </w:rPr>
        <w:t xml:space="preserve"> และ</w:t>
      </w:r>
      <w:r w:rsidRPr="002A0037">
        <w:rPr>
          <w:rFonts w:ascii="Angsana New" w:hAnsi="Angsana New"/>
          <w:sz w:val="30"/>
          <w:szCs w:val="30"/>
          <w:cs/>
        </w:rPr>
        <w:br/>
        <w:t>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</w:t>
      </w:r>
      <w:r w:rsidR="00B772CA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ประมาณการ</w:t>
      </w:r>
      <w:r w:rsidRPr="002A0037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2A0037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</w:t>
      </w:r>
      <w:r w:rsidRPr="002A0037">
        <w:rPr>
          <w:rFonts w:ascii="Angsana New" w:hAnsi="Angsana New"/>
          <w:sz w:val="30"/>
          <w:szCs w:val="30"/>
          <w:cs/>
        </w:rPr>
        <w:br/>
        <w:t>ก่อนคำนึง</w:t>
      </w:r>
      <w:r w:rsidRPr="002A0037">
        <w:rPr>
          <w:rFonts w:ascii="Angsana New" w:hAnsi="Angsana New" w:hint="cs"/>
          <w:sz w:val="30"/>
          <w:szCs w:val="30"/>
          <w:cs/>
        </w:rPr>
        <w:t>ถึง</w:t>
      </w:r>
      <w:r w:rsidRPr="002A0037">
        <w:rPr>
          <w:rFonts w:ascii="Angsana New" w:hAnsi="Angsana New"/>
          <w:sz w:val="30"/>
          <w:szCs w:val="30"/>
          <w:cs/>
        </w:rPr>
        <w:t>ภาษีเงินได้ เพื่อให้สะท้อน</w:t>
      </w:r>
      <w:r w:rsidRPr="002A0037">
        <w:rPr>
          <w:rFonts w:ascii="Angsana New" w:hAnsi="Angsana New" w:hint="cs"/>
          <w:sz w:val="30"/>
          <w:szCs w:val="30"/>
          <w:cs/>
        </w:rPr>
        <w:t>จำนวน</w:t>
      </w:r>
      <w:r w:rsidRPr="002A0037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2A0037">
        <w:rPr>
          <w:rFonts w:ascii="Angsana New" w:hAnsi="Angsana New" w:hint="cs"/>
          <w:sz w:val="30"/>
          <w:szCs w:val="30"/>
          <w:cs/>
        </w:rPr>
        <w:t xml:space="preserve">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665AE0C" w14:textId="77777777" w:rsidR="005307BD" w:rsidRPr="002A0037" w:rsidRDefault="005307BD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19871E" w14:textId="73A21510" w:rsidR="00E31CFB" w:rsidRPr="002A0037" w:rsidRDefault="00E31CFB" w:rsidP="00E31CFB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2A0037">
        <w:rPr>
          <w:rFonts w:ascii="Angsana New" w:hAnsi="Angsana New"/>
          <w:b/>
          <w:bCs/>
          <w:cs/>
          <w:lang w:val="th-TH"/>
        </w:rPr>
        <w:t>(</w:t>
      </w:r>
      <w:r w:rsidR="0054647F" w:rsidRPr="002A0037">
        <w:rPr>
          <w:rFonts w:ascii="Angsana New" w:hAnsi="Angsana New" w:hint="cs"/>
          <w:b/>
          <w:bCs/>
          <w:cs/>
          <w:lang w:val="th-TH"/>
        </w:rPr>
        <w:t>ฒ</w:t>
      </w:r>
      <w:r w:rsidRPr="002A0037">
        <w:rPr>
          <w:rFonts w:ascii="Angsana New" w:hAnsi="Angsana New"/>
          <w:b/>
          <w:bCs/>
          <w:cs/>
          <w:lang w:val="th-TH"/>
        </w:rPr>
        <w:t>)</w:t>
      </w:r>
      <w:r w:rsidRPr="002A0037">
        <w:rPr>
          <w:rFonts w:ascii="Angsana New" w:hAnsi="Angsana New"/>
          <w:b/>
          <w:bCs/>
          <w:cs/>
          <w:lang w:val="th-TH"/>
        </w:rPr>
        <w:tab/>
        <w:t>การวัดมูลค่ายุติธรรม</w:t>
      </w:r>
    </w:p>
    <w:p w14:paraId="446179FE" w14:textId="397F5DC3" w:rsidR="00E31CFB" w:rsidRPr="002A0037" w:rsidRDefault="00E31CFB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63CCA4B" w14:textId="24F8B0E1" w:rsidR="00B772CA" w:rsidRPr="002A0037" w:rsidRDefault="00B772CA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2A0037">
        <w:rPr>
          <w:rFonts w:ascii="Angsana New" w:hAnsi="Angsana New"/>
          <w:sz w:val="30"/>
          <w:szCs w:val="30"/>
          <w:cs/>
          <w:lang w:val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70FABA2" w14:textId="18AAB804" w:rsidR="00FB7962" w:rsidRPr="002A0037" w:rsidRDefault="00FB7962" w:rsidP="0054647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591477B" w14:textId="77777777" w:rsidR="003C2CD3" w:rsidRPr="002A0037" w:rsidRDefault="003C2CD3" w:rsidP="002F7114">
      <w:pPr>
        <w:pStyle w:val="BodyText"/>
        <w:shd w:val="clear" w:color="auto" w:fill="FFFFFF"/>
        <w:tabs>
          <w:tab w:val="clear" w:pos="454"/>
        </w:tabs>
        <w:spacing w:after="0"/>
        <w:ind w:left="539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2A0037">
        <w:rPr>
          <w:rFonts w:ascii="Angsana New" w:hAnsi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ดังนี้</w:t>
      </w:r>
    </w:p>
    <w:p w14:paraId="617025F4" w14:textId="77777777" w:rsidR="001A33C2" w:rsidRPr="002A0037" w:rsidRDefault="001A33C2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66CED9D" w14:textId="77777777" w:rsidR="003C2CD3" w:rsidRPr="002A0037" w:rsidRDefault="003C2CD3" w:rsidP="003C2CD3">
      <w:pPr>
        <w:pStyle w:val="block"/>
        <w:numPr>
          <w:ilvl w:val="0"/>
          <w:numId w:val="33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2A0037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2A0037">
        <w:rPr>
          <w:rFonts w:ascii="Angsana New" w:hAnsi="Angsana New"/>
          <w:sz w:val="30"/>
          <w:szCs w:val="30"/>
          <w:lang w:bidi="th-TH"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BE4700F" w14:textId="586A6063" w:rsidR="003C2CD3" w:rsidRPr="002A0037" w:rsidRDefault="003C2CD3" w:rsidP="00FF509E">
      <w:pPr>
        <w:pStyle w:val="block"/>
        <w:numPr>
          <w:ilvl w:val="0"/>
          <w:numId w:val="33"/>
        </w:numPr>
        <w:spacing w:after="0" w:line="240" w:lineRule="atLeast"/>
        <w:ind w:left="900" w:right="-25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2A0037">
        <w:rPr>
          <w:rFonts w:ascii="Angsana New" w:hAnsi="Angsana New"/>
          <w:sz w:val="30"/>
          <w:szCs w:val="30"/>
          <w:lang w:bidi="th-TH"/>
        </w:rPr>
        <w:t xml:space="preserve"> 2 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351F2F" w:rsidRPr="002A0037">
        <w:rPr>
          <w:rFonts w:ascii="Angsana New" w:hAnsi="Angsana New" w:hint="cs"/>
          <w:sz w:val="30"/>
          <w:szCs w:val="30"/>
          <w:cs/>
          <w:lang w:bidi="th-TH"/>
        </w:rPr>
        <w:t>น</w:t>
      </w:r>
      <w:r w:rsidR="00FF509E" w:rsidRPr="002A0037">
        <w:rPr>
          <w:rFonts w:ascii="Angsana New" w:hAnsi="Angsana New"/>
          <w:sz w:val="30"/>
          <w:szCs w:val="30"/>
          <w:cs/>
          <w:lang w:bidi="th-TH"/>
        </w:rPr>
        <w:t>นอกเหนือจาก</w:t>
      </w:r>
      <w:r w:rsidRPr="002A0037">
        <w:rPr>
          <w:rFonts w:ascii="Angsana New" w:hAnsi="Angsana New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Pr="002A0037">
        <w:rPr>
          <w:rFonts w:ascii="Angsana New" w:hAnsi="Angsana New"/>
          <w:sz w:val="30"/>
          <w:szCs w:val="30"/>
          <w:lang w:bidi="th-TH"/>
        </w:rPr>
        <w:t>1</w:t>
      </w:r>
    </w:p>
    <w:p w14:paraId="45ABC8FD" w14:textId="1F82428A" w:rsidR="003C2CD3" w:rsidRPr="002A0037" w:rsidRDefault="003C2CD3" w:rsidP="003C2CD3">
      <w:pPr>
        <w:pStyle w:val="block"/>
        <w:numPr>
          <w:ilvl w:val="0"/>
          <w:numId w:val="33"/>
        </w:numPr>
        <w:spacing w:after="0" w:line="240" w:lineRule="atLeast"/>
        <w:ind w:left="900" w:right="-7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2A0037">
        <w:rPr>
          <w:rFonts w:ascii="Angsana New" w:hAnsi="Angsana New"/>
          <w:sz w:val="30"/>
          <w:szCs w:val="30"/>
          <w:lang w:bidi="th-TH"/>
        </w:rPr>
        <w:t xml:space="preserve"> </w:t>
      </w:r>
      <w:r w:rsidR="00FF509E" w:rsidRPr="002A0037">
        <w:rPr>
          <w:rFonts w:ascii="Angsana New" w:hAnsi="Angsana New"/>
          <w:sz w:val="30"/>
          <w:szCs w:val="30"/>
          <w:lang w:val="en-US" w:bidi="th-TH"/>
        </w:rPr>
        <w:t>3</w:t>
      </w:r>
      <w:r w:rsidRPr="002A0037">
        <w:rPr>
          <w:rFonts w:ascii="Angsana New" w:hAnsi="Angsana New"/>
          <w:sz w:val="30"/>
          <w:szCs w:val="30"/>
          <w:lang w:bidi="th-TH"/>
        </w:rPr>
        <w:t xml:space="preserve"> </w:t>
      </w:r>
      <w:r w:rsidR="00B67C64" w:rsidRPr="002A003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285990D" w14:textId="77777777" w:rsidR="00FF509E" w:rsidRPr="002A0037" w:rsidRDefault="00FF509E" w:rsidP="0054647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434D0CA3" w14:textId="08F823E4" w:rsidR="003C2CD3" w:rsidRPr="002A0037" w:rsidRDefault="003C2CD3" w:rsidP="003C2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A0037">
        <w:rPr>
          <w:rFonts w:ascii="Angsana New" w:hAnsi="Angsana New"/>
          <w:sz w:val="30"/>
          <w:szCs w:val="30"/>
          <w:cs/>
          <w:lang w:val="en-GB"/>
        </w:rPr>
        <w:t>กลุ่มบริษัท</w:t>
      </w:r>
      <w:r w:rsidRPr="002A0037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DEA9AE2" w14:textId="66211C26" w:rsidR="003C2CD3" w:rsidRPr="002A0037" w:rsidRDefault="003C2CD3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1F41BDF1" w14:textId="17804A15" w:rsidR="00B772CA" w:rsidRPr="002A0037" w:rsidRDefault="00B772CA" w:rsidP="00345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lang w:val="th-TH"/>
        </w:rPr>
      </w:pPr>
      <w:r w:rsidRPr="002A0037">
        <w:rPr>
          <w:rFonts w:ascii="Angsana New" w:hAnsi="Angsana New"/>
          <w:sz w:val="30"/>
          <w:szCs w:val="30"/>
          <w:cs/>
          <w:lang w:val="th-TH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5E3734" w:rsidRPr="002A003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A0037">
        <w:rPr>
          <w:rFonts w:ascii="Angsana New" w:hAnsi="Angsana New"/>
          <w:sz w:val="30"/>
          <w:szCs w:val="30"/>
          <w:cs/>
          <w:lang w:val="th-TH"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52E1B57C" w14:textId="4957CFFA" w:rsidR="00BD754F" w:rsidRPr="002A0037" w:rsidRDefault="00BD7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</w:rPr>
        <w:br w:type="page"/>
      </w:r>
    </w:p>
    <w:p w14:paraId="60898BDA" w14:textId="479E027C" w:rsidR="00B772CA" w:rsidRPr="002A0037" w:rsidRDefault="00B772CA" w:rsidP="00345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  <w:lang w:val="th-TH"/>
        </w:rPr>
      </w:pPr>
      <w:r w:rsidRPr="002A0037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40686C" w:rsidRPr="002A0037">
        <w:rPr>
          <w:rFonts w:ascii="Angsana New" w:hAnsi="Angsana New"/>
          <w:sz w:val="30"/>
          <w:szCs w:val="30"/>
        </w:rPr>
        <w:t>3</w:t>
      </w:r>
      <w:r w:rsidRPr="002A0037">
        <w:rPr>
          <w:rFonts w:ascii="Angsana New" w:hAnsi="Angsana New"/>
          <w:sz w:val="30"/>
          <w:szCs w:val="30"/>
          <w:cs/>
          <w:lang w:val="th-TH"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9A0FA71" w14:textId="77777777" w:rsidR="0054647F" w:rsidRPr="002A0037" w:rsidRDefault="0054647F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</w:p>
    <w:p w14:paraId="2C44CFDB" w14:textId="570A2C0C" w:rsidR="00E64F07" w:rsidRPr="002A0037" w:rsidRDefault="00967BF7" w:rsidP="0052741D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s/>
          <w:lang w:val="th-TH"/>
        </w:rPr>
      </w:pPr>
      <w:r w:rsidRPr="002A0037">
        <w:rPr>
          <w:rFonts w:ascii="Angsana New" w:hAnsi="Angsana New"/>
          <w:b/>
          <w:bCs/>
          <w:cs/>
          <w:lang w:val="th-TH"/>
        </w:rPr>
        <w:t>(</w:t>
      </w:r>
      <w:r w:rsidR="0054647F" w:rsidRPr="002A0037">
        <w:rPr>
          <w:rFonts w:ascii="Angsana New" w:hAnsi="Angsana New" w:hint="cs"/>
          <w:b/>
          <w:bCs/>
          <w:cs/>
          <w:lang w:val="th-TH"/>
        </w:rPr>
        <w:t>ณ</w:t>
      </w:r>
      <w:r w:rsidR="00E64F07" w:rsidRPr="002A0037">
        <w:rPr>
          <w:rFonts w:ascii="Angsana New" w:hAnsi="Angsana New"/>
          <w:b/>
          <w:bCs/>
          <w:cs/>
          <w:lang w:val="th-TH"/>
        </w:rPr>
        <w:t>)</w:t>
      </w:r>
      <w:r w:rsidR="00E64F07" w:rsidRPr="002A0037">
        <w:rPr>
          <w:rFonts w:ascii="Angsana New" w:hAnsi="Angsana New"/>
          <w:b/>
          <w:bCs/>
          <w:cs/>
          <w:lang w:val="th-TH"/>
        </w:rPr>
        <w:tab/>
        <w:t>รายได้</w:t>
      </w:r>
      <w:r w:rsidR="0097264C" w:rsidRPr="002A0037">
        <w:rPr>
          <w:rFonts w:ascii="Angsana New" w:hAnsi="Angsana New" w:hint="cs"/>
          <w:b/>
          <w:bCs/>
          <w:cs/>
          <w:lang w:val="th-TH"/>
        </w:rPr>
        <w:t>จากสัญญาที่ทำกับลูกค้า</w:t>
      </w:r>
    </w:p>
    <w:p w14:paraId="66E6D2DB" w14:textId="6E77990A" w:rsidR="00E64F07" w:rsidRPr="002A0037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D370625" w14:textId="7D5EBB18" w:rsidR="0097264C" w:rsidRPr="002A0037" w:rsidRDefault="0097264C" w:rsidP="0097264C">
      <w:pPr>
        <w:pStyle w:val="BodyText"/>
        <w:numPr>
          <w:ilvl w:val="0"/>
          <w:numId w:val="45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2A0037">
        <w:rPr>
          <w:rFonts w:ascii="Angsana New" w:hAnsi="Angsana New" w:hint="cs"/>
          <w:i/>
          <w:iCs/>
          <w:sz w:val="30"/>
          <w:szCs w:val="30"/>
          <w:cs/>
          <w:lang w:val="en-GB"/>
        </w:rPr>
        <w:t>การรับรู้รายได้</w:t>
      </w:r>
    </w:p>
    <w:p w14:paraId="5099045E" w14:textId="0BB420B2" w:rsidR="00E64F07" w:rsidRPr="002A0037" w:rsidRDefault="008A71E5" w:rsidP="004068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 และแสดงสุทธิจากส่วนลดการค้าและส่วนลดตามปริมาณ</w:t>
      </w:r>
    </w:p>
    <w:p w14:paraId="18571400" w14:textId="5FA6F47A" w:rsidR="008A71E5" w:rsidRPr="002A0037" w:rsidRDefault="008A71E5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2FDDA2B" w14:textId="53678902" w:rsidR="008A71E5" w:rsidRPr="002A0037" w:rsidRDefault="008A71E5" w:rsidP="004068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72343782" w14:textId="317D325F" w:rsidR="008A71E5" w:rsidRPr="002A0037" w:rsidRDefault="008A71E5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AA0E117" w14:textId="29CD16C1" w:rsidR="0097264C" w:rsidRPr="002A0037" w:rsidRDefault="0097264C" w:rsidP="0097264C">
      <w:pPr>
        <w:pStyle w:val="BodyText"/>
        <w:numPr>
          <w:ilvl w:val="0"/>
          <w:numId w:val="45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2A0037">
        <w:rPr>
          <w:rFonts w:ascii="Angsana New" w:hAnsi="Angsana New" w:hint="cs"/>
          <w:i/>
          <w:iCs/>
          <w:sz w:val="30"/>
          <w:szCs w:val="30"/>
          <w:cs/>
          <w:lang w:val="en-GB"/>
        </w:rPr>
        <w:t>ยอดคงเหลือของสัญญา</w:t>
      </w:r>
    </w:p>
    <w:p w14:paraId="2B022AEC" w14:textId="088A8F32" w:rsidR="0097264C" w:rsidRPr="002A0037" w:rsidRDefault="0097264C" w:rsidP="00F67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46A425C3" w14:textId="77777777" w:rsidR="0054647F" w:rsidRPr="002A0037" w:rsidRDefault="0054647F" w:rsidP="00F67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312B79D" w14:textId="49527266" w:rsidR="00E64F07" w:rsidRPr="002A0037" w:rsidRDefault="00F22C7C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5" w:hanging="567"/>
        <w:jc w:val="thaiDistribute"/>
        <w:rPr>
          <w:rFonts w:ascii="Angsana New" w:hAnsi="Angsana New"/>
          <w:b/>
          <w:bCs/>
          <w:iCs/>
          <w:sz w:val="30"/>
          <w:szCs w:val="30"/>
          <w:cs/>
        </w:rPr>
      </w:pPr>
      <w:r w:rsidRPr="002A0037">
        <w:rPr>
          <w:rFonts w:ascii="Angsana New" w:hAnsi="Angsana New"/>
          <w:b/>
          <w:bCs/>
          <w:i/>
          <w:sz w:val="30"/>
          <w:szCs w:val="30"/>
        </w:rPr>
        <w:t>(</w:t>
      </w:r>
      <w:r w:rsidR="0054647F" w:rsidRPr="002A0037">
        <w:rPr>
          <w:rFonts w:ascii="Angsana New" w:hAnsi="Angsana New" w:hint="cs"/>
          <w:b/>
          <w:bCs/>
          <w:iCs/>
          <w:sz w:val="30"/>
          <w:szCs w:val="30"/>
          <w:cs/>
        </w:rPr>
        <w:t>ด</w:t>
      </w:r>
      <w:r w:rsidR="009E3AAD" w:rsidRPr="002A0037">
        <w:rPr>
          <w:rFonts w:ascii="Angsana New" w:hAnsi="Angsana New"/>
          <w:b/>
          <w:bCs/>
          <w:iCs/>
          <w:sz w:val="30"/>
          <w:szCs w:val="30"/>
          <w:cs/>
        </w:rPr>
        <w:t>)</w:t>
      </w:r>
      <w:r w:rsidR="009E3AAD" w:rsidRPr="002A0037">
        <w:rPr>
          <w:rFonts w:ascii="Angsana New" w:hAnsi="Angsana New"/>
          <w:b/>
          <w:bCs/>
          <w:iCs/>
          <w:sz w:val="30"/>
          <w:szCs w:val="30"/>
          <w:cs/>
        </w:rPr>
        <w:tab/>
      </w:r>
      <w:r w:rsidR="00E64F07" w:rsidRPr="002A0037">
        <w:rPr>
          <w:rFonts w:ascii="Angsana New" w:hAnsi="Angsana New"/>
          <w:b/>
          <w:bCs/>
          <w:iCs/>
          <w:sz w:val="30"/>
          <w:szCs w:val="30"/>
          <w:cs/>
        </w:rPr>
        <w:t>ภาษีเงินได้</w:t>
      </w:r>
    </w:p>
    <w:p w14:paraId="601AE5B0" w14:textId="77777777" w:rsidR="00E64F07" w:rsidRPr="002A0037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02EA811C" w14:textId="295ACDB3" w:rsidR="00E64F07" w:rsidRPr="002A0037" w:rsidRDefault="004F4E0A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AB188D" w:rsidRPr="002A0037">
        <w:rPr>
          <w:rFonts w:ascii="Angsana New" w:hAnsi="Angsana New" w:hint="cs"/>
          <w:sz w:val="30"/>
          <w:szCs w:val="30"/>
          <w:cs/>
        </w:rPr>
        <w:t>ซึ่ง</w:t>
      </w:r>
      <w:r w:rsidRPr="002A0037">
        <w:rPr>
          <w:rFonts w:ascii="Angsana New" w:hAnsi="Angsana New"/>
          <w:sz w:val="30"/>
          <w:szCs w:val="30"/>
          <w:cs/>
        </w:rPr>
        <w:t>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14E322F9" w14:textId="7286FEA3" w:rsidR="00A37E18" w:rsidRPr="002A0037" w:rsidRDefault="00A37E18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FE3A6C1" w14:textId="1095C25D" w:rsidR="001E6B0F" w:rsidRPr="002A0037" w:rsidRDefault="001E6B0F" w:rsidP="001E6B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</w:t>
      </w:r>
      <w:r w:rsidRPr="002A0037">
        <w:rPr>
          <w:rFonts w:ascii="Angsana New" w:hAnsi="Angsana New" w:hint="cs"/>
          <w:sz w:val="30"/>
          <w:szCs w:val="30"/>
          <w:cs/>
        </w:rPr>
        <w:t>โดย</w:t>
      </w:r>
      <w:r w:rsidRPr="002A0037">
        <w:rPr>
          <w:rFonts w:ascii="Angsana New" w:hAnsi="Angsana New"/>
          <w:sz w:val="30"/>
          <w:szCs w:val="30"/>
          <w:cs/>
        </w:rPr>
        <w:t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5C4E2248" w14:textId="513F62FA" w:rsidR="00BD754F" w:rsidRPr="002A0037" w:rsidRDefault="00BD7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</w:rPr>
        <w:br w:type="page"/>
      </w:r>
    </w:p>
    <w:p w14:paraId="35073CEA" w14:textId="6BB02D26" w:rsidR="002F110B" w:rsidRPr="002A0037" w:rsidRDefault="002F110B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E84693" w:rsidRPr="002A0037">
        <w:rPr>
          <w:rFonts w:ascii="Angsana New" w:hAnsi="Angsana New"/>
          <w:sz w:val="30"/>
          <w:szCs w:val="30"/>
        </w:rPr>
        <w:br/>
      </w:r>
      <w:r w:rsidRPr="002A0037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="001E6B0F" w:rsidRPr="002A0037">
        <w:rPr>
          <w:rFonts w:ascii="Angsana New" w:hAnsi="Angsana New" w:hint="cs"/>
          <w:sz w:val="30"/>
          <w:szCs w:val="30"/>
          <w:cs/>
        </w:rPr>
        <w:t>สำหรับ</w:t>
      </w:r>
      <w:r w:rsidRPr="002A0037">
        <w:rPr>
          <w:rFonts w:ascii="Angsana New" w:hAnsi="Angsana New"/>
          <w:sz w:val="30"/>
          <w:szCs w:val="30"/>
          <w:cs/>
        </w:rPr>
        <w:t>การรับรู</w:t>
      </w:r>
      <w:r w:rsidR="005F1A3D" w:rsidRPr="002A0037">
        <w:rPr>
          <w:rFonts w:ascii="Angsana New" w:hAnsi="Angsana New"/>
          <w:sz w:val="30"/>
          <w:szCs w:val="30"/>
          <w:cs/>
        </w:rPr>
        <w:t>้สินทรัพย์หรือหนี้สินในครั้งแรก</w:t>
      </w:r>
      <w:r w:rsidRPr="002A0037">
        <w:rPr>
          <w:rFonts w:ascii="Angsana New" w:hAnsi="Angsana New"/>
          <w:sz w:val="30"/>
          <w:szCs w:val="30"/>
          <w:cs/>
        </w:rPr>
        <w:t>ซึ่งเป็นรายการที่ไม่ใช่การรวมธุรกิจและรายการนั้น</w:t>
      </w:r>
      <w:r w:rsidRPr="002A0037">
        <w:rPr>
          <w:rFonts w:ascii="Angsana New" w:hAnsi="Angsana New"/>
          <w:spacing w:val="-4"/>
          <w:sz w:val="30"/>
          <w:szCs w:val="30"/>
          <w:cs/>
        </w:rPr>
        <w:t>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Pr="002A0037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71B8B86B" w14:textId="77777777" w:rsidR="002F110B" w:rsidRPr="002A0037" w:rsidRDefault="002F110B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03C2C9F9" w14:textId="54D21F7D" w:rsidR="002F110B" w:rsidRPr="002A0037" w:rsidRDefault="002F110B" w:rsidP="00403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E84693" w:rsidRPr="002A0037">
        <w:rPr>
          <w:rFonts w:ascii="Angsana New" w:hAnsi="Angsana New"/>
          <w:sz w:val="30"/>
          <w:szCs w:val="30"/>
        </w:rPr>
        <w:br/>
      </w:r>
      <w:r w:rsidRPr="002A0037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</w:t>
      </w:r>
      <w:r w:rsidR="00791C03" w:rsidRPr="002A0037">
        <w:rPr>
          <w:rFonts w:ascii="Angsana New" w:hAnsi="Angsana New"/>
          <w:sz w:val="30"/>
          <w:szCs w:val="30"/>
          <w:cs/>
        </w:rPr>
        <w:t>ระยะเวลา</w:t>
      </w:r>
      <w:r w:rsidRPr="002A0037">
        <w:rPr>
          <w:rFonts w:ascii="Angsana New" w:hAnsi="Angsana New"/>
          <w:sz w:val="30"/>
          <w:szCs w:val="30"/>
          <w:cs/>
        </w:rPr>
        <w:t>ที่รายงา</w:t>
      </w:r>
      <w:r w:rsidR="001E6B0F" w:rsidRPr="002A0037">
        <w:rPr>
          <w:rFonts w:ascii="Angsana New" w:hAnsi="Angsana New" w:hint="cs"/>
          <w:sz w:val="30"/>
          <w:szCs w:val="30"/>
          <w:cs/>
        </w:rPr>
        <w:t xml:space="preserve">น </w:t>
      </w:r>
      <w:r w:rsidR="00796788" w:rsidRPr="002A0037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1E6B0F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="001E6B0F" w:rsidRPr="002A0037">
        <w:rPr>
          <w:rFonts w:ascii="Angsana New" w:hAnsi="Angsana New"/>
          <w:sz w:val="30"/>
          <w:szCs w:val="30"/>
          <w:cs/>
        </w:rPr>
        <w:t>ทั้งนี้ สินทรัพย์ภาษี</w:t>
      </w:r>
      <w:r w:rsidR="0040375E" w:rsidRPr="002A0037">
        <w:rPr>
          <w:rFonts w:ascii="Angsana New" w:hAnsi="Angsana New"/>
          <w:sz w:val="30"/>
          <w:szCs w:val="30"/>
        </w:rPr>
        <w:br/>
      </w:r>
      <w:r w:rsidR="001E6B0F" w:rsidRPr="002A0037">
        <w:rPr>
          <w:rFonts w:ascii="Angsana New" w:hAnsi="Angsana New"/>
          <w:sz w:val="30"/>
          <w:szCs w:val="30"/>
          <w:cs/>
        </w:rPr>
        <w:t>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1C0ED7CD" w14:textId="77777777" w:rsidR="005307BD" w:rsidRPr="002A0037" w:rsidRDefault="005307BD" w:rsidP="00403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898B6E1" w14:textId="0C0914DC" w:rsidR="001E6B0F" w:rsidRPr="002A0037" w:rsidRDefault="001E6B0F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37200A1" w14:textId="77777777" w:rsidR="0001783A" w:rsidRPr="002A0037" w:rsidRDefault="0001783A" w:rsidP="00103BEB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cs/>
          <w:lang w:val="en-US"/>
        </w:rPr>
      </w:pPr>
    </w:p>
    <w:p w14:paraId="509E0040" w14:textId="1E47EB27" w:rsidR="00496F62" w:rsidRPr="002A0037" w:rsidRDefault="00654C53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  <w:cs/>
        </w:rPr>
      </w:pPr>
      <w:r w:rsidRPr="002A0037">
        <w:rPr>
          <w:rFonts w:ascii="Angsana New" w:hAnsi="Angsana New"/>
          <w:b/>
          <w:bCs/>
          <w:iCs/>
          <w:sz w:val="30"/>
          <w:szCs w:val="30"/>
          <w:cs/>
        </w:rPr>
        <w:t>(</w:t>
      </w:r>
      <w:r w:rsidR="0054647F" w:rsidRPr="002A0037">
        <w:rPr>
          <w:rFonts w:ascii="Angsana New" w:hAnsi="Angsana New" w:hint="cs"/>
          <w:b/>
          <w:bCs/>
          <w:iCs/>
          <w:sz w:val="30"/>
          <w:szCs w:val="30"/>
          <w:cs/>
        </w:rPr>
        <w:t>ต</w:t>
      </w:r>
      <w:r w:rsidRPr="002A0037">
        <w:rPr>
          <w:rFonts w:ascii="Angsana New" w:hAnsi="Angsana New"/>
          <w:b/>
          <w:bCs/>
          <w:iCs/>
          <w:sz w:val="30"/>
          <w:szCs w:val="30"/>
          <w:cs/>
        </w:rPr>
        <w:t>)</w:t>
      </w:r>
      <w:r w:rsidRPr="002A0037">
        <w:rPr>
          <w:rFonts w:ascii="Angsana New" w:hAnsi="Angsana New"/>
          <w:b/>
          <w:bCs/>
          <w:iCs/>
          <w:sz w:val="30"/>
          <w:szCs w:val="30"/>
          <w:cs/>
        </w:rPr>
        <w:tab/>
      </w:r>
      <w:r w:rsidR="00315E56" w:rsidRPr="002A0037">
        <w:rPr>
          <w:rFonts w:ascii="Angsana New" w:hAnsi="Angsana New" w:hint="cs"/>
          <w:b/>
          <w:bCs/>
          <w:iCs/>
          <w:sz w:val="30"/>
          <w:szCs w:val="30"/>
          <w:cs/>
        </w:rPr>
        <w:t>กำไร</w:t>
      </w:r>
      <w:r w:rsidR="00496F62" w:rsidRPr="002A0037">
        <w:rPr>
          <w:rFonts w:ascii="Angsana New" w:hAnsi="Angsana New"/>
          <w:b/>
          <w:bCs/>
          <w:iCs/>
          <w:sz w:val="30"/>
          <w:szCs w:val="30"/>
          <w:cs/>
        </w:rPr>
        <w:t>ต่อหุ้น</w:t>
      </w:r>
    </w:p>
    <w:p w14:paraId="587C797B" w14:textId="1C407CB4" w:rsidR="00496F62" w:rsidRPr="002A0037" w:rsidRDefault="00496F62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70FCC6CD" w14:textId="4F736BCE" w:rsidR="001E6B0F" w:rsidRPr="002A0037" w:rsidRDefault="001E6B0F" w:rsidP="001E6B0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sz w:val="30"/>
          <w:szCs w:val="30"/>
        </w:rPr>
      </w:pPr>
      <w:r w:rsidRPr="002A0037">
        <w:rPr>
          <w:rFonts w:ascii="Angsana New" w:hAnsi="Angsana New"/>
          <w:b/>
          <w:sz w:val="30"/>
          <w:szCs w:val="30"/>
          <w:cs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</w:t>
      </w:r>
      <w:r w:rsidR="00762293" w:rsidRPr="002A0037">
        <w:rPr>
          <w:rFonts w:ascii="Angsana New" w:hAnsi="Angsana New"/>
          <w:b/>
          <w:sz w:val="30"/>
          <w:szCs w:val="30"/>
        </w:rPr>
        <w:br/>
      </w:r>
      <w:r w:rsidRPr="002A0037">
        <w:rPr>
          <w:rFonts w:ascii="Angsana New" w:hAnsi="Angsana New"/>
          <w:b/>
          <w:sz w:val="30"/>
          <w:szCs w:val="30"/>
          <w:cs/>
        </w:rPr>
        <w:t>ถ่วงน้ำหนักที่ออกจำหน่ายระหว่างปี</w:t>
      </w:r>
    </w:p>
    <w:p w14:paraId="3245AA17" w14:textId="22499750" w:rsidR="00AA0177" w:rsidRPr="002A0037" w:rsidRDefault="00AA0177" w:rsidP="005307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044D7FC3" w14:textId="669A00AE" w:rsidR="00FD2F2C" w:rsidRPr="002A0037" w:rsidRDefault="002D358B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</w:rPr>
      </w:pPr>
      <w:r w:rsidRPr="002A0037">
        <w:rPr>
          <w:rFonts w:ascii="Angsana New" w:hAnsi="Angsana New"/>
          <w:b/>
          <w:bCs/>
          <w:iCs/>
          <w:sz w:val="30"/>
          <w:szCs w:val="30"/>
          <w:cs/>
        </w:rPr>
        <w:t>(</w:t>
      </w:r>
      <w:r w:rsidR="0054647F" w:rsidRPr="002A0037">
        <w:rPr>
          <w:rFonts w:ascii="Angsana New" w:hAnsi="Angsana New" w:hint="cs"/>
          <w:b/>
          <w:bCs/>
          <w:iCs/>
          <w:sz w:val="30"/>
          <w:szCs w:val="30"/>
          <w:cs/>
        </w:rPr>
        <w:t>ถ</w:t>
      </w:r>
      <w:r w:rsidR="00107A34" w:rsidRPr="002A0037">
        <w:rPr>
          <w:rFonts w:ascii="Angsana New" w:hAnsi="Angsana New"/>
          <w:b/>
          <w:bCs/>
          <w:iCs/>
          <w:sz w:val="30"/>
          <w:szCs w:val="30"/>
          <w:cs/>
        </w:rPr>
        <w:t>)</w:t>
      </w:r>
      <w:r w:rsidR="00107A34" w:rsidRPr="002A0037">
        <w:rPr>
          <w:rFonts w:ascii="Angsana New" w:hAnsi="Angsana New"/>
          <w:b/>
          <w:bCs/>
          <w:iCs/>
          <w:sz w:val="30"/>
          <w:szCs w:val="30"/>
          <w:cs/>
        </w:rPr>
        <w:tab/>
      </w:r>
      <w:r w:rsidR="00FD2F2C" w:rsidRPr="002A0037">
        <w:rPr>
          <w:rFonts w:ascii="Angsana New" w:hAnsi="Angsana New" w:hint="cs"/>
          <w:b/>
          <w:bCs/>
          <w:iCs/>
          <w:sz w:val="30"/>
          <w:szCs w:val="30"/>
          <w:cs/>
        </w:rPr>
        <w:t>บุคคลหรือกิจการที่เกี่ยวข้องกัน</w:t>
      </w:r>
    </w:p>
    <w:p w14:paraId="2C2B1CCE" w14:textId="77777777" w:rsidR="003B4BCD" w:rsidRPr="002A0037" w:rsidRDefault="003B4BCD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0CFCD0D3" w14:textId="77777777" w:rsidR="003B4BCD" w:rsidRPr="002A0037" w:rsidRDefault="003B4BCD" w:rsidP="003B4BCD">
      <w:pPr>
        <w:spacing w:line="240" w:lineRule="auto"/>
        <w:ind w:left="540" w:right="-108"/>
        <w:jc w:val="thaiDistribute"/>
        <w:rPr>
          <w:rFonts w:ascii="Angsana New" w:eastAsia="Calibri" w:hAnsi="Angsana New"/>
          <w:b/>
          <w:sz w:val="30"/>
          <w:szCs w:val="30"/>
        </w:rPr>
      </w:pPr>
      <w:r w:rsidRPr="002A0037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9E3D4CA" w14:textId="4CA37E10" w:rsidR="00FD2F2C" w:rsidRPr="002A0037" w:rsidRDefault="00FD2F2C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lang w:val="en-US" w:bidi="th-TH"/>
        </w:rPr>
      </w:pPr>
    </w:p>
    <w:p w14:paraId="146734AF" w14:textId="01B50D1B" w:rsidR="00107A34" w:rsidRPr="002A0037" w:rsidRDefault="00FD2F2C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Cs/>
          <w:sz w:val="30"/>
          <w:szCs w:val="30"/>
          <w:cs/>
        </w:rPr>
      </w:pPr>
      <w:r w:rsidRPr="002A0037">
        <w:rPr>
          <w:rFonts w:ascii="Angsana New" w:hAnsi="Angsana New"/>
          <w:b/>
          <w:bCs/>
          <w:i/>
          <w:sz w:val="30"/>
          <w:szCs w:val="30"/>
        </w:rPr>
        <w:t>(</w:t>
      </w:r>
      <w:r w:rsidR="0054647F" w:rsidRPr="002A0037">
        <w:rPr>
          <w:rFonts w:ascii="Angsana New" w:hAnsi="Angsana New" w:hint="cs"/>
          <w:b/>
          <w:bCs/>
          <w:iCs/>
          <w:sz w:val="30"/>
          <w:szCs w:val="30"/>
          <w:cs/>
        </w:rPr>
        <w:t>ท</w:t>
      </w:r>
      <w:r w:rsidRPr="002A0037">
        <w:rPr>
          <w:rFonts w:ascii="Angsana New" w:hAnsi="Angsana New"/>
          <w:b/>
          <w:bCs/>
          <w:i/>
          <w:sz w:val="30"/>
          <w:szCs w:val="30"/>
        </w:rPr>
        <w:t>)</w:t>
      </w:r>
      <w:r w:rsidRPr="002A0037">
        <w:rPr>
          <w:rFonts w:ascii="Angsana New" w:hAnsi="Angsana New"/>
          <w:b/>
          <w:bCs/>
          <w:iCs/>
          <w:sz w:val="30"/>
          <w:szCs w:val="30"/>
        </w:rPr>
        <w:tab/>
      </w:r>
      <w:r w:rsidR="00107A34" w:rsidRPr="002A0037">
        <w:rPr>
          <w:rFonts w:ascii="Angsana New" w:hAnsi="Angsana New"/>
          <w:b/>
          <w:bCs/>
          <w:iCs/>
          <w:sz w:val="30"/>
          <w:szCs w:val="30"/>
          <w:cs/>
        </w:rPr>
        <w:t>รายงานทางการเงินจำแนกตามส่วนงาน</w:t>
      </w:r>
    </w:p>
    <w:p w14:paraId="565CD53F" w14:textId="77777777" w:rsidR="00107A34" w:rsidRPr="002A0037" w:rsidRDefault="00107A34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24"/>
          <w:szCs w:val="24"/>
          <w:cs/>
          <w:lang w:val="en-US"/>
        </w:rPr>
      </w:pPr>
    </w:p>
    <w:p w14:paraId="426DAA27" w14:textId="5A8DD4A0" w:rsidR="00DD3F45" w:rsidRPr="002A0037" w:rsidRDefault="00107A34" w:rsidP="0052741D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="00695FCA" w:rsidRPr="002A0037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2A0037">
        <w:rPr>
          <w:rFonts w:ascii="Angsana New" w:hAnsi="Angsana New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  <w:r w:rsidR="00D9751A" w:rsidRPr="002A0037">
        <w:rPr>
          <w:rFonts w:ascii="Angsana New" w:hAnsi="Angsana New"/>
          <w:sz w:val="30"/>
          <w:szCs w:val="30"/>
          <w:cs/>
        </w:rPr>
        <w:t xml:space="preserve">รายการที่ไม่สามารถปันส่วนได้ส่วนใหญ่เป็นรายการ รายได้อื่น ค่าใช้จ่ายในการบริหาร ต้นทุนทางการเงิน </w:t>
      </w:r>
      <w:r w:rsidR="000C7295" w:rsidRPr="002A0037">
        <w:rPr>
          <w:rFonts w:ascii="Angsana New" w:hAnsi="Angsana New"/>
          <w:sz w:val="30"/>
          <w:szCs w:val="30"/>
          <w:cs/>
        </w:rPr>
        <w:t>และ</w:t>
      </w:r>
      <w:r w:rsidR="00D9751A" w:rsidRPr="002A0037">
        <w:rPr>
          <w:rFonts w:ascii="Angsana New" w:hAnsi="Angsana New"/>
          <w:sz w:val="30"/>
          <w:szCs w:val="30"/>
          <w:cs/>
        </w:rPr>
        <w:t>ส่วนแบ่งกำไรจากเงินลงทุนในบริษัทร่วม</w:t>
      </w:r>
    </w:p>
    <w:p w14:paraId="6AD9FB12" w14:textId="64CEB553" w:rsidR="00E64F07" w:rsidRPr="002A0037" w:rsidRDefault="005D6E08" w:rsidP="00115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A0037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617712" w:rsidRPr="002A0037">
        <w:rPr>
          <w:rFonts w:ascii="Angsana New" w:hAnsi="Angsana New"/>
          <w:b/>
          <w:bCs/>
          <w:sz w:val="30"/>
          <w:szCs w:val="30"/>
          <w:cs/>
        </w:rPr>
        <w:tab/>
      </w:r>
      <w:r w:rsidR="00E64F07" w:rsidRPr="002A003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781C771" w14:textId="77777777" w:rsidR="00E64F07" w:rsidRPr="002A0037" w:rsidRDefault="00E64F07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 w:bidi="th-TH"/>
        </w:rPr>
      </w:pPr>
    </w:p>
    <w:p w14:paraId="58CD1516" w14:textId="4520A7EB" w:rsidR="00D62C71" w:rsidRPr="002A0037" w:rsidRDefault="00E64F07" w:rsidP="00237376">
      <w:pPr>
        <w:pStyle w:val="block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A0037">
        <w:rPr>
          <w:rFonts w:ascii="Angsana New" w:hAnsi="Angsana New"/>
          <w:sz w:val="30"/>
          <w:szCs w:val="30"/>
          <w:cs/>
          <w:lang w:val="en-US" w:bidi="th-TH"/>
        </w:rPr>
        <w:t>ความสัมพันธ์ที่มีกับ</w:t>
      </w:r>
      <w:r w:rsidR="00550205" w:rsidRPr="002A0037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="007D0401" w:rsidRPr="002A0037">
        <w:rPr>
          <w:rFonts w:ascii="Angsana New" w:hAnsi="Angsana New" w:hint="cs"/>
          <w:sz w:val="30"/>
          <w:szCs w:val="30"/>
          <w:cs/>
          <w:lang w:val="en-US" w:bidi="th-TH"/>
        </w:rPr>
        <w:t>ร่วม</w:t>
      </w:r>
      <w:r w:rsidR="00831CFC" w:rsidRPr="002A0037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="00831CFC" w:rsidRPr="002A0037">
        <w:rPr>
          <w:rFonts w:ascii="Angsana New" w:hAnsi="Angsana New"/>
          <w:sz w:val="30"/>
          <w:szCs w:val="30"/>
          <w:cs/>
          <w:lang w:val="en-US" w:bidi="th-TH"/>
        </w:rPr>
        <w:t>บริษัทย่อย</w:t>
      </w:r>
      <w:r w:rsidR="00B711ED" w:rsidRPr="002A003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850E9" w:rsidRPr="002A0037">
        <w:rPr>
          <w:rFonts w:ascii="Angsana New" w:hAnsi="Angsana New"/>
          <w:sz w:val="30"/>
          <w:szCs w:val="30"/>
          <w:cs/>
          <w:lang w:val="en-US" w:bidi="th-TH"/>
        </w:rPr>
        <w:t>ได้เปิดเผยใน</w:t>
      </w:r>
      <w:r w:rsidR="00275FA1" w:rsidRPr="002A0037">
        <w:rPr>
          <w:rFonts w:ascii="Angsana New" w:hAnsi="Angsana New"/>
          <w:sz w:val="30"/>
          <w:szCs w:val="30"/>
          <w:cs/>
          <w:lang w:val="en-US" w:bidi="th-TH"/>
        </w:rPr>
        <w:t>หมายเหตุ</w:t>
      </w:r>
      <w:r w:rsidR="00DB635D" w:rsidRPr="002A0037">
        <w:rPr>
          <w:rFonts w:ascii="Angsana New" w:hAnsi="Angsana New"/>
          <w:sz w:val="30"/>
          <w:szCs w:val="30"/>
          <w:cs/>
          <w:lang w:val="en-US" w:bidi="th-TH"/>
        </w:rPr>
        <w:t>ข้อ</w:t>
      </w:r>
      <w:r w:rsidR="00550205" w:rsidRPr="002A003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5D6E08" w:rsidRPr="002A0037">
        <w:rPr>
          <w:rFonts w:ascii="Angsana New" w:hAnsi="Angsana New"/>
          <w:sz w:val="30"/>
          <w:szCs w:val="30"/>
          <w:lang w:val="en-US" w:bidi="th-TH"/>
        </w:rPr>
        <w:t>8</w:t>
      </w:r>
      <w:r w:rsidR="0067688F" w:rsidRPr="002A003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7688F" w:rsidRPr="002A0037">
        <w:rPr>
          <w:rFonts w:ascii="Angsana New" w:hAnsi="Angsana New"/>
          <w:sz w:val="30"/>
          <w:szCs w:val="30"/>
          <w:cs/>
          <w:lang w:val="en-US" w:bidi="th-TH"/>
        </w:rPr>
        <w:t>และ</w:t>
      </w:r>
      <w:r w:rsidR="00237376" w:rsidRPr="002A003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5D6E08" w:rsidRPr="002A0037">
        <w:rPr>
          <w:rFonts w:ascii="Angsana New" w:hAnsi="Angsana New"/>
          <w:sz w:val="30"/>
          <w:szCs w:val="30"/>
          <w:lang w:val="en-US" w:bidi="th-TH"/>
        </w:rPr>
        <w:t>9</w:t>
      </w:r>
      <w:r w:rsidR="00237376" w:rsidRPr="002A003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4B53A5" w:rsidRPr="002A0037">
        <w:rPr>
          <w:rFonts w:ascii="Angsana New" w:hAnsi="Angsana New" w:hint="cs"/>
          <w:sz w:val="30"/>
          <w:szCs w:val="30"/>
          <w:cs/>
          <w:lang w:val="en-US" w:bidi="th-TH"/>
        </w:rPr>
        <w:t>สำหรับ</w:t>
      </w:r>
      <w:r w:rsidR="007D0401" w:rsidRPr="002A0037">
        <w:rPr>
          <w:rFonts w:ascii="Angsana New" w:hAnsi="Angsana New"/>
          <w:sz w:val="30"/>
          <w:szCs w:val="30"/>
          <w:cs/>
          <w:lang w:val="en-US" w:bidi="th-TH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54A2A696" w14:textId="77777777" w:rsidR="00145E96" w:rsidRPr="002A0037" w:rsidRDefault="00145E96" w:rsidP="000951AF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486" w:type="dxa"/>
        <w:tblInd w:w="450" w:type="dxa"/>
        <w:tblLook w:val="01E0" w:firstRow="1" w:lastRow="1" w:firstColumn="1" w:lastColumn="1" w:noHBand="0" w:noVBand="0"/>
      </w:tblPr>
      <w:tblGrid>
        <w:gridCol w:w="3773"/>
        <w:gridCol w:w="1362"/>
        <w:gridCol w:w="4351"/>
      </w:tblGrid>
      <w:tr w:rsidR="00DB635D" w:rsidRPr="002A0037" w14:paraId="1D2EFD97" w14:textId="77777777" w:rsidTr="007A4A16">
        <w:trPr>
          <w:tblHeader/>
        </w:trPr>
        <w:tc>
          <w:tcPr>
            <w:tcW w:w="3773" w:type="dxa"/>
          </w:tcPr>
          <w:p w14:paraId="260B1D24" w14:textId="70A5E190" w:rsidR="00DB635D" w:rsidRPr="002A0037" w:rsidRDefault="006B6EE1" w:rsidP="00BC34B5">
            <w:pPr>
              <w:tabs>
                <w:tab w:val="left" w:pos="0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br w:type="page"/>
            </w:r>
            <w:r w:rsidR="001424E3" w:rsidRPr="002A0037">
              <w:rPr>
                <w:rFonts w:ascii="Angsana New" w:hAnsi="Angsana New"/>
                <w:b/>
                <w:sz w:val="16"/>
                <w:szCs w:val="16"/>
                <w:cs/>
              </w:rPr>
              <w:br w:type="page"/>
            </w:r>
            <w:r w:rsidR="003A66F9" w:rsidRPr="002A0037">
              <w:rPr>
                <w:rFonts w:ascii="Angsana New" w:hAnsi="Angsana New"/>
              </w:rPr>
              <w:br w:type="page"/>
            </w:r>
            <w:r w:rsidR="003A66F9" w:rsidRPr="002A0037">
              <w:rPr>
                <w:rFonts w:ascii="Angsana New" w:hAnsi="Angsana New"/>
              </w:rPr>
              <w:br w:type="page"/>
            </w:r>
            <w:r w:rsidR="00DB635D" w:rsidRPr="002A003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DB635D" w:rsidRPr="002A0037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="00DB635D" w:rsidRPr="002A0037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="00DB635D" w:rsidRPr="002A0037">
              <w:rPr>
                <w:rFonts w:ascii="Angsana New" w:hAnsi="Angsana New"/>
                <w:sz w:val="30"/>
                <w:szCs w:val="30"/>
              </w:rPr>
              <w:br w:type="page"/>
            </w:r>
            <w:r w:rsidR="00DB635D"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62" w:type="dxa"/>
          </w:tcPr>
          <w:p w14:paraId="1369C24D" w14:textId="77777777" w:rsidR="00DB635D" w:rsidRPr="002A0037" w:rsidRDefault="00DB635D" w:rsidP="00BC34B5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 /</w:t>
            </w:r>
          </w:p>
        </w:tc>
        <w:tc>
          <w:tcPr>
            <w:tcW w:w="4351" w:type="dxa"/>
          </w:tcPr>
          <w:p w14:paraId="5B4FBDBE" w14:textId="77777777" w:rsidR="00DB635D" w:rsidRPr="002A0037" w:rsidRDefault="00DB635D" w:rsidP="00BC34B5">
            <w:pPr>
              <w:tabs>
                <w:tab w:val="left" w:pos="540"/>
              </w:tabs>
              <w:spacing w:line="240" w:lineRule="auto"/>
              <w:ind w:left="72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B635D" w:rsidRPr="002A0037" w14:paraId="1599329D" w14:textId="77777777" w:rsidTr="007A4A16">
        <w:trPr>
          <w:tblHeader/>
        </w:trPr>
        <w:tc>
          <w:tcPr>
            <w:tcW w:w="3773" w:type="dxa"/>
          </w:tcPr>
          <w:p w14:paraId="2EC33BFC" w14:textId="77777777" w:rsidR="00DB635D" w:rsidRPr="002A0037" w:rsidRDefault="00DB635D" w:rsidP="00BC34B5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</w:tcPr>
          <w:p w14:paraId="12E0F9E2" w14:textId="77777777" w:rsidR="00DB635D" w:rsidRPr="002A0037" w:rsidRDefault="00DB635D" w:rsidP="00BC34B5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51" w:type="dxa"/>
          </w:tcPr>
          <w:p w14:paraId="5BDF0394" w14:textId="77777777" w:rsidR="00DB635D" w:rsidRPr="002A0037" w:rsidRDefault="00DB635D" w:rsidP="00BC34B5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4040" w:rsidRPr="002A0037" w14:paraId="704747C3" w14:textId="77777777" w:rsidTr="007A4A16">
        <w:tc>
          <w:tcPr>
            <w:tcW w:w="3773" w:type="dxa"/>
          </w:tcPr>
          <w:p w14:paraId="31376F74" w14:textId="41A4582F" w:rsidR="00724040" w:rsidRPr="002A0037" w:rsidRDefault="00724040" w:rsidP="0072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62" w:type="dxa"/>
          </w:tcPr>
          <w:p w14:paraId="36BB7462" w14:textId="6C039186" w:rsidR="00724040" w:rsidRPr="002A0037" w:rsidRDefault="00724040" w:rsidP="00724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  <w:r w:rsidRPr="002A0037">
              <w:rPr>
                <w:rFonts w:ascii="Angsana New" w:hAnsi="Angsana New"/>
                <w:sz w:val="30"/>
                <w:szCs w:val="30"/>
              </w:rPr>
              <w:t>/</w:t>
            </w: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06C92C4" w14:textId="7B4A77C8" w:rsidR="00724040" w:rsidRPr="002A0037" w:rsidRDefault="00724040" w:rsidP="00724040">
            <w:pPr>
              <w:tabs>
                <w:tab w:val="clear" w:pos="227"/>
                <w:tab w:val="clear" w:pos="3742"/>
                <w:tab w:val="left" w:pos="540"/>
              </w:tabs>
              <w:spacing w:line="240" w:lineRule="auto"/>
              <w:ind w:left="342" w:right="153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2A003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</w:t>
            </w:r>
            <w:r w:rsidRPr="002A0037">
              <w:rPr>
                <w:rFonts w:ascii="Angsana New" w:hAnsi="Angsana New"/>
                <w:color w:val="FFFFFF"/>
                <w:spacing w:val="-2"/>
                <w:sz w:val="30"/>
                <w:szCs w:val="30"/>
              </w:rPr>
              <w:t>.</w:t>
            </w:r>
            <w:r w:rsidRPr="002A0037">
              <w:rPr>
                <w:rFonts w:ascii="Angsana New" w:hAnsi="Angsana New"/>
                <w:spacing w:val="-2"/>
                <w:sz w:val="30"/>
                <w:szCs w:val="30"/>
                <w:cs/>
              </w:rPr>
              <w:t>ของกิจการ</w:t>
            </w:r>
            <w:r w:rsidRPr="002A0037">
              <w:rPr>
                <w:rFonts w:ascii="Angsana New" w:hAnsi="Angsana New"/>
                <w:color w:val="FFFFFF"/>
                <w:spacing w:val="-2"/>
                <w:sz w:val="30"/>
                <w:szCs w:val="30"/>
              </w:rPr>
              <w:t>.</w:t>
            </w:r>
            <w:r w:rsidRPr="002A0037">
              <w:rPr>
                <w:rFonts w:ascii="Angsana New" w:hAnsi="Angsana New"/>
                <w:spacing w:val="-2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724040" w:rsidRPr="002A0037" w14:paraId="573B6271" w14:textId="77777777" w:rsidTr="007A4A16">
        <w:trPr>
          <w:trHeight w:val="266"/>
        </w:trPr>
        <w:tc>
          <w:tcPr>
            <w:tcW w:w="3773" w:type="dxa"/>
          </w:tcPr>
          <w:p w14:paraId="4D048853" w14:textId="69F7FBBC" w:rsidR="00724040" w:rsidRPr="002A0037" w:rsidRDefault="00724040" w:rsidP="0072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362" w:type="dxa"/>
          </w:tcPr>
          <w:p w14:paraId="41EEAE78" w14:textId="1FA93151" w:rsidR="00724040" w:rsidRPr="002A0037" w:rsidRDefault="00724040" w:rsidP="00724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CA81505" w14:textId="78FD4F91" w:rsidR="00724040" w:rsidRPr="002A0037" w:rsidRDefault="00724040" w:rsidP="0072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บริษัทใหญ่</w:t>
            </w:r>
            <w:r w:rsidRPr="002A0037">
              <w:rPr>
                <w:rFonts w:ascii="Angsana New" w:hAnsi="Angsana New"/>
                <w:spacing w:val="-2"/>
                <w:sz w:val="30"/>
                <w:szCs w:val="30"/>
                <w:cs/>
              </w:rPr>
              <w:t>ในลำดับสูงสุด</w:t>
            </w:r>
            <w:r w:rsidRPr="002A0037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724040" w:rsidRPr="002A0037" w14:paraId="76F29B92" w14:textId="77777777" w:rsidTr="007A4A16">
        <w:trPr>
          <w:trHeight w:val="266"/>
        </w:trPr>
        <w:tc>
          <w:tcPr>
            <w:tcW w:w="3773" w:type="dxa"/>
          </w:tcPr>
          <w:p w14:paraId="22248AD9" w14:textId="10DAAB48" w:rsidR="00724040" w:rsidRPr="002A0037" w:rsidRDefault="00724040" w:rsidP="0072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โซ วอเตอร์ จำกัด</w:t>
            </w:r>
          </w:p>
        </w:tc>
        <w:tc>
          <w:tcPr>
            <w:tcW w:w="1362" w:type="dxa"/>
          </w:tcPr>
          <w:p w14:paraId="6EEF7B6C" w14:textId="32E54519" w:rsidR="00724040" w:rsidRPr="002A0037" w:rsidRDefault="00724040" w:rsidP="00724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45EE135" w14:textId="1B11FC0A" w:rsidR="00724040" w:rsidRPr="002A0037" w:rsidRDefault="00724040" w:rsidP="0072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บริษัทใหญ่</w:t>
            </w:r>
          </w:p>
        </w:tc>
      </w:tr>
      <w:tr w:rsidR="00724040" w:rsidRPr="002A0037" w14:paraId="05B4EE38" w14:textId="77777777" w:rsidTr="007A4A16">
        <w:trPr>
          <w:trHeight w:val="266"/>
        </w:trPr>
        <w:tc>
          <w:tcPr>
            <w:tcW w:w="3773" w:type="dxa"/>
          </w:tcPr>
          <w:p w14:paraId="4F139AFB" w14:textId="18D67140" w:rsidR="00724040" w:rsidRPr="002A0037" w:rsidRDefault="00724040" w:rsidP="0072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ไทย เบเวอร์เรจ แคน จำกัด</w:t>
            </w:r>
          </w:p>
        </w:tc>
        <w:tc>
          <w:tcPr>
            <w:tcW w:w="1362" w:type="dxa"/>
          </w:tcPr>
          <w:p w14:paraId="3E2D759C" w14:textId="62512902" w:rsidR="00724040" w:rsidRPr="002A0037" w:rsidRDefault="00724040" w:rsidP="007240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105C71F" w14:textId="184BF72D" w:rsidR="00724040" w:rsidRPr="002A0037" w:rsidRDefault="00724040" w:rsidP="0072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</w:t>
            </w: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ใหญ่ในลำดับสูงสุดถือหุ้นใหญ่ทางอ้อม</w:t>
            </w:r>
          </w:p>
        </w:tc>
      </w:tr>
      <w:tr w:rsidR="00724040" w:rsidRPr="002A0037" w14:paraId="1B7F2468" w14:textId="77777777" w:rsidTr="007A4A16">
        <w:tc>
          <w:tcPr>
            <w:tcW w:w="3773" w:type="dxa"/>
          </w:tcPr>
          <w:p w14:paraId="7441A46E" w14:textId="35B72FFD" w:rsidR="00724040" w:rsidRPr="002A0037" w:rsidRDefault="00724040" w:rsidP="00724040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สุราบางยี่ขัน จำกัด</w:t>
            </w:r>
          </w:p>
        </w:tc>
        <w:tc>
          <w:tcPr>
            <w:tcW w:w="1362" w:type="dxa"/>
          </w:tcPr>
          <w:p w14:paraId="154E0779" w14:textId="01FC2AF3" w:rsidR="00724040" w:rsidRPr="002A0037" w:rsidRDefault="00724040" w:rsidP="00724040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D817C01" w14:textId="57F4CDC7" w:rsidR="00724040" w:rsidRPr="002A0037" w:rsidRDefault="00724040" w:rsidP="00724040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724040" w:rsidRPr="002A0037" w14:paraId="2CEC8815" w14:textId="77777777" w:rsidTr="007A4A16">
        <w:tc>
          <w:tcPr>
            <w:tcW w:w="3773" w:type="dxa"/>
          </w:tcPr>
          <w:p w14:paraId="62EBE9D8" w14:textId="777777E7" w:rsidR="00724040" w:rsidRPr="002A0037" w:rsidRDefault="00724040" w:rsidP="00724040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สุรากระทิงแดง (</w:t>
            </w:r>
            <w:r w:rsidR="00785B3C" w:rsidRPr="002A0037">
              <w:rPr>
                <w:rFonts w:ascii="Angsana New" w:hAnsi="Angsana New"/>
                <w:sz w:val="30"/>
                <w:szCs w:val="30"/>
              </w:rPr>
              <w:t>1998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362" w:type="dxa"/>
          </w:tcPr>
          <w:p w14:paraId="0F76EE52" w14:textId="42D8F02D" w:rsidR="00724040" w:rsidRPr="002A0037" w:rsidRDefault="00724040" w:rsidP="00724040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0A17403" w14:textId="104F1F37" w:rsidR="00724040" w:rsidRPr="002A0037" w:rsidRDefault="00724040" w:rsidP="00724040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724040" w:rsidRPr="002A0037" w14:paraId="41125A27" w14:textId="77777777" w:rsidTr="007A4A16">
        <w:tc>
          <w:tcPr>
            <w:tcW w:w="3773" w:type="dxa"/>
          </w:tcPr>
          <w:p w14:paraId="46DF1450" w14:textId="671D7731" w:rsidR="00724040" w:rsidRPr="002A0037" w:rsidRDefault="00724040" w:rsidP="00724040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กฤตยบุญ จำกัด</w:t>
            </w:r>
          </w:p>
        </w:tc>
        <w:tc>
          <w:tcPr>
            <w:tcW w:w="1362" w:type="dxa"/>
          </w:tcPr>
          <w:p w14:paraId="771B1BA6" w14:textId="71D294D5" w:rsidR="00724040" w:rsidRPr="002A0037" w:rsidRDefault="00724040" w:rsidP="00724040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600A04B" w14:textId="65194E15" w:rsidR="00724040" w:rsidRPr="002A0037" w:rsidRDefault="00724040" w:rsidP="00724040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724040" w:rsidRPr="002A0037" w14:paraId="69699875" w14:textId="77777777" w:rsidTr="007A4A16">
        <w:tc>
          <w:tcPr>
            <w:tcW w:w="3773" w:type="dxa"/>
          </w:tcPr>
          <w:p w14:paraId="7143A586" w14:textId="15C31A26" w:rsidR="00724040" w:rsidRPr="002A0037" w:rsidRDefault="00724040" w:rsidP="00724040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A00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โมเดิร์นเทรด แมนเนจเม้นท์ จำกัด</w:t>
            </w:r>
          </w:p>
        </w:tc>
        <w:tc>
          <w:tcPr>
            <w:tcW w:w="1362" w:type="dxa"/>
          </w:tcPr>
          <w:p w14:paraId="4B31F074" w14:textId="3627E8A9" w:rsidR="00724040" w:rsidRPr="002A0037" w:rsidRDefault="00724040" w:rsidP="00724040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5E265D6" w14:textId="342E6844" w:rsidR="00724040" w:rsidRPr="002A0037" w:rsidRDefault="00724040" w:rsidP="00724040">
            <w:pPr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6AB5663E" w14:textId="77777777" w:rsidTr="007A4A16">
        <w:tc>
          <w:tcPr>
            <w:tcW w:w="3773" w:type="dxa"/>
          </w:tcPr>
          <w:p w14:paraId="5934E441" w14:textId="479CC102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นำยุค จำกัด</w:t>
            </w:r>
          </w:p>
        </w:tc>
        <w:tc>
          <w:tcPr>
            <w:tcW w:w="1362" w:type="dxa"/>
          </w:tcPr>
          <w:p w14:paraId="5D256515" w14:textId="57151839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EA3BDCD" w14:textId="7D56C6DE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643A36BE" w14:textId="77777777" w:rsidTr="007A4A16">
        <w:trPr>
          <w:trHeight w:val="418"/>
        </w:trPr>
        <w:tc>
          <w:tcPr>
            <w:tcW w:w="3773" w:type="dxa"/>
          </w:tcPr>
          <w:p w14:paraId="74FBD956" w14:textId="0AE27846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นำพลัง จำกัด</w:t>
            </w:r>
          </w:p>
        </w:tc>
        <w:tc>
          <w:tcPr>
            <w:tcW w:w="1362" w:type="dxa"/>
          </w:tcPr>
          <w:p w14:paraId="7CCDB811" w14:textId="2D62F894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B1B5FE1" w14:textId="6560F2BB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605297FD" w14:textId="77777777" w:rsidTr="007A4A16">
        <w:trPr>
          <w:trHeight w:val="418"/>
        </w:trPr>
        <w:tc>
          <w:tcPr>
            <w:tcW w:w="3773" w:type="dxa"/>
          </w:tcPr>
          <w:p w14:paraId="2853088B" w14:textId="447DDBBF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นำนคร จำกัด</w:t>
            </w:r>
          </w:p>
        </w:tc>
        <w:tc>
          <w:tcPr>
            <w:tcW w:w="1362" w:type="dxa"/>
          </w:tcPr>
          <w:p w14:paraId="147B7718" w14:textId="394E773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F9488D7" w14:textId="4760035A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3BEB963C" w14:textId="77777777" w:rsidTr="007A4A16">
        <w:trPr>
          <w:trHeight w:val="418"/>
        </w:trPr>
        <w:tc>
          <w:tcPr>
            <w:tcW w:w="3773" w:type="dxa"/>
          </w:tcPr>
          <w:p w14:paraId="5B9DB6BA" w14:textId="04BFA194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นำธุรกิจ จำกัด</w:t>
            </w:r>
          </w:p>
        </w:tc>
        <w:tc>
          <w:tcPr>
            <w:tcW w:w="1362" w:type="dxa"/>
          </w:tcPr>
          <w:p w14:paraId="4C77D40A" w14:textId="74EDBF8D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C0E4EA3" w14:textId="597C64EF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75739A8C" w14:textId="77777777" w:rsidTr="007A4A16">
        <w:trPr>
          <w:trHeight w:val="418"/>
        </w:trPr>
        <w:tc>
          <w:tcPr>
            <w:tcW w:w="3773" w:type="dxa"/>
          </w:tcPr>
          <w:p w14:paraId="57EF5F86" w14:textId="689A3C6C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นำทิพย์ จำกัด</w:t>
            </w:r>
          </w:p>
        </w:tc>
        <w:tc>
          <w:tcPr>
            <w:tcW w:w="1362" w:type="dxa"/>
          </w:tcPr>
          <w:p w14:paraId="15308ED2" w14:textId="080663B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2E3BA6D" w14:textId="28BC66FF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4B088701" w14:textId="77777777" w:rsidTr="007A4A16">
        <w:tc>
          <w:tcPr>
            <w:tcW w:w="3773" w:type="dxa"/>
          </w:tcPr>
          <w:p w14:paraId="3DA5073C" w14:textId="7777777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แพนอินเตอร์เนชั่นแนล </w:t>
            </w:r>
          </w:p>
          <w:p w14:paraId="6EFCDA7B" w14:textId="2AF2188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362" w:type="dxa"/>
          </w:tcPr>
          <w:p w14:paraId="7556878F" w14:textId="0F0929A4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39B61ED" w14:textId="26F91983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4B91947B" w14:textId="77777777" w:rsidTr="007A4A16">
        <w:tc>
          <w:tcPr>
            <w:tcW w:w="3773" w:type="dxa"/>
          </w:tcPr>
          <w:p w14:paraId="21301D43" w14:textId="6DB77A57" w:rsidR="00144999" w:rsidRPr="002A0037" w:rsidRDefault="00144999" w:rsidP="00144999">
            <w:pPr>
              <w:tabs>
                <w:tab w:val="left" w:pos="3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A00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ไทยเบฟเวอเรจ โลจิสติก จำกัด</w:t>
            </w:r>
          </w:p>
        </w:tc>
        <w:tc>
          <w:tcPr>
            <w:tcW w:w="1362" w:type="dxa"/>
          </w:tcPr>
          <w:p w14:paraId="4DDF5C65" w14:textId="702670CF" w:rsidR="00144999" w:rsidRPr="002A0037" w:rsidRDefault="00144999" w:rsidP="00144999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CE86C5B" w14:textId="7D12D7A6" w:rsidR="00144999" w:rsidRPr="002A0037" w:rsidRDefault="00144999" w:rsidP="00144999">
            <w:pPr>
              <w:ind w:left="252" w:right="-43" w:hanging="180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3549F4D7" w14:textId="77777777" w:rsidTr="007A4A16">
        <w:tc>
          <w:tcPr>
            <w:tcW w:w="3773" w:type="dxa"/>
          </w:tcPr>
          <w:p w14:paraId="2E868D11" w14:textId="1B07AECE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A00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ไทยเบฟเวอเรจ รีไซเคิล จำกัด</w:t>
            </w:r>
          </w:p>
        </w:tc>
        <w:tc>
          <w:tcPr>
            <w:tcW w:w="1362" w:type="dxa"/>
          </w:tcPr>
          <w:p w14:paraId="7ADE87EF" w14:textId="27AC1B85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611D5F5" w14:textId="2E850DA9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4A4EBB33" w14:textId="77777777" w:rsidTr="007A4A16">
        <w:tc>
          <w:tcPr>
            <w:tcW w:w="3773" w:type="dxa"/>
          </w:tcPr>
          <w:p w14:paraId="773E0567" w14:textId="16DD7B88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เอ็นเนอร์ยี่ จำกัด</w:t>
            </w:r>
          </w:p>
        </w:tc>
        <w:tc>
          <w:tcPr>
            <w:tcW w:w="1362" w:type="dxa"/>
          </w:tcPr>
          <w:p w14:paraId="21622BA4" w14:textId="1E0A4DD1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E3109B8" w14:textId="28401626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10C3AA03" w14:textId="77777777" w:rsidTr="007A4A16">
        <w:tc>
          <w:tcPr>
            <w:tcW w:w="3773" w:type="dxa"/>
          </w:tcPr>
          <w:p w14:paraId="4FE4A5B9" w14:textId="0597B62E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43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ไทยเบฟมาร์เก็ตติ้ง จำกัด</w:t>
            </w:r>
          </w:p>
        </w:tc>
        <w:tc>
          <w:tcPr>
            <w:tcW w:w="1362" w:type="dxa"/>
          </w:tcPr>
          <w:p w14:paraId="11B698CE" w14:textId="06FC5B1C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510CE36" w14:textId="202F51C9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43F06809" w14:textId="77777777" w:rsidTr="007A4A16">
        <w:tc>
          <w:tcPr>
            <w:tcW w:w="3773" w:type="dxa"/>
          </w:tcPr>
          <w:p w14:paraId="45A3D1C1" w14:textId="7849573F" w:rsidR="00144999" w:rsidRPr="002A0037" w:rsidRDefault="00144999" w:rsidP="00144999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ดีทูซี เซอร์วิสเซส จำกัด</w:t>
            </w:r>
          </w:p>
        </w:tc>
        <w:tc>
          <w:tcPr>
            <w:tcW w:w="1362" w:type="dxa"/>
          </w:tcPr>
          <w:p w14:paraId="38B2A16B" w14:textId="432D29CD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37E76A93" w14:textId="1C843E8F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514ED08A" w14:textId="77777777" w:rsidTr="007A4A16">
        <w:tc>
          <w:tcPr>
            <w:tcW w:w="3773" w:type="dxa"/>
          </w:tcPr>
          <w:p w14:paraId="6F0AF4DB" w14:textId="50A49F84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ทศภาค จำกัด</w:t>
            </w:r>
          </w:p>
        </w:tc>
        <w:tc>
          <w:tcPr>
            <w:tcW w:w="1362" w:type="dxa"/>
          </w:tcPr>
          <w:p w14:paraId="126076AA" w14:textId="4BEE1621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9B50A0A" w14:textId="64CCE659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617A1D50" w14:textId="77777777" w:rsidTr="007A4A16">
        <w:tc>
          <w:tcPr>
            <w:tcW w:w="3773" w:type="dxa"/>
          </w:tcPr>
          <w:p w14:paraId="026B0BE8" w14:textId="5CE97E32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ไทยดริ้งค์ จำกัด</w:t>
            </w:r>
          </w:p>
        </w:tc>
        <w:tc>
          <w:tcPr>
            <w:tcW w:w="1362" w:type="dxa"/>
          </w:tcPr>
          <w:p w14:paraId="5FB48511" w14:textId="50A69DD5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B61C973" w14:textId="18B29C1C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0329EC34" w14:textId="77777777" w:rsidTr="007A4A16">
        <w:tc>
          <w:tcPr>
            <w:tcW w:w="3773" w:type="dxa"/>
          </w:tcPr>
          <w:p w14:paraId="5D26D261" w14:textId="1C248BA3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362" w:type="dxa"/>
          </w:tcPr>
          <w:p w14:paraId="3561C295" w14:textId="44AB245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272A4D3" w14:textId="6C41758A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05EE5128" w14:textId="77777777" w:rsidTr="007A4A16">
        <w:tc>
          <w:tcPr>
            <w:tcW w:w="3773" w:type="dxa"/>
          </w:tcPr>
          <w:p w14:paraId="5D42A999" w14:textId="11776472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เบฟเทค จำกัด</w:t>
            </w:r>
          </w:p>
        </w:tc>
        <w:tc>
          <w:tcPr>
            <w:tcW w:w="1362" w:type="dxa"/>
          </w:tcPr>
          <w:p w14:paraId="61714572" w14:textId="571FD59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18211B6" w14:textId="65394792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039B08D4" w14:textId="77777777" w:rsidTr="007A4A16">
        <w:tc>
          <w:tcPr>
            <w:tcW w:w="3773" w:type="dxa"/>
          </w:tcPr>
          <w:p w14:paraId="6B9B6B95" w14:textId="60019E6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แคชแวน แมนเนจเม้นท์ จำกัด</w:t>
            </w:r>
          </w:p>
        </w:tc>
        <w:tc>
          <w:tcPr>
            <w:tcW w:w="1362" w:type="dxa"/>
          </w:tcPr>
          <w:p w14:paraId="447B1848" w14:textId="1CF2FF15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15F6463" w14:textId="2C4F66E5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456E978A" w14:textId="77777777" w:rsidTr="007A4A16">
        <w:tc>
          <w:tcPr>
            <w:tcW w:w="3773" w:type="dxa"/>
          </w:tcPr>
          <w:p w14:paraId="56A492CE" w14:textId="7D4C042E" w:rsidR="00144999" w:rsidRPr="002A0037" w:rsidRDefault="00144999" w:rsidP="00144999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ซี</w:t>
            </w:r>
            <w:r w:rsidRPr="002A00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เอ</w:t>
            </w:r>
            <w:r w:rsidRPr="002A00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ซี จำกัด</w:t>
            </w:r>
          </w:p>
        </w:tc>
        <w:tc>
          <w:tcPr>
            <w:tcW w:w="1362" w:type="dxa"/>
          </w:tcPr>
          <w:p w14:paraId="02A0C9A6" w14:textId="5FB9E834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D648C7D" w14:textId="05369CFA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4251BD8E" w14:textId="77777777" w:rsidTr="007A4A16">
        <w:tc>
          <w:tcPr>
            <w:tcW w:w="3773" w:type="dxa"/>
          </w:tcPr>
          <w:p w14:paraId="1782F3EC" w14:textId="3CB3A69C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ซี.เอ.ไอ. จำกัด</w:t>
            </w:r>
          </w:p>
        </w:tc>
        <w:tc>
          <w:tcPr>
            <w:tcW w:w="1362" w:type="dxa"/>
          </w:tcPr>
          <w:p w14:paraId="15D45AC3" w14:textId="79677EF4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EAA9CE5" w14:textId="11BFC646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20713F23" w14:textId="77777777" w:rsidTr="00B16C19">
        <w:tc>
          <w:tcPr>
            <w:tcW w:w="3773" w:type="dxa"/>
          </w:tcPr>
          <w:p w14:paraId="137630FC" w14:textId="39515184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A00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เอเอสเอ็ม แมนแนจเม้นท์ จำกัด</w:t>
            </w:r>
          </w:p>
        </w:tc>
        <w:tc>
          <w:tcPr>
            <w:tcW w:w="1362" w:type="dxa"/>
          </w:tcPr>
          <w:p w14:paraId="3841F03D" w14:textId="4729AC9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4AA32F2" w14:textId="0C51983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270DCAD5" w14:textId="77777777" w:rsidTr="00B16C19">
        <w:tc>
          <w:tcPr>
            <w:tcW w:w="3773" w:type="dxa"/>
          </w:tcPr>
          <w:p w14:paraId="338FF7A9" w14:textId="3495E52F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เทรนนิ่ง จำกัด</w:t>
            </w:r>
          </w:p>
        </w:tc>
        <w:tc>
          <w:tcPr>
            <w:tcW w:w="1362" w:type="dxa"/>
          </w:tcPr>
          <w:p w14:paraId="351CCEFC" w14:textId="322C18E4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D3D630E" w14:textId="4DEAD7A8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0B571B3F" w14:textId="77777777" w:rsidTr="00B16C19">
        <w:tc>
          <w:tcPr>
            <w:tcW w:w="3773" w:type="dxa"/>
          </w:tcPr>
          <w:p w14:paraId="2A228855" w14:textId="16B7DA64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เอฟเอสอาร์ แมนเนจเม้นท์ จำกัด</w:t>
            </w:r>
          </w:p>
        </w:tc>
        <w:tc>
          <w:tcPr>
            <w:tcW w:w="1362" w:type="dxa"/>
          </w:tcPr>
          <w:p w14:paraId="09D4F116" w14:textId="4874EE06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931820D" w14:textId="457853D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6A87F6D4" w14:textId="77777777" w:rsidTr="00B16C19">
        <w:tc>
          <w:tcPr>
            <w:tcW w:w="3773" w:type="dxa"/>
          </w:tcPr>
          <w:p w14:paraId="1D8C8117" w14:textId="50983D1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โฮม แอนด์ ออฟฟิศ ดิลิเวอรี่ จำกัด</w:t>
            </w:r>
          </w:p>
        </w:tc>
        <w:tc>
          <w:tcPr>
            <w:tcW w:w="1362" w:type="dxa"/>
          </w:tcPr>
          <w:p w14:paraId="32410049" w14:textId="0AC7919E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2B4BB74" w14:textId="5746B45C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00D1D63C" w14:textId="77777777" w:rsidTr="00B16C19">
        <w:tc>
          <w:tcPr>
            <w:tcW w:w="3773" w:type="dxa"/>
          </w:tcPr>
          <w:p w14:paraId="7D150ADD" w14:textId="6E6B9ADA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โออิชิ กรุ๊ป จำกัด (มหาชน)</w:t>
            </w:r>
          </w:p>
        </w:tc>
        <w:tc>
          <w:tcPr>
            <w:tcW w:w="1362" w:type="dxa"/>
          </w:tcPr>
          <w:p w14:paraId="2B4ECE0D" w14:textId="4AA22B0B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94395AD" w14:textId="7F6EDD2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บริษัทย่อยทางตรงของบริษัทใหญ่ในลำดับสูงสุด</w:t>
            </w:r>
          </w:p>
        </w:tc>
      </w:tr>
      <w:tr w:rsidR="00144999" w:rsidRPr="002A0037" w14:paraId="073F7C99" w14:textId="77777777" w:rsidTr="00B16C19">
        <w:tc>
          <w:tcPr>
            <w:tcW w:w="3773" w:type="dxa"/>
          </w:tcPr>
          <w:p w14:paraId="0D145ABF" w14:textId="5DBAC90B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โออิชิ เทรดดิ้ง จำกัด</w:t>
            </w:r>
          </w:p>
        </w:tc>
        <w:tc>
          <w:tcPr>
            <w:tcW w:w="1362" w:type="dxa"/>
          </w:tcPr>
          <w:p w14:paraId="60EA0589" w14:textId="0AD67D3D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CE34E4C" w14:textId="4EA9EAA8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144999" w:rsidRPr="002A0037" w14:paraId="29CE5D0B" w14:textId="77777777" w:rsidTr="00B16C19">
        <w:tc>
          <w:tcPr>
            <w:tcW w:w="3773" w:type="dxa"/>
          </w:tcPr>
          <w:p w14:paraId="299BBBE5" w14:textId="66B15454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โออิชิ ราเมน จำกัด</w:t>
            </w:r>
          </w:p>
        </w:tc>
        <w:tc>
          <w:tcPr>
            <w:tcW w:w="1362" w:type="dxa"/>
          </w:tcPr>
          <w:p w14:paraId="56841083" w14:textId="77E2B76B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37A6701" w14:textId="4D904FED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144999" w:rsidRPr="002A0037" w14:paraId="4ABCBF69" w14:textId="77777777" w:rsidTr="00B16C19">
        <w:tc>
          <w:tcPr>
            <w:tcW w:w="3773" w:type="dxa"/>
          </w:tcPr>
          <w:p w14:paraId="6CD43401" w14:textId="091DD0CA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โออิชิ ฟู้ด เซอร์วิส จำกัด</w:t>
            </w:r>
          </w:p>
        </w:tc>
        <w:tc>
          <w:tcPr>
            <w:tcW w:w="1362" w:type="dxa"/>
          </w:tcPr>
          <w:p w14:paraId="23DBEF5E" w14:textId="34C61AC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77ABD4B" w14:textId="63A0898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144999" w:rsidRPr="002A0037" w14:paraId="3C131860" w14:textId="77777777" w:rsidTr="00B16C19">
        <w:tc>
          <w:tcPr>
            <w:tcW w:w="3773" w:type="dxa"/>
          </w:tcPr>
          <w:p w14:paraId="4485975D" w14:textId="2CFAAA52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A00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ฟู้ด ออฟ เอเชีย จำกัด</w:t>
            </w:r>
          </w:p>
        </w:tc>
        <w:tc>
          <w:tcPr>
            <w:tcW w:w="1362" w:type="dxa"/>
          </w:tcPr>
          <w:p w14:paraId="540CA8D2" w14:textId="632955E9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4B5588F" w14:textId="60051258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144999" w:rsidRPr="002A0037" w14:paraId="39EDE7F5" w14:textId="77777777" w:rsidTr="007A4A16">
        <w:tc>
          <w:tcPr>
            <w:tcW w:w="3773" w:type="dxa"/>
          </w:tcPr>
          <w:p w14:paraId="60E8E19F" w14:textId="7777777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บริษัท ฮาวี ลอจิสติกส์ </w:t>
            </w:r>
          </w:p>
          <w:p w14:paraId="3EB86AEA" w14:textId="5AACA46F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362" w:type="dxa"/>
          </w:tcPr>
          <w:p w14:paraId="43EA6E6C" w14:textId="5D99DDFE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39AEFCB" w14:textId="057FE2FC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144999" w:rsidRPr="002A0037" w14:paraId="5798BCAE" w14:textId="77777777" w:rsidTr="007A4A16">
        <w:tc>
          <w:tcPr>
            <w:tcW w:w="3773" w:type="dxa"/>
          </w:tcPr>
          <w:p w14:paraId="544C5978" w14:textId="7777777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บริษัท ฟู้ด แอนด์ เบฟเวอเรจ </w:t>
            </w:r>
          </w:p>
          <w:p w14:paraId="76E87818" w14:textId="0156C817" w:rsidR="00144999" w:rsidRPr="002A0037" w:rsidRDefault="00144999" w:rsidP="00144999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ยูไนเต็ด จำกัด</w:t>
            </w:r>
          </w:p>
        </w:tc>
        <w:tc>
          <w:tcPr>
            <w:tcW w:w="1362" w:type="dxa"/>
          </w:tcPr>
          <w:p w14:paraId="4F54259B" w14:textId="7AD12711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A3392EF" w14:textId="2BF12AF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บริษัทย่อยทางอ้อมของบริษัทใหญ่ในลำดับสูงสุด</w:t>
            </w:r>
          </w:p>
        </w:tc>
      </w:tr>
      <w:tr w:rsidR="00045F22" w:rsidRPr="002A0037" w14:paraId="2E247177" w14:textId="77777777" w:rsidTr="007A4A16">
        <w:tc>
          <w:tcPr>
            <w:tcW w:w="3773" w:type="dxa"/>
          </w:tcPr>
          <w:p w14:paraId="796996AF" w14:textId="4B969B39" w:rsidR="00045F22" w:rsidRPr="00045F22" w:rsidRDefault="00045F22" w:rsidP="00045F22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บริษัท เบียร์ไทย (</w:t>
            </w:r>
            <w:r w:rsidRPr="00045F22">
              <w:rPr>
                <w:rFonts w:ascii="Angsana New" w:hAnsi="Angsana New"/>
                <w:sz w:val="30"/>
                <w:szCs w:val="30"/>
              </w:rPr>
              <w:t>1991</w:t>
            </w:r>
            <w:r w:rsidRPr="00045F22">
              <w:rPr>
                <w:rFonts w:ascii="Angsana New" w:hAnsi="Angsana New"/>
                <w:sz w:val="30"/>
                <w:szCs w:val="30"/>
                <w:cs/>
              </w:rPr>
              <w:t>) จำกัด (มหาชน)</w:t>
            </w:r>
          </w:p>
        </w:tc>
        <w:tc>
          <w:tcPr>
            <w:tcW w:w="1362" w:type="dxa"/>
          </w:tcPr>
          <w:p w14:paraId="62C6A6EA" w14:textId="6BCDC77A" w:rsidR="00045F22" w:rsidRPr="00045F22" w:rsidRDefault="00045F22" w:rsidP="00045F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9FE5C36" w14:textId="506A7121" w:rsidR="00045F22" w:rsidRPr="00045F22" w:rsidRDefault="00045F22" w:rsidP="0004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บริษัทย่อยของบริษัทย่อยทางอ้อมของบริษัทใหญ่ในลำดับสูงสุด</w:t>
            </w:r>
          </w:p>
        </w:tc>
      </w:tr>
      <w:tr w:rsidR="00045F22" w:rsidRPr="002A0037" w14:paraId="3F17EE38" w14:textId="77777777" w:rsidTr="007A4A16">
        <w:tc>
          <w:tcPr>
            <w:tcW w:w="3773" w:type="dxa"/>
          </w:tcPr>
          <w:p w14:paraId="4721A0CC" w14:textId="1E82E8B7" w:rsidR="00045F22" w:rsidRPr="00045F22" w:rsidRDefault="00045F22" w:rsidP="00045F22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บริษัท เบียร์ทิพย์ บริวเวอรี่ (</w:t>
            </w:r>
            <w:r w:rsidRPr="00045F22">
              <w:rPr>
                <w:rFonts w:ascii="Angsana New" w:hAnsi="Angsana New"/>
                <w:sz w:val="30"/>
                <w:szCs w:val="30"/>
              </w:rPr>
              <w:t>1991</w:t>
            </w:r>
            <w:r w:rsidRPr="00045F22">
              <w:rPr>
                <w:rFonts w:ascii="Angsana New" w:hAnsi="Angsana New"/>
                <w:sz w:val="30"/>
                <w:szCs w:val="30"/>
                <w:cs/>
              </w:rPr>
              <w:t>) จำกัด</w:t>
            </w:r>
          </w:p>
        </w:tc>
        <w:tc>
          <w:tcPr>
            <w:tcW w:w="1362" w:type="dxa"/>
          </w:tcPr>
          <w:p w14:paraId="70227F48" w14:textId="1F267346" w:rsidR="00045F22" w:rsidRPr="00045F22" w:rsidRDefault="00045F22" w:rsidP="00045F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679F0CD" w14:textId="21210026" w:rsidR="00045F22" w:rsidRPr="00045F22" w:rsidRDefault="00045F22" w:rsidP="0004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บริษัทย่อยของบริษัทย่อยทางอ้อมของบริษัทใหญ่ในลำดับสูงสุด</w:t>
            </w:r>
          </w:p>
        </w:tc>
      </w:tr>
      <w:tr w:rsidR="00045F22" w:rsidRPr="002A0037" w14:paraId="53617072" w14:textId="77777777" w:rsidTr="007A4A16">
        <w:tc>
          <w:tcPr>
            <w:tcW w:w="3773" w:type="dxa"/>
          </w:tcPr>
          <w:p w14:paraId="0A0F82BB" w14:textId="77777777" w:rsidR="00045F22" w:rsidRPr="00045F22" w:rsidRDefault="00045F22" w:rsidP="0004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7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 xml:space="preserve">บริษัท คอสมอส บริวเวอรี่ </w:t>
            </w:r>
          </w:p>
          <w:p w14:paraId="141ABD07" w14:textId="1016FA02" w:rsidR="00045F22" w:rsidRPr="00045F22" w:rsidRDefault="00045F22" w:rsidP="00045F22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45F22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362" w:type="dxa"/>
          </w:tcPr>
          <w:p w14:paraId="60D2717C" w14:textId="5C81C96F" w:rsidR="00045F22" w:rsidRPr="00045F22" w:rsidRDefault="00045F22" w:rsidP="00045F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45887E1" w14:textId="7A1995B1" w:rsidR="00045F22" w:rsidRPr="00045F22" w:rsidRDefault="00045F22" w:rsidP="0004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บริษัทย่อยของบริษัทย่อยทางอ้อมของบริษัทใหญ่ในลำดับสูงสุด</w:t>
            </w:r>
          </w:p>
        </w:tc>
      </w:tr>
      <w:tr w:rsidR="00045F22" w:rsidRPr="002A0037" w14:paraId="75752B2F" w14:textId="77777777" w:rsidTr="007A4A16">
        <w:tc>
          <w:tcPr>
            <w:tcW w:w="3773" w:type="dxa"/>
          </w:tcPr>
          <w:p w14:paraId="5C23979C" w14:textId="4290967F" w:rsidR="00045F22" w:rsidRPr="00045F22" w:rsidRDefault="00045F22" w:rsidP="00045F22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บริษัท เบียร์โค เทรนนิ่ง จำกัด</w:t>
            </w:r>
          </w:p>
        </w:tc>
        <w:tc>
          <w:tcPr>
            <w:tcW w:w="1362" w:type="dxa"/>
          </w:tcPr>
          <w:p w14:paraId="5C7C1F7A" w14:textId="3FEA4EE4" w:rsidR="00045F22" w:rsidRPr="00045F22" w:rsidRDefault="00045F22" w:rsidP="00045F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0D06310" w14:textId="1AE168FB" w:rsidR="00045F22" w:rsidRPr="00045F22" w:rsidRDefault="00045F22" w:rsidP="0004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บริษัทย่อยของบริษัทย่อยทางอ้อมของบริษัทใหญ่ในลำดับสูงสุด</w:t>
            </w:r>
          </w:p>
        </w:tc>
      </w:tr>
      <w:tr w:rsidR="00045F22" w:rsidRPr="002A0037" w14:paraId="7688D078" w14:textId="77777777" w:rsidTr="007A4A16">
        <w:tc>
          <w:tcPr>
            <w:tcW w:w="3773" w:type="dxa"/>
          </w:tcPr>
          <w:p w14:paraId="2B06AA21" w14:textId="54852B17" w:rsidR="00045F22" w:rsidRPr="00045F22" w:rsidRDefault="00045F22" w:rsidP="00045F22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บริษัท ป้อมบูรพา จำกัด</w:t>
            </w:r>
          </w:p>
        </w:tc>
        <w:tc>
          <w:tcPr>
            <w:tcW w:w="1362" w:type="dxa"/>
          </w:tcPr>
          <w:p w14:paraId="39B977CD" w14:textId="13D2FD41" w:rsidR="00045F22" w:rsidRPr="00045F22" w:rsidRDefault="00045F22" w:rsidP="00045F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B35B5B6" w14:textId="204A6FAC" w:rsidR="00045F22" w:rsidRPr="00045F22" w:rsidRDefault="00045F22" w:rsidP="0004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บริษัทย่อยของบริษัทย่อยทางอ้อมของบริษัทใหญ่ในลำดับสูงสุด</w:t>
            </w:r>
          </w:p>
        </w:tc>
      </w:tr>
      <w:tr w:rsidR="00045F22" w:rsidRPr="002A0037" w14:paraId="340D2831" w14:textId="77777777" w:rsidTr="007A4A16">
        <w:tc>
          <w:tcPr>
            <w:tcW w:w="3773" w:type="dxa"/>
          </w:tcPr>
          <w:p w14:paraId="79B28520" w14:textId="62AAD0C8" w:rsidR="00045F22" w:rsidRPr="00045F22" w:rsidRDefault="00045F22" w:rsidP="00045F22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ป้อม</w:t>
            </w:r>
            <w:r w:rsidRPr="00045F22">
              <w:rPr>
                <w:rFonts w:ascii="Angsana New" w:hAnsi="Angsana New" w:hint="cs"/>
                <w:sz w:val="30"/>
                <w:szCs w:val="30"/>
                <w:cs/>
              </w:rPr>
              <w:t>กิจ</w:t>
            </w:r>
            <w:r w:rsidRPr="00045F2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50AA0E71" w14:textId="4E186471" w:rsidR="00045F22" w:rsidRPr="00045F22" w:rsidRDefault="00045F22" w:rsidP="00045F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6F8DB98" w14:textId="18D23073" w:rsidR="00045F22" w:rsidRPr="00045F22" w:rsidRDefault="00045F22" w:rsidP="0004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บริษัทย่อยของบริษัทย่อยทางอ้อมของบริษัทใหญ่ในลำดับสูงสุด</w:t>
            </w:r>
          </w:p>
        </w:tc>
      </w:tr>
      <w:tr w:rsidR="00045F22" w:rsidRPr="002A0037" w14:paraId="26D63E34" w14:textId="77777777" w:rsidTr="007A4A16">
        <w:tc>
          <w:tcPr>
            <w:tcW w:w="3773" w:type="dxa"/>
          </w:tcPr>
          <w:p w14:paraId="77CBAEB2" w14:textId="529966BF" w:rsidR="00045F22" w:rsidRPr="00045F22" w:rsidRDefault="00045F22" w:rsidP="00045F22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บริษัท ป้อมเจริญ จำกัด</w:t>
            </w:r>
          </w:p>
        </w:tc>
        <w:tc>
          <w:tcPr>
            <w:tcW w:w="1362" w:type="dxa"/>
          </w:tcPr>
          <w:p w14:paraId="5BF9ED21" w14:textId="6207855A" w:rsidR="00045F22" w:rsidRPr="00045F22" w:rsidRDefault="00045F22" w:rsidP="00045F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E0AFE9B" w14:textId="5593B0F9" w:rsidR="00045F22" w:rsidRPr="00045F22" w:rsidRDefault="00045F22" w:rsidP="0004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บริษัทย่อยของบริษัทย่อยทางอ้อมของบริษัทใหญ่ในลำดับสูงสุด</w:t>
            </w:r>
          </w:p>
        </w:tc>
      </w:tr>
      <w:tr w:rsidR="00045F22" w:rsidRPr="002A0037" w14:paraId="52FF6516" w14:textId="77777777" w:rsidTr="007A4A16">
        <w:tc>
          <w:tcPr>
            <w:tcW w:w="3773" w:type="dxa"/>
          </w:tcPr>
          <w:p w14:paraId="041D05B8" w14:textId="1DF93426" w:rsidR="00045F22" w:rsidRPr="00045F22" w:rsidRDefault="00045F22" w:rsidP="00045F22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362" w:type="dxa"/>
          </w:tcPr>
          <w:p w14:paraId="6871197E" w14:textId="7C525AA9" w:rsidR="00045F22" w:rsidRPr="00045F22" w:rsidRDefault="00045F22" w:rsidP="00045F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5EBD2B6" w14:textId="7E6D02D2" w:rsidR="00045F22" w:rsidRPr="00045F22" w:rsidRDefault="00045F22" w:rsidP="00045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F22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บริษัทย่อยของบริษัทย่อยทางอ้อมของบริษัทใหญ่ในลำดับสูงสุด</w:t>
            </w:r>
          </w:p>
        </w:tc>
      </w:tr>
      <w:tr w:rsidR="00144999" w:rsidRPr="002A0037" w14:paraId="342A37F8" w14:textId="77777777" w:rsidTr="007A4A16">
        <w:tc>
          <w:tcPr>
            <w:tcW w:w="3773" w:type="dxa"/>
          </w:tcPr>
          <w:p w14:paraId="198B4198" w14:textId="4236BA92" w:rsidR="00144999" w:rsidRPr="002A0037" w:rsidRDefault="00144999" w:rsidP="00144999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สะไปซ์ ออฟ เอเซีย จำกัด</w:t>
            </w:r>
          </w:p>
        </w:tc>
        <w:tc>
          <w:tcPr>
            <w:tcW w:w="1362" w:type="dxa"/>
          </w:tcPr>
          <w:p w14:paraId="0E602AA8" w14:textId="466A9FAA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A51189E" w14:textId="494DEAD5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บริษัทย่อยของบริษัทย่อยทางอ้อมของบริษัทใหญ่ในลำดับสูงสุด</w:t>
            </w:r>
          </w:p>
        </w:tc>
      </w:tr>
      <w:tr w:rsidR="00144999" w:rsidRPr="002A0037" w14:paraId="2F17ED2F" w14:textId="77777777" w:rsidTr="007A4A16">
        <w:tc>
          <w:tcPr>
            <w:tcW w:w="3773" w:type="dxa"/>
          </w:tcPr>
          <w:p w14:paraId="4B0F4F4C" w14:textId="7777777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เดอะ คิวเอสอาร์ ออฟ </w:t>
            </w:r>
          </w:p>
          <w:p w14:paraId="097539C6" w14:textId="51265610" w:rsidR="00144999" w:rsidRPr="002A0037" w:rsidRDefault="00144999" w:rsidP="00144999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เอเชีย จำกัด</w:t>
            </w:r>
          </w:p>
        </w:tc>
        <w:tc>
          <w:tcPr>
            <w:tcW w:w="1362" w:type="dxa"/>
          </w:tcPr>
          <w:p w14:paraId="71360A5D" w14:textId="0347BCF9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1387CC8" w14:textId="363CD1E1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บริษัทย่อยของบริษัทย่อยทางอ้อมของบริษัทใหญ่ในลำดับสูงสุด</w:t>
            </w:r>
          </w:p>
        </w:tc>
      </w:tr>
      <w:tr w:rsidR="00144999" w:rsidRPr="002A0037" w14:paraId="389FF28E" w14:textId="77777777" w:rsidTr="007A4A16">
        <w:tc>
          <w:tcPr>
            <w:tcW w:w="3773" w:type="dxa"/>
          </w:tcPr>
          <w:p w14:paraId="12851D61" w14:textId="4D39A11D" w:rsidR="00144999" w:rsidRPr="002A0037" w:rsidRDefault="00144999" w:rsidP="00144999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เร้ด ล็อบสเตอร์ รีเทล เอเชีย จำกัด</w:t>
            </w:r>
          </w:p>
        </w:tc>
        <w:tc>
          <w:tcPr>
            <w:tcW w:w="1362" w:type="dxa"/>
          </w:tcPr>
          <w:p w14:paraId="17C4BC20" w14:textId="4AC04919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171DFB4" w14:textId="063DE60C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บริษัทย่อยของบริษัทย่อยทางอ้อมของบริษัทใหญ่ในลำดับสูงสุด</w:t>
            </w:r>
          </w:p>
        </w:tc>
      </w:tr>
      <w:tr w:rsidR="00144999" w:rsidRPr="002A0037" w14:paraId="1D2307F8" w14:textId="77777777" w:rsidTr="007A4A16">
        <w:tc>
          <w:tcPr>
            <w:tcW w:w="3773" w:type="dxa"/>
          </w:tcPr>
          <w:p w14:paraId="6D42C4BD" w14:textId="482BAE01" w:rsidR="00144999" w:rsidRPr="002A0037" w:rsidRDefault="00144999" w:rsidP="00144999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บิสโตร เอเชีย จำกัด</w:t>
            </w:r>
          </w:p>
        </w:tc>
        <w:tc>
          <w:tcPr>
            <w:tcW w:w="1362" w:type="dxa"/>
          </w:tcPr>
          <w:p w14:paraId="35827E3F" w14:textId="163F1535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A320CD4" w14:textId="37B560D9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บริษัทย่อยของบริษัทย่อยทางอ้อมของบริษัทใหญ่ในลำดับสูงสุด</w:t>
            </w:r>
          </w:p>
        </w:tc>
      </w:tr>
      <w:tr w:rsidR="00144999" w:rsidRPr="002A0037" w14:paraId="3989382F" w14:textId="77777777" w:rsidTr="007A4A16">
        <w:tc>
          <w:tcPr>
            <w:tcW w:w="3773" w:type="dxa"/>
          </w:tcPr>
          <w:p w14:paraId="79971A44" w14:textId="793D7C6A" w:rsidR="00144999" w:rsidRPr="002A0037" w:rsidRDefault="00144999" w:rsidP="00144999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 xml:space="preserve">F&amp;N Beverages Marketing </w:t>
            </w:r>
            <w:proofErr w:type="spellStart"/>
            <w:r w:rsidRPr="002A0037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2A0037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2A0037">
              <w:rPr>
                <w:rFonts w:ascii="Angsana New" w:hAnsi="Angsana New"/>
                <w:sz w:val="30"/>
                <w:szCs w:val="30"/>
              </w:rPr>
              <w:t>Bhd</w:t>
            </w:r>
            <w:proofErr w:type="spellEnd"/>
          </w:p>
        </w:tc>
        <w:tc>
          <w:tcPr>
            <w:tcW w:w="1362" w:type="dxa"/>
          </w:tcPr>
          <w:p w14:paraId="34D78EC0" w14:textId="58BC8596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351" w:type="dxa"/>
          </w:tcPr>
          <w:p w14:paraId="4C8C32E4" w14:textId="4C4E8C06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บริษัทในเครือของบริษัทร่วมของบริษัทใหญ่ในลำดับสูงสุด</w:t>
            </w:r>
          </w:p>
        </w:tc>
      </w:tr>
      <w:tr w:rsidR="00144999" w:rsidRPr="002A0037" w14:paraId="0E0EF974" w14:textId="77777777" w:rsidTr="007A4A16">
        <w:tc>
          <w:tcPr>
            <w:tcW w:w="3773" w:type="dxa"/>
          </w:tcPr>
          <w:p w14:paraId="72E61619" w14:textId="533E2CE1" w:rsidR="00144999" w:rsidRPr="002A0037" w:rsidRDefault="00144999" w:rsidP="00144999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F&amp;N Foods Pte Ltd</w:t>
            </w:r>
          </w:p>
        </w:tc>
        <w:tc>
          <w:tcPr>
            <w:tcW w:w="1362" w:type="dxa"/>
          </w:tcPr>
          <w:p w14:paraId="7FEABC62" w14:textId="7992C77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351" w:type="dxa"/>
          </w:tcPr>
          <w:p w14:paraId="6B49ECD1" w14:textId="27AF480C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บริษัทในเครือของบริษัทร่วมของบริษัทใหญ่ในลำดับสูงสุด</w:t>
            </w:r>
          </w:p>
        </w:tc>
      </w:tr>
      <w:tr w:rsidR="00144999" w:rsidRPr="002A0037" w14:paraId="51A8E470" w14:textId="77777777" w:rsidTr="007A4A16">
        <w:tc>
          <w:tcPr>
            <w:tcW w:w="3773" w:type="dxa"/>
          </w:tcPr>
          <w:p w14:paraId="61BBCFC3" w14:textId="7777777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เอฟแอนด์เอ็น แดรี่ส์ </w:t>
            </w:r>
          </w:p>
          <w:p w14:paraId="2F623FC8" w14:textId="3E1BABE2" w:rsidR="00144999" w:rsidRPr="002A0037" w:rsidRDefault="00144999" w:rsidP="00144999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362" w:type="dxa"/>
          </w:tcPr>
          <w:p w14:paraId="6735A10A" w14:textId="0B66D0F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F6FDE1E" w14:textId="435E9AA4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บริษัทในเครือของบริษัทร่วมของบริษัทใหญ่ในลำดับสูงสุด</w:t>
            </w:r>
          </w:p>
        </w:tc>
      </w:tr>
      <w:tr w:rsidR="00CE0650" w:rsidRPr="002A0037" w14:paraId="12A7606E" w14:textId="77777777" w:rsidTr="007A4A16">
        <w:tc>
          <w:tcPr>
            <w:tcW w:w="3773" w:type="dxa"/>
          </w:tcPr>
          <w:p w14:paraId="3DBDA84C" w14:textId="5D0E2ABE" w:rsidR="00CE0650" w:rsidRPr="00CE0650" w:rsidRDefault="00CE0650" w:rsidP="00CE0650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0650">
              <w:rPr>
                <w:rFonts w:ascii="Angsana New" w:hAnsi="Angsana New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1362" w:type="dxa"/>
          </w:tcPr>
          <w:p w14:paraId="2FEE3DBB" w14:textId="038A96BD" w:rsidR="00CE0650" w:rsidRPr="00CE0650" w:rsidRDefault="00CE0650" w:rsidP="00CE06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65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1C30BC5" w14:textId="76C590B9" w:rsidR="00CE0650" w:rsidRPr="00CE0650" w:rsidRDefault="00CE0650" w:rsidP="00CE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0650">
              <w:rPr>
                <w:rFonts w:ascii="Angsana New" w:hAnsi="Angsana New"/>
                <w:sz w:val="30"/>
                <w:szCs w:val="30"/>
                <w:cs/>
              </w:rPr>
              <w:t>บริษัทลงทุนในหุ้นสามัญ</w:t>
            </w:r>
          </w:p>
        </w:tc>
      </w:tr>
      <w:tr w:rsidR="00CE0650" w:rsidRPr="002A0037" w14:paraId="25EAF092" w14:textId="77777777" w:rsidTr="007A4A16">
        <w:tc>
          <w:tcPr>
            <w:tcW w:w="3773" w:type="dxa"/>
          </w:tcPr>
          <w:p w14:paraId="3A2B29F6" w14:textId="144DEEAA" w:rsidR="00CE0650" w:rsidRPr="00CE0650" w:rsidRDefault="00CE0650" w:rsidP="00CE0650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0650">
              <w:rPr>
                <w:rFonts w:ascii="Angsana New" w:hAnsi="Angsana New"/>
                <w:sz w:val="30"/>
                <w:szCs w:val="30"/>
                <w:cs/>
              </w:rPr>
              <w:t>บริษัท ฝาจีบ จำกัด (มหาชน)</w:t>
            </w:r>
          </w:p>
        </w:tc>
        <w:tc>
          <w:tcPr>
            <w:tcW w:w="1362" w:type="dxa"/>
          </w:tcPr>
          <w:p w14:paraId="24F59F94" w14:textId="0CC9A124" w:rsidR="00CE0650" w:rsidRPr="00CE0650" w:rsidRDefault="00CE0650" w:rsidP="00CE06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65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DF7C91A" w14:textId="2E378A17" w:rsidR="00CE0650" w:rsidRPr="00CE0650" w:rsidRDefault="00CE0650" w:rsidP="00CE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0650">
              <w:rPr>
                <w:rFonts w:ascii="Angsana New" w:hAnsi="Angsana New"/>
                <w:sz w:val="30"/>
                <w:szCs w:val="30"/>
                <w:cs/>
              </w:rPr>
              <w:t>บริษัทลงทุนในหุ้นสามัญ</w:t>
            </w:r>
          </w:p>
        </w:tc>
      </w:tr>
      <w:tr w:rsidR="00CE0650" w:rsidRPr="002A0037" w14:paraId="6381C0C7" w14:textId="77777777" w:rsidTr="007A4A16">
        <w:tc>
          <w:tcPr>
            <w:tcW w:w="3773" w:type="dxa"/>
          </w:tcPr>
          <w:p w14:paraId="411BC9E9" w14:textId="23B96E0C" w:rsidR="00CE0650" w:rsidRPr="00CE0650" w:rsidRDefault="00CE0650" w:rsidP="00CE0650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0650">
              <w:rPr>
                <w:rFonts w:ascii="Angsana New" w:hAnsi="Angsana New"/>
                <w:sz w:val="30"/>
                <w:szCs w:val="30"/>
                <w:cs/>
              </w:rPr>
              <w:t>บริษัท บางกอกกล๊าส จำกัด (มหาชน)</w:t>
            </w:r>
          </w:p>
        </w:tc>
        <w:tc>
          <w:tcPr>
            <w:tcW w:w="1362" w:type="dxa"/>
          </w:tcPr>
          <w:p w14:paraId="621DC450" w14:textId="1BBF8619" w:rsidR="00CE0650" w:rsidRPr="00CE0650" w:rsidRDefault="00CE0650" w:rsidP="00CE06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65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B0114A5" w14:textId="1D88285A" w:rsidR="00CE0650" w:rsidRPr="00CE0650" w:rsidRDefault="00CE0650" w:rsidP="00CE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0650">
              <w:rPr>
                <w:rFonts w:ascii="Angsana New" w:hAnsi="Angsana New"/>
                <w:sz w:val="30"/>
                <w:szCs w:val="30"/>
                <w:cs/>
              </w:rPr>
              <w:t>บริษัทลงทุนในหุ้นสามัญ</w:t>
            </w:r>
          </w:p>
        </w:tc>
      </w:tr>
      <w:tr w:rsidR="00CE0650" w:rsidRPr="002A0037" w14:paraId="4544AAC6" w14:textId="77777777" w:rsidTr="007A4A16">
        <w:tc>
          <w:tcPr>
            <w:tcW w:w="3773" w:type="dxa"/>
          </w:tcPr>
          <w:p w14:paraId="03CD6D09" w14:textId="0B80D22D" w:rsidR="00CE0650" w:rsidRPr="00CE0650" w:rsidRDefault="00CE0650" w:rsidP="00CE0650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E0650">
              <w:rPr>
                <w:rFonts w:ascii="Angsana New" w:hAnsi="Angsana New"/>
                <w:sz w:val="30"/>
                <w:szCs w:val="30"/>
                <w:cs/>
              </w:rPr>
              <w:t>บริษัท พรรณธิอร จำกัด</w:t>
            </w:r>
          </w:p>
        </w:tc>
        <w:tc>
          <w:tcPr>
            <w:tcW w:w="1362" w:type="dxa"/>
          </w:tcPr>
          <w:p w14:paraId="7ADCA478" w14:textId="680BB4C7" w:rsidR="00CE0650" w:rsidRPr="00CE0650" w:rsidRDefault="00CE0650" w:rsidP="00CE06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065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D9E8441" w14:textId="24232B7C" w:rsidR="00CE0650" w:rsidRPr="00CE0650" w:rsidRDefault="00CE0650" w:rsidP="00CE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E0650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  <w:tr w:rsidR="007A6784" w:rsidRPr="002A0037" w14:paraId="5EF24383" w14:textId="77777777" w:rsidTr="007A4A16">
        <w:tc>
          <w:tcPr>
            <w:tcW w:w="3773" w:type="dxa"/>
          </w:tcPr>
          <w:p w14:paraId="5BDC7DFC" w14:textId="01713AAE" w:rsidR="007A6784" w:rsidRPr="00A31904" w:rsidRDefault="007A6784" w:rsidP="00CE0650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904">
              <w:rPr>
                <w:rFonts w:ascii="Angsana New" w:hAnsi="Angsana New"/>
                <w:sz w:val="30"/>
                <w:szCs w:val="30"/>
                <w:cs/>
              </w:rPr>
              <w:t>บริษัท อาคเนย์</w:t>
            </w:r>
            <w:r w:rsidRPr="00A31904">
              <w:rPr>
                <w:rFonts w:ascii="Angsana New" w:hAnsi="Angsana New" w:hint="cs"/>
                <w:sz w:val="30"/>
                <w:szCs w:val="30"/>
                <w:cs/>
              </w:rPr>
              <w:t>ประกันภัย จำกัด (มหาชน)</w:t>
            </w:r>
          </w:p>
        </w:tc>
        <w:tc>
          <w:tcPr>
            <w:tcW w:w="1362" w:type="dxa"/>
          </w:tcPr>
          <w:p w14:paraId="34DA0BEE" w14:textId="4F5BC459" w:rsidR="007A6784" w:rsidRPr="00A31904" w:rsidRDefault="007A6784" w:rsidP="00CE065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190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C088C11" w14:textId="62BF9CE5" w:rsidR="007A6784" w:rsidRPr="00A31904" w:rsidRDefault="007A6784" w:rsidP="00CE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1904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6B9E1DFD" w14:textId="77777777" w:rsidTr="007A4A16">
        <w:tc>
          <w:tcPr>
            <w:tcW w:w="3773" w:type="dxa"/>
          </w:tcPr>
          <w:p w14:paraId="6F22D9D0" w14:textId="3E6A0771" w:rsidR="00144999" w:rsidRPr="002A0037" w:rsidRDefault="00144999" w:rsidP="00144999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อาคเนย์แคปปิตอล จำกัด</w:t>
            </w:r>
          </w:p>
        </w:tc>
        <w:tc>
          <w:tcPr>
            <w:tcW w:w="1362" w:type="dxa"/>
          </w:tcPr>
          <w:p w14:paraId="270B027D" w14:textId="5F10268C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C6B4E0C" w14:textId="6638181A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16E22F0D" w14:textId="77777777" w:rsidTr="007A4A16">
        <w:tc>
          <w:tcPr>
            <w:tcW w:w="3773" w:type="dxa"/>
          </w:tcPr>
          <w:p w14:paraId="2BF16806" w14:textId="03383B71" w:rsidR="00144999" w:rsidRPr="002A0037" w:rsidRDefault="00144999" w:rsidP="00144999">
            <w:pPr>
              <w:tabs>
                <w:tab w:val="clear" w:pos="227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362" w:type="dxa"/>
          </w:tcPr>
          <w:p w14:paraId="6730846C" w14:textId="6A5E5CF3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B54FFB2" w14:textId="1FA3AE78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180"/>
              <w:jc w:val="both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40CC3931" w14:textId="77777777" w:rsidTr="007A4A16">
        <w:tc>
          <w:tcPr>
            <w:tcW w:w="3773" w:type="dxa"/>
          </w:tcPr>
          <w:p w14:paraId="7E33C1F6" w14:textId="03DDF894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เอฟ แอนด์ บี อินเตอร์เนชั่นแนล จำกัด</w:t>
            </w:r>
          </w:p>
        </w:tc>
        <w:tc>
          <w:tcPr>
            <w:tcW w:w="1362" w:type="dxa"/>
          </w:tcPr>
          <w:p w14:paraId="22A4FC12" w14:textId="14459FAF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E670233" w14:textId="319032D8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162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05656681" w14:textId="77777777" w:rsidTr="007A4A16">
        <w:tc>
          <w:tcPr>
            <w:tcW w:w="3773" w:type="dxa"/>
          </w:tcPr>
          <w:p w14:paraId="75BADE65" w14:textId="5C3C9649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ที</w:t>
            </w:r>
            <w:r w:rsidRPr="002A0037">
              <w:rPr>
                <w:rFonts w:ascii="Angsana New" w:hAnsi="Angsana New"/>
                <w:sz w:val="30"/>
                <w:szCs w:val="30"/>
              </w:rPr>
              <w:t>.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2A0037">
              <w:rPr>
                <w:rFonts w:ascii="Angsana New" w:hAnsi="Angsana New"/>
                <w:sz w:val="30"/>
                <w:szCs w:val="30"/>
              </w:rPr>
              <w:t>.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ซี</w:t>
            </w:r>
            <w:r w:rsidRPr="002A0037">
              <w:rPr>
                <w:rFonts w:ascii="Angsana New" w:hAnsi="Angsana New"/>
                <w:sz w:val="30"/>
                <w:szCs w:val="30"/>
              </w:rPr>
              <w:t>.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เทคโนโลยี จำกัด</w:t>
            </w:r>
          </w:p>
        </w:tc>
        <w:tc>
          <w:tcPr>
            <w:tcW w:w="1362" w:type="dxa"/>
          </w:tcPr>
          <w:p w14:paraId="1CF2C17A" w14:textId="0E189FEC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7F537AB" w14:textId="7C75BC8C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2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44D89B7D" w14:textId="77777777" w:rsidTr="007A4A16">
        <w:tc>
          <w:tcPr>
            <w:tcW w:w="3773" w:type="dxa"/>
          </w:tcPr>
          <w:p w14:paraId="1CC89F24" w14:textId="67F798CD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A00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บีเจซี</w:t>
            </w:r>
            <w:r w:rsidRPr="002A00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สเปเชียลตี้ส์</w:t>
            </w:r>
            <w:r w:rsidRPr="002A00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62" w:type="dxa"/>
          </w:tcPr>
          <w:p w14:paraId="578DD75B" w14:textId="49EEA5ED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78BAF7F" w14:textId="033C6248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0305A429" w14:textId="77777777" w:rsidTr="007A4A16">
        <w:tc>
          <w:tcPr>
            <w:tcW w:w="3773" w:type="dxa"/>
          </w:tcPr>
          <w:p w14:paraId="3E4973CE" w14:textId="2D6B831A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1362" w:type="dxa"/>
          </w:tcPr>
          <w:p w14:paraId="22EC7676" w14:textId="325783D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489516D" w14:textId="623F2D59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46F3B2AB" w14:textId="77777777" w:rsidTr="007A4A16">
        <w:tc>
          <w:tcPr>
            <w:tcW w:w="3773" w:type="dxa"/>
          </w:tcPr>
          <w:p w14:paraId="4F968252" w14:textId="7777777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เอ็น. ซี. ซี. แมนเนจเม้นท์ แอนด์</w:t>
            </w:r>
          </w:p>
          <w:p w14:paraId="160558D3" w14:textId="3AE845AB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ดิเวลลอปเม้นท์ จำกัด</w:t>
            </w:r>
          </w:p>
        </w:tc>
        <w:tc>
          <w:tcPr>
            <w:tcW w:w="1362" w:type="dxa"/>
          </w:tcPr>
          <w:p w14:paraId="662D5CB5" w14:textId="2F45DE8C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54A8596" w14:textId="51297102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17F5809E" w14:textId="77777777" w:rsidTr="007A4A16">
        <w:tc>
          <w:tcPr>
            <w:tcW w:w="3773" w:type="dxa"/>
          </w:tcPr>
          <w:p w14:paraId="120CE519" w14:textId="05054206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อินทรประกันภัย (มหาชน) จำกัด</w:t>
            </w:r>
          </w:p>
        </w:tc>
        <w:tc>
          <w:tcPr>
            <w:tcW w:w="1362" w:type="dxa"/>
          </w:tcPr>
          <w:p w14:paraId="13BDB71E" w14:textId="0251809B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026B4DD" w14:textId="4BCC33B5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2CACF424" w14:textId="77777777" w:rsidTr="007A4A16">
        <w:tc>
          <w:tcPr>
            <w:tcW w:w="3773" w:type="dxa"/>
          </w:tcPr>
          <w:p w14:paraId="453C3A7E" w14:textId="2B8EE5EE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color w:val="0D0D0D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เบอร์ลี่ยุคเกอร์ จำกัด (มหาชน)</w:t>
            </w:r>
          </w:p>
        </w:tc>
        <w:tc>
          <w:tcPr>
            <w:tcW w:w="1362" w:type="dxa"/>
          </w:tcPr>
          <w:p w14:paraId="329CC406" w14:textId="3C6DBE54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color w:val="0D0D0D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318E243" w14:textId="6FDEDB7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กรรมการและผู้ถือหุ้นรายใหญ่ของบริษัทใหญ่ในลำดับสูงสุดถือหุ้นใหญ่ทางอ้อมและมีกรรมการร่วมกัน</w:t>
            </w:r>
          </w:p>
        </w:tc>
      </w:tr>
      <w:tr w:rsidR="00144999" w:rsidRPr="002A0037" w14:paraId="18BF51A4" w14:textId="77777777" w:rsidTr="007A4A16">
        <w:tc>
          <w:tcPr>
            <w:tcW w:w="3773" w:type="dxa"/>
          </w:tcPr>
          <w:p w14:paraId="248CDC04" w14:textId="4A97F3A8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ไทย มาลายา กลาส จำกัด</w:t>
            </w:r>
          </w:p>
        </w:tc>
        <w:tc>
          <w:tcPr>
            <w:tcW w:w="1362" w:type="dxa"/>
          </w:tcPr>
          <w:p w14:paraId="4AE14298" w14:textId="2915DB81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3EC4A373" w14:textId="057EDFD6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54" w:hanging="27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3B2DCB6A" w14:textId="77777777" w:rsidTr="007A4A16">
        <w:tc>
          <w:tcPr>
            <w:tcW w:w="3773" w:type="dxa"/>
          </w:tcPr>
          <w:p w14:paraId="7EABB267" w14:textId="7A7B0DA9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ทีซีซี</w:t>
            </w:r>
            <w:r w:rsidRPr="002A00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โฮเทล แอสเสท แมนเนจเม้นท์</w:t>
            </w:r>
            <w:r w:rsidRPr="002A00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62" w:type="dxa"/>
          </w:tcPr>
          <w:p w14:paraId="1BE8119B" w14:textId="5E86DC1A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30F82846" w14:textId="5D848B43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22BA5DC4" w14:textId="77777777" w:rsidTr="007A4A16">
        <w:tc>
          <w:tcPr>
            <w:tcW w:w="3773" w:type="dxa"/>
          </w:tcPr>
          <w:p w14:paraId="2AD7F18D" w14:textId="560C2073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นอร์ธปาร์คกอล์ฟ แอนด์ สปอร์ตคลับ จำกัด</w:t>
            </w:r>
          </w:p>
        </w:tc>
        <w:tc>
          <w:tcPr>
            <w:tcW w:w="1362" w:type="dxa"/>
          </w:tcPr>
          <w:p w14:paraId="395A66F2" w14:textId="50BF6FC6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C2C18A5" w14:textId="5836B13C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121AFA91" w14:textId="77777777" w:rsidTr="007A4A16">
        <w:tc>
          <w:tcPr>
            <w:tcW w:w="3773" w:type="dxa"/>
          </w:tcPr>
          <w:p w14:paraId="2D897186" w14:textId="116B582F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โรงงานอุตสาหกรรมกระดาษบางป</w:t>
            </w:r>
            <w:r w:rsidRPr="002A003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ะ</w:t>
            </w:r>
            <w:r w:rsidRPr="002A0037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อิน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0CD4DC80" w14:textId="67B3DA35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D1BE487" w14:textId="79C704E2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586982FC" w14:textId="77777777" w:rsidTr="007A4A16">
        <w:tc>
          <w:tcPr>
            <w:tcW w:w="3773" w:type="dxa"/>
          </w:tcPr>
          <w:p w14:paraId="66DE28B4" w14:textId="631345F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หนองคาย คันทรี กอล์ฟคลับ จำกัด</w:t>
            </w:r>
          </w:p>
        </w:tc>
        <w:tc>
          <w:tcPr>
            <w:tcW w:w="1362" w:type="dxa"/>
          </w:tcPr>
          <w:p w14:paraId="73CC64F8" w14:textId="756F017E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34A674C" w14:textId="3E9941E6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337E563A" w14:textId="77777777" w:rsidTr="007A4A16">
        <w:tc>
          <w:tcPr>
            <w:tcW w:w="3773" w:type="dxa"/>
          </w:tcPr>
          <w:p w14:paraId="3920BE99" w14:textId="10BEAB9E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เลควิว กอล์ฟ แอนด์ ยอร์ช คลับ จำกัด</w:t>
            </w:r>
          </w:p>
        </w:tc>
        <w:tc>
          <w:tcPr>
            <w:tcW w:w="1362" w:type="dxa"/>
          </w:tcPr>
          <w:p w14:paraId="383CBA8A" w14:textId="7DCA76E1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CCD1A80" w14:textId="5B3F9591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05C7F8DF" w14:textId="77777777" w:rsidTr="007A4A16">
        <w:tc>
          <w:tcPr>
            <w:tcW w:w="3773" w:type="dxa"/>
          </w:tcPr>
          <w:p w14:paraId="68A61B03" w14:textId="63A345D9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ทีซีซี ลักซ์ชูรีโฮเทลส์ และ รีสอร์ท จำกัด</w:t>
            </w:r>
          </w:p>
        </w:tc>
        <w:tc>
          <w:tcPr>
            <w:tcW w:w="1362" w:type="dxa"/>
          </w:tcPr>
          <w:p w14:paraId="47672153" w14:textId="09BB7093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A7641D2" w14:textId="76DA699A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46B7E7D1" w14:textId="77777777" w:rsidTr="007A4A16">
        <w:tc>
          <w:tcPr>
            <w:tcW w:w="3773" w:type="dxa"/>
          </w:tcPr>
          <w:p w14:paraId="6BDE3401" w14:textId="18452574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ยูนิเวนเจอร์ จำกัด (มหาชน)</w:t>
            </w:r>
          </w:p>
        </w:tc>
        <w:tc>
          <w:tcPr>
            <w:tcW w:w="1362" w:type="dxa"/>
          </w:tcPr>
          <w:p w14:paraId="467E0219" w14:textId="2FBA958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B235D1C" w14:textId="24073356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33135F8F" w14:textId="77777777" w:rsidTr="007A4A16">
        <w:tc>
          <w:tcPr>
            <w:tcW w:w="3773" w:type="dxa"/>
          </w:tcPr>
          <w:p w14:paraId="6CC89FA8" w14:textId="0945D26F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ปรีดีประภา จำกัด</w:t>
            </w:r>
          </w:p>
        </w:tc>
        <w:tc>
          <w:tcPr>
            <w:tcW w:w="1362" w:type="dxa"/>
          </w:tcPr>
          <w:p w14:paraId="67A1EC69" w14:textId="56A6ABDD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9F76610" w14:textId="531C1852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3DFC992C" w14:textId="77777777" w:rsidTr="007A4A16">
        <w:tc>
          <w:tcPr>
            <w:tcW w:w="3773" w:type="dxa"/>
          </w:tcPr>
          <w:p w14:paraId="25A16599" w14:textId="54CFB39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บริษัท คอนเซพ แลนด์ </w:t>
            </w:r>
            <w:r w:rsidRPr="002A0037">
              <w:rPr>
                <w:rFonts w:ascii="Angsana New" w:hAnsi="Angsana New"/>
                <w:sz w:val="30"/>
                <w:szCs w:val="30"/>
              </w:rPr>
              <w:t>9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3BC37606" w14:textId="1FC2271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4939D0B" w14:textId="766163FB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624A9ADB" w14:textId="77777777" w:rsidTr="007A4A16">
        <w:tc>
          <w:tcPr>
            <w:tcW w:w="3773" w:type="dxa"/>
          </w:tcPr>
          <w:p w14:paraId="68811C16" w14:textId="63239B99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เวียงสิริ จำกัด</w:t>
            </w:r>
          </w:p>
        </w:tc>
        <w:tc>
          <w:tcPr>
            <w:tcW w:w="1362" w:type="dxa"/>
          </w:tcPr>
          <w:p w14:paraId="3C1F6324" w14:textId="681526D4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B2B2C2E" w14:textId="0E7F8296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653D9425" w14:textId="77777777" w:rsidTr="007A4A16">
        <w:tc>
          <w:tcPr>
            <w:tcW w:w="3773" w:type="dxa"/>
          </w:tcPr>
          <w:p w14:paraId="0019CCCE" w14:textId="7777777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แผ่นดินทอง พร็อพเพอร์ตี้ </w:t>
            </w:r>
          </w:p>
          <w:p w14:paraId="4E3C4380" w14:textId="00FA97C3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ดีเวลลอปเม้นท์ จำกัด (มหาชน)</w:t>
            </w:r>
          </w:p>
        </w:tc>
        <w:tc>
          <w:tcPr>
            <w:tcW w:w="1362" w:type="dxa"/>
          </w:tcPr>
          <w:p w14:paraId="78F65A9E" w14:textId="0CE58F5F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DFF466D" w14:textId="5DB9F5A5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กรรมการและผู้ถือหุ้นของบริษัทใหญ่ในลำดับสูงสุดถือหุ้นใหญ่ทางอ้อม</w:t>
            </w:r>
          </w:p>
        </w:tc>
      </w:tr>
      <w:tr w:rsidR="00144999" w:rsidRPr="002A0037" w14:paraId="6CFDF0E1" w14:textId="77777777" w:rsidTr="007A4A16">
        <w:tc>
          <w:tcPr>
            <w:tcW w:w="3773" w:type="dxa"/>
          </w:tcPr>
          <w:p w14:paraId="77FBE520" w14:textId="650EEB16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อิม โฮเทลส์ แอนด์ โฮสเทลส์ จำกัด</w:t>
            </w:r>
          </w:p>
        </w:tc>
        <w:tc>
          <w:tcPr>
            <w:tcW w:w="1362" w:type="dxa"/>
          </w:tcPr>
          <w:p w14:paraId="1591F8EF" w14:textId="085D94DF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C07A97D" w14:textId="0924D561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6FA41F1D" w14:textId="77777777" w:rsidTr="007A4A16">
        <w:tc>
          <w:tcPr>
            <w:tcW w:w="3773" w:type="dxa"/>
          </w:tcPr>
          <w:p w14:paraId="2CBE482D" w14:textId="064A966C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สิริพัฒนทรัพย์ โฮเทลส์ ล้านนา จำกัด</w:t>
            </w:r>
          </w:p>
        </w:tc>
        <w:tc>
          <w:tcPr>
            <w:tcW w:w="1362" w:type="dxa"/>
          </w:tcPr>
          <w:p w14:paraId="1AE3B21A" w14:textId="76795C83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C345B6D" w14:textId="28DEFF08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2863B2B8" w14:textId="77777777" w:rsidTr="007A4A16">
        <w:tc>
          <w:tcPr>
            <w:tcW w:w="3773" w:type="dxa"/>
          </w:tcPr>
          <w:p w14:paraId="50AE2337" w14:textId="13CC1423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สาธรทรัพย์สิน จำกัด</w:t>
            </w:r>
          </w:p>
        </w:tc>
        <w:tc>
          <w:tcPr>
            <w:tcW w:w="1362" w:type="dxa"/>
          </w:tcPr>
          <w:p w14:paraId="4389DFFA" w14:textId="172D4DA5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B626259" w14:textId="40087EFE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กรรมการและผู้ถือหุ้นของบริษัทใหญ่ในลำดับสูงสุดถือหุ้นใหญ่ทางอ้อม</w:t>
            </w:r>
          </w:p>
        </w:tc>
      </w:tr>
      <w:tr w:rsidR="00144999" w:rsidRPr="002A0037" w14:paraId="36D127F6" w14:textId="77777777" w:rsidTr="007A4A16">
        <w:tc>
          <w:tcPr>
            <w:tcW w:w="3773" w:type="dxa"/>
          </w:tcPr>
          <w:p w14:paraId="5158EA15" w14:textId="10F6E369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แปซิฟิค เลเช่อร์ (ประเทศไทย) จำกัด</w:t>
            </w:r>
          </w:p>
        </w:tc>
        <w:tc>
          <w:tcPr>
            <w:tcW w:w="1362" w:type="dxa"/>
          </w:tcPr>
          <w:p w14:paraId="5B191360" w14:textId="6A7EDADB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C092B5B" w14:textId="1F9EE7BD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กรรมการและผู้ถือหุ้นรายใหญ่ของบริษัทใหญ่ในลำดับสูงสุดถือหุ้นทางอ้อม</w:t>
            </w:r>
          </w:p>
        </w:tc>
      </w:tr>
      <w:tr w:rsidR="00144999" w:rsidRPr="002A0037" w14:paraId="77BE0829" w14:textId="77777777" w:rsidTr="007A4A16">
        <w:tc>
          <w:tcPr>
            <w:tcW w:w="3773" w:type="dxa"/>
          </w:tcPr>
          <w:p w14:paraId="5E8F31E4" w14:textId="0B5665BB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เกษมทรัพย์สิริ </w:t>
            </w:r>
            <w:r w:rsidRPr="002A0037">
              <w:rPr>
                <w:rFonts w:ascii="Angsana New" w:hAnsi="Angsana New"/>
                <w:sz w:val="30"/>
                <w:szCs w:val="30"/>
              </w:rPr>
              <w:t>1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3679E586" w14:textId="0C88F8E8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D671C85" w14:textId="7DC19A2B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6316FD89" w14:textId="77777777" w:rsidTr="007A4A16">
        <w:tc>
          <w:tcPr>
            <w:tcW w:w="3773" w:type="dxa"/>
          </w:tcPr>
          <w:p w14:paraId="3D0D1443" w14:textId="0409637D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เอดับบลิวซี โฮเทล พร็อพเพอร์ตี แม่ปิง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39CF27CE" w14:textId="773A6968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B36DF07" w14:textId="16EAA11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4B3B4D46" w14:textId="77777777" w:rsidTr="007A4A16">
        <w:tc>
          <w:tcPr>
            <w:tcW w:w="3773" w:type="dxa"/>
          </w:tcPr>
          <w:p w14:paraId="529B94F7" w14:textId="0C93890A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โฮเทลส์ เวิลด์ </w:t>
            </w:r>
            <w:r w:rsidRPr="002A0037">
              <w:rPr>
                <w:rFonts w:ascii="Angsana New" w:hAnsi="Angsana New"/>
                <w:sz w:val="30"/>
                <w:szCs w:val="30"/>
              </w:rPr>
              <w:t>4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35AEA10C" w14:textId="33C2115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765109F" w14:textId="371EECD3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1553BC0B" w14:textId="77777777" w:rsidTr="007A4A16">
        <w:tc>
          <w:tcPr>
            <w:tcW w:w="3773" w:type="dxa"/>
          </w:tcPr>
          <w:p w14:paraId="3A1551A3" w14:textId="0D68401D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โฮเทลส์ เวิลด์ </w:t>
            </w:r>
            <w:r w:rsidRPr="002A0037">
              <w:rPr>
                <w:rFonts w:ascii="Angsana New" w:hAnsi="Angsana New"/>
                <w:sz w:val="30"/>
                <w:szCs w:val="30"/>
              </w:rPr>
              <w:t>5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5EE9B6AD" w14:textId="654F620A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711EA3B" w14:textId="317113B1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63715C28" w14:textId="77777777" w:rsidTr="007A4A16">
        <w:tc>
          <w:tcPr>
            <w:tcW w:w="3773" w:type="dxa"/>
          </w:tcPr>
          <w:p w14:paraId="154A8427" w14:textId="085450DD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โฮเทลส์ เวิลด์ </w:t>
            </w:r>
            <w:r w:rsidRPr="002A0037">
              <w:rPr>
                <w:rFonts w:ascii="Angsana New" w:hAnsi="Angsana New"/>
                <w:sz w:val="30"/>
                <w:szCs w:val="30"/>
              </w:rPr>
              <w:t>8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66BC99DE" w14:textId="269D3A6D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C67C159" w14:textId="78D72FE6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4316E2F5" w14:textId="77777777" w:rsidTr="007A4A16">
        <w:tc>
          <w:tcPr>
            <w:tcW w:w="3773" w:type="dxa"/>
          </w:tcPr>
          <w:p w14:paraId="3A62CEA9" w14:textId="418222BA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โฮเทลส์ เวิลด์ </w:t>
            </w:r>
            <w:r w:rsidRPr="002A0037">
              <w:rPr>
                <w:rFonts w:ascii="Angsana New" w:hAnsi="Angsana New"/>
                <w:sz w:val="30"/>
                <w:szCs w:val="30"/>
              </w:rPr>
              <w:t>9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7B9F0B79" w14:textId="060FA14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F88183F" w14:textId="20AAC343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600E8C85" w14:textId="77777777" w:rsidTr="007A4A16">
        <w:tc>
          <w:tcPr>
            <w:tcW w:w="3773" w:type="dxa"/>
          </w:tcPr>
          <w:p w14:paraId="49B46544" w14:textId="180F348D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โฮเทลส์ เวิลด์ </w:t>
            </w:r>
            <w:r w:rsidRPr="002A0037">
              <w:rPr>
                <w:rFonts w:ascii="Angsana New" w:hAnsi="Angsana New"/>
                <w:sz w:val="30"/>
                <w:szCs w:val="30"/>
              </w:rPr>
              <w:t>10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289DD120" w14:textId="7361A272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496C6FEC" w14:textId="03A1EDBF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6B0DE355" w14:textId="77777777" w:rsidTr="007A4A16">
        <w:tc>
          <w:tcPr>
            <w:tcW w:w="3773" w:type="dxa"/>
          </w:tcPr>
          <w:p w14:paraId="329AD89D" w14:textId="37D39CE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โฮเทลส์ เวิลด์ </w:t>
            </w:r>
            <w:r w:rsidRPr="002A0037">
              <w:rPr>
                <w:rFonts w:ascii="Angsana New" w:hAnsi="Angsana New"/>
                <w:sz w:val="30"/>
                <w:szCs w:val="30"/>
              </w:rPr>
              <w:t>12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7974CC22" w14:textId="712C78FE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0C83109" w14:textId="522A8E06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7DFC93CF" w14:textId="77777777" w:rsidTr="007A4A16">
        <w:tc>
          <w:tcPr>
            <w:tcW w:w="3773" w:type="dxa"/>
          </w:tcPr>
          <w:p w14:paraId="7E009772" w14:textId="5DBF6E33" w:rsidR="00144999" w:rsidRPr="002A0037" w:rsidRDefault="00144999" w:rsidP="00CF0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เดอะ สตรีท รีเทล ดีเวลลอปเม้นท์ จำกัด</w:t>
            </w:r>
          </w:p>
        </w:tc>
        <w:tc>
          <w:tcPr>
            <w:tcW w:w="1362" w:type="dxa"/>
          </w:tcPr>
          <w:p w14:paraId="77BEF2B6" w14:textId="13F37A1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3722B85" w14:textId="7E9E81FD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3EFED616" w14:textId="77777777" w:rsidTr="007A4A16">
        <w:tc>
          <w:tcPr>
            <w:tcW w:w="3773" w:type="dxa"/>
          </w:tcPr>
          <w:p w14:paraId="01B9FED0" w14:textId="5167E328" w:rsidR="00144999" w:rsidRPr="002A0037" w:rsidRDefault="00144999" w:rsidP="00CF0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1362" w:type="dxa"/>
          </w:tcPr>
          <w:p w14:paraId="5771215E" w14:textId="19825538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A19E8A5" w14:textId="380BF719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</w:t>
            </w: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ทางอ้อม</w:t>
            </w:r>
          </w:p>
        </w:tc>
      </w:tr>
      <w:tr w:rsidR="00144999" w:rsidRPr="002A0037" w14:paraId="714BDB8C" w14:textId="77777777" w:rsidTr="007A4A16">
        <w:tc>
          <w:tcPr>
            <w:tcW w:w="3773" w:type="dxa"/>
          </w:tcPr>
          <w:p w14:paraId="4E0396A8" w14:textId="55B63073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พิษณุโลก บิ๊กซี </w:t>
            </w:r>
            <w:r w:rsidRPr="002A0037">
              <w:rPr>
                <w:rFonts w:ascii="Angsana New" w:hAnsi="Angsana New"/>
                <w:sz w:val="30"/>
                <w:szCs w:val="30"/>
              </w:rPr>
              <w:t>2015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62" w:type="dxa"/>
          </w:tcPr>
          <w:p w14:paraId="7AB78491" w14:textId="5C09D802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D65B133" w14:textId="00B09A0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01924D12" w14:textId="77777777" w:rsidTr="007A4A16">
        <w:tc>
          <w:tcPr>
            <w:tcW w:w="3773" w:type="dxa"/>
          </w:tcPr>
          <w:p w14:paraId="605804B7" w14:textId="64A36708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บิ๊กซี แฟรี่ จำกัด</w:t>
            </w:r>
          </w:p>
        </w:tc>
        <w:tc>
          <w:tcPr>
            <w:tcW w:w="1362" w:type="dxa"/>
          </w:tcPr>
          <w:p w14:paraId="2BB9CA2B" w14:textId="6BB48049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18DA226" w14:textId="06AA68C9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6617FA16" w14:textId="77777777" w:rsidTr="007A4A16">
        <w:tc>
          <w:tcPr>
            <w:tcW w:w="3773" w:type="dxa"/>
          </w:tcPr>
          <w:p w14:paraId="2AA34EC4" w14:textId="7777777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บริษัท นอร์ธปาร์ค พร็อพเพอร์ตี้ </w:t>
            </w:r>
          </w:p>
          <w:p w14:paraId="3527E7E6" w14:textId="30E7B48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ดีเวลลอปเม้นท์ จำกัด</w:t>
            </w:r>
          </w:p>
        </w:tc>
        <w:tc>
          <w:tcPr>
            <w:tcW w:w="1362" w:type="dxa"/>
          </w:tcPr>
          <w:p w14:paraId="56F82F6E" w14:textId="3DB8B552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0A4076BD" w14:textId="7210D3B1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4189F4FE" w14:textId="77777777" w:rsidTr="007A4A16">
        <w:tc>
          <w:tcPr>
            <w:tcW w:w="3773" w:type="dxa"/>
          </w:tcPr>
          <w:p w14:paraId="2EBD9BBF" w14:textId="64888784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มีเดีย ฟร้อนท์ จำกัด</w:t>
            </w:r>
          </w:p>
        </w:tc>
        <w:tc>
          <w:tcPr>
            <w:tcW w:w="1362" w:type="dxa"/>
          </w:tcPr>
          <w:p w14:paraId="3B0CC933" w14:textId="64C3CB96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48F890F" w14:textId="46662444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2B9DA700" w14:textId="77777777" w:rsidTr="007A4A16">
        <w:tc>
          <w:tcPr>
            <w:tcW w:w="3773" w:type="dxa"/>
          </w:tcPr>
          <w:p w14:paraId="128F6B7D" w14:textId="5A1C8357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อิมพิเรียล นครราชสีมา จำกัด</w:t>
            </w:r>
          </w:p>
        </w:tc>
        <w:tc>
          <w:tcPr>
            <w:tcW w:w="1362" w:type="dxa"/>
          </w:tcPr>
          <w:p w14:paraId="231B578E" w14:textId="12E7805E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AFA9E74" w14:textId="56344EDE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</w:t>
            </w: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ตรง</w:t>
            </w:r>
          </w:p>
        </w:tc>
      </w:tr>
      <w:tr w:rsidR="00144999" w:rsidRPr="002A0037" w14:paraId="73824A09" w14:textId="77777777" w:rsidTr="007A4A16">
        <w:tc>
          <w:tcPr>
            <w:tcW w:w="3773" w:type="dxa"/>
          </w:tcPr>
          <w:p w14:paraId="5E9EAE27" w14:textId="685F382C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ทีสเปซ ดิจิตอล จำกัด</w:t>
            </w:r>
          </w:p>
        </w:tc>
        <w:tc>
          <w:tcPr>
            <w:tcW w:w="1362" w:type="dxa"/>
          </w:tcPr>
          <w:p w14:paraId="088BE9A9" w14:textId="27FAE865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7A8FA38D" w14:textId="5FB2408F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กรรมการและผู้ถือหุ้นของบริษัทใหญ่ในลำดับสูงสุดถือหุ้นใหญ่ทางอ้อม</w:t>
            </w:r>
          </w:p>
        </w:tc>
      </w:tr>
      <w:tr w:rsidR="00144999" w:rsidRPr="002A0037" w14:paraId="3876F7A3" w14:textId="77777777" w:rsidTr="007A4A16">
        <w:tc>
          <w:tcPr>
            <w:tcW w:w="3773" w:type="dxa"/>
          </w:tcPr>
          <w:p w14:paraId="3024632C" w14:textId="47070AAC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สิริพัฒนทรัพย์ โฮเทลส์ กรุงเทพ จำกัด</w:t>
            </w:r>
          </w:p>
        </w:tc>
        <w:tc>
          <w:tcPr>
            <w:tcW w:w="1362" w:type="dxa"/>
          </w:tcPr>
          <w:p w14:paraId="7EFD6CDE" w14:textId="743135E2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5B467157" w14:textId="1EED114B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1F0A7C9F" w14:textId="77777777" w:rsidTr="007A4A16">
        <w:tc>
          <w:tcPr>
            <w:tcW w:w="3773" w:type="dxa"/>
          </w:tcPr>
          <w:p w14:paraId="50C5ED61" w14:textId="705B9688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อมรินทร์ บุ๊ค เซ็นเตอร์ จำกัด</w:t>
            </w:r>
          </w:p>
        </w:tc>
        <w:tc>
          <w:tcPr>
            <w:tcW w:w="1362" w:type="dxa"/>
          </w:tcPr>
          <w:p w14:paraId="54306FB7" w14:textId="04AAD725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13A9246" w14:textId="290C641C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0086F03B" w14:textId="77777777" w:rsidTr="007A4A16">
        <w:tc>
          <w:tcPr>
            <w:tcW w:w="3773" w:type="dxa"/>
          </w:tcPr>
          <w:p w14:paraId="5BE9AEBC" w14:textId="53BAADB9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เกษมทรัพย์ภักดี จำกัด</w:t>
            </w:r>
          </w:p>
        </w:tc>
        <w:tc>
          <w:tcPr>
            <w:tcW w:w="1362" w:type="dxa"/>
          </w:tcPr>
          <w:p w14:paraId="2EE152D7" w14:textId="3BA76514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1533D534" w14:textId="1FDD9186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3C4AB602" w14:textId="77777777" w:rsidTr="007A4A16">
        <w:tc>
          <w:tcPr>
            <w:tcW w:w="3773" w:type="dxa"/>
          </w:tcPr>
          <w:p w14:paraId="2FD63546" w14:textId="19354564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ตะวันนา ไนท์บาซาร์ จำกัด</w:t>
            </w:r>
          </w:p>
        </w:tc>
        <w:tc>
          <w:tcPr>
            <w:tcW w:w="1362" w:type="dxa"/>
          </w:tcPr>
          <w:p w14:paraId="47C683BD" w14:textId="2BB3DEED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5B8C42D" w14:textId="2E7BFC85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5043B0B5" w14:textId="77777777" w:rsidTr="007A4A16">
        <w:tc>
          <w:tcPr>
            <w:tcW w:w="3773" w:type="dxa"/>
          </w:tcPr>
          <w:p w14:paraId="5EF5CC1A" w14:textId="4FDEE06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นอร์ท สาธร โฮเต็ล จำกัด</w:t>
            </w:r>
          </w:p>
        </w:tc>
        <w:tc>
          <w:tcPr>
            <w:tcW w:w="1362" w:type="dxa"/>
          </w:tcPr>
          <w:p w14:paraId="16A3FA75" w14:textId="3452ADCC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BCC1B65" w14:textId="62E24CAA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6198454A" w14:textId="77777777" w:rsidTr="007A4A16">
        <w:tc>
          <w:tcPr>
            <w:tcW w:w="3773" w:type="dxa"/>
          </w:tcPr>
          <w:p w14:paraId="6F630517" w14:textId="29A70851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สิริพัฒนทรัพย์ อิมพีเรียล โคราช จำกัด</w:t>
            </w:r>
          </w:p>
        </w:tc>
        <w:tc>
          <w:tcPr>
            <w:tcW w:w="1362" w:type="dxa"/>
          </w:tcPr>
          <w:p w14:paraId="44C72955" w14:textId="07F6DC8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278983F6" w14:textId="2475E282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  <w:tr w:rsidR="00144999" w:rsidRPr="002A0037" w14:paraId="0FF14DD9" w14:textId="77777777" w:rsidTr="007A4A16">
        <w:tc>
          <w:tcPr>
            <w:tcW w:w="3773" w:type="dxa"/>
          </w:tcPr>
          <w:p w14:paraId="0EC790E8" w14:textId="0698DB68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สิริพัฒนทรัพย์ อิมพีเรียล จำกัด</w:t>
            </w:r>
          </w:p>
        </w:tc>
        <w:tc>
          <w:tcPr>
            <w:tcW w:w="1362" w:type="dxa"/>
          </w:tcPr>
          <w:p w14:paraId="190ED9D1" w14:textId="4E6F3202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51" w:type="dxa"/>
          </w:tcPr>
          <w:p w14:paraId="69C6EFFB" w14:textId="1ADE5810" w:rsidR="00144999" w:rsidRPr="002A0037" w:rsidRDefault="00144999" w:rsidP="0014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9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กรรมการและผู้ถือหุ้นรายใหญ่ของบริษัทใหญ่ในลำดับสูงสุดถือหุ้นใหญ่ทางอ้อม</w:t>
            </w:r>
          </w:p>
        </w:tc>
      </w:tr>
    </w:tbl>
    <w:p w14:paraId="148D38CA" w14:textId="02B172A0" w:rsidR="00724040" w:rsidRPr="002A0037" w:rsidRDefault="0072404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1008"/>
        <w:gridCol w:w="810"/>
        <w:gridCol w:w="270"/>
        <w:gridCol w:w="1262"/>
        <w:gridCol w:w="270"/>
        <w:gridCol w:w="1260"/>
        <w:gridCol w:w="270"/>
        <w:gridCol w:w="1260"/>
      </w:tblGrid>
      <w:tr w:rsidR="00CE689E" w:rsidRPr="002A0037" w14:paraId="35911A99" w14:textId="77777777" w:rsidTr="009E7461">
        <w:trPr>
          <w:tblHeader/>
        </w:trPr>
        <w:tc>
          <w:tcPr>
            <w:tcW w:w="3960" w:type="dxa"/>
            <w:gridSpan w:val="2"/>
          </w:tcPr>
          <w:p w14:paraId="3BC1CD3E" w14:textId="77777777" w:rsidR="00CE689E" w:rsidRPr="002A0037" w:rsidRDefault="00CE689E" w:rsidP="00CE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  <w:r w:rsidRPr="002A00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จการ</w:t>
            </w:r>
          </w:p>
          <w:p w14:paraId="49B119A2" w14:textId="723A66B5" w:rsidR="00CE689E" w:rsidRPr="002A0037" w:rsidRDefault="00CE689E" w:rsidP="00CE6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342" w:type="dxa"/>
            <w:gridSpan w:val="3"/>
          </w:tcPr>
          <w:p w14:paraId="0882D17D" w14:textId="6DF77785" w:rsidR="00CE689E" w:rsidRPr="002A0037" w:rsidRDefault="00CE689E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AB4FE6" w14:textId="77777777" w:rsidR="00CE689E" w:rsidRPr="002A0037" w:rsidRDefault="00CE689E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024F9D4" w14:textId="77777777" w:rsidR="00CE689E" w:rsidRPr="002A0037" w:rsidRDefault="00CE689E" w:rsidP="009211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B2B" w:rsidRPr="002A0037" w14:paraId="3DB37B37" w14:textId="77777777" w:rsidTr="00CE689E">
        <w:trPr>
          <w:tblHeader/>
        </w:trPr>
        <w:tc>
          <w:tcPr>
            <w:tcW w:w="2952" w:type="dxa"/>
          </w:tcPr>
          <w:p w14:paraId="1AB63E98" w14:textId="0BA10F9D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08" w:type="dxa"/>
          </w:tcPr>
          <w:p w14:paraId="3E83865A" w14:textId="7986D0AC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0" w:type="dxa"/>
          </w:tcPr>
          <w:p w14:paraId="5C8C0CFB" w14:textId="4321285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133EDA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3DAE921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02E58B4" w14:textId="5485520A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133EDA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D0DB055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327688" w14:textId="1D7EA80B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133EDA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7FA3CD3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FC5E1F" w14:textId="1757DED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133EDA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C4B2B" w:rsidRPr="002A0037" w14:paraId="7C76A3C2" w14:textId="77777777" w:rsidTr="00E17BC0">
        <w:trPr>
          <w:tblHeader/>
        </w:trPr>
        <w:tc>
          <w:tcPr>
            <w:tcW w:w="2952" w:type="dxa"/>
          </w:tcPr>
          <w:p w14:paraId="298AD069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2E5AD42" w14:textId="10C35214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2" w:type="dxa"/>
            <w:gridSpan w:val="7"/>
          </w:tcPr>
          <w:p w14:paraId="4D6A2768" w14:textId="56C5F21A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B2B" w:rsidRPr="002A0037" w14:paraId="74BF6E77" w14:textId="77777777" w:rsidTr="00CE689E">
        <w:tc>
          <w:tcPr>
            <w:tcW w:w="2952" w:type="dxa"/>
          </w:tcPr>
          <w:p w14:paraId="6E7547A7" w14:textId="62509A26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Pr="002A0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008" w:type="dxa"/>
          </w:tcPr>
          <w:p w14:paraId="392C4866" w14:textId="62ADE7EF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44ACD60" w14:textId="40348056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B5B184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9680665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A2AAF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D434D1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FB2D70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0AF0AA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EDA" w:rsidRPr="002A0037" w14:paraId="4C0CF079" w14:textId="77777777" w:rsidTr="00CE689E">
        <w:tc>
          <w:tcPr>
            <w:tcW w:w="2952" w:type="dxa"/>
            <w:vAlign w:val="bottom"/>
          </w:tcPr>
          <w:p w14:paraId="6EFDBAB9" w14:textId="3591A67D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vAlign w:val="bottom"/>
          </w:tcPr>
          <w:p w14:paraId="6D4EF126" w14:textId="0C2873C2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6F12FD7" w14:textId="7B5E49DE" w:rsidR="00133EDA" w:rsidRPr="002A0037" w:rsidRDefault="00D17B39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825</w:t>
            </w:r>
          </w:p>
        </w:tc>
        <w:tc>
          <w:tcPr>
            <w:tcW w:w="270" w:type="dxa"/>
            <w:vAlign w:val="bottom"/>
          </w:tcPr>
          <w:p w14:paraId="3DC4FC7C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916EF6C" w14:textId="456BE5DD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2,955</w:t>
            </w:r>
          </w:p>
        </w:tc>
        <w:tc>
          <w:tcPr>
            <w:tcW w:w="270" w:type="dxa"/>
            <w:vAlign w:val="bottom"/>
          </w:tcPr>
          <w:p w14:paraId="0FEBDBED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80"/>
              <w:rPr>
                <w:rFonts w:ascii="Angsana New" w:hAnsi="Angsana New"/>
                <w:color w:val="0D0D0D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60D6D5" w14:textId="561670C2" w:rsidR="00133EDA" w:rsidRPr="002A0037" w:rsidRDefault="00D17B39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4,825</w:t>
            </w:r>
          </w:p>
        </w:tc>
        <w:tc>
          <w:tcPr>
            <w:tcW w:w="270" w:type="dxa"/>
            <w:vAlign w:val="bottom"/>
          </w:tcPr>
          <w:p w14:paraId="2C1E8B03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C7BF91" w14:textId="745119C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2,955</w:t>
            </w:r>
          </w:p>
        </w:tc>
      </w:tr>
      <w:tr w:rsidR="00133EDA" w:rsidRPr="002A0037" w14:paraId="38D4961A" w14:textId="77777777" w:rsidTr="00CE689E">
        <w:tc>
          <w:tcPr>
            <w:tcW w:w="2952" w:type="dxa"/>
            <w:vAlign w:val="bottom"/>
          </w:tcPr>
          <w:p w14:paraId="12D2B04F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vAlign w:val="bottom"/>
          </w:tcPr>
          <w:p w14:paraId="08215CFE" w14:textId="62744ED5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7C289C3" w14:textId="4CDD0530" w:rsidR="00133EDA" w:rsidRPr="002A0037" w:rsidRDefault="00D17B39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371</w:t>
            </w:r>
          </w:p>
        </w:tc>
        <w:tc>
          <w:tcPr>
            <w:tcW w:w="270" w:type="dxa"/>
            <w:vAlign w:val="bottom"/>
          </w:tcPr>
          <w:p w14:paraId="3D2BC71F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382BC77" w14:textId="1A4752F1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2,968</w:t>
            </w:r>
          </w:p>
        </w:tc>
        <w:tc>
          <w:tcPr>
            <w:tcW w:w="270" w:type="dxa"/>
            <w:vAlign w:val="bottom"/>
          </w:tcPr>
          <w:p w14:paraId="5984F0A7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112530" w14:textId="0658594A" w:rsidR="00133EDA" w:rsidRPr="002A0037" w:rsidRDefault="00D17B39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3,368</w:t>
            </w:r>
          </w:p>
        </w:tc>
        <w:tc>
          <w:tcPr>
            <w:tcW w:w="270" w:type="dxa"/>
            <w:vAlign w:val="bottom"/>
          </w:tcPr>
          <w:p w14:paraId="18CC7935" w14:textId="11FABFE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52A6C4" w14:textId="719D74B3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2,850</w:t>
            </w:r>
          </w:p>
        </w:tc>
      </w:tr>
      <w:tr w:rsidR="00133EDA" w:rsidRPr="002A0037" w14:paraId="2AEF0C42" w14:textId="77777777" w:rsidTr="00CE689E">
        <w:tc>
          <w:tcPr>
            <w:tcW w:w="2952" w:type="dxa"/>
            <w:vAlign w:val="bottom"/>
          </w:tcPr>
          <w:p w14:paraId="4E8F48AC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2F52EBC6" w14:textId="58307BF8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9E3D788" w14:textId="02F94183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D06F92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B5514D9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0D9661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4F075D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DA6C00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6E2785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EDA" w:rsidRPr="002A0037" w14:paraId="798A7CBE" w14:textId="77777777" w:rsidTr="00CE689E">
        <w:tc>
          <w:tcPr>
            <w:tcW w:w="2952" w:type="dxa"/>
            <w:vAlign w:val="bottom"/>
          </w:tcPr>
          <w:p w14:paraId="2FB60BE1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  <w:vAlign w:val="bottom"/>
          </w:tcPr>
          <w:p w14:paraId="7B3F8168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5F290A6" w14:textId="1B2BD2B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A42F4E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6B7BF0B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28DEA4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F204A8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A97B05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E14E6C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EDA" w:rsidRPr="002A0037" w14:paraId="02B641F4" w14:textId="77777777" w:rsidTr="00CE689E">
        <w:tc>
          <w:tcPr>
            <w:tcW w:w="2952" w:type="dxa"/>
            <w:vAlign w:val="bottom"/>
          </w:tcPr>
          <w:p w14:paraId="5CA586C0" w14:textId="2669B330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2A0037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รายได้จากการขายและกา</w:t>
            </w:r>
            <w:r w:rsidR="00015C8C" w:rsidRPr="002A0037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</w:t>
            </w:r>
            <w:r w:rsidRPr="002A0037">
              <w:rPr>
                <w:rFonts w:ascii="Angsana New" w:hAnsi="Angsana New"/>
                <w:spacing w:val="-6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008" w:type="dxa"/>
            <w:vAlign w:val="bottom"/>
          </w:tcPr>
          <w:p w14:paraId="16BB1718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52F5442" w14:textId="3225B732" w:rsidR="00133EDA" w:rsidRPr="002A0037" w:rsidRDefault="00970AB7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C04005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164C3B3" w14:textId="2C496A5A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B49999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7547D1" w14:textId="363D0A1C" w:rsidR="00133EDA" w:rsidRPr="002A0037" w:rsidRDefault="00DB37E7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650F079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2619BD" w14:textId="385D8F84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133EDA" w:rsidRPr="002A0037" w14:paraId="6CAF0884" w14:textId="77777777" w:rsidTr="00CE689E">
        <w:tc>
          <w:tcPr>
            <w:tcW w:w="2952" w:type="dxa"/>
            <w:vAlign w:val="bottom"/>
          </w:tcPr>
          <w:p w14:paraId="3AA7B035" w14:textId="39ADBF8F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กำไรจากการจำหน่ายตราสารทุน</w:t>
            </w:r>
          </w:p>
        </w:tc>
        <w:tc>
          <w:tcPr>
            <w:tcW w:w="1008" w:type="dxa"/>
            <w:vAlign w:val="bottom"/>
          </w:tcPr>
          <w:p w14:paraId="7CC91F1A" w14:textId="55FB97D3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10" w:type="dxa"/>
            <w:vAlign w:val="bottom"/>
          </w:tcPr>
          <w:p w14:paraId="4E1FA656" w14:textId="6BF1CEE1" w:rsidR="00133EDA" w:rsidRPr="002A0037" w:rsidRDefault="00970AB7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3D1D37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14:paraId="56969701" w14:textId="307E8A35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2BDAE6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79AC15" w14:textId="089C7FEC" w:rsidR="00133EDA" w:rsidRPr="002A0037" w:rsidRDefault="00DB37E7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104,210</w:t>
            </w:r>
          </w:p>
        </w:tc>
        <w:tc>
          <w:tcPr>
            <w:tcW w:w="270" w:type="dxa"/>
            <w:vAlign w:val="bottom"/>
          </w:tcPr>
          <w:p w14:paraId="69CB6523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F3E2CE" w14:textId="5310C020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15" w:right="-260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782,325</w:t>
            </w:r>
          </w:p>
        </w:tc>
      </w:tr>
      <w:tr w:rsidR="00133EDA" w:rsidRPr="002A0037" w14:paraId="05F1737E" w14:textId="270CC9C2" w:rsidTr="00CE689E">
        <w:tc>
          <w:tcPr>
            <w:tcW w:w="2952" w:type="dxa"/>
            <w:vAlign w:val="bottom"/>
          </w:tcPr>
          <w:p w14:paraId="5AB4CDF3" w14:textId="3EBC6E1B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08" w:type="dxa"/>
            <w:vAlign w:val="bottom"/>
          </w:tcPr>
          <w:p w14:paraId="066438E4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4DC3C8" w14:textId="369A8626" w:rsidR="00133EDA" w:rsidRPr="002A0037" w:rsidRDefault="00970AB7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5CCE0F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A59FFB2" w14:textId="7B7874D9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9B33F61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9365C5" w14:textId="1BFC24EC" w:rsidR="00133EDA" w:rsidRPr="002A0037" w:rsidRDefault="00DB37E7" w:rsidP="00DB3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DB42861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7E0E25" w14:textId="646DDD9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13,200</w:t>
            </w:r>
          </w:p>
        </w:tc>
      </w:tr>
      <w:tr w:rsidR="00133EDA" w:rsidRPr="002A0037" w14:paraId="3ED4BE76" w14:textId="77777777" w:rsidTr="00CE689E">
        <w:tc>
          <w:tcPr>
            <w:tcW w:w="2952" w:type="dxa"/>
            <w:vAlign w:val="bottom"/>
          </w:tcPr>
          <w:p w14:paraId="07289A31" w14:textId="61316390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08" w:type="dxa"/>
            <w:vAlign w:val="bottom"/>
          </w:tcPr>
          <w:p w14:paraId="3829D662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BB001EC" w14:textId="611935BF" w:rsidR="00133EDA" w:rsidRPr="002A0037" w:rsidRDefault="00970AB7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469672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10679D8" w14:textId="249E5D3D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7D128F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3DCF8B" w14:textId="42F48F6A" w:rsidR="00133EDA" w:rsidRPr="002A0037" w:rsidRDefault="00DB37E7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503,078</w:t>
            </w:r>
          </w:p>
        </w:tc>
        <w:tc>
          <w:tcPr>
            <w:tcW w:w="270" w:type="dxa"/>
            <w:vAlign w:val="bottom"/>
          </w:tcPr>
          <w:p w14:paraId="134FC7F0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B5FDC1" w14:textId="18AE6601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369,195</w:t>
            </w:r>
          </w:p>
        </w:tc>
      </w:tr>
      <w:tr w:rsidR="00133EDA" w:rsidRPr="002A0037" w14:paraId="3A430F73" w14:textId="77777777" w:rsidTr="00CE689E">
        <w:tc>
          <w:tcPr>
            <w:tcW w:w="2952" w:type="dxa"/>
            <w:vAlign w:val="bottom"/>
          </w:tcPr>
          <w:p w14:paraId="63CD6BF2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  <w:p w14:paraId="796FF5B8" w14:textId="5AB2FCE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และค่าใช้จ่ายในการบริหาร</w:t>
            </w:r>
          </w:p>
        </w:tc>
        <w:tc>
          <w:tcPr>
            <w:tcW w:w="1008" w:type="dxa"/>
            <w:vAlign w:val="bottom"/>
          </w:tcPr>
          <w:p w14:paraId="2DD6080C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7327B52" w14:textId="1F2FC757" w:rsidR="00133EDA" w:rsidRPr="002A0037" w:rsidRDefault="00970AB7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B1CCC9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DFB7F04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15" w:right="-260"/>
              <w:rPr>
                <w:rFonts w:ascii="Angsana New" w:hAnsi="Angsana New"/>
                <w:sz w:val="30"/>
                <w:szCs w:val="30"/>
              </w:rPr>
            </w:pPr>
          </w:p>
          <w:p w14:paraId="519E86D0" w14:textId="744499F6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A6B0EE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DE6C5C" w14:textId="3B2EAC80" w:rsidR="00133EDA" w:rsidRPr="002A0037" w:rsidRDefault="00DB37E7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21,169</w:t>
            </w:r>
          </w:p>
        </w:tc>
        <w:tc>
          <w:tcPr>
            <w:tcW w:w="270" w:type="dxa"/>
            <w:vAlign w:val="bottom"/>
          </w:tcPr>
          <w:p w14:paraId="61EFCD5A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26C84B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  <w:p w14:paraId="413F739C" w14:textId="45DE9A38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24,106</w:t>
            </w:r>
          </w:p>
        </w:tc>
      </w:tr>
      <w:tr w:rsidR="00133EDA" w:rsidRPr="002A0037" w14:paraId="4ECFB20E" w14:textId="77777777" w:rsidTr="00CE689E">
        <w:tc>
          <w:tcPr>
            <w:tcW w:w="2952" w:type="dxa"/>
            <w:vAlign w:val="bottom"/>
          </w:tcPr>
          <w:p w14:paraId="62A4EDB5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08" w:type="dxa"/>
            <w:vAlign w:val="bottom"/>
          </w:tcPr>
          <w:p w14:paraId="0311D81D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C40294B" w14:textId="06FF1E1D" w:rsidR="00133EDA" w:rsidRPr="002A0037" w:rsidRDefault="00970AB7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7D1BB4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E9CB329" w14:textId="4EBAD20D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26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9225F4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C6D76E" w14:textId="43FC1243" w:rsidR="00133EDA" w:rsidRPr="002A0037" w:rsidRDefault="00DB37E7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9,602</w:t>
            </w:r>
          </w:p>
        </w:tc>
        <w:tc>
          <w:tcPr>
            <w:tcW w:w="270" w:type="dxa"/>
            <w:vAlign w:val="bottom"/>
          </w:tcPr>
          <w:p w14:paraId="00439658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EB595A" w14:textId="34E250F1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11,447</w:t>
            </w:r>
          </w:p>
        </w:tc>
      </w:tr>
      <w:tr w:rsidR="00133EDA" w:rsidRPr="002A0037" w14:paraId="3612AF15" w14:textId="77777777" w:rsidTr="00CE689E">
        <w:tc>
          <w:tcPr>
            <w:tcW w:w="2952" w:type="dxa"/>
            <w:vAlign w:val="bottom"/>
          </w:tcPr>
          <w:p w14:paraId="2CB0ECAD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1A748589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333A6B3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8ED0E7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4F130BF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E7DF7C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75788E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9EB7A1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F75F60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EDA" w:rsidRPr="002A0037" w14:paraId="6735CC56" w14:textId="77777777" w:rsidTr="00CE689E">
        <w:tc>
          <w:tcPr>
            <w:tcW w:w="2952" w:type="dxa"/>
            <w:vAlign w:val="bottom"/>
          </w:tcPr>
          <w:p w14:paraId="4F4E0B95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  <w:vAlign w:val="bottom"/>
          </w:tcPr>
          <w:p w14:paraId="0F7BDB09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01F30DE" w14:textId="4BA18BC5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A2710A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DD775E9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D33561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B37385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63B8BD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B31B93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3EDA" w:rsidRPr="002A0037" w14:paraId="1763589C" w14:textId="77777777" w:rsidTr="00CE689E">
        <w:tc>
          <w:tcPr>
            <w:tcW w:w="2952" w:type="dxa"/>
            <w:vAlign w:val="bottom"/>
          </w:tcPr>
          <w:p w14:paraId="15ECFBDA" w14:textId="77777777" w:rsidR="00133EDA" w:rsidRPr="00A31904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190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08" w:type="dxa"/>
            <w:vAlign w:val="bottom"/>
          </w:tcPr>
          <w:p w14:paraId="06805774" w14:textId="77777777" w:rsidR="00133EDA" w:rsidRPr="00A31904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F86904B" w14:textId="11DF9E67" w:rsidR="00133EDA" w:rsidRPr="00A31904" w:rsidRDefault="00E33AFD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9</w:t>
            </w:r>
            <w:r w:rsidR="007A6784" w:rsidRPr="00A31904">
              <w:rPr>
                <w:rFonts w:ascii="Angsana New" w:hAnsi="Angsana New"/>
                <w:sz w:val="30"/>
                <w:szCs w:val="30"/>
              </w:rPr>
              <w:t>72,685</w:t>
            </w:r>
          </w:p>
        </w:tc>
        <w:tc>
          <w:tcPr>
            <w:tcW w:w="270" w:type="dxa"/>
            <w:vAlign w:val="bottom"/>
          </w:tcPr>
          <w:p w14:paraId="285A6CA2" w14:textId="77777777" w:rsidR="00133EDA" w:rsidRPr="00A31904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0063F18" w14:textId="302CDD9B" w:rsidR="00133EDA" w:rsidRPr="00A31904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965,810</w:t>
            </w:r>
          </w:p>
        </w:tc>
        <w:tc>
          <w:tcPr>
            <w:tcW w:w="270" w:type="dxa"/>
            <w:vAlign w:val="bottom"/>
          </w:tcPr>
          <w:p w14:paraId="7AAF570E" w14:textId="77777777" w:rsidR="00133EDA" w:rsidRPr="00A31904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AB9E09" w14:textId="780AF51E" w:rsidR="00133EDA" w:rsidRPr="00A31904" w:rsidRDefault="00E33AFD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9</w:t>
            </w:r>
            <w:r w:rsidR="007A6784" w:rsidRPr="00A31904">
              <w:rPr>
                <w:rFonts w:ascii="Angsana New" w:hAnsi="Angsana New"/>
                <w:sz w:val="30"/>
                <w:szCs w:val="30"/>
              </w:rPr>
              <w:t>72,111</w:t>
            </w:r>
          </w:p>
        </w:tc>
        <w:tc>
          <w:tcPr>
            <w:tcW w:w="270" w:type="dxa"/>
            <w:vAlign w:val="bottom"/>
          </w:tcPr>
          <w:p w14:paraId="59DA931D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4AA331" w14:textId="074031F9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965,810</w:t>
            </w:r>
          </w:p>
        </w:tc>
      </w:tr>
      <w:tr w:rsidR="00E66BA9" w:rsidRPr="002A0037" w14:paraId="2418DF05" w14:textId="77777777" w:rsidTr="00CE689E">
        <w:tc>
          <w:tcPr>
            <w:tcW w:w="2952" w:type="dxa"/>
            <w:vAlign w:val="bottom"/>
          </w:tcPr>
          <w:p w14:paraId="594B08ED" w14:textId="77777777" w:rsidR="00E66BA9" w:rsidRPr="00A31904" w:rsidRDefault="00E66BA9" w:rsidP="00E66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904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08" w:type="dxa"/>
            <w:vAlign w:val="bottom"/>
          </w:tcPr>
          <w:p w14:paraId="31AADE00" w14:textId="77777777" w:rsidR="00E66BA9" w:rsidRPr="00A31904" w:rsidRDefault="00E66BA9" w:rsidP="00E66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EA2450A" w14:textId="623C57F1" w:rsidR="00E66BA9" w:rsidRPr="00A31904" w:rsidRDefault="00E66BA9" w:rsidP="00E66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3F5B6A" w14:textId="77777777" w:rsidR="00E66BA9" w:rsidRPr="00A31904" w:rsidRDefault="00E66BA9" w:rsidP="00E66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3A2AF9F" w14:textId="58A646EE" w:rsidR="00E66BA9" w:rsidRPr="00A31904" w:rsidRDefault="00E66BA9" w:rsidP="00E66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3856DB" w14:textId="77777777" w:rsidR="00E66BA9" w:rsidRPr="00A31904" w:rsidRDefault="00E66BA9" w:rsidP="00E66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68DF35" w14:textId="57C53D6E" w:rsidR="00E66BA9" w:rsidRPr="00A31904" w:rsidRDefault="00E66BA9" w:rsidP="00E66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16,260</w:t>
            </w:r>
          </w:p>
        </w:tc>
        <w:tc>
          <w:tcPr>
            <w:tcW w:w="270" w:type="dxa"/>
            <w:vAlign w:val="bottom"/>
          </w:tcPr>
          <w:p w14:paraId="4947D151" w14:textId="77777777" w:rsidR="00E66BA9" w:rsidRPr="002A0037" w:rsidRDefault="00E66BA9" w:rsidP="00E66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35DAD4" w14:textId="0C55DE87" w:rsidR="00E66BA9" w:rsidRPr="002A0037" w:rsidRDefault="00E66BA9" w:rsidP="00E66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32,100</w:t>
            </w:r>
          </w:p>
        </w:tc>
      </w:tr>
      <w:tr w:rsidR="00133EDA" w:rsidRPr="002A0037" w14:paraId="642D4D76" w14:textId="77777777" w:rsidTr="00CE689E">
        <w:tc>
          <w:tcPr>
            <w:tcW w:w="2952" w:type="dxa"/>
            <w:vAlign w:val="bottom"/>
          </w:tcPr>
          <w:p w14:paraId="69307AC9" w14:textId="77777777" w:rsidR="00133EDA" w:rsidRPr="00A31904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1904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08" w:type="dxa"/>
            <w:vAlign w:val="bottom"/>
          </w:tcPr>
          <w:p w14:paraId="1D027974" w14:textId="77777777" w:rsidR="00133EDA" w:rsidRPr="00A31904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3E3652A" w14:textId="71D439C7" w:rsidR="00133EDA" w:rsidRPr="00A31904" w:rsidRDefault="00E33AFD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185,</w:t>
            </w:r>
            <w:r w:rsidR="007A6784" w:rsidRPr="00A31904"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270" w:type="dxa"/>
            <w:vAlign w:val="bottom"/>
          </w:tcPr>
          <w:p w14:paraId="45AC9E33" w14:textId="77777777" w:rsidR="00133EDA" w:rsidRPr="00A31904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A3DEF3C" w14:textId="67575CEB" w:rsidR="00133EDA" w:rsidRPr="00A31904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37,561</w:t>
            </w:r>
          </w:p>
        </w:tc>
        <w:tc>
          <w:tcPr>
            <w:tcW w:w="270" w:type="dxa"/>
            <w:vAlign w:val="bottom"/>
          </w:tcPr>
          <w:p w14:paraId="050F8912" w14:textId="77777777" w:rsidR="00133EDA" w:rsidRPr="00A31904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0A3AD3" w14:textId="2CE5347C" w:rsidR="00133EDA" w:rsidRPr="00A31904" w:rsidRDefault="00E33AFD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185,</w:t>
            </w:r>
            <w:r w:rsidR="007A6784" w:rsidRPr="00A31904"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270" w:type="dxa"/>
            <w:vAlign w:val="bottom"/>
          </w:tcPr>
          <w:p w14:paraId="637F8ED6" w14:textId="77777777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978DF2" w14:textId="0F9CE56A" w:rsidR="00133EDA" w:rsidRPr="002A0037" w:rsidRDefault="00133ED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37,559</w:t>
            </w:r>
          </w:p>
        </w:tc>
      </w:tr>
      <w:tr w:rsidR="00852DFA" w:rsidRPr="002A0037" w14:paraId="7D31F6F1" w14:textId="77777777" w:rsidTr="00CE689E">
        <w:tc>
          <w:tcPr>
            <w:tcW w:w="2952" w:type="dxa"/>
            <w:vAlign w:val="bottom"/>
          </w:tcPr>
          <w:p w14:paraId="09F086F9" w14:textId="77777777" w:rsidR="00852DFA" w:rsidRPr="002A0037" w:rsidRDefault="00852DF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6B76B1A1" w14:textId="77777777" w:rsidR="00852DFA" w:rsidRPr="002A0037" w:rsidRDefault="00852DF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3897003" w14:textId="77777777" w:rsidR="00852DFA" w:rsidRPr="002A0037" w:rsidRDefault="00852DF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9B0D1E" w14:textId="77777777" w:rsidR="00852DFA" w:rsidRPr="002A0037" w:rsidRDefault="00852DF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952EC32" w14:textId="77777777" w:rsidR="00852DFA" w:rsidRPr="002A0037" w:rsidRDefault="00852DF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3C321F" w14:textId="77777777" w:rsidR="00852DFA" w:rsidRPr="002A0037" w:rsidRDefault="00852DF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5BC820" w14:textId="77777777" w:rsidR="00852DFA" w:rsidRPr="002A0037" w:rsidRDefault="00852DF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1926A7" w14:textId="77777777" w:rsidR="00852DFA" w:rsidRPr="002A0037" w:rsidRDefault="00852DF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ECA2E4" w14:textId="77777777" w:rsidR="00852DFA" w:rsidRPr="002A0037" w:rsidRDefault="00852DF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DFA" w:rsidRPr="002A0037" w14:paraId="1F943C41" w14:textId="77777777" w:rsidTr="00CE689E">
        <w:tc>
          <w:tcPr>
            <w:tcW w:w="2952" w:type="dxa"/>
            <w:vAlign w:val="bottom"/>
          </w:tcPr>
          <w:p w14:paraId="00DB6DE5" w14:textId="77777777" w:rsidR="00852DFA" w:rsidRPr="002A0037" w:rsidRDefault="00852DF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7D13A4DB" w14:textId="77777777" w:rsidR="00852DFA" w:rsidRPr="002A0037" w:rsidRDefault="00852DF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5A86E60" w14:textId="77777777" w:rsidR="00852DFA" w:rsidRPr="002A0037" w:rsidRDefault="00852DF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9F582D" w14:textId="77777777" w:rsidR="00852DFA" w:rsidRPr="002A0037" w:rsidRDefault="00852DF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106A790" w14:textId="77777777" w:rsidR="00852DFA" w:rsidRPr="002A0037" w:rsidRDefault="00852DF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572AC3" w14:textId="77777777" w:rsidR="00852DFA" w:rsidRPr="002A0037" w:rsidRDefault="00852DF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104073" w14:textId="77777777" w:rsidR="00852DFA" w:rsidRPr="002A0037" w:rsidRDefault="00852DF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854BCD" w14:textId="77777777" w:rsidR="00852DFA" w:rsidRPr="002A0037" w:rsidRDefault="00852DF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B9D104" w14:textId="77777777" w:rsidR="00852DFA" w:rsidRPr="002A0037" w:rsidRDefault="00852DFA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0CFF" w:rsidRPr="002A0037" w14:paraId="4A2037C3" w14:textId="77777777" w:rsidTr="00CE689E">
        <w:tc>
          <w:tcPr>
            <w:tcW w:w="2952" w:type="dxa"/>
            <w:vAlign w:val="bottom"/>
          </w:tcPr>
          <w:p w14:paraId="3B1E4548" w14:textId="77777777" w:rsidR="00300CFF" w:rsidRPr="002A0037" w:rsidRDefault="00300CFF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1354B61F" w14:textId="77777777" w:rsidR="00300CFF" w:rsidRPr="002A0037" w:rsidRDefault="00300CFF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3DB8A5F" w14:textId="77777777" w:rsidR="00300CFF" w:rsidRPr="002A0037" w:rsidRDefault="00300CFF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582074" w14:textId="77777777" w:rsidR="00300CFF" w:rsidRPr="002A0037" w:rsidRDefault="00300CFF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7E1AF9F" w14:textId="77777777" w:rsidR="00300CFF" w:rsidRPr="002A0037" w:rsidRDefault="00300CFF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1B4A6A" w14:textId="77777777" w:rsidR="00300CFF" w:rsidRPr="002A0037" w:rsidRDefault="00300CFF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02B4AC" w14:textId="77777777" w:rsidR="00300CFF" w:rsidRPr="002A0037" w:rsidRDefault="00300CFF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DA2777" w14:textId="77777777" w:rsidR="00300CFF" w:rsidRPr="002A0037" w:rsidRDefault="00300CFF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28D92B" w14:textId="77777777" w:rsidR="00300CFF" w:rsidRPr="002A0037" w:rsidRDefault="00300CFF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0CFF" w:rsidRPr="002A0037" w14:paraId="08B29585" w14:textId="77777777" w:rsidTr="00CE689E">
        <w:tc>
          <w:tcPr>
            <w:tcW w:w="2952" w:type="dxa"/>
            <w:vAlign w:val="bottom"/>
          </w:tcPr>
          <w:p w14:paraId="51081851" w14:textId="77777777" w:rsidR="00300CFF" w:rsidRPr="002A0037" w:rsidRDefault="00300CFF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14:paraId="3E99CB85" w14:textId="77777777" w:rsidR="00300CFF" w:rsidRPr="002A0037" w:rsidRDefault="00300CFF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D217CF7" w14:textId="77777777" w:rsidR="00300CFF" w:rsidRPr="002A0037" w:rsidRDefault="00300CFF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C3ECCA" w14:textId="77777777" w:rsidR="00300CFF" w:rsidRPr="002A0037" w:rsidRDefault="00300CFF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0F5FF227" w14:textId="77777777" w:rsidR="00300CFF" w:rsidRPr="002A0037" w:rsidRDefault="00300CFF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D983E1" w14:textId="77777777" w:rsidR="00300CFF" w:rsidRPr="002A0037" w:rsidRDefault="00300CFF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A5340B" w14:textId="77777777" w:rsidR="00300CFF" w:rsidRPr="002A0037" w:rsidRDefault="00300CFF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CA53A7" w14:textId="77777777" w:rsidR="00300CFF" w:rsidRPr="002A0037" w:rsidRDefault="00300CFF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F7F65A" w14:textId="77777777" w:rsidR="00300CFF" w:rsidRPr="002A0037" w:rsidRDefault="00300CFF" w:rsidP="00133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15" w:right="-8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E4C7F88" w14:textId="3A4C1FFB" w:rsidR="00DF4E22" w:rsidRPr="002A0037" w:rsidRDefault="00DF4E22">
      <w:pPr>
        <w:rPr>
          <w:rFonts w:asciiTheme="majorBidi" w:hAnsiTheme="majorBidi" w:cstheme="majorBidi"/>
        </w:rPr>
      </w:pPr>
    </w:p>
    <w:tbl>
      <w:tblPr>
        <w:tblW w:w="9390" w:type="dxa"/>
        <w:tblInd w:w="450" w:type="dxa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290"/>
        <w:gridCol w:w="236"/>
        <w:gridCol w:w="1294"/>
      </w:tblGrid>
      <w:tr w:rsidR="00E17BC0" w:rsidRPr="002A0037" w14:paraId="54A75764" w14:textId="77777777" w:rsidTr="00E17BC0">
        <w:tc>
          <w:tcPr>
            <w:tcW w:w="3510" w:type="dxa"/>
          </w:tcPr>
          <w:p w14:paraId="1A8ED77C" w14:textId="77777777" w:rsidR="00CE689E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lastRenderedPageBreak/>
              <w:t>รายการที่สำคัญกับบุคคลหรือ</w:t>
            </w:r>
            <w:r w:rsidRPr="002A0037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กิ</w:t>
            </w:r>
            <w:r w:rsidRPr="002A0037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จการ</w:t>
            </w:r>
          </w:p>
          <w:p w14:paraId="3EFF6714" w14:textId="18AC4CB4" w:rsidR="00E17BC0" w:rsidRPr="002A0037" w:rsidRDefault="00CE689E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  </w:t>
            </w:r>
            <w:r w:rsidR="00E17BC0" w:rsidRPr="002A0037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790" w:type="dxa"/>
            <w:gridSpan w:val="3"/>
          </w:tcPr>
          <w:p w14:paraId="2468D22B" w14:textId="3E45B345" w:rsidR="00E17BC0" w:rsidRPr="002A0037" w:rsidRDefault="00E17BC0" w:rsidP="00E1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4538619" w14:textId="77777777" w:rsidR="00E17BC0" w:rsidRPr="002A0037" w:rsidRDefault="00E17BC0" w:rsidP="000E0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0" w:type="dxa"/>
            <w:gridSpan w:val="3"/>
            <w:shd w:val="clear" w:color="auto" w:fill="auto"/>
          </w:tcPr>
          <w:p w14:paraId="2CB91D57" w14:textId="3661DB07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7BC0" w:rsidRPr="002A0037" w14:paraId="69060D98" w14:textId="77777777" w:rsidTr="000E0674">
        <w:tc>
          <w:tcPr>
            <w:tcW w:w="3510" w:type="dxa"/>
          </w:tcPr>
          <w:p w14:paraId="32D0676D" w14:textId="2D2D38E8" w:rsidR="00E17BC0" w:rsidRPr="002A0037" w:rsidRDefault="00E17BC0" w:rsidP="000E0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60" w:type="dxa"/>
            <w:vAlign w:val="bottom"/>
          </w:tcPr>
          <w:p w14:paraId="001CA11C" w14:textId="17327FC4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55D60D9" w14:textId="77777777" w:rsidR="00E17BC0" w:rsidRPr="002A0037" w:rsidRDefault="00E17BC0" w:rsidP="000E0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594F15" w14:textId="6A94FFE9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F3BB038" w14:textId="77777777" w:rsidR="00E17BC0" w:rsidRPr="002A0037" w:rsidRDefault="00E17BC0" w:rsidP="000E0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FE43B26" w14:textId="075C3528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1BDDC5F" w14:textId="77777777" w:rsidR="00E17BC0" w:rsidRPr="002A0037" w:rsidRDefault="00E17BC0" w:rsidP="000E0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BBC11DD" w14:textId="7E139414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17BC0" w:rsidRPr="002A0037" w14:paraId="1D7CB2F5" w14:textId="77777777" w:rsidTr="00463382">
        <w:tc>
          <w:tcPr>
            <w:tcW w:w="3510" w:type="dxa"/>
          </w:tcPr>
          <w:p w14:paraId="35691571" w14:textId="77777777" w:rsidR="00E17BC0" w:rsidRPr="002A0037" w:rsidRDefault="00E17BC0" w:rsidP="000E0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0" w:type="dxa"/>
            <w:gridSpan w:val="7"/>
            <w:vAlign w:val="bottom"/>
          </w:tcPr>
          <w:p w14:paraId="58E327DA" w14:textId="3E75165B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BC0" w:rsidRPr="002A0037" w14:paraId="30F0A819" w14:textId="77777777" w:rsidTr="008F466F">
        <w:tc>
          <w:tcPr>
            <w:tcW w:w="3510" w:type="dxa"/>
            <w:vAlign w:val="bottom"/>
          </w:tcPr>
          <w:p w14:paraId="284476E8" w14:textId="6547CE23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vAlign w:val="bottom"/>
          </w:tcPr>
          <w:p w14:paraId="65927154" w14:textId="1B641917" w:rsidR="00E17BC0" w:rsidRPr="002A0037" w:rsidRDefault="00E17BC0" w:rsidP="00E1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2958F" w14:textId="77777777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0053F5" w14:textId="7E298F1C" w:rsidR="00E17BC0" w:rsidRPr="002A0037" w:rsidRDefault="00E17BC0" w:rsidP="00E1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1C302" w14:textId="77777777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DC2F7DF" w14:textId="765035B6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ABFF2C" w14:textId="77777777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0694109" w14:textId="1F8CC437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BC0" w:rsidRPr="002A0037" w14:paraId="04FC0C7C" w14:textId="77777777" w:rsidTr="008F466F">
        <w:tc>
          <w:tcPr>
            <w:tcW w:w="3510" w:type="dxa"/>
            <w:vAlign w:val="bottom"/>
          </w:tcPr>
          <w:p w14:paraId="1B6D98E8" w14:textId="5D3C926B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vAlign w:val="bottom"/>
          </w:tcPr>
          <w:p w14:paraId="568FBD3E" w14:textId="6862C9C2" w:rsidR="00E17BC0" w:rsidRPr="002A0037" w:rsidRDefault="00E17BC0" w:rsidP="00E1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5BDFDE" w14:textId="77777777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A83A83" w14:textId="3BD7FF1D" w:rsidR="00E17BC0" w:rsidRPr="002A0037" w:rsidRDefault="00E17BC0" w:rsidP="00E1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99EE4" w14:textId="77777777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DB14880" w14:textId="6494CF0D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372EC4" w14:textId="77777777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109EDFE" w14:textId="6A233AD4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BC0" w:rsidRPr="002A0037" w14:paraId="31A33977" w14:textId="77777777" w:rsidTr="00FA6D2B">
        <w:tc>
          <w:tcPr>
            <w:tcW w:w="3510" w:type="dxa"/>
            <w:vAlign w:val="bottom"/>
          </w:tcPr>
          <w:p w14:paraId="5477910A" w14:textId="14F684B3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0" w:type="dxa"/>
            <w:vAlign w:val="bottom"/>
          </w:tcPr>
          <w:p w14:paraId="0A041BFB" w14:textId="7081A894" w:rsidR="00E17BC0" w:rsidRPr="002A0037" w:rsidRDefault="00E17BC0" w:rsidP="00DC5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6,588</w:t>
            </w:r>
          </w:p>
        </w:tc>
        <w:tc>
          <w:tcPr>
            <w:tcW w:w="270" w:type="dxa"/>
            <w:vAlign w:val="bottom"/>
          </w:tcPr>
          <w:p w14:paraId="5AB21C83" w14:textId="77777777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FCAD7F" w14:textId="15B305E5" w:rsidR="00E17BC0" w:rsidRPr="002A0037" w:rsidRDefault="00E17BC0" w:rsidP="00E1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7,880</w:t>
            </w:r>
          </w:p>
        </w:tc>
        <w:tc>
          <w:tcPr>
            <w:tcW w:w="270" w:type="dxa"/>
            <w:vAlign w:val="bottom"/>
          </w:tcPr>
          <w:p w14:paraId="6198CE28" w14:textId="77777777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E29B976" w14:textId="69098524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6,588</w:t>
            </w:r>
          </w:p>
        </w:tc>
        <w:tc>
          <w:tcPr>
            <w:tcW w:w="236" w:type="dxa"/>
            <w:vAlign w:val="bottom"/>
          </w:tcPr>
          <w:p w14:paraId="61BCB10B" w14:textId="77777777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EE0D049" w14:textId="61139784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7,880</w:t>
            </w:r>
          </w:p>
        </w:tc>
      </w:tr>
      <w:tr w:rsidR="00E17BC0" w:rsidRPr="002A0037" w14:paraId="0D934EC4" w14:textId="77777777" w:rsidTr="008A3C56">
        <w:tc>
          <w:tcPr>
            <w:tcW w:w="3510" w:type="dxa"/>
            <w:vAlign w:val="bottom"/>
          </w:tcPr>
          <w:p w14:paraId="5DE065DE" w14:textId="46EB9DD6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vAlign w:val="bottom"/>
          </w:tcPr>
          <w:p w14:paraId="04B0D51C" w14:textId="27189A4A" w:rsidR="00E17BC0" w:rsidRPr="002A0037" w:rsidRDefault="00E17BC0" w:rsidP="00E1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270" w:type="dxa"/>
            <w:vAlign w:val="bottom"/>
          </w:tcPr>
          <w:p w14:paraId="0EEC5663" w14:textId="77777777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BAC4D2" w14:textId="3F27EB4A" w:rsidR="00E17BC0" w:rsidRPr="002A0037" w:rsidRDefault="00E17BC0" w:rsidP="00E1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70" w:type="dxa"/>
            <w:vAlign w:val="bottom"/>
          </w:tcPr>
          <w:p w14:paraId="671D703F" w14:textId="77777777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F68176C" w14:textId="63B604DC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236" w:type="dxa"/>
            <w:vAlign w:val="bottom"/>
          </w:tcPr>
          <w:p w14:paraId="075771B7" w14:textId="77777777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0B2271D" w14:textId="733B6743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  <w:tr w:rsidR="00E17BC0" w:rsidRPr="002A0037" w14:paraId="693A0BB7" w14:textId="77777777" w:rsidTr="008A3C56">
        <w:tc>
          <w:tcPr>
            <w:tcW w:w="3510" w:type="dxa"/>
            <w:vAlign w:val="bottom"/>
          </w:tcPr>
          <w:p w14:paraId="674176C3" w14:textId="6C7F8FCE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761492" w14:textId="094F8268" w:rsidR="00E17BC0" w:rsidRPr="002A0037" w:rsidRDefault="00E17BC0" w:rsidP="00E1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2DFFF6F0" w14:textId="77777777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B11D1E" w14:textId="260ABEA0" w:rsidR="00E17BC0" w:rsidRPr="002A0037" w:rsidRDefault="00E17BC0" w:rsidP="00E17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vAlign w:val="bottom"/>
          </w:tcPr>
          <w:p w14:paraId="58B6F01F" w14:textId="77777777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6C87F" w14:textId="7D23CFB4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  <w:vAlign w:val="bottom"/>
          </w:tcPr>
          <w:p w14:paraId="53E6BE46" w14:textId="77777777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E734C" w14:textId="06119D1D" w:rsidR="00E17BC0" w:rsidRPr="002A0037" w:rsidRDefault="00E17BC0" w:rsidP="00E17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  <w:tr w:rsidR="00192FEB" w:rsidRPr="002A0037" w14:paraId="06047CAE" w14:textId="77777777" w:rsidTr="008A3C56">
        <w:tc>
          <w:tcPr>
            <w:tcW w:w="3510" w:type="dxa"/>
            <w:vAlign w:val="bottom"/>
          </w:tcPr>
          <w:p w14:paraId="25EB8A23" w14:textId="33500769" w:rsidR="00192FEB" w:rsidRPr="002A0037" w:rsidRDefault="00192FEB" w:rsidP="00192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F20B4" w14:textId="63423A08" w:rsidR="00192FEB" w:rsidRPr="002A0037" w:rsidRDefault="00192FEB" w:rsidP="00FE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7,535</w:t>
            </w:r>
          </w:p>
        </w:tc>
        <w:tc>
          <w:tcPr>
            <w:tcW w:w="270" w:type="dxa"/>
            <w:vAlign w:val="bottom"/>
          </w:tcPr>
          <w:p w14:paraId="3D3677E0" w14:textId="77777777" w:rsidR="00192FEB" w:rsidRPr="002A0037" w:rsidRDefault="00192FEB" w:rsidP="00192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1A816" w14:textId="2F1FC075" w:rsidR="00192FEB" w:rsidRPr="002A0037" w:rsidRDefault="00192FEB" w:rsidP="00192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8,771</w:t>
            </w:r>
          </w:p>
        </w:tc>
        <w:tc>
          <w:tcPr>
            <w:tcW w:w="270" w:type="dxa"/>
            <w:vAlign w:val="bottom"/>
          </w:tcPr>
          <w:p w14:paraId="6DBA3A6B" w14:textId="77777777" w:rsidR="00192FEB" w:rsidRPr="002A0037" w:rsidRDefault="00192FEB" w:rsidP="00192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600067" w14:textId="426F509A" w:rsidR="00192FEB" w:rsidRPr="002A0037" w:rsidRDefault="00192FEB" w:rsidP="00192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7,535</w:t>
            </w:r>
          </w:p>
        </w:tc>
        <w:tc>
          <w:tcPr>
            <w:tcW w:w="236" w:type="dxa"/>
            <w:vAlign w:val="bottom"/>
          </w:tcPr>
          <w:p w14:paraId="29FC27B1" w14:textId="77777777" w:rsidR="00192FEB" w:rsidRPr="002A0037" w:rsidRDefault="00192FEB" w:rsidP="00192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B7496" w14:textId="271FF3FC" w:rsidR="00192FEB" w:rsidRPr="002A0037" w:rsidRDefault="00192FEB" w:rsidP="00192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8,771</w:t>
            </w:r>
          </w:p>
        </w:tc>
      </w:tr>
    </w:tbl>
    <w:p w14:paraId="1573A4AC" w14:textId="10810EB6" w:rsidR="00E17BC0" w:rsidRPr="002A0037" w:rsidRDefault="00E17BC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90" w:type="dxa"/>
        <w:tblInd w:w="450" w:type="dxa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290"/>
        <w:gridCol w:w="236"/>
        <w:gridCol w:w="1294"/>
      </w:tblGrid>
      <w:tr w:rsidR="000024BC" w:rsidRPr="002A0037" w14:paraId="79ABFF5E" w14:textId="77777777" w:rsidTr="00A11220">
        <w:tc>
          <w:tcPr>
            <w:tcW w:w="3510" w:type="dxa"/>
          </w:tcPr>
          <w:p w14:paraId="65191AC0" w14:textId="77777777" w:rsidR="000024BC" w:rsidRPr="002A0037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0F242513" w14:textId="77777777" w:rsidR="000024BC" w:rsidRPr="002A0037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EFDE6" w14:textId="77777777" w:rsidR="000024BC" w:rsidRPr="002A0037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4F6301" w14:textId="77777777" w:rsidR="000024BC" w:rsidRPr="002A0037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60058" w14:textId="77777777" w:rsidR="000024BC" w:rsidRPr="002A0037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19807DC" w14:textId="77777777" w:rsidR="000024BC" w:rsidRPr="002A0037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25F3C" w14:textId="77777777" w:rsidR="000024BC" w:rsidRPr="002A0037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EBC523E" w14:textId="77777777" w:rsidR="000024BC" w:rsidRPr="002A0037" w:rsidRDefault="000024BC" w:rsidP="0000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5A9B" w:rsidRPr="002A0037" w14:paraId="7C4DECED" w14:textId="77777777" w:rsidTr="00A11220">
        <w:tc>
          <w:tcPr>
            <w:tcW w:w="3510" w:type="dxa"/>
          </w:tcPr>
          <w:p w14:paraId="5670BA19" w14:textId="77777777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vAlign w:val="bottom"/>
          </w:tcPr>
          <w:p w14:paraId="3DA04226" w14:textId="3CE460FC" w:rsidR="00995A9B" w:rsidRPr="00A31904" w:rsidRDefault="00701AB8" w:rsidP="00995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4,418,185</w:t>
            </w:r>
          </w:p>
        </w:tc>
        <w:tc>
          <w:tcPr>
            <w:tcW w:w="270" w:type="dxa"/>
          </w:tcPr>
          <w:p w14:paraId="48168951" w14:textId="77777777" w:rsidR="00995A9B" w:rsidRPr="00A31904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9EB647" w14:textId="15C5D0CB" w:rsidR="00995A9B" w:rsidRPr="00A31904" w:rsidRDefault="00995A9B" w:rsidP="00995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3,586,537</w:t>
            </w:r>
          </w:p>
        </w:tc>
        <w:tc>
          <w:tcPr>
            <w:tcW w:w="270" w:type="dxa"/>
          </w:tcPr>
          <w:p w14:paraId="1AC39112" w14:textId="77777777" w:rsidR="00995A9B" w:rsidRPr="00A31904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BA119C2" w14:textId="6DA54CF8" w:rsidR="00995A9B" w:rsidRPr="00A31904" w:rsidRDefault="00164D2C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4,407,467</w:t>
            </w:r>
          </w:p>
        </w:tc>
        <w:tc>
          <w:tcPr>
            <w:tcW w:w="236" w:type="dxa"/>
          </w:tcPr>
          <w:p w14:paraId="4E66067C" w14:textId="77777777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B13A92D" w14:textId="49912737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3,562,549</w:t>
            </w:r>
          </w:p>
        </w:tc>
      </w:tr>
      <w:tr w:rsidR="00995A9B" w:rsidRPr="002A0037" w14:paraId="0956CEE0" w14:textId="77777777" w:rsidTr="00A11220">
        <w:tc>
          <w:tcPr>
            <w:tcW w:w="3510" w:type="dxa"/>
          </w:tcPr>
          <w:p w14:paraId="5487282C" w14:textId="77777777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601D055C" w14:textId="1F3FB253" w:rsidR="00995A9B" w:rsidRPr="00A31904" w:rsidRDefault="00701AB8" w:rsidP="00995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1</w:t>
            </w:r>
            <w:r w:rsidR="00A56B9B" w:rsidRPr="00A31904">
              <w:rPr>
                <w:rFonts w:ascii="Angsana New" w:hAnsi="Angsana New"/>
                <w:sz w:val="30"/>
                <w:szCs w:val="30"/>
              </w:rPr>
              <w:t>08,564</w:t>
            </w:r>
          </w:p>
        </w:tc>
        <w:tc>
          <w:tcPr>
            <w:tcW w:w="270" w:type="dxa"/>
          </w:tcPr>
          <w:p w14:paraId="54639168" w14:textId="77777777" w:rsidR="00995A9B" w:rsidRPr="00A31904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CE2DB5" w14:textId="32F4F27C" w:rsidR="00995A9B" w:rsidRPr="00A31904" w:rsidRDefault="00995A9B" w:rsidP="00995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41,144</w:t>
            </w:r>
          </w:p>
        </w:tc>
        <w:tc>
          <w:tcPr>
            <w:tcW w:w="270" w:type="dxa"/>
          </w:tcPr>
          <w:p w14:paraId="22BC33F3" w14:textId="77777777" w:rsidR="00995A9B" w:rsidRPr="00A31904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921B7C9" w14:textId="6A6A0149" w:rsidR="00995A9B" w:rsidRPr="00A31904" w:rsidRDefault="00164D2C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1</w:t>
            </w:r>
            <w:r w:rsidR="00A56B9B" w:rsidRPr="00A31904">
              <w:rPr>
                <w:rFonts w:ascii="Angsana New" w:hAnsi="Angsana New"/>
                <w:sz w:val="30"/>
                <w:szCs w:val="30"/>
              </w:rPr>
              <w:t>0</w:t>
            </w:r>
            <w:r w:rsidRPr="00A31904">
              <w:rPr>
                <w:rFonts w:ascii="Angsana New" w:hAnsi="Angsana New"/>
                <w:sz w:val="30"/>
                <w:szCs w:val="30"/>
              </w:rPr>
              <w:t>6</w:t>
            </w:r>
            <w:r w:rsidR="00A56B9B" w:rsidRPr="00A31904">
              <w:rPr>
                <w:rFonts w:ascii="Angsana New" w:hAnsi="Angsana New"/>
                <w:sz w:val="30"/>
                <w:szCs w:val="30"/>
              </w:rPr>
              <w:t>,900</w:t>
            </w:r>
          </w:p>
        </w:tc>
        <w:tc>
          <w:tcPr>
            <w:tcW w:w="236" w:type="dxa"/>
          </w:tcPr>
          <w:p w14:paraId="0D9470F1" w14:textId="77777777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2BD75A4" w14:textId="18476C5F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38,788</w:t>
            </w:r>
          </w:p>
        </w:tc>
      </w:tr>
      <w:tr w:rsidR="00995A9B" w:rsidRPr="002A0037" w14:paraId="0EA011E6" w14:textId="77777777" w:rsidTr="00A11220">
        <w:tc>
          <w:tcPr>
            <w:tcW w:w="3510" w:type="dxa"/>
          </w:tcPr>
          <w:p w14:paraId="624B26FD" w14:textId="77777777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782399EA" w14:textId="5589413C" w:rsidR="00995A9B" w:rsidRPr="00A31904" w:rsidRDefault="00701AB8" w:rsidP="00995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5,532</w:t>
            </w:r>
          </w:p>
        </w:tc>
        <w:tc>
          <w:tcPr>
            <w:tcW w:w="270" w:type="dxa"/>
          </w:tcPr>
          <w:p w14:paraId="08D49654" w14:textId="77777777" w:rsidR="00995A9B" w:rsidRPr="00A31904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97D2C8" w14:textId="046BAADA" w:rsidR="00995A9B" w:rsidRPr="00A31904" w:rsidRDefault="00995A9B" w:rsidP="00995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5,458</w:t>
            </w:r>
          </w:p>
        </w:tc>
        <w:tc>
          <w:tcPr>
            <w:tcW w:w="270" w:type="dxa"/>
          </w:tcPr>
          <w:p w14:paraId="017E1A54" w14:textId="77777777" w:rsidR="00995A9B" w:rsidRPr="00A31904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DC4A98F" w14:textId="261B3D84" w:rsidR="00995A9B" w:rsidRPr="00A31904" w:rsidRDefault="00164D2C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5,532</w:t>
            </w:r>
          </w:p>
        </w:tc>
        <w:tc>
          <w:tcPr>
            <w:tcW w:w="236" w:type="dxa"/>
          </w:tcPr>
          <w:p w14:paraId="5CA9B0C2" w14:textId="77777777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4EEF7A9" w14:textId="521A3C85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5,458</w:t>
            </w:r>
          </w:p>
        </w:tc>
      </w:tr>
      <w:tr w:rsidR="00995A9B" w:rsidRPr="002A0037" w14:paraId="63E279E5" w14:textId="77777777" w:rsidTr="00A11220">
        <w:tc>
          <w:tcPr>
            <w:tcW w:w="3510" w:type="dxa"/>
          </w:tcPr>
          <w:p w14:paraId="34AB9B56" w14:textId="77777777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  <w:vAlign w:val="bottom"/>
          </w:tcPr>
          <w:p w14:paraId="36730D6E" w14:textId="454CA820" w:rsidR="00995A9B" w:rsidRPr="00A31904" w:rsidRDefault="00701AB8" w:rsidP="00995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4,</w:t>
            </w:r>
            <w:r w:rsidR="005917B7" w:rsidRPr="00A31904">
              <w:rPr>
                <w:rFonts w:ascii="Angsana New" w:hAnsi="Angsana New"/>
                <w:sz w:val="30"/>
                <w:szCs w:val="30"/>
              </w:rPr>
              <w:t>679,688</w:t>
            </w:r>
          </w:p>
        </w:tc>
        <w:tc>
          <w:tcPr>
            <w:tcW w:w="270" w:type="dxa"/>
          </w:tcPr>
          <w:p w14:paraId="76D710F8" w14:textId="77777777" w:rsidR="00995A9B" w:rsidRPr="00A31904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B2FC65" w14:textId="000BEDEF" w:rsidR="00995A9B" w:rsidRPr="00A31904" w:rsidRDefault="00995A9B" w:rsidP="00995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3,779,607</w:t>
            </w:r>
          </w:p>
        </w:tc>
        <w:tc>
          <w:tcPr>
            <w:tcW w:w="270" w:type="dxa"/>
          </w:tcPr>
          <w:p w14:paraId="748983BB" w14:textId="77777777" w:rsidR="00995A9B" w:rsidRPr="00A31904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A8FA35B" w14:textId="6A71CA25" w:rsidR="00995A9B" w:rsidRPr="00A31904" w:rsidRDefault="00164D2C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4,</w:t>
            </w:r>
            <w:r w:rsidR="005917B7" w:rsidRPr="00A31904">
              <w:rPr>
                <w:rFonts w:ascii="Angsana New" w:hAnsi="Angsana New"/>
                <w:sz w:val="30"/>
                <w:szCs w:val="30"/>
              </w:rPr>
              <w:t>519,961</w:t>
            </w:r>
          </w:p>
        </w:tc>
        <w:tc>
          <w:tcPr>
            <w:tcW w:w="236" w:type="dxa"/>
          </w:tcPr>
          <w:p w14:paraId="537AAECD" w14:textId="77777777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490D906" w14:textId="5D3B8EA1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3,673,213</w:t>
            </w:r>
          </w:p>
        </w:tc>
      </w:tr>
      <w:tr w:rsidR="00995A9B" w:rsidRPr="002A0037" w14:paraId="3E92FC14" w14:textId="77777777" w:rsidTr="00A11220">
        <w:tc>
          <w:tcPr>
            <w:tcW w:w="3510" w:type="dxa"/>
          </w:tcPr>
          <w:p w14:paraId="026B214F" w14:textId="77777777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เงินสนับสนุนทางการตลาด</w:t>
            </w:r>
          </w:p>
        </w:tc>
        <w:tc>
          <w:tcPr>
            <w:tcW w:w="1260" w:type="dxa"/>
            <w:vAlign w:val="bottom"/>
          </w:tcPr>
          <w:p w14:paraId="62E98261" w14:textId="11055071" w:rsidR="00995A9B" w:rsidRPr="00A31904" w:rsidRDefault="00701AB8" w:rsidP="00995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53</w:t>
            </w:r>
            <w:r w:rsidR="005917B7" w:rsidRPr="00A31904">
              <w:rPr>
                <w:rFonts w:ascii="Angsana New" w:hAnsi="Angsana New"/>
                <w:sz w:val="30"/>
                <w:szCs w:val="30"/>
              </w:rPr>
              <w:t>7,604</w:t>
            </w:r>
          </w:p>
        </w:tc>
        <w:tc>
          <w:tcPr>
            <w:tcW w:w="270" w:type="dxa"/>
          </w:tcPr>
          <w:p w14:paraId="333BA34D" w14:textId="77777777" w:rsidR="00995A9B" w:rsidRPr="00A31904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F48636" w14:textId="57985C50" w:rsidR="00995A9B" w:rsidRPr="00A31904" w:rsidRDefault="00995A9B" w:rsidP="00995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438,459</w:t>
            </w:r>
          </w:p>
        </w:tc>
        <w:tc>
          <w:tcPr>
            <w:tcW w:w="270" w:type="dxa"/>
          </w:tcPr>
          <w:p w14:paraId="6CCD72CC" w14:textId="77777777" w:rsidR="00995A9B" w:rsidRPr="00A31904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0B9EA42" w14:textId="19ACD5DB" w:rsidR="00995A9B" w:rsidRPr="00A31904" w:rsidRDefault="00164D2C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537,</w:t>
            </w:r>
            <w:r w:rsidR="005917B7" w:rsidRPr="00A31904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236" w:type="dxa"/>
          </w:tcPr>
          <w:p w14:paraId="175C9A0E" w14:textId="77777777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68EC7C7" w14:textId="14D4BA51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438,459</w:t>
            </w:r>
          </w:p>
        </w:tc>
      </w:tr>
      <w:tr w:rsidR="00995A9B" w:rsidRPr="002A0037" w14:paraId="4C8E9BB7" w14:textId="77777777" w:rsidTr="00A11220">
        <w:tc>
          <w:tcPr>
            <w:tcW w:w="3510" w:type="dxa"/>
          </w:tcPr>
          <w:p w14:paraId="27DD5C7D" w14:textId="77777777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  <w:vAlign w:val="bottom"/>
          </w:tcPr>
          <w:p w14:paraId="7231FD5A" w14:textId="7B3ECE0E" w:rsidR="00995A9B" w:rsidRPr="00A31904" w:rsidRDefault="005917B7" w:rsidP="00995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342,782</w:t>
            </w:r>
          </w:p>
        </w:tc>
        <w:tc>
          <w:tcPr>
            <w:tcW w:w="270" w:type="dxa"/>
          </w:tcPr>
          <w:p w14:paraId="02D14CA7" w14:textId="77777777" w:rsidR="00995A9B" w:rsidRPr="00A31904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7645F6" w14:textId="09884977" w:rsidR="00995A9B" w:rsidRPr="00A31904" w:rsidRDefault="00995A9B" w:rsidP="00995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301,443</w:t>
            </w:r>
          </w:p>
        </w:tc>
        <w:tc>
          <w:tcPr>
            <w:tcW w:w="270" w:type="dxa"/>
          </w:tcPr>
          <w:p w14:paraId="7E66B70C" w14:textId="77777777" w:rsidR="00995A9B" w:rsidRPr="00A31904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5893F8B" w14:textId="1986C646" w:rsidR="00995A9B" w:rsidRPr="00A31904" w:rsidRDefault="005917B7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342,404</w:t>
            </w:r>
          </w:p>
        </w:tc>
        <w:tc>
          <w:tcPr>
            <w:tcW w:w="236" w:type="dxa"/>
          </w:tcPr>
          <w:p w14:paraId="3D579ED3" w14:textId="77777777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574CAA2" w14:textId="52510C14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301,443</w:t>
            </w:r>
          </w:p>
        </w:tc>
      </w:tr>
      <w:tr w:rsidR="00995A9B" w:rsidRPr="002A0037" w14:paraId="18DA6113" w14:textId="77777777" w:rsidTr="00A11220">
        <w:tc>
          <w:tcPr>
            <w:tcW w:w="3510" w:type="dxa"/>
          </w:tcPr>
          <w:p w14:paraId="15F8A6C8" w14:textId="77777777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vAlign w:val="bottom"/>
          </w:tcPr>
          <w:p w14:paraId="7F22FE53" w14:textId="67045256" w:rsidR="00995A9B" w:rsidRPr="00A31904" w:rsidRDefault="00701AB8" w:rsidP="00995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136,7</w:t>
            </w:r>
            <w:r w:rsidR="005917B7" w:rsidRPr="00A31904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7C83B4C7" w14:textId="77777777" w:rsidR="00995A9B" w:rsidRPr="00A31904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BB3598" w14:textId="0DA65251" w:rsidR="00995A9B" w:rsidRPr="00A31904" w:rsidRDefault="00995A9B" w:rsidP="00FE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133,655</w:t>
            </w:r>
          </w:p>
        </w:tc>
        <w:tc>
          <w:tcPr>
            <w:tcW w:w="270" w:type="dxa"/>
          </w:tcPr>
          <w:p w14:paraId="2003F970" w14:textId="77777777" w:rsidR="00995A9B" w:rsidRPr="00A31904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38502C5" w14:textId="27E09896" w:rsidR="00995A9B" w:rsidRPr="00A31904" w:rsidRDefault="00164D2C" w:rsidP="00FE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31904">
              <w:rPr>
                <w:rFonts w:ascii="Angsana New" w:hAnsi="Angsana New"/>
                <w:sz w:val="30"/>
                <w:szCs w:val="30"/>
              </w:rPr>
              <w:t>129,1</w:t>
            </w:r>
            <w:r w:rsidR="005917B7" w:rsidRPr="00A31904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30C82B8A" w14:textId="77777777" w:rsidR="00995A9B" w:rsidRPr="002A0037" w:rsidRDefault="00995A9B" w:rsidP="0099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A3B1D29" w14:textId="37FCA229" w:rsidR="00995A9B" w:rsidRPr="002A0037" w:rsidRDefault="00995A9B" w:rsidP="00FE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131,056</w:t>
            </w:r>
          </w:p>
        </w:tc>
      </w:tr>
    </w:tbl>
    <w:p w14:paraId="0ACEC42D" w14:textId="314B5033" w:rsidR="00852DFA" w:rsidRPr="002A0037" w:rsidRDefault="00852DFA" w:rsidP="00462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2"/>
        <w:gridCol w:w="1255"/>
        <w:gridCol w:w="8"/>
        <w:gridCol w:w="263"/>
        <w:gridCol w:w="19"/>
        <w:gridCol w:w="1246"/>
        <w:gridCol w:w="23"/>
        <w:gridCol w:w="255"/>
        <w:gridCol w:w="8"/>
        <w:gridCol w:w="1258"/>
        <w:gridCol w:w="39"/>
        <w:gridCol w:w="231"/>
        <w:gridCol w:w="15"/>
        <w:gridCol w:w="1243"/>
        <w:gridCol w:w="21"/>
      </w:tblGrid>
      <w:tr w:rsidR="001B1F9D" w:rsidRPr="002A0037" w14:paraId="27AD45A2" w14:textId="77777777" w:rsidTr="00FE0771">
        <w:trPr>
          <w:tblHeader/>
        </w:trPr>
        <w:tc>
          <w:tcPr>
            <w:tcW w:w="1866" w:type="pct"/>
          </w:tcPr>
          <w:p w14:paraId="5B01B22D" w14:textId="77777777" w:rsidR="00440FF2" w:rsidRPr="002A0037" w:rsidRDefault="00440FF2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  <w:p w14:paraId="70A7A8C7" w14:textId="6AF04F49" w:rsidR="00E64F07" w:rsidRPr="002A0037" w:rsidRDefault="00440FF2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99" w:type="pct"/>
            <w:gridSpan w:val="6"/>
          </w:tcPr>
          <w:p w14:paraId="6B02D253" w14:textId="77777777" w:rsidR="00E64F07" w:rsidRPr="002A0037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  <w:gridSpan w:val="2"/>
          </w:tcPr>
          <w:p w14:paraId="664BBA0E" w14:textId="77777777" w:rsidR="00E64F07" w:rsidRPr="002A0037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5" w:type="pct"/>
            <w:gridSpan w:val="6"/>
          </w:tcPr>
          <w:p w14:paraId="022D8754" w14:textId="77777777" w:rsidR="00E64F07" w:rsidRPr="002A0037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1F9D" w:rsidRPr="002A0037" w14:paraId="386B46B5" w14:textId="77777777" w:rsidTr="00FE0771">
        <w:trPr>
          <w:tblHeader/>
        </w:trPr>
        <w:tc>
          <w:tcPr>
            <w:tcW w:w="1866" w:type="pct"/>
          </w:tcPr>
          <w:p w14:paraId="3D552076" w14:textId="416DA50A" w:rsidR="009C4B2B" w:rsidRPr="002A0037" w:rsidRDefault="00440FF2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C6D1B"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A00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3" w:type="pct"/>
            <w:gridSpan w:val="2"/>
          </w:tcPr>
          <w:p w14:paraId="05CB19B9" w14:textId="755D1589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E40573" w:rsidRPr="002A003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50" w:type="pct"/>
            <w:gridSpan w:val="2"/>
          </w:tcPr>
          <w:p w14:paraId="5BA6934A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206D69DB" w14:textId="7AD280AF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E40573" w:rsidRPr="002A003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0" w:type="pct"/>
            <w:gridSpan w:val="2"/>
          </w:tcPr>
          <w:p w14:paraId="2082C696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54091BAB" w14:textId="237E6F6B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E40573" w:rsidRPr="002A003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4" w:type="pct"/>
            <w:gridSpan w:val="2"/>
          </w:tcPr>
          <w:p w14:paraId="7C774B48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gridSpan w:val="3"/>
          </w:tcPr>
          <w:p w14:paraId="078FF309" w14:textId="415F8759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E40573" w:rsidRPr="002A0037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1B1F9D" w:rsidRPr="002A0037" w14:paraId="0641930E" w14:textId="77777777" w:rsidTr="00FE0771">
        <w:trPr>
          <w:tblHeader/>
        </w:trPr>
        <w:tc>
          <w:tcPr>
            <w:tcW w:w="1866" w:type="pct"/>
          </w:tcPr>
          <w:p w14:paraId="06846E91" w14:textId="77777777" w:rsidR="009C4B2B" w:rsidRPr="002A0037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4" w:type="pct"/>
            <w:gridSpan w:val="14"/>
          </w:tcPr>
          <w:p w14:paraId="219257DE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1F9D" w:rsidRPr="002A0037" w14:paraId="2A763CD7" w14:textId="77777777" w:rsidTr="00FE0771">
        <w:tc>
          <w:tcPr>
            <w:tcW w:w="1866" w:type="pct"/>
          </w:tcPr>
          <w:p w14:paraId="0E1D634F" w14:textId="6CBEF676" w:rsidR="00440FF2" w:rsidRPr="002A0037" w:rsidRDefault="00440FF2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73" w:type="pct"/>
            <w:gridSpan w:val="2"/>
          </w:tcPr>
          <w:p w14:paraId="18778B11" w14:textId="77777777" w:rsidR="00440FF2" w:rsidRPr="002A0037" w:rsidRDefault="00440FF2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3D1EDBF3" w14:textId="77777777" w:rsidR="00440FF2" w:rsidRPr="002A0037" w:rsidRDefault="00440FF2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</w:tcPr>
          <w:p w14:paraId="63E8CBC6" w14:textId="77777777" w:rsidR="00440FF2" w:rsidRPr="002A0037" w:rsidRDefault="00440FF2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74DE443E" w14:textId="77777777" w:rsidR="00440FF2" w:rsidRPr="002A0037" w:rsidRDefault="00440FF2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0DECEC26" w14:textId="77777777" w:rsidR="00440FF2" w:rsidRPr="002A0037" w:rsidRDefault="00440FF2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52C1764" w14:textId="77777777" w:rsidR="00440FF2" w:rsidRPr="002A0037" w:rsidRDefault="00440FF2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gridSpan w:val="3"/>
          </w:tcPr>
          <w:p w14:paraId="178A29E7" w14:textId="77777777" w:rsidR="00440FF2" w:rsidRPr="002A0037" w:rsidRDefault="00440FF2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0573" w:rsidRPr="002A0037" w14:paraId="5F440D90" w14:textId="77777777" w:rsidTr="00FE0771">
        <w:tc>
          <w:tcPr>
            <w:tcW w:w="1866" w:type="pct"/>
          </w:tcPr>
          <w:p w14:paraId="1CB3246E" w14:textId="77777777" w:rsidR="00E40573" w:rsidRPr="002A0037" w:rsidRDefault="00E40573" w:rsidP="00E4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73" w:type="pct"/>
            <w:gridSpan w:val="2"/>
            <w:vAlign w:val="bottom"/>
          </w:tcPr>
          <w:p w14:paraId="1F89471C" w14:textId="0A10380E" w:rsidR="00E40573" w:rsidRPr="002A0037" w:rsidRDefault="006A251F" w:rsidP="00FE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878</w:t>
            </w:r>
          </w:p>
        </w:tc>
        <w:tc>
          <w:tcPr>
            <w:tcW w:w="150" w:type="pct"/>
            <w:gridSpan w:val="2"/>
            <w:vAlign w:val="bottom"/>
          </w:tcPr>
          <w:p w14:paraId="7079CB05" w14:textId="77777777" w:rsidR="00E40573" w:rsidRPr="002A0037" w:rsidRDefault="00E40573" w:rsidP="00E40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vAlign w:val="bottom"/>
          </w:tcPr>
          <w:p w14:paraId="0B6E7475" w14:textId="3903CEAF" w:rsidR="00E40573" w:rsidRPr="002A0037" w:rsidRDefault="00E40573" w:rsidP="00E40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40" w:type="pct"/>
            <w:gridSpan w:val="2"/>
            <w:vAlign w:val="bottom"/>
          </w:tcPr>
          <w:p w14:paraId="277666E0" w14:textId="77777777" w:rsidR="00E40573" w:rsidRPr="002A0037" w:rsidRDefault="00E40573" w:rsidP="00E40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vAlign w:val="bottom"/>
          </w:tcPr>
          <w:p w14:paraId="045565F6" w14:textId="64641164" w:rsidR="00E40573" w:rsidRPr="002A0037" w:rsidRDefault="006A251F" w:rsidP="00E4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878</w:t>
            </w:r>
          </w:p>
        </w:tc>
        <w:tc>
          <w:tcPr>
            <w:tcW w:w="144" w:type="pct"/>
            <w:gridSpan w:val="2"/>
            <w:vAlign w:val="bottom"/>
          </w:tcPr>
          <w:p w14:paraId="5B3545E3" w14:textId="77777777" w:rsidR="00E40573" w:rsidRPr="002A0037" w:rsidRDefault="00E40573" w:rsidP="00E40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gridSpan w:val="3"/>
            <w:vAlign w:val="bottom"/>
          </w:tcPr>
          <w:p w14:paraId="25C70629" w14:textId="2212B9DF" w:rsidR="00E40573" w:rsidRPr="002A0037" w:rsidRDefault="00E40573" w:rsidP="00E4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E40573" w:rsidRPr="002A0037" w14:paraId="4EB62CCC" w14:textId="77777777" w:rsidTr="00FE0771">
        <w:tc>
          <w:tcPr>
            <w:tcW w:w="1866" w:type="pct"/>
          </w:tcPr>
          <w:p w14:paraId="663F7564" w14:textId="77777777" w:rsidR="00E40573" w:rsidRPr="002A0037" w:rsidRDefault="00E40573" w:rsidP="00E4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gridSpan w:val="2"/>
            <w:vAlign w:val="bottom"/>
          </w:tcPr>
          <w:p w14:paraId="2B875A8A" w14:textId="3B5051EB" w:rsidR="00E40573" w:rsidRPr="002A0037" w:rsidRDefault="006A251F" w:rsidP="00FE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368</w:t>
            </w:r>
            <w:r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04</w:t>
            </w:r>
            <w:r w:rsidR="00B4028C" w:rsidRPr="002A003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0" w:type="pct"/>
            <w:gridSpan w:val="2"/>
            <w:vAlign w:val="bottom"/>
          </w:tcPr>
          <w:p w14:paraId="02A9387A" w14:textId="77777777" w:rsidR="00E40573" w:rsidRPr="002A0037" w:rsidRDefault="00E40573" w:rsidP="00E40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vAlign w:val="bottom"/>
          </w:tcPr>
          <w:p w14:paraId="30E859B7" w14:textId="0A55D7A2" w:rsidR="00E40573" w:rsidRPr="002A0037" w:rsidRDefault="00E40573" w:rsidP="00E40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343,792</w:t>
            </w:r>
          </w:p>
        </w:tc>
        <w:tc>
          <w:tcPr>
            <w:tcW w:w="140" w:type="pct"/>
            <w:gridSpan w:val="2"/>
            <w:vAlign w:val="bottom"/>
          </w:tcPr>
          <w:p w14:paraId="5CC6A091" w14:textId="77777777" w:rsidR="00E40573" w:rsidRPr="002A0037" w:rsidRDefault="00E40573" w:rsidP="00E40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vAlign w:val="bottom"/>
          </w:tcPr>
          <w:p w14:paraId="4B0AB869" w14:textId="5AB79D8E" w:rsidR="00E40573" w:rsidRPr="002A0037" w:rsidRDefault="006A251F" w:rsidP="00E4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367</w:t>
            </w:r>
            <w:r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765</w:t>
            </w:r>
          </w:p>
        </w:tc>
        <w:tc>
          <w:tcPr>
            <w:tcW w:w="144" w:type="pct"/>
            <w:gridSpan w:val="2"/>
            <w:vAlign w:val="bottom"/>
          </w:tcPr>
          <w:p w14:paraId="755176E6" w14:textId="77777777" w:rsidR="00E40573" w:rsidRPr="002A0037" w:rsidRDefault="00E40573" w:rsidP="00E40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gridSpan w:val="3"/>
            <w:vAlign w:val="bottom"/>
          </w:tcPr>
          <w:p w14:paraId="514B3ED4" w14:textId="6D7FF55F" w:rsidR="00E40573" w:rsidRPr="002A0037" w:rsidRDefault="00E40573" w:rsidP="00E4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339,273</w:t>
            </w:r>
          </w:p>
        </w:tc>
      </w:tr>
      <w:tr w:rsidR="00E40573" w:rsidRPr="002A0037" w14:paraId="18A1C5BF" w14:textId="77777777" w:rsidTr="00FE0771">
        <w:tc>
          <w:tcPr>
            <w:tcW w:w="1866" w:type="pct"/>
          </w:tcPr>
          <w:p w14:paraId="3DE16986" w14:textId="77777777" w:rsidR="00E40573" w:rsidRPr="002A0037" w:rsidRDefault="00E40573" w:rsidP="00E4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A043D" w14:textId="6969A0BF" w:rsidR="00E40573" w:rsidRPr="002A0037" w:rsidRDefault="006A251F" w:rsidP="00FE0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368,92</w:t>
            </w:r>
            <w:r w:rsidR="00B4028C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0" w:type="pct"/>
            <w:gridSpan w:val="2"/>
            <w:vAlign w:val="bottom"/>
          </w:tcPr>
          <w:p w14:paraId="2EA1415F" w14:textId="77777777" w:rsidR="00E40573" w:rsidRPr="002A0037" w:rsidRDefault="00E40573" w:rsidP="00E4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5AF9A" w14:textId="590A5D1A" w:rsidR="00E40573" w:rsidRPr="002A0037" w:rsidRDefault="00E40573" w:rsidP="00E40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343,938</w:t>
            </w:r>
          </w:p>
        </w:tc>
        <w:tc>
          <w:tcPr>
            <w:tcW w:w="140" w:type="pct"/>
            <w:gridSpan w:val="2"/>
            <w:vAlign w:val="bottom"/>
          </w:tcPr>
          <w:p w14:paraId="213E9BD6" w14:textId="77777777" w:rsidR="00E40573" w:rsidRPr="002A0037" w:rsidRDefault="00E40573" w:rsidP="00E4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D2200" w14:textId="12C52245" w:rsidR="00E40573" w:rsidRPr="002A0037" w:rsidRDefault="006A251F" w:rsidP="006A2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368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643</w:t>
            </w:r>
          </w:p>
        </w:tc>
        <w:tc>
          <w:tcPr>
            <w:tcW w:w="144" w:type="pct"/>
            <w:gridSpan w:val="2"/>
            <w:vAlign w:val="bottom"/>
          </w:tcPr>
          <w:p w14:paraId="193E6239" w14:textId="77777777" w:rsidR="00E40573" w:rsidRPr="002A0037" w:rsidRDefault="00E40573" w:rsidP="006A25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4AE0E1" w14:textId="3BA96317" w:rsidR="00E40573" w:rsidRPr="002A0037" w:rsidRDefault="00E40573" w:rsidP="00E4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sz w:val="30"/>
                <w:szCs w:val="30"/>
              </w:rPr>
              <w:t>339,419</w:t>
            </w:r>
          </w:p>
        </w:tc>
      </w:tr>
      <w:tr w:rsidR="00E40573" w:rsidRPr="002A0037" w14:paraId="10E055C2" w14:textId="77777777" w:rsidTr="00FE0771">
        <w:trPr>
          <w:trHeight w:val="152"/>
        </w:trPr>
        <w:tc>
          <w:tcPr>
            <w:tcW w:w="1866" w:type="pct"/>
          </w:tcPr>
          <w:p w14:paraId="1DBD15E0" w14:textId="77777777" w:rsidR="00E40573" w:rsidRPr="002A0037" w:rsidRDefault="00E40573" w:rsidP="00E4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73" w:type="pct"/>
            <w:gridSpan w:val="2"/>
            <w:vAlign w:val="bottom"/>
          </w:tcPr>
          <w:p w14:paraId="79FCF715" w14:textId="77777777" w:rsidR="00E40573" w:rsidRPr="002A0037" w:rsidRDefault="00E40573" w:rsidP="00E4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789FD01E" w14:textId="77777777" w:rsidR="00E40573" w:rsidRPr="002A0037" w:rsidRDefault="00E40573" w:rsidP="00E40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vAlign w:val="bottom"/>
          </w:tcPr>
          <w:p w14:paraId="260019E4" w14:textId="77777777" w:rsidR="00E40573" w:rsidRPr="002A0037" w:rsidRDefault="00E40573" w:rsidP="00E4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6CEE1791" w14:textId="77777777" w:rsidR="00E40573" w:rsidRPr="002A0037" w:rsidRDefault="00E40573" w:rsidP="00E40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vAlign w:val="bottom"/>
          </w:tcPr>
          <w:p w14:paraId="050B0A6B" w14:textId="77777777" w:rsidR="00E40573" w:rsidRPr="002A0037" w:rsidRDefault="00E40573" w:rsidP="00E4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139B5E5A" w14:textId="77777777" w:rsidR="00E40573" w:rsidRPr="002A0037" w:rsidRDefault="00E40573" w:rsidP="00E40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gridSpan w:val="3"/>
            <w:vAlign w:val="bottom"/>
          </w:tcPr>
          <w:p w14:paraId="4A7F4E01" w14:textId="77777777" w:rsidR="00E40573" w:rsidRPr="002A0037" w:rsidRDefault="00E40573" w:rsidP="00E4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771" w:rsidRPr="002A0037" w14:paraId="576235C7" w14:textId="77777777" w:rsidTr="00FE0771">
        <w:tc>
          <w:tcPr>
            <w:tcW w:w="1866" w:type="pct"/>
          </w:tcPr>
          <w:p w14:paraId="4BCB276C" w14:textId="77777777" w:rsidR="00FE0771" w:rsidRPr="002A0037" w:rsidRDefault="00FE0771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gridSpan w:val="2"/>
            <w:vAlign w:val="bottom"/>
          </w:tcPr>
          <w:p w14:paraId="4BB42DB4" w14:textId="77777777" w:rsidR="00FE0771" w:rsidRPr="002A0037" w:rsidRDefault="00FE0771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5A4A3991" w14:textId="77777777" w:rsidR="00FE0771" w:rsidRPr="002A0037" w:rsidRDefault="00FE0771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vAlign w:val="bottom"/>
          </w:tcPr>
          <w:p w14:paraId="6C8F4E15" w14:textId="77777777" w:rsidR="00FE0771" w:rsidRPr="002A0037" w:rsidRDefault="00FE0771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50B376BC" w14:textId="77777777" w:rsidR="00FE0771" w:rsidRPr="002A0037" w:rsidRDefault="00FE0771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vAlign w:val="bottom"/>
          </w:tcPr>
          <w:p w14:paraId="0FDEF4EC" w14:textId="77777777" w:rsidR="00FE0771" w:rsidRPr="002A0037" w:rsidRDefault="00FE0771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7766C76A" w14:textId="77777777" w:rsidR="00FE0771" w:rsidRPr="002A0037" w:rsidRDefault="00FE0771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gridSpan w:val="3"/>
            <w:vAlign w:val="bottom"/>
          </w:tcPr>
          <w:p w14:paraId="3CFD2ADD" w14:textId="77777777" w:rsidR="00FE0771" w:rsidRPr="002A0037" w:rsidRDefault="00FE0771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771" w:rsidRPr="002A0037" w14:paraId="0D473D29" w14:textId="77777777" w:rsidTr="00FE0771">
        <w:tc>
          <w:tcPr>
            <w:tcW w:w="1866" w:type="pct"/>
          </w:tcPr>
          <w:p w14:paraId="6DB5F6CC" w14:textId="77777777" w:rsidR="00FE0771" w:rsidRPr="002A0037" w:rsidRDefault="00FE0771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gridSpan w:val="2"/>
            <w:vAlign w:val="bottom"/>
          </w:tcPr>
          <w:p w14:paraId="78C9D256" w14:textId="77777777" w:rsidR="00FE0771" w:rsidRPr="002A0037" w:rsidRDefault="00FE0771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71973289" w14:textId="77777777" w:rsidR="00FE0771" w:rsidRPr="002A0037" w:rsidRDefault="00FE0771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vAlign w:val="bottom"/>
          </w:tcPr>
          <w:p w14:paraId="507AB75E" w14:textId="77777777" w:rsidR="00FE0771" w:rsidRPr="002A0037" w:rsidRDefault="00FE0771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0ED965E5" w14:textId="77777777" w:rsidR="00FE0771" w:rsidRPr="002A0037" w:rsidRDefault="00FE0771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vAlign w:val="bottom"/>
          </w:tcPr>
          <w:p w14:paraId="4526C660" w14:textId="77777777" w:rsidR="00FE0771" w:rsidRPr="002A0037" w:rsidRDefault="00FE0771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7B9535F3" w14:textId="77777777" w:rsidR="00FE0771" w:rsidRPr="002A0037" w:rsidRDefault="00FE0771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gridSpan w:val="3"/>
            <w:vAlign w:val="bottom"/>
          </w:tcPr>
          <w:p w14:paraId="2643ACC1" w14:textId="77777777" w:rsidR="00FE0771" w:rsidRPr="002A0037" w:rsidRDefault="00FE0771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0771" w:rsidRPr="002A0037" w14:paraId="67B94713" w14:textId="77777777" w:rsidTr="00FE0771">
        <w:tc>
          <w:tcPr>
            <w:tcW w:w="1866" w:type="pct"/>
          </w:tcPr>
          <w:p w14:paraId="01020798" w14:textId="77777777" w:rsidR="00FE0771" w:rsidRPr="002A0037" w:rsidRDefault="00FE0771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  <w:gridSpan w:val="2"/>
            <w:vAlign w:val="bottom"/>
          </w:tcPr>
          <w:p w14:paraId="45EA0073" w14:textId="77777777" w:rsidR="00FE0771" w:rsidRPr="002A0037" w:rsidRDefault="00FE0771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3D201864" w14:textId="77777777" w:rsidR="00FE0771" w:rsidRPr="002A0037" w:rsidRDefault="00FE0771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vAlign w:val="bottom"/>
          </w:tcPr>
          <w:p w14:paraId="135486C1" w14:textId="77777777" w:rsidR="00FE0771" w:rsidRPr="002A0037" w:rsidRDefault="00FE0771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2CC24619" w14:textId="77777777" w:rsidR="00FE0771" w:rsidRPr="002A0037" w:rsidRDefault="00FE0771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vAlign w:val="bottom"/>
          </w:tcPr>
          <w:p w14:paraId="3407F876" w14:textId="77777777" w:rsidR="00FE0771" w:rsidRPr="002A0037" w:rsidRDefault="00FE0771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30D3965E" w14:textId="77777777" w:rsidR="00FE0771" w:rsidRPr="002A0037" w:rsidRDefault="00FE0771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gridSpan w:val="3"/>
            <w:vAlign w:val="bottom"/>
          </w:tcPr>
          <w:p w14:paraId="403C6346" w14:textId="77777777" w:rsidR="00FE0771" w:rsidRPr="002A0037" w:rsidRDefault="00FE0771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DFA" w:rsidRPr="002A0037" w14:paraId="7230C1D7" w14:textId="77777777" w:rsidTr="00FE0771">
        <w:tc>
          <w:tcPr>
            <w:tcW w:w="1866" w:type="pct"/>
          </w:tcPr>
          <w:p w14:paraId="5172AE5D" w14:textId="36E39A35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673" w:type="pct"/>
            <w:gridSpan w:val="2"/>
            <w:vAlign w:val="bottom"/>
          </w:tcPr>
          <w:p w14:paraId="37980CF6" w14:textId="77777777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5F3617C6" w14:textId="77777777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vAlign w:val="bottom"/>
          </w:tcPr>
          <w:p w14:paraId="393B020A" w14:textId="77777777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27C9FDD2" w14:textId="77777777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vAlign w:val="bottom"/>
          </w:tcPr>
          <w:p w14:paraId="0B1B2002" w14:textId="77777777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2AA7A17A" w14:textId="77777777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gridSpan w:val="3"/>
            <w:vAlign w:val="bottom"/>
          </w:tcPr>
          <w:p w14:paraId="7BEA9A5C" w14:textId="77777777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DFA" w:rsidRPr="002A0037" w14:paraId="1F4D6414" w14:textId="77777777" w:rsidTr="00FE0771">
        <w:tc>
          <w:tcPr>
            <w:tcW w:w="1866" w:type="pct"/>
          </w:tcPr>
          <w:p w14:paraId="060B5E5A" w14:textId="77777777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gridSpan w:val="2"/>
            <w:vAlign w:val="bottom"/>
          </w:tcPr>
          <w:p w14:paraId="7D2F5318" w14:textId="398F27C6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1B93CCF6" w14:textId="77777777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vAlign w:val="bottom"/>
          </w:tcPr>
          <w:p w14:paraId="102ABBFB" w14:textId="3EA3DF19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527A5204" w14:textId="77777777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vAlign w:val="bottom"/>
          </w:tcPr>
          <w:p w14:paraId="39A94862" w14:textId="16F646E7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1,2</w:t>
            </w:r>
            <w:r w:rsidR="00E611B6" w:rsidRPr="002A0037">
              <w:rPr>
                <w:rFonts w:ascii="Angsana New" w:hAnsi="Angsana New"/>
                <w:sz w:val="30"/>
                <w:szCs w:val="30"/>
              </w:rPr>
              <w:t>8</w:t>
            </w:r>
            <w:r w:rsidRPr="002A003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gridSpan w:val="2"/>
            <w:vAlign w:val="bottom"/>
          </w:tcPr>
          <w:p w14:paraId="2E4AA4C7" w14:textId="77777777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gridSpan w:val="3"/>
            <w:vAlign w:val="bottom"/>
          </w:tcPr>
          <w:p w14:paraId="00A04395" w14:textId="5C677E14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16,100</w:t>
            </w:r>
          </w:p>
        </w:tc>
      </w:tr>
      <w:tr w:rsidR="00852DFA" w:rsidRPr="002A0037" w14:paraId="2B64BD0B" w14:textId="77777777" w:rsidTr="00FE0771">
        <w:tc>
          <w:tcPr>
            <w:tcW w:w="1866" w:type="pct"/>
          </w:tcPr>
          <w:p w14:paraId="7705088A" w14:textId="77777777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3" w:type="pct"/>
            <w:gridSpan w:val="2"/>
            <w:vAlign w:val="bottom"/>
          </w:tcPr>
          <w:p w14:paraId="17258119" w14:textId="61D7516F" w:rsidR="00852DFA" w:rsidRPr="002A0037" w:rsidRDefault="00852DFA" w:rsidP="00FE0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64,749</w:t>
            </w:r>
          </w:p>
        </w:tc>
        <w:tc>
          <w:tcPr>
            <w:tcW w:w="150" w:type="pct"/>
            <w:gridSpan w:val="2"/>
            <w:vAlign w:val="bottom"/>
          </w:tcPr>
          <w:p w14:paraId="14D6479E" w14:textId="77777777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vAlign w:val="bottom"/>
          </w:tcPr>
          <w:p w14:paraId="7B864054" w14:textId="73FA488C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36,341</w:t>
            </w:r>
          </w:p>
        </w:tc>
        <w:tc>
          <w:tcPr>
            <w:tcW w:w="140" w:type="pct"/>
            <w:gridSpan w:val="2"/>
            <w:vAlign w:val="bottom"/>
          </w:tcPr>
          <w:p w14:paraId="685EBEBD" w14:textId="77777777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vAlign w:val="bottom"/>
          </w:tcPr>
          <w:p w14:paraId="15C84BFA" w14:textId="383A8145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36,009</w:t>
            </w:r>
          </w:p>
        </w:tc>
        <w:tc>
          <w:tcPr>
            <w:tcW w:w="144" w:type="pct"/>
            <w:gridSpan w:val="2"/>
            <w:vAlign w:val="bottom"/>
          </w:tcPr>
          <w:p w14:paraId="40177E34" w14:textId="77777777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gridSpan w:val="3"/>
            <w:vAlign w:val="bottom"/>
          </w:tcPr>
          <w:p w14:paraId="60515633" w14:textId="45A90E6E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9,341</w:t>
            </w:r>
          </w:p>
        </w:tc>
      </w:tr>
      <w:tr w:rsidR="00852DFA" w:rsidRPr="002A0037" w14:paraId="19F722A3" w14:textId="77777777" w:rsidTr="00FE0771">
        <w:tc>
          <w:tcPr>
            <w:tcW w:w="1866" w:type="pct"/>
          </w:tcPr>
          <w:p w14:paraId="52B512A8" w14:textId="77777777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gridSpan w:val="2"/>
            <w:vAlign w:val="bottom"/>
          </w:tcPr>
          <w:p w14:paraId="079991B3" w14:textId="0B6940B0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127,254</w:t>
            </w:r>
          </w:p>
        </w:tc>
        <w:tc>
          <w:tcPr>
            <w:tcW w:w="150" w:type="pct"/>
            <w:gridSpan w:val="2"/>
            <w:vAlign w:val="bottom"/>
          </w:tcPr>
          <w:p w14:paraId="29772B43" w14:textId="77777777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vAlign w:val="bottom"/>
          </w:tcPr>
          <w:p w14:paraId="5BC37BC2" w14:textId="0F5F99A1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105,728</w:t>
            </w:r>
          </w:p>
        </w:tc>
        <w:tc>
          <w:tcPr>
            <w:tcW w:w="140" w:type="pct"/>
            <w:gridSpan w:val="2"/>
            <w:vAlign w:val="bottom"/>
          </w:tcPr>
          <w:p w14:paraId="756FBA2F" w14:textId="77777777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vAlign w:val="bottom"/>
          </w:tcPr>
          <w:p w14:paraId="5A468ED0" w14:textId="58185324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127,183</w:t>
            </w:r>
          </w:p>
        </w:tc>
        <w:tc>
          <w:tcPr>
            <w:tcW w:w="144" w:type="pct"/>
            <w:gridSpan w:val="2"/>
            <w:vAlign w:val="bottom"/>
          </w:tcPr>
          <w:p w14:paraId="5FE1B793" w14:textId="77777777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gridSpan w:val="3"/>
            <w:vAlign w:val="bottom"/>
          </w:tcPr>
          <w:p w14:paraId="714C5F76" w14:textId="44E7AD99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105,276</w:t>
            </w:r>
          </w:p>
        </w:tc>
      </w:tr>
      <w:tr w:rsidR="00852DFA" w:rsidRPr="002A0037" w14:paraId="189D2389" w14:textId="77777777" w:rsidTr="00FE0771">
        <w:tc>
          <w:tcPr>
            <w:tcW w:w="1866" w:type="pct"/>
          </w:tcPr>
          <w:p w14:paraId="38F888ED" w14:textId="77777777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A9D167" w14:textId="5D120A9B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192,003</w:t>
            </w:r>
          </w:p>
        </w:tc>
        <w:tc>
          <w:tcPr>
            <w:tcW w:w="150" w:type="pct"/>
            <w:gridSpan w:val="2"/>
            <w:vAlign w:val="bottom"/>
          </w:tcPr>
          <w:p w14:paraId="5AD32612" w14:textId="77777777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86F95" w14:textId="3EAE9D76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142,069</w:t>
            </w:r>
          </w:p>
        </w:tc>
        <w:tc>
          <w:tcPr>
            <w:tcW w:w="140" w:type="pct"/>
            <w:gridSpan w:val="2"/>
            <w:vAlign w:val="bottom"/>
          </w:tcPr>
          <w:p w14:paraId="4E8D884F" w14:textId="77777777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32F2B" w14:textId="15296E2F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164,4</w:t>
            </w:r>
            <w:r w:rsidR="00E611B6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pct"/>
            <w:gridSpan w:val="2"/>
            <w:vAlign w:val="bottom"/>
          </w:tcPr>
          <w:p w14:paraId="432550C0" w14:textId="77777777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979E36" w14:textId="7EE44541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130,717</w:t>
            </w:r>
          </w:p>
        </w:tc>
      </w:tr>
      <w:tr w:rsidR="00FE0771" w:rsidRPr="002A0037" w14:paraId="23ADC20A" w14:textId="77777777" w:rsidTr="00FE0771">
        <w:tc>
          <w:tcPr>
            <w:tcW w:w="1866" w:type="pct"/>
          </w:tcPr>
          <w:p w14:paraId="64E85BEA" w14:textId="77777777" w:rsidR="00FE0771" w:rsidRPr="002A0037" w:rsidRDefault="00FE0771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6"/>
          </w:tcPr>
          <w:p w14:paraId="411B04A3" w14:textId="77777777" w:rsidR="00FE0771" w:rsidRPr="002A0037" w:rsidRDefault="00FE0771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  <w:gridSpan w:val="2"/>
          </w:tcPr>
          <w:p w14:paraId="448DB8E2" w14:textId="77777777" w:rsidR="00FE0771" w:rsidRPr="002A0037" w:rsidRDefault="00FE0771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5" w:type="pct"/>
            <w:gridSpan w:val="6"/>
          </w:tcPr>
          <w:p w14:paraId="0BFA7D83" w14:textId="77777777" w:rsidR="00FE0771" w:rsidRPr="002A0037" w:rsidRDefault="00FE0771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52DFA" w:rsidRPr="002A0037" w14:paraId="6CF9B356" w14:textId="77777777" w:rsidTr="00FE0771">
        <w:tc>
          <w:tcPr>
            <w:tcW w:w="1866" w:type="pct"/>
          </w:tcPr>
          <w:p w14:paraId="73561714" w14:textId="1CEDB7B7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73" w:type="pct"/>
            <w:gridSpan w:val="2"/>
            <w:vAlign w:val="bottom"/>
          </w:tcPr>
          <w:p w14:paraId="48C05E97" w14:textId="77777777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  <w:vAlign w:val="bottom"/>
          </w:tcPr>
          <w:p w14:paraId="16F9984E" w14:textId="77777777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vAlign w:val="bottom"/>
          </w:tcPr>
          <w:p w14:paraId="0054ACD3" w14:textId="77777777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4B76CEE1" w14:textId="77777777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vAlign w:val="bottom"/>
          </w:tcPr>
          <w:p w14:paraId="27EB585F" w14:textId="77777777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0AA9F315" w14:textId="77777777" w:rsidR="00852DFA" w:rsidRPr="002A0037" w:rsidRDefault="00852DFA" w:rsidP="00852D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gridSpan w:val="3"/>
            <w:vAlign w:val="bottom"/>
          </w:tcPr>
          <w:p w14:paraId="34DF1371" w14:textId="77777777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2DFA" w:rsidRPr="002A0037" w14:paraId="372970AD" w14:textId="77777777" w:rsidTr="00FE0771">
        <w:tc>
          <w:tcPr>
            <w:tcW w:w="1866" w:type="pct"/>
          </w:tcPr>
          <w:p w14:paraId="21260135" w14:textId="2B194E98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gridSpan w:val="2"/>
            <w:tcBorders>
              <w:bottom w:val="double" w:sz="4" w:space="0" w:color="auto"/>
            </w:tcBorders>
            <w:vAlign w:val="bottom"/>
          </w:tcPr>
          <w:p w14:paraId="4A09136A" w14:textId="6346DC0D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93A9615" w14:textId="77777777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gridSpan w:val="2"/>
            <w:tcBorders>
              <w:bottom w:val="double" w:sz="4" w:space="0" w:color="auto"/>
            </w:tcBorders>
            <w:vAlign w:val="bottom"/>
          </w:tcPr>
          <w:p w14:paraId="379C95E5" w14:textId="20E3671B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0D2F4C1C" w14:textId="77777777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  <w:vAlign w:val="bottom"/>
          </w:tcPr>
          <w:p w14:paraId="6A878072" w14:textId="38BEB779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6B57910B" w14:textId="77777777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  <w:tab w:val="decimal" w:pos="87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gridSpan w:val="3"/>
            <w:tcBorders>
              <w:bottom w:val="double" w:sz="4" w:space="0" w:color="auto"/>
            </w:tcBorders>
            <w:vAlign w:val="bottom"/>
          </w:tcPr>
          <w:p w14:paraId="196447F6" w14:textId="3E853D95" w:rsidR="00852DFA" w:rsidRPr="002A0037" w:rsidRDefault="00852DFA" w:rsidP="00852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sz w:val="30"/>
                <w:szCs w:val="30"/>
              </w:rPr>
              <w:t>1,260,000</w:t>
            </w:r>
          </w:p>
        </w:tc>
      </w:tr>
      <w:tr w:rsidR="00FE0771" w:rsidRPr="002A0037" w14:paraId="03155DF3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</w:trPr>
        <w:tc>
          <w:tcPr>
            <w:tcW w:w="1864" w:type="pct"/>
          </w:tcPr>
          <w:p w14:paraId="4655164E" w14:textId="77777777" w:rsidR="00FE0771" w:rsidRPr="002A0037" w:rsidRDefault="00FE0771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9" w:type="pct"/>
          </w:tcPr>
          <w:p w14:paraId="4945894C" w14:textId="77777777" w:rsidR="00FE0771" w:rsidRPr="002A0037" w:rsidRDefault="00FE0771" w:rsidP="003C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BB11615" w14:textId="77777777" w:rsidR="00FE0771" w:rsidRPr="002A0037" w:rsidRDefault="00FE0771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</w:tcPr>
          <w:p w14:paraId="23A8E591" w14:textId="77777777" w:rsidR="00FE0771" w:rsidRPr="002A0037" w:rsidRDefault="00FE0771" w:rsidP="003C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217BBF86" w14:textId="77777777" w:rsidR="00FE0771" w:rsidRPr="002A0037" w:rsidRDefault="00FE0771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gridSpan w:val="3"/>
          </w:tcPr>
          <w:p w14:paraId="236F34F9" w14:textId="77777777" w:rsidR="00FE0771" w:rsidRPr="002A0037" w:rsidRDefault="00FE0771" w:rsidP="003C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7C4FFE42" w14:textId="77777777" w:rsidR="00FE0771" w:rsidRPr="002A0037" w:rsidRDefault="00FE0771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23DA26F6" w14:textId="77777777" w:rsidR="00FE0771" w:rsidRPr="002A0037" w:rsidRDefault="00FE0771" w:rsidP="003C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784" w:rsidRPr="002A0037" w14:paraId="5B11186F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</w:trPr>
        <w:tc>
          <w:tcPr>
            <w:tcW w:w="1864" w:type="pct"/>
          </w:tcPr>
          <w:p w14:paraId="3FE66718" w14:textId="45899587" w:rsidR="003C175D" w:rsidRPr="002A0037" w:rsidRDefault="003C175D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69" w:type="pct"/>
          </w:tcPr>
          <w:p w14:paraId="050DEB6C" w14:textId="77777777" w:rsidR="003C175D" w:rsidRPr="002A0037" w:rsidRDefault="003C175D" w:rsidP="003C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20D50B3" w14:textId="77777777" w:rsidR="003C175D" w:rsidRPr="002A0037" w:rsidRDefault="003C175D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</w:tcPr>
          <w:p w14:paraId="53DD9AEC" w14:textId="77777777" w:rsidR="003C175D" w:rsidRPr="002A0037" w:rsidRDefault="003C175D" w:rsidP="003C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778D3CE7" w14:textId="77777777" w:rsidR="003C175D" w:rsidRPr="002A0037" w:rsidRDefault="003C175D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gridSpan w:val="3"/>
          </w:tcPr>
          <w:p w14:paraId="006673B7" w14:textId="77777777" w:rsidR="003C175D" w:rsidRPr="002A0037" w:rsidRDefault="003C175D" w:rsidP="003C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7571E874" w14:textId="77777777" w:rsidR="003C175D" w:rsidRPr="002A0037" w:rsidRDefault="003C175D" w:rsidP="003C17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2DEF9418" w14:textId="77777777" w:rsidR="003C175D" w:rsidRPr="002A0037" w:rsidRDefault="003C175D" w:rsidP="003C1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ABC" w:rsidRPr="002A0037" w14:paraId="4B3A3F09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</w:trPr>
        <w:tc>
          <w:tcPr>
            <w:tcW w:w="1864" w:type="pct"/>
          </w:tcPr>
          <w:p w14:paraId="0717D8C2" w14:textId="32863375" w:rsidR="00AC3ABC" w:rsidRPr="002A0037" w:rsidRDefault="00AC3ABC" w:rsidP="00AC3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69" w:type="pct"/>
            <w:vAlign w:val="bottom"/>
          </w:tcPr>
          <w:p w14:paraId="38E3387C" w14:textId="5BEFEF82" w:rsidR="00AC3ABC" w:rsidRPr="002A0037" w:rsidRDefault="00AC3ABC" w:rsidP="00AC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7FFAB4C0" w14:textId="77777777" w:rsidR="00AC3ABC" w:rsidRPr="002A0037" w:rsidRDefault="00AC3ABC" w:rsidP="00AC3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937"/>
              </w:tabs>
              <w:spacing w:after="0"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4FF5236F" w14:textId="01AE5E0A" w:rsidR="00AC3ABC" w:rsidRPr="002A0037" w:rsidRDefault="00AC3ABC" w:rsidP="00AC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8" w:type="pct"/>
            <w:gridSpan w:val="2"/>
            <w:vAlign w:val="bottom"/>
          </w:tcPr>
          <w:p w14:paraId="0A5D3291" w14:textId="77777777" w:rsidR="00AC3ABC" w:rsidRPr="002A0037" w:rsidRDefault="00AC3ABC" w:rsidP="00AC3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gridSpan w:val="3"/>
            <w:vAlign w:val="bottom"/>
          </w:tcPr>
          <w:p w14:paraId="3469A4F7" w14:textId="2B948553" w:rsidR="00AC3ABC" w:rsidRPr="002A0037" w:rsidRDefault="00AC3ABC" w:rsidP="00AC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14:paraId="53EA6BB9" w14:textId="77777777" w:rsidR="00AC3ABC" w:rsidRPr="002A0037" w:rsidRDefault="00AC3ABC" w:rsidP="00AC3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633389CC" w14:textId="51DE4C13" w:rsidR="00AC3ABC" w:rsidRPr="002A0037" w:rsidRDefault="00AC3ABC" w:rsidP="00AC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70" w:right="-10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28C1" w:rsidRPr="002A0037" w14:paraId="517E0377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</w:trPr>
        <w:tc>
          <w:tcPr>
            <w:tcW w:w="1864" w:type="pct"/>
          </w:tcPr>
          <w:p w14:paraId="03A9F1AE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9" w:type="pct"/>
            <w:vAlign w:val="bottom"/>
          </w:tcPr>
          <w:p w14:paraId="29A9649F" w14:textId="0D7545D8" w:rsidR="00B828C1" w:rsidRPr="002A0037" w:rsidRDefault="00AC3ABC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6285FB61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4909AD5A" w14:textId="398F5F0E" w:rsidR="00B828C1" w:rsidRPr="002A0037" w:rsidRDefault="00B828C1" w:rsidP="00471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-121" w:hanging="3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134C2BDE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gridSpan w:val="3"/>
            <w:vAlign w:val="bottom"/>
          </w:tcPr>
          <w:p w14:paraId="6C3B92C7" w14:textId="4EF1C161" w:rsidR="00B828C1" w:rsidRPr="002A0037" w:rsidRDefault="00046642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439,192</w:t>
            </w:r>
          </w:p>
        </w:tc>
        <w:tc>
          <w:tcPr>
            <w:tcW w:w="131" w:type="pct"/>
            <w:gridSpan w:val="2"/>
            <w:vAlign w:val="bottom"/>
          </w:tcPr>
          <w:p w14:paraId="447ABFCC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341CD757" w14:textId="5D8FC4F6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10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364,025</w:t>
            </w:r>
          </w:p>
        </w:tc>
      </w:tr>
      <w:tr w:rsidR="00B828C1" w:rsidRPr="002A0037" w14:paraId="50A3C631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</w:trPr>
        <w:tc>
          <w:tcPr>
            <w:tcW w:w="1864" w:type="pct"/>
          </w:tcPr>
          <w:p w14:paraId="6A57C46B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9" w:type="pct"/>
            <w:vAlign w:val="bottom"/>
          </w:tcPr>
          <w:p w14:paraId="4417350E" w14:textId="7418C6FF" w:rsidR="00B828C1" w:rsidRPr="002A0037" w:rsidRDefault="000711E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138,355</w:t>
            </w:r>
          </w:p>
        </w:tc>
        <w:tc>
          <w:tcPr>
            <w:tcW w:w="144" w:type="pct"/>
            <w:gridSpan w:val="2"/>
            <w:vAlign w:val="bottom"/>
          </w:tcPr>
          <w:p w14:paraId="495B4169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4CE9457E" w14:textId="11C647B7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97,119</w:t>
            </w:r>
          </w:p>
        </w:tc>
        <w:tc>
          <w:tcPr>
            <w:tcW w:w="148" w:type="pct"/>
            <w:gridSpan w:val="2"/>
            <w:vAlign w:val="bottom"/>
          </w:tcPr>
          <w:p w14:paraId="2C1BBF47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gridSpan w:val="3"/>
            <w:vAlign w:val="bottom"/>
          </w:tcPr>
          <w:p w14:paraId="3F85CBBA" w14:textId="41400419" w:rsidR="00B828C1" w:rsidRPr="002A0037" w:rsidRDefault="000711E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138,355</w:t>
            </w:r>
          </w:p>
        </w:tc>
        <w:tc>
          <w:tcPr>
            <w:tcW w:w="131" w:type="pct"/>
            <w:gridSpan w:val="2"/>
            <w:vAlign w:val="bottom"/>
          </w:tcPr>
          <w:p w14:paraId="0AE57C9C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20EA1E94" w14:textId="35F3DE9F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10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97,119</w:t>
            </w:r>
          </w:p>
        </w:tc>
      </w:tr>
      <w:tr w:rsidR="00B828C1" w:rsidRPr="002A0037" w14:paraId="10CEA956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</w:trPr>
        <w:tc>
          <w:tcPr>
            <w:tcW w:w="1864" w:type="pct"/>
          </w:tcPr>
          <w:p w14:paraId="35F72902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9" w:type="pct"/>
            <w:vAlign w:val="bottom"/>
          </w:tcPr>
          <w:p w14:paraId="65ECF815" w14:textId="5D45BB54" w:rsidR="00B828C1" w:rsidRPr="002A0037" w:rsidRDefault="00046642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</w:t>
            </w:r>
            <w:r w:rsidR="000711E1" w:rsidRPr="002A0037">
              <w:rPr>
                <w:rFonts w:ascii="Angsana New" w:hAnsi="Angsana New"/>
                <w:sz w:val="30"/>
                <w:szCs w:val="30"/>
              </w:rPr>
              <w:t>30,315</w:t>
            </w:r>
          </w:p>
        </w:tc>
        <w:tc>
          <w:tcPr>
            <w:tcW w:w="144" w:type="pct"/>
            <w:gridSpan w:val="2"/>
            <w:vAlign w:val="bottom"/>
          </w:tcPr>
          <w:p w14:paraId="4EF62CF9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55282326" w14:textId="3DD0A6AB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441,895</w:t>
            </w:r>
          </w:p>
        </w:tc>
        <w:tc>
          <w:tcPr>
            <w:tcW w:w="148" w:type="pct"/>
            <w:gridSpan w:val="2"/>
            <w:vAlign w:val="bottom"/>
          </w:tcPr>
          <w:p w14:paraId="7FD948B6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gridSpan w:val="3"/>
            <w:vAlign w:val="bottom"/>
          </w:tcPr>
          <w:p w14:paraId="4DC75B23" w14:textId="3CFA385B" w:rsidR="00B828C1" w:rsidRPr="002A0037" w:rsidRDefault="00046642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39</w:t>
            </w:r>
            <w:r w:rsidR="000711E1" w:rsidRPr="002A0037">
              <w:rPr>
                <w:rFonts w:ascii="Angsana New" w:hAnsi="Angsana New"/>
                <w:sz w:val="30"/>
                <w:szCs w:val="30"/>
              </w:rPr>
              <w:t>8</w:t>
            </w:r>
            <w:r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="000711E1" w:rsidRPr="002A0037"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131" w:type="pct"/>
            <w:gridSpan w:val="2"/>
            <w:vAlign w:val="bottom"/>
          </w:tcPr>
          <w:p w14:paraId="740032A4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46A3B11E" w14:textId="7095A2DC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10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420,895</w:t>
            </w:r>
          </w:p>
        </w:tc>
      </w:tr>
      <w:tr w:rsidR="00B828C1" w:rsidRPr="002A0037" w14:paraId="5082E7C8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</w:trPr>
        <w:tc>
          <w:tcPr>
            <w:tcW w:w="1864" w:type="pct"/>
          </w:tcPr>
          <w:p w14:paraId="63430F1F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81206" w14:textId="37A701BF" w:rsidR="00B828C1" w:rsidRPr="002A0037" w:rsidRDefault="00046642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2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0711E1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68,670</w:t>
            </w:r>
          </w:p>
        </w:tc>
        <w:tc>
          <w:tcPr>
            <w:tcW w:w="144" w:type="pct"/>
            <w:gridSpan w:val="2"/>
            <w:vAlign w:val="bottom"/>
          </w:tcPr>
          <w:p w14:paraId="30C82A07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10AB7" w14:textId="198DD08B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2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539,037</w:t>
            </w:r>
          </w:p>
        </w:tc>
        <w:tc>
          <w:tcPr>
            <w:tcW w:w="148" w:type="pct"/>
            <w:gridSpan w:val="2"/>
            <w:vAlign w:val="bottom"/>
          </w:tcPr>
          <w:p w14:paraId="6504BC7C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FCF1F" w14:textId="6745D5FB" w:rsidR="00B828C1" w:rsidRPr="002A0037" w:rsidRDefault="000711E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976,006</w:t>
            </w:r>
          </w:p>
        </w:tc>
        <w:tc>
          <w:tcPr>
            <w:tcW w:w="131" w:type="pct"/>
            <w:gridSpan w:val="2"/>
            <w:vAlign w:val="bottom"/>
          </w:tcPr>
          <w:p w14:paraId="36798538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 w:line="240" w:lineRule="auto"/>
              <w:ind w:left="7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88E95" w14:textId="06974AD0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882,039</w:t>
            </w:r>
          </w:p>
        </w:tc>
      </w:tr>
      <w:tr w:rsidR="00B828C1" w:rsidRPr="002A0037" w14:paraId="546E19DD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</w:trPr>
        <w:tc>
          <w:tcPr>
            <w:tcW w:w="1864" w:type="pct"/>
          </w:tcPr>
          <w:p w14:paraId="01F3D29B" w14:textId="77777777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9" w:type="pct"/>
            <w:vAlign w:val="bottom"/>
          </w:tcPr>
          <w:p w14:paraId="01E34294" w14:textId="77777777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067DD913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24FD65F2" w14:textId="77777777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283CC208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3DEC73C0" w14:textId="77777777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gridSpan w:val="3"/>
            <w:vAlign w:val="bottom"/>
          </w:tcPr>
          <w:p w14:paraId="33216FD8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24CC8098" w14:textId="77777777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8C1" w:rsidRPr="002A0037" w14:paraId="5EAE88C9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</w:trPr>
        <w:tc>
          <w:tcPr>
            <w:tcW w:w="1864" w:type="pct"/>
          </w:tcPr>
          <w:p w14:paraId="22F899C0" w14:textId="77777777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69" w:type="pct"/>
            <w:vAlign w:val="bottom"/>
          </w:tcPr>
          <w:p w14:paraId="362F2FDF" w14:textId="77777777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4B4C3EAD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470D4352" w14:textId="77777777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62DC7DC6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3FD1FEBB" w14:textId="77777777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gridSpan w:val="3"/>
            <w:vAlign w:val="bottom"/>
          </w:tcPr>
          <w:p w14:paraId="762611B0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2D819143" w14:textId="77777777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8C1" w:rsidRPr="002A0037" w14:paraId="418A403E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</w:trPr>
        <w:tc>
          <w:tcPr>
            <w:tcW w:w="1864" w:type="pct"/>
          </w:tcPr>
          <w:p w14:paraId="00E8E8EE" w14:textId="77777777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69" w:type="pct"/>
            <w:vAlign w:val="bottom"/>
          </w:tcPr>
          <w:p w14:paraId="023C9BC0" w14:textId="06FD88CB" w:rsidR="00B828C1" w:rsidRPr="002A0037" w:rsidRDefault="00DD44FA" w:rsidP="00DC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144" w:type="pct"/>
            <w:gridSpan w:val="2"/>
            <w:vAlign w:val="bottom"/>
          </w:tcPr>
          <w:p w14:paraId="6A2FCB72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469CD0AE" w14:textId="673AD01F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2,404</w:t>
            </w:r>
          </w:p>
        </w:tc>
        <w:tc>
          <w:tcPr>
            <w:tcW w:w="148" w:type="pct"/>
            <w:gridSpan w:val="2"/>
            <w:vAlign w:val="bottom"/>
          </w:tcPr>
          <w:p w14:paraId="08FE82E6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26F0634F" w14:textId="5428CB16" w:rsidR="00B828C1" w:rsidRPr="002A0037" w:rsidRDefault="00F7315F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151" w:type="pct"/>
            <w:gridSpan w:val="3"/>
            <w:vAlign w:val="bottom"/>
          </w:tcPr>
          <w:p w14:paraId="6F1E988D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03CF44AD" w14:textId="0F3BE890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2,404</w:t>
            </w:r>
          </w:p>
        </w:tc>
      </w:tr>
      <w:tr w:rsidR="00B828C1" w:rsidRPr="002A0037" w14:paraId="0D68C03C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</w:trPr>
        <w:tc>
          <w:tcPr>
            <w:tcW w:w="1864" w:type="pct"/>
          </w:tcPr>
          <w:p w14:paraId="6FCF687B" w14:textId="77777777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9" w:type="pct"/>
            <w:vAlign w:val="bottom"/>
          </w:tcPr>
          <w:p w14:paraId="02E82E59" w14:textId="23B01243" w:rsidR="00B828C1" w:rsidRPr="002A0037" w:rsidRDefault="00F7315F" w:rsidP="00E97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2046C2F5" w14:textId="77777777" w:rsidR="00B828C1" w:rsidRPr="002A0037" w:rsidRDefault="00B828C1" w:rsidP="00E974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55B1F471" w14:textId="358401C5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26FB6FD0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16FD5376" w14:textId="29EE4C6D" w:rsidR="00B828C1" w:rsidRPr="002A0037" w:rsidRDefault="00F7315F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1,548</w:t>
            </w:r>
          </w:p>
        </w:tc>
        <w:tc>
          <w:tcPr>
            <w:tcW w:w="151" w:type="pct"/>
            <w:gridSpan w:val="3"/>
            <w:vAlign w:val="bottom"/>
          </w:tcPr>
          <w:p w14:paraId="0F7781A1" w14:textId="77777777" w:rsidR="00B828C1" w:rsidRPr="002A0037" w:rsidRDefault="00B828C1" w:rsidP="00B82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76B4B3F5" w14:textId="544F1781" w:rsidR="00B828C1" w:rsidRPr="002A0037" w:rsidRDefault="00B828C1" w:rsidP="00B82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2,474</w:t>
            </w:r>
          </w:p>
        </w:tc>
      </w:tr>
      <w:tr w:rsidR="00DD44FA" w:rsidRPr="002A0037" w14:paraId="57E7DAEA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</w:trPr>
        <w:tc>
          <w:tcPr>
            <w:tcW w:w="1864" w:type="pct"/>
          </w:tcPr>
          <w:p w14:paraId="64FDE10F" w14:textId="6F2D4580" w:rsidR="00DD44FA" w:rsidRPr="002A0037" w:rsidRDefault="00DF05C6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9" w:type="pct"/>
            <w:vAlign w:val="bottom"/>
          </w:tcPr>
          <w:p w14:paraId="7AAFFBC0" w14:textId="4D3C418C" w:rsidR="00DD44FA" w:rsidRPr="002A0037" w:rsidRDefault="00F7315F" w:rsidP="00E97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20" w:right="-95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44" w:type="pct"/>
            <w:gridSpan w:val="2"/>
            <w:vAlign w:val="bottom"/>
          </w:tcPr>
          <w:p w14:paraId="4C59E5E4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2FD54075" w14:textId="63BFCC14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2316A02C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360B7F64" w14:textId="38341F67" w:rsidR="00DD44FA" w:rsidRPr="002A0037" w:rsidRDefault="00F7315F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51" w:type="pct"/>
            <w:gridSpan w:val="3"/>
            <w:vAlign w:val="bottom"/>
          </w:tcPr>
          <w:p w14:paraId="7222FD23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43561170" w14:textId="2124A318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70" w:right="-10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44FA" w:rsidRPr="002A0037" w14:paraId="052208FE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</w:trPr>
        <w:tc>
          <w:tcPr>
            <w:tcW w:w="1864" w:type="pct"/>
          </w:tcPr>
          <w:p w14:paraId="06A36596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9" w:type="pct"/>
            <w:vAlign w:val="bottom"/>
          </w:tcPr>
          <w:p w14:paraId="457CF047" w14:textId="5D19AC22" w:rsidR="00DD44FA" w:rsidRPr="002A0037" w:rsidRDefault="00F7315F" w:rsidP="00E97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20" w:right="-9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14</w:t>
            </w:r>
            <w:r w:rsidR="0046301E" w:rsidRPr="002A0037">
              <w:rPr>
                <w:rFonts w:ascii="Angsana New" w:hAnsi="Angsana New"/>
                <w:sz w:val="30"/>
                <w:szCs w:val="30"/>
              </w:rPr>
              <w:t>5</w:t>
            </w:r>
            <w:r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="0046301E" w:rsidRPr="002A0037">
              <w:rPr>
                <w:rFonts w:ascii="Angsana New" w:hAnsi="Angsana New"/>
                <w:sz w:val="30"/>
                <w:szCs w:val="30"/>
              </w:rPr>
              <w:t>13</w:t>
            </w:r>
            <w:r w:rsidR="000711E1" w:rsidRPr="002A003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gridSpan w:val="2"/>
            <w:vAlign w:val="bottom"/>
          </w:tcPr>
          <w:p w14:paraId="651AA3E4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4A0E4256" w14:textId="78F4965E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98,852</w:t>
            </w:r>
          </w:p>
        </w:tc>
        <w:tc>
          <w:tcPr>
            <w:tcW w:w="148" w:type="pct"/>
            <w:gridSpan w:val="2"/>
            <w:vAlign w:val="bottom"/>
          </w:tcPr>
          <w:p w14:paraId="2013B549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2F1E7568" w14:textId="2D6436FB" w:rsidR="00DD44FA" w:rsidRPr="002A0037" w:rsidRDefault="00F7315F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14</w:t>
            </w:r>
            <w:r w:rsidR="0046301E" w:rsidRPr="002A0037">
              <w:rPr>
                <w:rFonts w:ascii="Angsana New" w:hAnsi="Angsana New"/>
                <w:sz w:val="30"/>
                <w:szCs w:val="30"/>
              </w:rPr>
              <w:t>4</w:t>
            </w:r>
            <w:r w:rsidRPr="002A0037">
              <w:rPr>
                <w:rFonts w:ascii="Angsana New" w:hAnsi="Angsana New"/>
                <w:sz w:val="30"/>
                <w:szCs w:val="30"/>
              </w:rPr>
              <w:t>,5</w:t>
            </w:r>
            <w:r w:rsidR="0046301E" w:rsidRPr="002A0037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51" w:type="pct"/>
            <w:gridSpan w:val="3"/>
            <w:vAlign w:val="bottom"/>
          </w:tcPr>
          <w:p w14:paraId="3E8ADFFD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70BFB224" w14:textId="7CAC4574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98,390</w:t>
            </w:r>
          </w:p>
        </w:tc>
      </w:tr>
      <w:tr w:rsidR="00DD44FA" w:rsidRPr="002A0037" w14:paraId="632858B2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  <w:trHeight w:val="424"/>
        </w:trPr>
        <w:tc>
          <w:tcPr>
            <w:tcW w:w="1864" w:type="pct"/>
          </w:tcPr>
          <w:p w14:paraId="05BF99C5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AD576" w14:textId="040AC982" w:rsidR="00DD44FA" w:rsidRPr="002A0037" w:rsidRDefault="00F7315F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46301E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,1</w:t>
            </w:r>
            <w:r w:rsidR="0046301E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711E1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  <w:vAlign w:val="bottom"/>
          </w:tcPr>
          <w:p w14:paraId="5D5BE0DD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7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E65B0" w14:textId="6DF192F5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101,256</w:t>
            </w:r>
          </w:p>
        </w:tc>
        <w:tc>
          <w:tcPr>
            <w:tcW w:w="148" w:type="pct"/>
            <w:gridSpan w:val="2"/>
            <w:vAlign w:val="bottom"/>
          </w:tcPr>
          <w:p w14:paraId="111FDDE4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03C36" w14:textId="4C5D29F4" w:rsidR="00DD44FA" w:rsidRPr="002A0037" w:rsidRDefault="00F7315F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0" w:right="-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46301E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6301E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051</w:t>
            </w:r>
          </w:p>
        </w:tc>
        <w:tc>
          <w:tcPr>
            <w:tcW w:w="151" w:type="pct"/>
            <w:gridSpan w:val="3"/>
            <w:vAlign w:val="bottom"/>
          </w:tcPr>
          <w:p w14:paraId="4E62A8ED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107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F7669D" w14:textId="05EB3CD2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4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103,268</w:t>
            </w:r>
          </w:p>
        </w:tc>
      </w:tr>
      <w:tr w:rsidR="00DD44FA" w:rsidRPr="002A0037" w14:paraId="101CFDF5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</w:trPr>
        <w:tc>
          <w:tcPr>
            <w:tcW w:w="1864" w:type="pct"/>
          </w:tcPr>
          <w:p w14:paraId="734E8EE0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9" w:type="pct"/>
            <w:vAlign w:val="bottom"/>
          </w:tcPr>
          <w:p w14:paraId="27CC1F43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5CD818CB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693BFA36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3CFADAFC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7EAFC890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gridSpan w:val="3"/>
            <w:vAlign w:val="bottom"/>
          </w:tcPr>
          <w:p w14:paraId="38AE4668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10CFD4A2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44FA" w:rsidRPr="002A0037" w14:paraId="12398D03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</w:trPr>
        <w:tc>
          <w:tcPr>
            <w:tcW w:w="1864" w:type="pct"/>
          </w:tcPr>
          <w:p w14:paraId="43E6840F" w14:textId="023CFEC1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69" w:type="pct"/>
            <w:vAlign w:val="bottom"/>
          </w:tcPr>
          <w:p w14:paraId="7D64FD40" w14:textId="07E941F9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26547D3B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12551960" w14:textId="6258E8D6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65BB42A7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5BF8E525" w14:textId="182BC608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  <w:gridSpan w:val="3"/>
            <w:vAlign w:val="bottom"/>
          </w:tcPr>
          <w:p w14:paraId="767BAC88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0196D36C" w14:textId="0F42FE8B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44FA" w:rsidRPr="002A0037" w14:paraId="4098F7D8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  <w:trHeight w:val="424"/>
        </w:trPr>
        <w:tc>
          <w:tcPr>
            <w:tcW w:w="1864" w:type="pct"/>
          </w:tcPr>
          <w:p w14:paraId="1EA94EA8" w14:textId="56496D34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603B4664" w14:textId="34CA7F0C" w:rsidR="00DD44FA" w:rsidRPr="002A0037" w:rsidRDefault="00646233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2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6301E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6301E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44" w:type="pct"/>
            <w:gridSpan w:val="2"/>
            <w:vAlign w:val="bottom"/>
          </w:tcPr>
          <w:p w14:paraId="5D084F7B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tcBorders>
              <w:bottom w:val="double" w:sz="4" w:space="0" w:color="auto"/>
            </w:tcBorders>
            <w:vAlign w:val="bottom"/>
          </w:tcPr>
          <w:p w14:paraId="22DE03C4" w14:textId="602F9E49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283,856</w:t>
            </w:r>
          </w:p>
        </w:tc>
        <w:tc>
          <w:tcPr>
            <w:tcW w:w="148" w:type="pct"/>
            <w:gridSpan w:val="2"/>
            <w:vAlign w:val="bottom"/>
          </w:tcPr>
          <w:p w14:paraId="3A434720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tcBorders>
              <w:bottom w:val="double" w:sz="4" w:space="0" w:color="auto"/>
            </w:tcBorders>
            <w:vAlign w:val="bottom"/>
          </w:tcPr>
          <w:p w14:paraId="420C770F" w14:textId="2A217009" w:rsidR="00DD44FA" w:rsidRPr="002A0037" w:rsidRDefault="00646233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6301E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6301E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151" w:type="pct"/>
            <w:gridSpan w:val="3"/>
            <w:vAlign w:val="bottom"/>
          </w:tcPr>
          <w:p w14:paraId="73404B85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7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  <w:vAlign w:val="bottom"/>
          </w:tcPr>
          <w:p w14:paraId="049E1BB1" w14:textId="07BA6670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70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283,439</w:t>
            </w:r>
          </w:p>
        </w:tc>
      </w:tr>
      <w:tr w:rsidR="00DD44FA" w:rsidRPr="002A0037" w14:paraId="2A8EA11C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  <w:trHeight w:val="424"/>
        </w:trPr>
        <w:tc>
          <w:tcPr>
            <w:tcW w:w="1864" w:type="pct"/>
          </w:tcPr>
          <w:p w14:paraId="763CF404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9" w:type="pct"/>
            <w:tcBorders>
              <w:top w:val="double" w:sz="4" w:space="0" w:color="auto"/>
            </w:tcBorders>
            <w:vAlign w:val="bottom"/>
          </w:tcPr>
          <w:p w14:paraId="1B6A39D6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2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55398E4C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tcBorders>
              <w:top w:val="double" w:sz="4" w:space="0" w:color="auto"/>
            </w:tcBorders>
            <w:vAlign w:val="bottom"/>
          </w:tcPr>
          <w:p w14:paraId="1C14E55C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68AFB58A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tcBorders>
              <w:top w:val="double" w:sz="4" w:space="0" w:color="auto"/>
            </w:tcBorders>
            <w:vAlign w:val="bottom"/>
          </w:tcPr>
          <w:p w14:paraId="37D45509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3"/>
            <w:vAlign w:val="bottom"/>
          </w:tcPr>
          <w:p w14:paraId="67CF154E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7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  <w:vAlign w:val="bottom"/>
          </w:tcPr>
          <w:p w14:paraId="0E7145C7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70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E0771" w:rsidRPr="002A0037" w14:paraId="2F40AD1A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  <w:trHeight w:val="424"/>
        </w:trPr>
        <w:tc>
          <w:tcPr>
            <w:tcW w:w="1864" w:type="pct"/>
          </w:tcPr>
          <w:p w14:paraId="1C070E10" w14:textId="77777777" w:rsidR="00FE0771" w:rsidRPr="002A0037" w:rsidRDefault="00FE0771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3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669" w:type="pct"/>
            <w:vAlign w:val="bottom"/>
          </w:tcPr>
          <w:p w14:paraId="55B3441E" w14:textId="77777777" w:rsidR="00FE0771" w:rsidRPr="002A0037" w:rsidRDefault="00FE0771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2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5949179A" w14:textId="77777777" w:rsidR="00FE0771" w:rsidRPr="002A0037" w:rsidRDefault="00FE0771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641B4D94" w14:textId="77777777" w:rsidR="00FE0771" w:rsidRPr="002A0037" w:rsidRDefault="00FE0771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067C106B" w14:textId="77777777" w:rsidR="00FE0771" w:rsidRPr="002A0037" w:rsidRDefault="00FE0771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608E90B1" w14:textId="77777777" w:rsidR="00FE0771" w:rsidRPr="002A0037" w:rsidRDefault="00FE0771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3"/>
            <w:vAlign w:val="bottom"/>
          </w:tcPr>
          <w:p w14:paraId="5851BC80" w14:textId="77777777" w:rsidR="00FE0771" w:rsidRPr="002A0037" w:rsidRDefault="00FE0771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7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52B97169" w14:textId="77777777" w:rsidR="00FE0771" w:rsidRPr="002A0037" w:rsidRDefault="00FE0771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70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44FA" w:rsidRPr="002A0037" w14:paraId="15379F30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  <w:trHeight w:val="424"/>
        </w:trPr>
        <w:tc>
          <w:tcPr>
            <w:tcW w:w="1864" w:type="pct"/>
          </w:tcPr>
          <w:p w14:paraId="3CC78364" w14:textId="1EC5F3FA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เงินกู้ยืมระยะยาว</w:t>
            </w:r>
          </w:p>
        </w:tc>
        <w:tc>
          <w:tcPr>
            <w:tcW w:w="669" w:type="pct"/>
            <w:vAlign w:val="bottom"/>
          </w:tcPr>
          <w:p w14:paraId="4D087376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2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  <w:vAlign w:val="bottom"/>
          </w:tcPr>
          <w:p w14:paraId="5842516E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033AC175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  <w:vAlign w:val="bottom"/>
          </w:tcPr>
          <w:p w14:paraId="001C467A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vAlign w:val="bottom"/>
          </w:tcPr>
          <w:p w14:paraId="57C866CD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3"/>
            <w:vAlign w:val="bottom"/>
          </w:tcPr>
          <w:p w14:paraId="3E1CA4F4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7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vAlign w:val="bottom"/>
          </w:tcPr>
          <w:p w14:paraId="6BF0F017" w14:textId="77777777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70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44FA" w:rsidRPr="002A0037" w14:paraId="2F915A2B" w14:textId="77777777" w:rsidTr="00FE0771">
        <w:tblPrEx>
          <w:tblLook w:val="0000" w:firstRow="0" w:lastRow="0" w:firstColumn="0" w:lastColumn="0" w:noHBand="0" w:noVBand="0"/>
        </w:tblPrEx>
        <w:trPr>
          <w:gridAfter w:val="1"/>
          <w:wAfter w:w="13" w:type="pct"/>
          <w:trHeight w:val="424"/>
        </w:trPr>
        <w:tc>
          <w:tcPr>
            <w:tcW w:w="1864" w:type="pct"/>
          </w:tcPr>
          <w:p w14:paraId="2854C64B" w14:textId="63F7BC8C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9" w:type="pct"/>
            <w:tcBorders>
              <w:bottom w:val="double" w:sz="4" w:space="0" w:color="auto"/>
            </w:tcBorders>
            <w:vAlign w:val="bottom"/>
          </w:tcPr>
          <w:p w14:paraId="5747FC05" w14:textId="5613F91E" w:rsidR="00DD44FA" w:rsidRPr="002A0037" w:rsidRDefault="00646233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left="-20" w:right="-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  <w:vAlign w:val="bottom"/>
          </w:tcPr>
          <w:p w14:paraId="7F9C1E4F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20" w:right="-1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tcBorders>
              <w:bottom w:val="double" w:sz="4" w:space="0" w:color="auto"/>
            </w:tcBorders>
            <w:vAlign w:val="bottom"/>
          </w:tcPr>
          <w:p w14:paraId="2343BC61" w14:textId="09EF2928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 w:right="-121" w:hanging="37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  <w:vAlign w:val="bottom"/>
          </w:tcPr>
          <w:p w14:paraId="789E9C7E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-2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tcBorders>
              <w:bottom w:val="double" w:sz="4" w:space="0" w:color="auto"/>
            </w:tcBorders>
            <w:vAlign w:val="bottom"/>
          </w:tcPr>
          <w:p w14:paraId="77E68402" w14:textId="49A232C0" w:rsidR="00DD44FA" w:rsidRPr="002A0037" w:rsidRDefault="00646233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70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  <w:tc>
          <w:tcPr>
            <w:tcW w:w="151" w:type="pct"/>
            <w:gridSpan w:val="3"/>
            <w:vAlign w:val="bottom"/>
          </w:tcPr>
          <w:p w14:paraId="616332D7" w14:textId="77777777" w:rsidR="00DD44FA" w:rsidRPr="002A0037" w:rsidRDefault="00DD44FA" w:rsidP="00DD44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after="0" w:line="240" w:lineRule="auto"/>
              <w:ind w:left="70" w:right="-1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  <w:vAlign w:val="bottom"/>
          </w:tcPr>
          <w:p w14:paraId="35A25486" w14:textId="1E54D95F" w:rsidR="00DD44FA" w:rsidRPr="002A0037" w:rsidRDefault="00DD44FA" w:rsidP="00DD4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70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30,968</w:t>
            </w:r>
          </w:p>
        </w:tc>
      </w:tr>
    </w:tbl>
    <w:p w14:paraId="22248B1D" w14:textId="4368DF59" w:rsidR="00962C34" w:rsidRPr="002A0037" w:rsidRDefault="00962C34" w:rsidP="00570AEE">
      <w:pPr>
        <w:spacing w:line="240" w:lineRule="auto"/>
        <w:rPr>
          <w:sz w:val="2"/>
          <w:szCs w:val="2"/>
        </w:rPr>
      </w:pPr>
    </w:p>
    <w:p w14:paraId="294D3725" w14:textId="22E46C07" w:rsidR="00962C34" w:rsidRPr="002A0037" w:rsidRDefault="00962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17CCF76A" w14:textId="736A8D02" w:rsidR="00CE46A5" w:rsidRPr="002A0037" w:rsidRDefault="00CE4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1281D275" w14:textId="75C4BE7F" w:rsidR="00605EAE" w:rsidRPr="002A0037" w:rsidRDefault="00163EA1" w:rsidP="00DE2385">
      <w:pPr>
        <w:tabs>
          <w:tab w:val="clear" w:pos="227"/>
          <w:tab w:val="left" w:pos="540"/>
        </w:tabs>
        <w:spacing w:line="240" w:lineRule="auto"/>
        <w:ind w:left="227" w:right="-25" w:firstLine="31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A0037">
        <w:rPr>
          <w:rFonts w:asciiTheme="majorBidi" w:hAnsi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197382D3" w14:textId="77777777" w:rsidR="00E64F07" w:rsidRPr="002A0037" w:rsidRDefault="00E64F07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7570381" w14:textId="77777777" w:rsidR="00DE2385" w:rsidRPr="002A0037" w:rsidRDefault="00DE2385" w:rsidP="00DE238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thaiDistribute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A003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สัญญากู้ยืมเงิน</w:t>
      </w:r>
    </w:p>
    <w:p w14:paraId="502E21BC" w14:textId="77777777" w:rsidR="00DE2385" w:rsidRPr="002A0037" w:rsidRDefault="00DE2385" w:rsidP="00DE238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thaiDistribute"/>
        <w:outlineLvl w:val="0"/>
        <w:rPr>
          <w:rFonts w:asciiTheme="majorBidi" w:hAnsiTheme="majorBidi" w:cstheme="majorBidi"/>
          <w:color w:val="000000"/>
          <w:sz w:val="28"/>
          <w:szCs w:val="28"/>
        </w:rPr>
      </w:pPr>
    </w:p>
    <w:p w14:paraId="228E7C29" w14:textId="72ED3A14" w:rsidR="00DB100A" w:rsidRPr="002A0037" w:rsidRDefault="00DB100A" w:rsidP="00DB1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A003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A0037">
        <w:rPr>
          <w:rFonts w:asciiTheme="majorBidi" w:hAnsiTheme="majorBidi" w:cstheme="majorBidi"/>
          <w:sz w:val="30"/>
          <w:szCs w:val="30"/>
        </w:rPr>
        <w:t>18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A0037">
        <w:rPr>
          <w:rFonts w:asciiTheme="majorBidi" w:hAnsiTheme="majorBidi" w:cstheme="majorBidi"/>
          <w:sz w:val="30"/>
          <w:szCs w:val="30"/>
        </w:rPr>
        <w:t>2557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บริษัทได้ทำสัญญากู้ยืมเงินระยะสั้นกับ </w:t>
      </w:r>
      <w:r w:rsidRPr="002A0037">
        <w:rPr>
          <w:rFonts w:asciiTheme="majorBidi" w:hAnsiTheme="majorBidi" w:cstheme="majorBidi"/>
          <w:sz w:val="30"/>
          <w:szCs w:val="30"/>
        </w:rPr>
        <w:t>Great Brands Limited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“ผู้ให้กู้” วงเงินจำนวน </w:t>
      </w:r>
      <w:r w:rsidRPr="002A0037">
        <w:rPr>
          <w:rFonts w:asciiTheme="majorBidi" w:hAnsiTheme="majorBidi" w:cstheme="majorBidi"/>
          <w:sz w:val="30"/>
          <w:szCs w:val="30"/>
        </w:rPr>
        <w:br/>
      </w:r>
      <w:r w:rsidRPr="002A0037">
        <w:rPr>
          <w:rFonts w:asciiTheme="majorBidi" w:hAnsiTheme="majorBidi" w:cstheme="majorBidi"/>
          <w:spacing w:val="-4"/>
          <w:sz w:val="30"/>
          <w:szCs w:val="30"/>
        </w:rPr>
        <w:t>1,700</w:t>
      </w:r>
      <w:r w:rsidRPr="002A003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ด้วยอัตราดอกเบี้ยตามที่กำหนดไว้ในสัญญาหรือตามแต่จะตกลงกันในภายหลัง กำหนดชำระคืนเงิน</w:t>
      </w:r>
      <w:r w:rsidR="00563980" w:rsidRPr="002A0037">
        <w:rPr>
          <w:rFonts w:asciiTheme="majorBidi" w:hAnsiTheme="majorBidi" w:cstheme="majorBidi" w:hint="cs"/>
          <w:spacing w:val="-4"/>
          <w:sz w:val="30"/>
          <w:szCs w:val="30"/>
          <w:cs/>
        </w:rPr>
        <w:t>ต้น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เมื่อครบหนึ่งปี นับจากวันที่ได้รับเงินกู้ยืมหรือวันอื่นตามที่ผู้ให้กู้กำหนด ต่อมาเมื่อวันที่ </w:t>
      </w:r>
      <w:r w:rsidRPr="002A0037">
        <w:rPr>
          <w:rFonts w:asciiTheme="majorBidi" w:hAnsiTheme="majorBidi" w:cstheme="majorBidi"/>
          <w:sz w:val="30"/>
          <w:szCs w:val="30"/>
        </w:rPr>
        <w:t xml:space="preserve">29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2A0037">
        <w:rPr>
          <w:rFonts w:asciiTheme="majorBidi" w:hAnsiTheme="majorBidi" w:cstheme="majorBidi"/>
          <w:sz w:val="30"/>
          <w:szCs w:val="30"/>
        </w:rPr>
        <w:t>2561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บริษัทและผู้ให้กู้ได้ทำบันทึกแนบท้ายสัญญาใหม่ ให้ชำระคืนเงินต้นเมื่อครบแปดปีนับจากวันที่ได้รับเงินกู้ยืม กล่าวคือวันที่</w:t>
      </w:r>
      <w:r w:rsidR="00B1252A" w:rsidRPr="002A00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</w:rPr>
        <w:t xml:space="preserve">24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A0037">
        <w:rPr>
          <w:rFonts w:asciiTheme="majorBidi" w:hAnsiTheme="majorBidi" w:cstheme="majorBidi"/>
          <w:sz w:val="30"/>
          <w:szCs w:val="30"/>
        </w:rPr>
        <w:t xml:space="preserve">2565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2A0037">
        <w:rPr>
          <w:rFonts w:asciiTheme="majorBidi" w:hAnsiTheme="majorBidi" w:cstheme="majorBidi"/>
          <w:sz w:val="30"/>
          <w:szCs w:val="30"/>
        </w:rPr>
        <w:t>4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2A0037">
        <w:rPr>
          <w:rFonts w:asciiTheme="majorBidi" w:hAnsiTheme="majorBidi" w:cstheme="majorBidi"/>
          <w:sz w:val="30"/>
          <w:szCs w:val="30"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</w:rPr>
        <w:t>ณ</w:t>
      </w:r>
      <w:r w:rsidRPr="002A0037">
        <w:rPr>
          <w:rFonts w:asciiTheme="majorBidi" w:hAnsiTheme="majorBidi" w:cstheme="majorBidi"/>
          <w:sz w:val="30"/>
          <w:szCs w:val="30"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A0037">
        <w:rPr>
          <w:rFonts w:asciiTheme="majorBidi" w:hAnsiTheme="majorBidi" w:cstheme="majorBidi"/>
          <w:sz w:val="30"/>
          <w:szCs w:val="30"/>
        </w:rPr>
        <w:t xml:space="preserve"> 30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2A0037">
        <w:rPr>
          <w:rFonts w:asciiTheme="majorBidi" w:hAnsiTheme="majorBidi" w:cstheme="majorBidi"/>
          <w:sz w:val="30"/>
          <w:szCs w:val="30"/>
        </w:rPr>
        <w:t>256</w:t>
      </w:r>
      <w:r w:rsidR="00471425" w:rsidRPr="002A0037">
        <w:rPr>
          <w:rFonts w:asciiTheme="majorBidi" w:hAnsiTheme="majorBidi" w:cstheme="majorBidi" w:hint="cs"/>
          <w:sz w:val="30"/>
          <w:szCs w:val="30"/>
          <w:cs/>
        </w:rPr>
        <w:t>6</w:t>
      </w:r>
      <w:r w:rsidRPr="002A0037">
        <w:rPr>
          <w:rFonts w:asciiTheme="majorBidi" w:hAnsiTheme="majorBidi" w:cstheme="majorBidi"/>
          <w:sz w:val="30"/>
          <w:szCs w:val="30"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</w:rPr>
        <w:t>บริษัทมียอดใช้วงเงินกู้ยืมคงเหลือจำนวน</w:t>
      </w:r>
      <w:r w:rsidRPr="002A0037">
        <w:rPr>
          <w:rFonts w:asciiTheme="majorBidi" w:hAnsiTheme="majorBidi" w:cstheme="majorBidi"/>
          <w:sz w:val="30"/>
          <w:szCs w:val="30"/>
        </w:rPr>
        <w:t xml:space="preserve"> </w:t>
      </w:r>
      <w:r w:rsidR="00933F8E" w:rsidRPr="002A0037">
        <w:rPr>
          <w:rFonts w:asciiTheme="majorBidi" w:hAnsiTheme="majorBidi" w:cstheme="majorBidi"/>
          <w:sz w:val="30"/>
          <w:szCs w:val="30"/>
        </w:rPr>
        <w:t>30.97</w:t>
      </w:r>
      <w:r w:rsidRPr="002A0037">
        <w:rPr>
          <w:rFonts w:asciiTheme="majorBidi" w:hAnsiTheme="majorBidi" w:cstheme="majorBidi"/>
          <w:sz w:val="30"/>
          <w:szCs w:val="30"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61983" w:rsidRPr="002A0037">
        <w:rPr>
          <w:rFonts w:asciiTheme="majorBidi" w:hAnsiTheme="majorBidi" w:cstheme="majorBidi"/>
          <w:sz w:val="30"/>
          <w:szCs w:val="30"/>
          <w:cs/>
        </w:rPr>
        <w:br/>
      </w:r>
      <w:r w:rsidRPr="002A003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2A0037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Pr="002A003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กันยายน </w:t>
      </w:r>
      <w:r w:rsidRPr="002A003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71425" w:rsidRPr="002A0037">
        <w:rPr>
          <w:rFonts w:asciiTheme="majorBidi" w:hAnsiTheme="majorBidi" w:cstheme="majorBidi" w:hint="cs"/>
          <w:i/>
          <w:iCs/>
          <w:sz w:val="30"/>
          <w:szCs w:val="30"/>
          <w:cs/>
        </w:rPr>
        <w:t>5</w:t>
      </w:r>
      <w:r w:rsidRPr="002A0037">
        <w:rPr>
          <w:rFonts w:asciiTheme="majorBidi" w:hAnsiTheme="majorBidi" w:cstheme="majorBidi"/>
          <w:i/>
          <w:iCs/>
          <w:sz w:val="30"/>
          <w:szCs w:val="30"/>
        </w:rPr>
        <w:t>: 30.97</w:t>
      </w:r>
      <w:r w:rsidRPr="002A003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43950C6B" w14:textId="77777777" w:rsidR="00691AEC" w:rsidRDefault="00691AEC" w:rsidP="00691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285FC9FD" w14:textId="0478FC97" w:rsidR="00691AEC" w:rsidRPr="00691AEC" w:rsidRDefault="00691AEC" w:rsidP="00691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91AE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91AEC">
        <w:rPr>
          <w:rFonts w:asciiTheme="majorBidi" w:hAnsiTheme="majorBidi" w:cstheme="majorBidi"/>
          <w:sz w:val="30"/>
          <w:szCs w:val="30"/>
        </w:rPr>
        <w:t>23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691AEC">
        <w:rPr>
          <w:rFonts w:asciiTheme="majorBidi" w:hAnsiTheme="majorBidi" w:cstheme="majorBidi"/>
          <w:sz w:val="30"/>
          <w:szCs w:val="30"/>
        </w:rPr>
        <w:t>2564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Pr="00691AEC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กู้ยืมเงินกับ บริษัท เสริมสุข โฮลดิ้งส์ จำกัด “ผู้กู้” วงเงินจำนวน </w:t>
      </w:r>
      <w:r w:rsidRPr="00691AEC">
        <w:rPr>
          <w:rFonts w:asciiTheme="majorBidi" w:hAnsiTheme="majorBidi" w:cstheme="majorBidi"/>
          <w:sz w:val="30"/>
          <w:szCs w:val="30"/>
        </w:rPr>
        <w:t>460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 ล้านบาท ด้วยอัตราดอกเบี้ยตามที่กำหนดไว้ในสัญญา กำหนดชำระคืนเงิน</w:t>
      </w:r>
      <w:r w:rsidRPr="00691AEC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Pr="00691AEC">
        <w:rPr>
          <w:rFonts w:asciiTheme="majorBidi" w:hAnsiTheme="majorBidi" w:cstheme="majorBidi"/>
          <w:sz w:val="30"/>
          <w:szCs w:val="30"/>
          <w:cs/>
        </w:rPr>
        <w:t>เมื่อทวงถาม</w:t>
      </w:r>
      <w:r w:rsidRPr="00691AEC">
        <w:rPr>
          <w:rFonts w:asciiTheme="majorBidi" w:hAnsiTheme="majorBidi" w:cstheme="majorBidi"/>
          <w:sz w:val="30"/>
          <w:szCs w:val="30"/>
        </w:rPr>
        <w:t xml:space="preserve"> </w:t>
      </w:r>
      <w:r w:rsidRPr="00691AEC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Pr="00691AEC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691AEC">
        <w:rPr>
          <w:rFonts w:asciiTheme="majorBidi" w:hAnsiTheme="majorBidi" w:cstheme="majorBidi"/>
          <w:sz w:val="30"/>
          <w:szCs w:val="30"/>
        </w:rPr>
        <w:br/>
      </w:r>
      <w:r w:rsidRPr="00691AEC">
        <w:rPr>
          <w:rFonts w:asciiTheme="majorBidi" w:hAnsiTheme="majorBidi" w:cstheme="majorBidi"/>
          <w:sz w:val="30"/>
          <w:szCs w:val="30"/>
          <w:cs/>
        </w:rPr>
        <w:t>31</w:t>
      </w:r>
      <w:r w:rsidRPr="00691AEC">
        <w:rPr>
          <w:rFonts w:asciiTheme="majorBidi" w:hAnsiTheme="majorBidi" w:cstheme="majorBidi"/>
          <w:sz w:val="30"/>
          <w:szCs w:val="30"/>
        </w:rPr>
        <w:t xml:space="preserve"> 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691AEC">
        <w:rPr>
          <w:rFonts w:asciiTheme="majorBidi" w:hAnsiTheme="majorBidi" w:cstheme="majorBidi"/>
          <w:sz w:val="30"/>
          <w:szCs w:val="30"/>
        </w:rPr>
        <w:t>2565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 บริษัทและผู้กู้ได้ทำบันทึกแนบท้ายสัญญาเพิ่มเติมเกี่ยวกับการเปลี่ยนแปลงอัตราดอกเบี้ยเงินกู้ยืม</w:t>
      </w:r>
      <w:r w:rsidR="00CD375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D3752">
        <w:rPr>
          <w:rFonts w:asciiTheme="majorBidi" w:hAnsiTheme="majorBidi" w:cstheme="majorBidi"/>
          <w:sz w:val="30"/>
          <w:szCs w:val="30"/>
          <w:cs/>
        </w:rPr>
        <w:br/>
      </w:r>
      <w:r w:rsidR="00CD3752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D3752">
        <w:rPr>
          <w:rFonts w:asciiTheme="majorBidi" w:hAnsiTheme="majorBidi" w:cstheme="majorBidi"/>
          <w:sz w:val="30"/>
          <w:szCs w:val="30"/>
        </w:rPr>
        <w:t xml:space="preserve">30 </w:t>
      </w:r>
      <w:r w:rsidR="00CD3752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CD3752">
        <w:rPr>
          <w:rFonts w:asciiTheme="majorBidi" w:hAnsiTheme="majorBidi" w:cstheme="majorBidi"/>
          <w:sz w:val="30"/>
          <w:szCs w:val="30"/>
        </w:rPr>
        <w:t xml:space="preserve">2566 </w:t>
      </w:r>
      <w:r w:rsidR="00CD3752">
        <w:rPr>
          <w:rFonts w:asciiTheme="majorBidi" w:hAnsiTheme="majorBidi" w:cstheme="majorBidi" w:hint="cs"/>
          <w:sz w:val="30"/>
          <w:szCs w:val="30"/>
          <w:cs/>
        </w:rPr>
        <w:t>บริษัทได้รับชำระคืนเงินกู้ยืมดังกล่าวจาก</w:t>
      </w:r>
      <w:r w:rsidR="00CD3752" w:rsidRPr="00691AEC">
        <w:rPr>
          <w:rFonts w:asciiTheme="majorBidi" w:hAnsiTheme="majorBidi" w:cstheme="majorBidi"/>
          <w:sz w:val="30"/>
          <w:szCs w:val="30"/>
          <w:cs/>
        </w:rPr>
        <w:t>บริษัท เสริมสุข โฮลดิ้งส์ จำกัด</w:t>
      </w:r>
      <w:r w:rsidR="00CD3752">
        <w:rPr>
          <w:rFonts w:asciiTheme="majorBidi" w:hAnsiTheme="majorBidi" w:cstheme="majorBidi" w:hint="cs"/>
          <w:sz w:val="30"/>
          <w:szCs w:val="30"/>
          <w:cs/>
        </w:rPr>
        <w:t xml:space="preserve"> ครบถ้วนแล้ว</w:t>
      </w:r>
    </w:p>
    <w:p w14:paraId="7DD4B0C5" w14:textId="77777777" w:rsidR="00691AEC" w:rsidRPr="00691AEC" w:rsidRDefault="00691AEC" w:rsidP="00691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8E68CE" w14:textId="31022C1E" w:rsidR="00691AEC" w:rsidRPr="00691AEC" w:rsidRDefault="00691AEC" w:rsidP="00691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91AE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91AEC">
        <w:rPr>
          <w:rFonts w:asciiTheme="majorBidi" w:hAnsiTheme="majorBidi" w:cstheme="majorBidi"/>
          <w:sz w:val="30"/>
          <w:szCs w:val="30"/>
        </w:rPr>
        <w:t>24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691AEC">
        <w:rPr>
          <w:rFonts w:asciiTheme="majorBidi" w:hAnsiTheme="majorBidi" w:cstheme="majorBidi"/>
          <w:sz w:val="30"/>
          <w:szCs w:val="30"/>
        </w:rPr>
        <w:t>2565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Pr="00691AEC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กู้ยืมเงินกับ บริษัท เสริมสุข โฮลดิ้งส์ จำกัด “ผู้กู้” วงเงินจำนวน </w:t>
      </w:r>
      <w:r w:rsidRPr="00691AEC">
        <w:rPr>
          <w:rFonts w:asciiTheme="majorBidi" w:hAnsiTheme="majorBidi" w:cstheme="majorBidi"/>
          <w:sz w:val="30"/>
          <w:szCs w:val="30"/>
        </w:rPr>
        <w:t xml:space="preserve">800 </w:t>
      </w:r>
      <w:r w:rsidRPr="00691AEC">
        <w:rPr>
          <w:rFonts w:asciiTheme="majorBidi" w:hAnsiTheme="majorBidi" w:cstheme="majorBidi"/>
          <w:sz w:val="30"/>
          <w:szCs w:val="30"/>
          <w:cs/>
        </w:rPr>
        <w:t>ล้านบาท ด้วยอัตราดอกเบี้ยตามที่กำหนดไว้ในสัญญา กำหนดชำระคืนเงิน</w:t>
      </w:r>
      <w:r w:rsidRPr="00691AEC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Pr="00691AEC">
        <w:rPr>
          <w:rFonts w:asciiTheme="majorBidi" w:hAnsiTheme="majorBidi" w:cstheme="majorBidi"/>
          <w:sz w:val="30"/>
          <w:szCs w:val="30"/>
          <w:cs/>
        </w:rPr>
        <w:t>เมื่อทวงถาม</w:t>
      </w:r>
      <w:r w:rsidR="00CD3752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CD3752">
        <w:rPr>
          <w:rFonts w:asciiTheme="majorBidi" w:hAnsiTheme="majorBidi" w:cstheme="majorBidi"/>
          <w:sz w:val="30"/>
          <w:szCs w:val="30"/>
        </w:rPr>
        <w:t xml:space="preserve">30 </w:t>
      </w:r>
      <w:r w:rsidR="00CD3752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CD3752">
        <w:rPr>
          <w:rFonts w:asciiTheme="majorBidi" w:hAnsiTheme="majorBidi" w:cstheme="majorBidi"/>
          <w:sz w:val="30"/>
          <w:szCs w:val="30"/>
        </w:rPr>
        <w:t xml:space="preserve">2566 </w:t>
      </w:r>
      <w:r w:rsidR="00CD3752">
        <w:rPr>
          <w:rFonts w:asciiTheme="majorBidi" w:hAnsiTheme="majorBidi" w:cstheme="majorBidi" w:hint="cs"/>
          <w:sz w:val="30"/>
          <w:szCs w:val="30"/>
          <w:cs/>
        </w:rPr>
        <w:t>บริษัทได้รับชำระคืนเงินกู้ยืมดังกล่าวจาก</w:t>
      </w:r>
      <w:r w:rsidR="00CD3752" w:rsidRPr="00691AEC">
        <w:rPr>
          <w:rFonts w:asciiTheme="majorBidi" w:hAnsiTheme="majorBidi" w:cstheme="majorBidi"/>
          <w:sz w:val="30"/>
          <w:szCs w:val="30"/>
          <w:cs/>
        </w:rPr>
        <w:t>บริษัท เสริมสุข โฮลดิ้งส์ จำกัด</w:t>
      </w:r>
      <w:r w:rsidR="00CD3752">
        <w:rPr>
          <w:rFonts w:asciiTheme="majorBidi" w:hAnsiTheme="majorBidi" w:cstheme="majorBidi" w:hint="cs"/>
          <w:sz w:val="30"/>
          <w:szCs w:val="30"/>
          <w:cs/>
        </w:rPr>
        <w:t xml:space="preserve"> ครบถ้วนแล้ว</w:t>
      </w:r>
    </w:p>
    <w:p w14:paraId="7B312B87" w14:textId="3B635556" w:rsidR="00CD3752" w:rsidRDefault="00CD3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67FD398D" w14:textId="77777777" w:rsidR="00DE2385" w:rsidRPr="002A0037" w:rsidRDefault="00DE2385" w:rsidP="00DE238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thaiDistribute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A003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สัญญาให้ผลิตสินค้า</w:t>
      </w:r>
    </w:p>
    <w:p w14:paraId="7895CCAE" w14:textId="77777777" w:rsidR="00DE2385" w:rsidRPr="002A0037" w:rsidRDefault="00DE2385" w:rsidP="00DE238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00" w:right="-43" w:hanging="360"/>
        <w:jc w:val="thaiDistribute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</w:p>
    <w:p w14:paraId="02D33A96" w14:textId="117AB51F" w:rsidR="00D11158" w:rsidRDefault="00D11158" w:rsidP="00D1115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บริษัทได้ทำสัญญากับบริษัทย่อยแห่งหนึ่งเพื่อให้เป็นผู้ผลิตน้ำดื่มภายใต้ชื่อเครื่องหมายการค้า “คริสตัล” </w:t>
      </w:r>
      <w:r w:rsidRPr="002A0037">
        <w:rPr>
          <w:rFonts w:asciiTheme="majorBidi" w:hAnsiTheme="majorBidi" w:cstheme="majorBidi"/>
          <w:sz w:val="30"/>
          <w:szCs w:val="30"/>
        </w:rPr>
        <w:br/>
      </w:r>
      <w:r w:rsidRPr="002A0037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โดยมีระยะเวลาตั้งแต่วันที่ </w:t>
      </w:r>
      <w:r w:rsidRPr="002A0037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2A00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เมษายน </w:t>
      </w:r>
      <w:r w:rsidRPr="002A003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C51F6" w:rsidRPr="002A0037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2A00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 </w:t>
      </w:r>
      <w:r w:rsidRPr="002A0037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2A00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กันยายน </w:t>
      </w:r>
      <w:r w:rsidRPr="002A003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C51F6" w:rsidRPr="002A0037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A00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และกรณีไม่มีคู่สัญญาฝ่ายใดฝ่ายหนึ่งแจ้งการไม่ต่อ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อายุสัญญาไปยังคู่สัญญา สัญญาจะมีผลใช้บังคับอีกคราวละ </w:t>
      </w:r>
      <w:r w:rsidRPr="002A0037">
        <w:rPr>
          <w:rFonts w:asciiTheme="majorBidi" w:hAnsiTheme="majorBidi" w:cstheme="majorBidi"/>
          <w:sz w:val="30"/>
          <w:szCs w:val="30"/>
        </w:rPr>
        <w:t>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DC51F6" w:rsidRPr="002A0037">
        <w:rPr>
          <w:rFonts w:asciiTheme="majorBidi" w:hAnsiTheme="majorBidi" w:cstheme="majorBidi"/>
          <w:sz w:val="30"/>
          <w:szCs w:val="30"/>
        </w:rPr>
        <w:t xml:space="preserve"> </w:t>
      </w:r>
      <w:r w:rsidR="003E44FE" w:rsidRPr="002A0037">
        <w:rPr>
          <w:rFonts w:asciiTheme="majorBidi" w:hAnsiTheme="majorBidi" w:hint="cs"/>
          <w:sz w:val="30"/>
          <w:szCs w:val="30"/>
          <w:cs/>
        </w:rPr>
        <w:t xml:space="preserve">ปัจจุบันสัญญามีผลบังคับใช้ถึงวันที่ </w:t>
      </w:r>
      <w:r w:rsidR="003E44FE" w:rsidRPr="002A0037">
        <w:rPr>
          <w:rFonts w:asciiTheme="majorBidi" w:hAnsiTheme="majorBidi"/>
          <w:sz w:val="30"/>
          <w:szCs w:val="30"/>
        </w:rPr>
        <w:t>30</w:t>
      </w:r>
      <w:r w:rsidR="003E44FE" w:rsidRPr="002A0037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="003E44FE" w:rsidRPr="002A0037">
        <w:rPr>
          <w:rFonts w:asciiTheme="majorBidi" w:hAnsiTheme="majorBidi"/>
          <w:sz w:val="30"/>
          <w:szCs w:val="30"/>
        </w:rPr>
        <w:t>2567</w:t>
      </w:r>
    </w:p>
    <w:p w14:paraId="677B0CFD" w14:textId="77777777" w:rsidR="00CD3752" w:rsidRPr="002A0037" w:rsidRDefault="00CD3752" w:rsidP="00D1115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966330" w14:textId="5A938EBE" w:rsidR="00D11158" w:rsidRPr="002A0037" w:rsidRDefault="00D11158" w:rsidP="009532B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 xml:space="preserve">บริษัทได้ทำสัญญากับบริษัทที่เกี่ยวข้องกันหลายแห่งเพื่อให้เป็นผู้ผลิตน้ำดื่มภายใต้ชื่อเครื่องหมายการค้า “คริสตัล” บริษัทต้องปฏิบัติตามเงื่อนไขต่างๆ ที่กำหนดไว้ในสัญญา </w:t>
      </w:r>
      <w:r w:rsidRPr="002A0037">
        <w:rPr>
          <w:rFonts w:asciiTheme="majorBidi" w:hAnsiTheme="majorBidi" w:cstheme="majorBidi"/>
          <w:sz w:val="30"/>
          <w:szCs w:val="30"/>
          <w:cs/>
        </w:rPr>
        <w:t>โดย</w:t>
      </w:r>
      <w:r w:rsidR="009C0BBA">
        <w:rPr>
          <w:rFonts w:asciiTheme="majorBidi" w:hAnsiTheme="majorBidi" w:cstheme="majorBidi" w:hint="cs"/>
          <w:sz w:val="30"/>
          <w:szCs w:val="30"/>
          <w:cs/>
        </w:rPr>
        <w:t>สัญญามีผลใช้บังคับถึงวันที่</w:t>
      </w:r>
      <w:r w:rsidRPr="002A0037">
        <w:rPr>
          <w:rFonts w:asciiTheme="majorBidi" w:hAnsiTheme="majorBidi" w:cstheme="majorBidi"/>
          <w:sz w:val="30"/>
          <w:szCs w:val="30"/>
        </w:rPr>
        <w:t xml:space="preserve"> 30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2A0037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2A00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2A0037">
        <w:rPr>
          <w:rFonts w:asciiTheme="majorBidi" w:hAnsiTheme="majorBidi" w:cstheme="majorBidi"/>
          <w:sz w:val="30"/>
          <w:szCs w:val="30"/>
        </w:rPr>
        <w:t>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03571B68" w14:textId="77777777" w:rsidR="00691AEC" w:rsidRDefault="00691AEC" w:rsidP="00691AEC">
      <w:pPr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67A8A575" w14:textId="30A349E8" w:rsidR="00691AEC" w:rsidRPr="00DE2385" w:rsidRDefault="00691AEC" w:rsidP="00691A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1AEC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ทำสัญญากับบริษัทที่เกี่ยวข้องกันแห่งหนึ่งเพื่อให้บริษัทย่อยเป็นผู้ผลิตเครื่องดื่มบำรุงกำลังภายใต้ชื่อเครื่องหมายการค้า “</w:t>
      </w:r>
      <w:r w:rsidRPr="00691AEC">
        <w:rPr>
          <w:rFonts w:asciiTheme="majorBidi" w:hAnsiTheme="majorBidi" w:cstheme="majorBidi"/>
          <w:sz w:val="30"/>
          <w:szCs w:val="30"/>
        </w:rPr>
        <w:t xml:space="preserve">Ranger” 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691AEC">
        <w:rPr>
          <w:rFonts w:asciiTheme="majorBidi" w:hAnsiTheme="majorBidi" w:cstheme="majorBidi"/>
          <w:sz w:val="30"/>
          <w:szCs w:val="30"/>
        </w:rPr>
        <w:t xml:space="preserve">1 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691AEC">
        <w:rPr>
          <w:rFonts w:asciiTheme="majorBidi" w:hAnsiTheme="majorBidi" w:cstheme="majorBidi"/>
          <w:sz w:val="30"/>
          <w:szCs w:val="30"/>
        </w:rPr>
        <w:t xml:space="preserve">2564 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691AEC">
        <w:rPr>
          <w:rFonts w:asciiTheme="majorBidi" w:hAnsiTheme="majorBidi" w:cstheme="majorBidi"/>
          <w:sz w:val="30"/>
          <w:szCs w:val="30"/>
        </w:rPr>
        <w:t xml:space="preserve">30 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691AEC">
        <w:rPr>
          <w:rFonts w:asciiTheme="majorBidi" w:hAnsiTheme="majorBidi" w:cstheme="majorBidi"/>
          <w:sz w:val="30"/>
          <w:szCs w:val="30"/>
        </w:rPr>
        <w:t xml:space="preserve">2565 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691AEC">
        <w:rPr>
          <w:rFonts w:asciiTheme="majorBidi" w:hAnsiTheme="majorBidi" w:cstheme="majorBidi"/>
          <w:sz w:val="30"/>
          <w:szCs w:val="30"/>
        </w:rPr>
        <w:t xml:space="preserve">1 </w:t>
      </w:r>
      <w:r w:rsidRPr="00691AEC">
        <w:rPr>
          <w:rFonts w:asciiTheme="majorBidi" w:hAnsiTheme="majorBidi" w:cstheme="majorBidi"/>
          <w:sz w:val="30"/>
          <w:szCs w:val="30"/>
          <w:cs/>
        </w:rPr>
        <w:t>ปี</w:t>
      </w:r>
    </w:p>
    <w:p w14:paraId="6F2F1D7F" w14:textId="480A3AD0" w:rsidR="009C0BBA" w:rsidRDefault="009C0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F61C141" w14:textId="1E1A9A54" w:rsidR="009603AE" w:rsidRPr="002A0037" w:rsidRDefault="00D11158" w:rsidP="00960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บริษัทได้ทำสัญญากับบริษัทที่เกี่ยวข้องกันแห่งหนึ่งเพื่อให้บริษัทเป็นผู้ผลิตเครื่องดื่มชา</w:t>
      </w:r>
      <w:r w:rsidR="00C327D2">
        <w:rPr>
          <w:rFonts w:asciiTheme="majorBidi" w:hAnsiTheme="majorBidi" w:cstheme="majorBidi" w:hint="cs"/>
          <w:sz w:val="30"/>
          <w:szCs w:val="30"/>
          <w:cs/>
        </w:rPr>
        <w:t>เขียว</w:t>
      </w:r>
      <w:r w:rsidRPr="002A0037">
        <w:rPr>
          <w:rFonts w:asciiTheme="majorBidi" w:hAnsiTheme="majorBidi" w:cstheme="majorBidi"/>
          <w:sz w:val="30"/>
          <w:szCs w:val="30"/>
          <w:cs/>
        </w:rPr>
        <w:t>โซดาภายใต้ชื่อเครื่องหมายการค้า “</w:t>
      </w:r>
      <w:r w:rsidRPr="002A0037">
        <w:rPr>
          <w:rFonts w:asciiTheme="majorBidi" w:hAnsiTheme="majorBidi" w:cstheme="majorBidi"/>
          <w:sz w:val="30"/>
          <w:szCs w:val="30"/>
        </w:rPr>
        <w:t xml:space="preserve">Oishi </w:t>
      </w:r>
      <w:proofErr w:type="spellStart"/>
      <w:r w:rsidRPr="002A0037">
        <w:rPr>
          <w:rFonts w:asciiTheme="majorBidi" w:hAnsiTheme="majorBidi" w:cstheme="majorBidi"/>
          <w:sz w:val="30"/>
          <w:szCs w:val="30"/>
        </w:rPr>
        <w:t>Chakulza</w:t>
      </w:r>
      <w:proofErr w:type="spellEnd"/>
      <w:r w:rsidRPr="002A0037">
        <w:rPr>
          <w:rFonts w:asciiTheme="majorBidi" w:hAnsiTheme="majorBidi" w:cstheme="majorBidi"/>
          <w:sz w:val="30"/>
          <w:szCs w:val="30"/>
        </w:rPr>
        <w:t xml:space="preserve">” </w:t>
      </w:r>
      <w:r w:rsidR="009603AE" w:rsidRPr="002A0037">
        <w:rPr>
          <w:rFonts w:asciiTheme="majorBidi" w:hAnsiTheme="majorBidi" w:cstheme="majorBidi" w:hint="cs"/>
          <w:sz w:val="30"/>
          <w:szCs w:val="30"/>
          <w:cs/>
        </w:rPr>
        <w:t>สั</w:t>
      </w:r>
      <w:r w:rsidR="009603AE" w:rsidRPr="002A0037">
        <w:rPr>
          <w:rFonts w:asciiTheme="majorBidi" w:hAnsiTheme="majorBidi" w:cstheme="majorBidi"/>
          <w:sz w:val="30"/>
          <w:szCs w:val="30"/>
          <w:cs/>
        </w:rPr>
        <w:t>ญญา</w:t>
      </w:r>
      <w:r w:rsidR="00C327D2">
        <w:rPr>
          <w:rFonts w:asciiTheme="majorBidi" w:hAnsiTheme="majorBidi" w:cstheme="majorBidi" w:hint="cs"/>
          <w:sz w:val="30"/>
          <w:szCs w:val="30"/>
          <w:cs/>
        </w:rPr>
        <w:t>ฉบับเดิม</w:t>
      </w:r>
      <w:r w:rsidR="009603AE" w:rsidRPr="002A0037">
        <w:rPr>
          <w:rFonts w:asciiTheme="majorBidi" w:hAnsiTheme="majorBidi" w:cstheme="majorBidi"/>
          <w:sz w:val="30"/>
          <w:szCs w:val="30"/>
          <w:cs/>
        </w:rPr>
        <w:t xml:space="preserve">สิ้นสุดไปเมื่อวันที่ </w:t>
      </w:r>
      <w:r w:rsidR="009603AE" w:rsidRPr="002A0037">
        <w:rPr>
          <w:rFonts w:asciiTheme="majorBidi" w:hAnsiTheme="majorBidi" w:cstheme="majorBidi"/>
          <w:sz w:val="30"/>
          <w:szCs w:val="30"/>
        </w:rPr>
        <w:t xml:space="preserve">30 </w:t>
      </w:r>
      <w:r w:rsidR="009603AE" w:rsidRPr="002A0037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9603AE" w:rsidRPr="002A0037">
        <w:rPr>
          <w:rFonts w:asciiTheme="majorBidi" w:hAnsiTheme="majorBidi" w:cstheme="majorBidi"/>
          <w:sz w:val="30"/>
          <w:szCs w:val="30"/>
        </w:rPr>
        <w:t xml:space="preserve">2566 </w:t>
      </w:r>
      <w:r w:rsidR="009603AE" w:rsidRPr="002A0037">
        <w:rPr>
          <w:rFonts w:asciiTheme="majorBidi" w:hAnsiTheme="majorBidi" w:cstheme="majorBidi"/>
          <w:sz w:val="30"/>
          <w:szCs w:val="30"/>
          <w:cs/>
        </w:rPr>
        <w:t>ปัจจุบันคู่สัญญาตกลงทำสัญญา</w:t>
      </w:r>
      <w:r w:rsidR="00C327D2">
        <w:rPr>
          <w:rFonts w:asciiTheme="majorBidi" w:hAnsiTheme="majorBidi" w:cstheme="majorBidi" w:hint="cs"/>
          <w:sz w:val="30"/>
          <w:szCs w:val="30"/>
          <w:cs/>
        </w:rPr>
        <w:t>ฉบับ</w:t>
      </w:r>
      <w:r w:rsidR="009603AE" w:rsidRPr="002A0037">
        <w:rPr>
          <w:rFonts w:asciiTheme="majorBidi" w:hAnsiTheme="majorBidi" w:cstheme="majorBidi"/>
          <w:sz w:val="30"/>
          <w:szCs w:val="30"/>
          <w:cs/>
        </w:rPr>
        <w:t xml:space="preserve">ใหม่ </w:t>
      </w:r>
      <w:r w:rsidR="009603AE" w:rsidRPr="002A003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9603AE" w:rsidRPr="002A0037">
        <w:rPr>
          <w:rFonts w:asciiTheme="majorBidi" w:hAnsiTheme="majorBidi"/>
          <w:sz w:val="30"/>
          <w:szCs w:val="30"/>
          <w:cs/>
        </w:rPr>
        <w:t xml:space="preserve">มีระยะเวลาตั้งแต่วันที่ </w:t>
      </w:r>
      <w:r w:rsidR="009603AE" w:rsidRPr="002A0037">
        <w:rPr>
          <w:rFonts w:asciiTheme="majorBidi" w:hAnsiTheme="majorBidi" w:cstheme="majorBidi"/>
          <w:sz w:val="30"/>
          <w:szCs w:val="30"/>
        </w:rPr>
        <w:t xml:space="preserve">1 </w:t>
      </w:r>
      <w:r w:rsidR="009603AE" w:rsidRPr="002A0037">
        <w:rPr>
          <w:rFonts w:asciiTheme="majorBidi" w:hAnsiTheme="majorBidi"/>
          <w:sz w:val="30"/>
          <w:szCs w:val="30"/>
          <w:cs/>
        </w:rPr>
        <w:t xml:space="preserve">ตุลาคม </w:t>
      </w:r>
      <w:r w:rsidR="009603AE" w:rsidRPr="002A0037">
        <w:rPr>
          <w:rFonts w:asciiTheme="majorBidi" w:hAnsiTheme="majorBidi" w:cstheme="majorBidi"/>
          <w:sz w:val="30"/>
          <w:szCs w:val="30"/>
        </w:rPr>
        <w:t xml:space="preserve">2566 </w:t>
      </w:r>
      <w:r w:rsidR="009603AE" w:rsidRPr="002A0037">
        <w:rPr>
          <w:rFonts w:asciiTheme="majorBidi" w:hAnsiTheme="majorBidi"/>
          <w:sz w:val="30"/>
          <w:szCs w:val="30"/>
          <w:cs/>
        </w:rPr>
        <w:t xml:space="preserve">ถึง </w:t>
      </w:r>
      <w:r w:rsidR="009603AE" w:rsidRPr="002A0037">
        <w:rPr>
          <w:rFonts w:asciiTheme="majorBidi" w:hAnsiTheme="majorBidi" w:cstheme="majorBidi"/>
          <w:sz w:val="30"/>
          <w:szCs w:val="30"/>
        </w:rPr>
        <w:t xml:space="preserve">30 </w:t>
      </w:r>
      <w:r w:rsidR="009603AE" w:rsidRPr="002A0037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9603AE" w:rsidRPr="002A003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034A0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9603AE" w:rsidRPr="002A003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603AE" w:rsidRPr="002A0037">
        <w:rPr>
          <w:rFonts w:asciiTheme="majorBidi" w:hAnsiTheme="majorBidi" w:cstheme="majorBidi"/>
          <w:spacing w:val="-2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</w:t>
      </w:r>
      <w:r w:rsidR="009603AE" w:rsidRPr="002A00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03AE" w:rsidRPr="002A0037">
        <w:rPr>
          <w:rFonts w:asciiTheme="majorBidi" w:hAnsiTheme="majorBidi" w:cstheme="majorBidi"/>
          <w:sz w:val="30"/>
          <w:szCs w:val="30"/>
        </w:rPr>
        <w:t>1</w:t>
      </w:r>
      <w:r w:rsidR="009603AE" w:rsidRPr="002A0037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02951C75" w14:textId="043F98A8" w:rsidR="00D11158" w:rsidRPr="002A0037" w:rsidRDefault="00D11158" w:rsidP="00D11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F60E6A" w14:textId="77777777" w:rsidR="00DE2385" w:rsidRPr="002A0037" w:rsidRDefault="00DE2385" w:rsidP="00DE2385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A003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สัญญาแต่งตั้งผู้จัดจำหน่ายสินค้า</w:t>
      </w:r>
    </w:p>
    <w:p w14:paraId="7893C71B" w14:textId="77777777" w:rsidR="00DE2385" w:rsidRPr="002A0037" w:rsidRDefault="00DE2385" w:rsidP="00DE238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B543AA" w14:textId="77777777" w:rsidR="00DA4E83" w:rsidRPr="002A0037" w:rsidRDefault="00DA4E83" w:rsidP="00DA4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แต่งตั้งบริษัทเป็นผู้จัดจำหน่ายเครื่องดื่มชาเขียว โดยมีระยะเวลาตั้งแต่วันที่ </w:t>
      </w:r>
      <w:r w:rsidRPr="002A0037">
        <w:rPr>
          <w:rFonts w:asciiTheme="majorBidi" w:hAnsiTheme="majorBidi" w:cstheme="majorBidi"/>
          <w:sz w:val="30"/>
          <w:szCs w:val="30"/>
        </w:rPr>
        <w:t xml:space="preserve">1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A0037">
        <w:rPr>
          <w:rFonts w:asciiTheme="majorBidi" w:hAnsiTheme="majorBidi" w:cstheme="majorBidi"/>
          <w:sz w:val="30"/>
          <w:szCs w:val="30"/>
        </w:rPr>
        <w:t xml:space="preserve">2564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2A0037">
        <w:rPr>
          <w:rFonts w:asciiTheme="majorBidi" w:hAnsiTheme="majorBidi" w:cstheme="majorBidi"/>
          <w:sz w:val="30"/>
          <w:szCs w:val="30"/>
        </w:rPr>
        <w:t xml:space="preserve">29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2A0037">
        <w:rPr>
          <w:rFonts w:asciiTheme="majorBidi" w:hAnsiTheme="majorBidi" w:cstheme="majorBidi"/>
          <w:sz w:val="30"/>
          <w:szCs w:val="30"/>
        </w:rPr>
        <w:t xml:space="preserve">2567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2A0037">
        <w:rPr>
          <w:rFonts w:asciiTheme="majorBidi" w:hAnsiTheme="majorBidi" w:cstheme="majorBidi"/>
          <w:sz w:val="30"/>
          <w:szCs w:val="30"/>
        </w:rPr>
        <w:t>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1CF1AD5F" w14:textId="77777777" w:rsidR="00DA4E83" w:rsidRPr="002A0037" w:rsidRDefault="00DA4E83" w:rsidP="00DA4E83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E94DC77" w14:textId="77777777" w:rsidR="00DA4E83" w:rsidRPr="002A0037" w:rsidRDefault="00DA4E83" w:rsidP="00DA4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>กันหลายแห่ง</w:t>
      </w:r>
      <w:r w:rsidRPr="002A0037">
        <w:rPr>
          <w:rFonts w:asciiTheme="majorBidi" w:hAnsiTheme="majorBidi" w:cstheme="majorBidi"/>
          <w:sz w:val="30"/>
          <w:szCs w:val="30"/>
          <w:cs/>
        </w:rPr>
        <w:t>เพื่อแต่งตั้งเป็นผู้จัดจำหน่ายสินค้าภายใต้เครื่องหมายการค้า "</w:t>
      </w:r>
      <w:r w:rsidRPr="002A0037">
        <w:rPr>
          <w:rFonts w:asciiTheme="majorBidi" w:hAnsiTheme="majorBidi" w:cstheme="majorBidi"/>
          <w:sz w:val="30"/>
          <w:szCs w:val="30"/>
        </w:rPr>
        <w:t xml:space="preserve">Crystal" "Ranger" "Sarsi" "Est" </w:t>
      </w:r>
      <w:r w:rsidRPr="002A0037">
        <w:rPr>
          <w:rFonts w:asciiTheme="majorBidi" w:hAnsiTheme="majorBidi" w:cstheme="majorBidi"/>
          <w:sz w:val="30"/>
          <w:szCs w:val="30"/>
          <w:cs/>
        </w:rPr>
        <w:t>และ "</w:t>
      </w:r>
      <w:r w:rsidRPr="002A0037">
        <w:rPr>
          <w:rFonts w:asciiTheme="majorBidi" w:hAnsiTheme="majorBidi" w:cstheme="majorBidi"/>
          <w:sz w:val="30"/>
          <w:szCs w:val="30"/>
        </w:rPr>
        <w:t xml:space="preserve">Power Plus" </w:t>
      </w:r>
      <w:r w:rsidRPr="002A0037">
        <w:rPr>
          <w:rFonts w:asciiTheme="majorBidi" w:hAnsiTheme="majorBidi" w:cstheme="majorBidi"/>
          <w:sz w:val="30"/>
          <w:szCs w:val="30"/>
          <w:cs/>
        </w:rPr>
        <w:t>โดย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>มีระยะเวลา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2A0037">
        <w:rPr>
          <w:rFonts w:asciiTheme="majorBidi" w:hAnsiTheme="majorBidi" w:cstheme="majorBidi"/>
          <w:sz w:val="30"/>
          <w:szCs w:val="30"/>
        </w:rPr>
        <w:t xml:space="preserve">1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A0037">
        <w:rPr>
          <w:rFonts w:asciiTheme="majorBidi" w:hAnsiTheme="majorBidi" w:cstheme="majorBidi"/>
          <w:sz w:val="30"/>
          <w:szCs w:val="30"/>
        </w:rPr>
        <w:t xml:space="preserve">2565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2A0037">
        <w:rPr>
          <w:rFonts w:asciiTheme="majorBidi" w:hAnsiTheme="majorBidi" w:cstheme="majorBidi"/>
          <w:sz w:val="30"/>
          <w:szCs w:val="30"/>
        </w:rPr>
        <w:t xml:space="preserve">30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2A0037">
        <w:rPr>
          <w:rFonts w:asciiTheme="majorBidi" w:hAnsiTheme="majorBidi" w:cstheme="majorBidi"/>
          <w:sz w:val="30"/>
          <w:szCs w:val="30"/>
        </w:rPr>
        <w:t>2568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2A0037">
        <w:rPr>
          <w:rFonts w:asciiTheme="majorBidi" w:hAnsiTheme="majorBidi" w:cstheme="majorBidi"/>
          <w:sz w:val="30"/>
          <w:szCs w:val="30"/>
        </w:rPr>
        <w:t>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2FDAC1F5" w14:textId="77777777" w:rsidR="00DA4E83" w:rsidRPr="002A0037" w:rsidRDefault="00DA4E83" w:rsidP="00DA4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764FB03D" w14:textId="679A2DD7" w:rsidR="00DA4E83" w:rsidRPr="002A0037" w:rsidRDefault="00DA4E83" w:rsidP="00DA4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สัญญากับบริษัทที่เกี่ยวข้องกันแห่งหนึ่งเพื่อแต่งตั้งบริษัทเป็นผู้จัดจำหน่ายสินค้าภายใต้เครื่องหมายการค้า "</w:t>
      </w:r>
      <w:r w:rsidRPr="002A0037">
        <w:rPr>
          <w:rFonts w:asciiTheme="majorBidi" w:hAnsiTheme="majorBidi" w:cstheme="majorBidi"/>
          <w:sz w:val="30"/>
          <w:szCs w:val="30"/>
        </w:rPr>
        <w:t>Tea pot</w:t>
      </w:r>
      <w:r w:rsidR="00F0487D" w:rsidRPr="002A0037">
        <w:rPr>
          <w:rFonts w:asciiTheme="majorBidi" w:hAnsiTheme="majorBidi" w:cstheme="majorBidi"/>
          <w:sz w:val="30"/>
          <w:szCs w:val="30"/>
        </w:rPr>
        <w:t>"</w:t>
      </w:r>
      <w:r w:rsidR="00755C39" w:rsidRPr="002A0037">
        <w:rPr>
          <w:rFonts w:asciiTheme="majorBidi" w:hAnsiTheme="majorBidi" w:cstheme="majorBidi"/>
          <w:sz w:val="30"/>
          <w:szCs w:val="30"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2A0037">
        <w:rPr>
          <w:rFonts w:asciiTheme="majorBidi" w:hAnsiTheme="majorBidi" w:cstheme="majorBidi"/>
          <w:sz w:val="30"/>
          <w:szCs w:val="30"/>
        </w:rPr>
        <w:t>17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2A0037">
        <w:rPr>
          <w:rFonts w:asciiTheme="majorBidi" w:hAnsiTheme="majorBidi" w:cstheme="majorBidi"/>
          <w:sz w:val="30"/>
          <w:szCs w:val="30"/>
        </w:rPr>
        <w:t>256</w:t>
      </w:r>
      <w:r w:rsidRPr="002A0037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2A0037">
        <w:rPr>
          <w:rFonts w:asciiTheme="majorBidi" w:hAnsiTheme="majorBidi" w:cstheme="majorBidi"/>
          <w:sz w:val="30"/>
          <w:szCs w:val="30"/>
        </w:rPr>
        <w:t>30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2A0037">
        <w:rPr>
          <w:rFonts w:asciiTheme="majorBidi" w:hAnsiTheme="majorBidi" w:cstheme="majorBidi"/>
          <w:sz w:val="30"/>
          <w:szCs w:val="30"/>
        </w:rPr>
        <w:t xml:space="preserve">2568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2A0037">
        <w:rPr>
          <w:rFonts w:asciiTheme="majorBidi" w:hAnsiTheme="majorBidi" w:cstheme="majorBidi"/>
          <w:sz w:val="30"/>
          <w:szCs w:val="30"/>
        </w:rPr>
        <w:t>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6A290500" w14:textId="77777777" w:rsidR="00DA4E83" w:rsidRPr="002A0037" w:rsidRDefault="00DA4E83" w:rsidP="00DA4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43D355" w14:textId="187E35DF" w:rsidR="00DA4E83" w:rsidRPr="002A0037" w:rsidRDefault="00DA4E83" w:rsidP="00953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ับบริษัทที่เกี่ยวข้องกันแห่งหนึ่งเพื่อแต่งตั้งบริษัทเป็นผู้จัดจำหน่ายเครื่องดื่มชาเขียว </w:t>
      </w:r>
      <w:r w:rsidRPr="002A0037">
        <w:rPr>
          <w:rFonts w:asciiTheme="majorBidi" w:hAnsiTheme="majorBidi" w:cstheme="majorBidi"/>
          <w:sz w:val="30"/>
          <w:szCs w:val="30"/>
        </w:rPr>
        <w:t xml:space="preserve">“Oishi </w:t>
      </w:r>
      <w:proofErr w:type="spellStart"/>
      <w:r w:rsidRPr="002A0037">
        <w:rPr>
          <w:rFonts w:asciiTheme="majorBidi" w:hAnsiTheme="majorBidi" w:cstheme="majorBidi"/>
          <w:sz w:val="30"/>
          <w:szCs w:val="30"/>
        </w:rPr>
        <w:t>Chakulza</w:t>
      </w:r>
      <w:proofErr w:type="spellEnd"/>
      <w:r w:rsidRPr="002A0037">
        <w:rPr>
          <w:rFonts w:asciiTheme="majorBidi" w:hAnsiTheme="majorBidi" w:cstheme="majorBidi"/>
          <w:sz w:val="30"/>
          <w:szCs w:val="30"/>
        </w:rPr>
        <w:t xml:space="preserve">”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2A0037">
        <w:rPr>
          <w:rFonts w:asciiTheme="majorBidi" w:hAnsiTheme="majorBidi" w:cstheme="majorBidi"/>
          <w:sz w:val="30"/>
          <w:szCs w:val="30"/>
        </w:rPr>
        <w:t xml:space="preserve">1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2A0037">
        <w:rPr>
          <w:rFonts w:asciiTheme="majorBidi" w:hAnsiTheme="majorBidi" w:cstheme="majorBidi"/>
          <w:sz w:val="30"/>
          <w:szCs w:val="30"/>
        </w:rPr>
        <w:t xml:space="preserve">2564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2A0037">
        <w:rPr>
          <w:rFonts w:asciiTheme="majorBidi" w:hAnsiTheme="majorBidi" w:cstheme="majorBidi"/>
          <w:sz w:val="30"/>
          <w:szCs w:val="30"/>
        </w:rPr>
        <w:t xml:space="preserve">29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2A0037">
        <w:rPr>
          <w:rFonts w:asciiTheme="majorBidi" w:hAnsiTheme="majorBidi" w:cstheme="majorBidi"/>
          <w:sz w:val="30"/>
          <w:szCs w:val="30"/>
        </w:rPr>
        <w:t xml:space="preserve">2567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2A0037">
        <w:rPr>
          <w:rFonts w:asciiTheme="majorBidi" w:hAnsiTheme="majorBidi" w:cstheme="majorBidi"/>
          <w:sz w:val="30"/>
          <w:szCs w:val="30"/>
        </w:rPr>
        <w:t>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47FFDF66" w14:textId="1B54EC6E" w:rsidR="00691AEC" w:rsidRDefault="00691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C23AE56" w14:textId="77777777" w:rsidR="00DE2385" w:rsidRPr="002A0037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A003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สัญญาซื้อขายผลิตภัณฑ์</w:t>
      </w:r>
    </w:p>
    <w:p w14:paraId="7FE40F1A" w14:textId="68D9B7AE" w:rsidR="00DE2385" w:rsidRPr="002A0037" w:rsidRDefault="00DE2385" w:rsidP="00DE238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04B4FB2" w14:textId="021B9C78" w:rsidR="0064400C" w:rsidRPr="002A0037" w:rsidRDefault="0064400C" w:rsidP="00644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บริษัทได้ทำสัญญากับบริษัทที่เกี่ยวข้องกันแห่งหนึ่งเพื่อซื้อขายผลิตภัณฑ์เครื่องดื่มโซดา</w:t>
      </w:r>
      <w:r w:rsidRPr="002A0037">
        <w:rPr>
          <w:rFonts w:asciiTheme="majorBidi" w:hAnsiTheme="majorBidi" w:cstheme="majorBidi"/>
          <w:sz w:val="30"/>
          <w:szCs w:val="30"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สัญญาสิ้นสุดไปเมื่อวันที่ </w:t>
      </w:r>
      <w:r w:rsidRPr="002A0037">
        <w:rPr>
          <w:rFonts w:asciiTheme="majorBidi" w:hAnsiTheme="majorBidi" w:cstheme="majorBidi"/>
          <w:sz w:val="30"/>
          <w:szCs w:val="30"/>
        </w:rPr>
        <w:t xml:space="preserve">30 </w:t>
      </w:r>
      <w:r w:rsidRPr="002A0037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2A0037">
        <w:rPr>
          <w:rFonts w:asciiTheme="majorBidi" w:hAnsiTheme="majorBidi" w:cstheme="majorBidi"/>
          <w:sz w:val="30"/>
          <w:szCs w:val="30"/>
        </w:rPr>
        <w:t>256</w:t>
      </w:r>
      <w:r w:rsidR="009603AE" w:rsidRPr="002A0037">
        <w:rPr>
          <w:rFonts w:asciiTheme="majorBidi" w:hAnsiTheme="majorBidi" w:cstheme="majorBidi"/>
          <w:sz w:val="30"/>
          <w:szCs w:val="30"/>
        </w:rPr>
        <w:t xml:space="preserve">6 </w:t>
      </w:r>
      <w:r w:rsidRPr="002A0037">
        <w:rPr>
          <w:rFonts w:asciiTheme="majorBidi" w:hAnsiTheme="majorBidi" w:cstheme="majorBidi"/>
          <w:sz w:val="30"/>
          <w:szCs w:val="30"/>
          <w:cs/>
        </w:rPr>
        <w:t>ปัจจุบันคู่สัญญาตกลงทำสัญญา</w:t>
      </w:r>
      <w:r w:rsidR="00820810">
        <w:rPr>
          <w:rFonts w:asciiTheme="majorBidi" w:hAnsiTheme="majorBidi" w:cstheme="majorBidi" w:hint="cs"/>
          <w:sz w:val="30"/>
          <w:szCs w:val="30"/>
          <w:cs/>
        </w:rPr>
        <w:t>ฉบับ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ใหม่ 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2A0037">
        <w:rPr>
          <w:rFonts w:asciiTheme="majorBidi" w:hAnsiTheme="majorBidi"/>
          <w:sz w:val="30"/>
          <w:szCs w:val="30"/>
          <w:cs/>
        </w:rPr>
        <w:t xml:space="preserve">มีระยะเวลาตั้งแต่วันที่ </w:t>
      </w:r>
      <w:r w:rsidRPr="002A0037">
        <w:rPr>
          <w:rFonts w:asciiTheme="majorBidi" w:hAnsiTheme="majorBidi" w:cstheme="majorBidi"/>
          <w:sz w:val="30"/>
          <w:szCs w:val="30"/>
        </w:rPr>
        <w:t xml:space="preserve">1 </w:t>
      </w:r>
      <w:r w:rsidRPr="002A0037">
        <w:rPr>
          <w:rFonts w:asciiTheme="majorBidi" w:hAnsiTheme="majorBidi"/>
          <w:sz w:val="30"/>
          <w:szCs w:val="30"/>
          <w:cs/>
        </w:rPr>
        <w:t xml:space="preserve">ตุลาคม </w:t>
      </w:r>
      <w:r w:rsidRPr="002A0037">
        <w:rPr>
          <w:rFonts w:asciiTheme="majorBidi" w:hAnsiTheme="majorBidi" w:cstheme="majorBidi"/>
          <w:sz w:val="30"/>
          <w:szCs w:val="30"/>
        </w:rPr>
        <w:t>256</w:t>
      </w:r>
      <w:r w:rsidR="009603AE" w:rsidRPr="002A0037">
        <w:rPr>
          <w:rFonts w:asciiTheme="majorBidi" w:hAnsiTheme="majorBidi" w:cstheme="majorBidi"/>
          <w:sz w:val="30"/>
          <w:szCs w:val="30"/>
        </w:rPr>
        <w:t>6</w:t>
      </w:r>
      <w:r w:rsidRPr="002A0037">
        <w:rPr>
          <w:rFonts w:asciiTheme="majorBidi" w:hAnsiTheme="majorBidi" w:cstheme="majorBidi"/>
          <w:sz w:val="30"/>
          <w:szCs w:val="30"/>
        </w:rPr>
        <w:t xml:space="preserve"> </w:t>
      </w:r>
      <w:r w:rsidRPr="002A0037">
        <w:rPr>
          <w:rFonts w:asciiTheme="majorBidi" w:hAnsiTheme="majorBidi"/>
          <w:sz w:val="30"/>
          <w:szCs w:val="30"/>
          <w:cs/>
        </w:rPr>
        <w:t xml:space="preserve">ถึง </w:t>
      </w:r>
      <w:r w:rsidRPr="002A0037">
        <w:rPr>
          <w:rFonts w:asciiTheme="majorBidi" w:hAnsiTheme="majorBidi" w:cstheme="majorBidi"/>
          <w:sz w:val="30"/>
          <w:szCs w:val="30"/>
        </w:rPr>
        <w:t xml:space="preserve">30 </w:t>
      </w:r>
      <w:r w:rsidRPr="002A0037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2A003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603AE" w:rsidRPr="002A0037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2A003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A0037">
        <w:rPr>
          <w:rFonts w:asciiTheme="majorBidi" w:hAnsiTheme="majorBidi" w:cstheme="majorBidi"/>
          <w:spacing w:val="-2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</w:rPr>
        <w:t>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50E8C6D0" w14:textId="0D29DE53" w:rsidR="00252DAE" w:rsidRPr="002A0037" w:rsidRDefault="00252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4F3F818" w14:textId="77777777" w:rsidR="00DE4F67" w:rsidRPr="002A0037" w:rsidRDefault="0064400C" w:rsidP="00DE4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ซื้อขายผลิตภัณฑ์เครื่องดื่มภายใต้เครื่องหมายการค้า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</w:rPr>
        <w:t>"</w:t>
      </w:r>
      <w:r w:rsidRPr="002A0037">
        <w:rPr>
          <w:rFonts w:asciiTheme="majorBidi" w:hAnsiTheme="majorBidi" w:cstheme="majorBidi"/>
          <w:sz w:val="30"/>
          <w:szCs w:val="30"/>
        </w:rPr>
        <w:t xml:space="preserve">Crystal" "Ranger" "Sarsi" "Est" </w:t>
      </w:r>
      <w:r w:rsidRPr="002A0037">
        <w:rPr>
          <w:rFonts w:asciiTheme="majorBidi" w:hAnsiTheme="majorBidi" w:cstheme="majorBidi"/>
          <w:sz w:val="30"/>
          <w:szCs w:val="30"/>
          <w:cs/>
        </w:rPr>
        <w:t>และ "</w:t>
      </w:r>
      <w:r w:rsidRPr="002A0037">
        <w:rPr>
          <w:rFonts w:asciiTheme="majorBidi" w:hAnsiTheme="majorBidi" w:cstheme="majorBidi"/>
          <w:sz w:val="30"/>
          <w:szCs w:val="30"/>
        </w:rPr>
        <w:t xml:space="preserve">Power Plus" </w:t>
      </w:r>
      <w:r w:rsidRPr="002A0037">
        <w:rPr>
          <w:rFonts w:asciiTheme="majorBidi" w:hAnsiTheme="majorBidi" w:cstheme="majorBidi"/>
          <w:sz w:val="30"/>
          <w:szCs w:val="30"/>
          <w:cs/>
        </w:rPr>
        <w:t>โดย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>มีระยะเวลา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2A0037">
        <w:rPr>
          <w:rFonts w:asciiTheme="majorBidi" w:hAnsiTheme="majorBidi" w:cstheme="majorBidi"/>
          <w:sz w:val="30"/>
          <w:szCs w:val="30"/>
        </w:rPr>
        <w:t xml:space="preserve">1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2A0037">
        <w:rPr>
          <w:rFonts w:asciiTheme="majorBidi" w:hAnsiTheme="majorBidi" w:cstheme="majorBidi"/>
          <w:sz w:val="30"/>
          <w:szCs w:val="30"/>
        </w:rPr>
        <w:t xml:space="preserve">2565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2A0037">
        <w:rPr>
          <w:rFonts w:asciiTheme="majorBidi" w:hAnsiTheme="majorBidi" w:cstheme="majorBidi"/>
          <w:sz w:val="30"/>
          <w:szCs w:val="30"/>
        </w:rPr>
        <w:t xml:space="preserve">30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2A0037">
        <w:rPr>
          <w:rFonts w:asciiTheme="majorBidi" w:hAnsiTheme="majorBidi" w:cstheme="majorBidi"/>
          <w:sz w:val="30"/>
          <w:szCs w:val="30"/>
        </w:rPr>
        <w:t xml:space="preserve">2568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2A0037">
        <w:rPr>
          <w:rFonts w:asciiTheme="majorBidi" w:hAnsiTheme="majorBidi" w:cstheme="majorBidi"/>
          <w:sz w:val="30"/>
          <w:szCs w:val="30"/>
        </w:rPr>
        <w:t>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75F8F7CE" w14:textId="0FE622E0" w:rsidR="009603AE" w:rsidRPr="002A0037" w:rsidRDefault="00960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F2D3138" w14:textId="44A54FD2" w:rsidR="00DE2385" w:rsidRPr="002A0037" w:rsidRDefault="00DE2385" w:rsidP="00DE4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สัญญาผลิตและจัดจำหน่ายสินค้า</w:t>
      </w:r>
    </w:p>
    <w:p w14:paraId="53C5E5B8" w14:textId="77777777" w:rsidR="00DE2385" w:rsidRPr="002A0037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61C1CE4" w14:textId="1D1E7BC9" w:rsidR="00D67E73" w:rsidRPr="002A0037" w:rsidRDefault="00D67E73" w:rsidP="00D67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>บริษัทและบริษัทย่อยแห่งหนึ่งได้ทำสัญญากับบริษัทที่เกี่ยวข้องกันแห่งหนึ่งเพื่อแต่งตั้งบริษัทและบริษัทย่อยเป็นผู้ผลิตและจัดจำหน่ายชาเขียวพร้อมดื่มแบบขวดแก้วคืนขวด</w:t>
      </w:r>
      <w:r w:rsidRPr="002A003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สัญญาสิ้นสุดไปเมื่อวันที่ </w:t>
      </w:r>
      <w:r w:rsidRPr="002A0037">
        <w:rPr>
          <w:rFonts w:asciiTheme="majorBidi" w:hAnsiTheme="majorBidi" w:cstheme="majorBidi"/>
          <w:sz w:val="30"/>
          <w:szCs w:val="30"/>
        </w:rPr>
        <w:t xml:space="preserve">30 </w:t>
      </w:r>
      <w:r w:rsidRPr="002A0037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2A0037">
        <w:rPr>
          <w:rFonts w:asciiTheme="majorBidi" w:hAnsiTheme="majorBidi" w:cstheme="majorBidi"/>
          <w:sz w:val="30"/>
          <w:szCs w:val="30"/>
        </w:rPr>
        <w:t xml:space="preserve">2565 </w:t>
      </w:r>
      <w:r w:rsidRPr="002A0037">
        <w:rPr>
          <w:rFonts w:asciiTheme="majorBidi" w:hAnsiTheme="majorBidi" w:cstheme="majorBidi"/>
          <w:sz w:val="30"/>
          <w:szCs w:val="30"/>
          <w:cs/>
        </w:rPr>
        <w:t>ปัจจุบันคู่สัญญาตกลงทำสัญญา</w:t>
      </w:r>
      <w:r w:rsidR="00820810">
        <w:rPr>
          <w:rFonts w:asciiTheme="majorBidi" w:hAnsiTheme="majorBidi" w:cstheme="majorBidi" w:hint="cs"/>
          <w:sz w:val="30"/>
          <w:szCs w:val="30"/>
          <w:cs/>
        </w:rPr>
        <w:t>ฉบับ</w:t>
      </w:r>
      <w:r w:rsidRPr="002A0037">
        <w:rPr>
          <w:rFonts w:asciiTheme="majorBidi" w:hAnsiTheme="majorBidi" w:cstheme="majorBidi"/>
          <w:sz w:val="30"/>
          <w:szCs w:val="30"/>
          <w:cs/>
        </w:rPr>
        <w:t>ใหม่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โดยมีระยะเวลาตั้งแต่วันที่ </w:t>
      </w:r>
      <w:r w:rsidRPr="002A0037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ตุลาคม </w:t>
      </w:r>
      <w:r w:rsidRPr="002A0037">
        <w:rPr>
          <w:rFonts w:asciiTheme="majorBidi" w:hAnsiTheme="majorBidi" w:cstheme="majorBidi"/>
          <w:color w:val="000000"/>
          <w:sz w:val="30"/>
          <w:szCs w:val="30"/>
        </w:rPr>
        <w:t xml:space="preserve">2565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ถึงวันที่ </w:t>
      </w:r>
      <w:r w:rsidRPr="002A0037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Pr="002A0037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="0050682F" w:rsidRPr="002A003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50682F" w:rsidRPr="002A0037">
        <w:rPr>
          <w:rFonts w:asciiTheme="majorBidi" w:hAnsiTheme="majorBidi"/>
          <w:color w:val="000000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="0050682F" w:rsidRPr="002A0037">
        <w:rPr>
          <w:rFonts w:asciiTheme="majorBidi" w:hAnsiTheme="majorBidi"/>
          <w:color w:val="000000"/>
          <w:sz w:val="30"/>
          <w:szCs w:val="30"/>
        </w:rPr>
        <w:t>1</w:t>
      </w:r>
      <w:r w:rsidR="0050682F" w:rsidRPr="002A0037">
        <w:rPr>
          <w:rFonts w:asciiTheme="majorBidi" w:hAnsiTheme="majorBidi"/>
          <w:color w:val="000000"/>
          <w:sz w:val="30"/>
          <w:szCs w:val="30"/>
          <w:cs/>
        </w:rPr>
        <w:t xml:space="preserve"> ปี</w:t>
      </w:r>
    </w:p>
    <w:p w14:paraId="6F8D2D11" w14:textId="77777777" w:rsidR="00D67E73" w:rsidRPr="002A0037" w:rsidRDefault="00D67E73" w:rsidP="00D67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606E801" w14:textId="77777777" w:rsidR="00D67E73" w:rsidRPr="002A0037" w:rsidRDefault="00D67E73" w:rsidP="00D67E7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>เพื่อแต่งตั้งบริษัทเป็นผู้</w:t>
      </w:r>
      <w:r w:rsidRPr="002A0037">
        <w:rPr>
          <w:rFonts w:asciiTheme="majorBidi" w:hAnsiTheme="majorBidi" w:cstheme="majorBidi"/>
          <w:sz w:val="30"/>
          <w:szCs w:val="30"/>
          <w:cs/>
        </w:rPr>
        <w:t>ผลิตและจัดจำหน่ายสินค้าภายใต้เครื่องหมายการค้า “</w:t>
      </w:r>
      <w:r w:rsidRPr="002A0037">
        <w:rPr>
          <w:rFonts w:asciiTheme="majorBidi" w:hAnsiTheme="majorBidi" w:cstheme="majorBidi"/>
          <w:sz w:val="30"/>
          <w:szCs w:val="30"/>
        </w:rPr>
        <w:t xml:space="preserve">Est” “Sarsi” </w:t>
      </w:r>
      <w:r w:rsidRPr="002A0037">
        <w:rPr>
          <w:rFonts w:asciiTheme="majorBidi" w:hAnsiTheme="majorBidi" w:cstheme="majorBidi"/>
          <w:sz w:val="30"/>
          <w:szCs w:val="30"/>
          <w:cs/>
        </w:rPr>
        <w:t>และ “</w:t>
      </w:r>
      <w:r w:rsidRPr="002A0037">
        <w:rPr>
          <w:rFonts w:asciiTheme="majorBidi" w:hAnsiTheme="majorBidi" w:cstheme="majorBidi"/>
          <w:sz w:val="30"/>
          <w:szCs w:val="30"/>
        </w:rPr>
        <w:t xml:space="preserve">100Plus”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>โดยมีระยะเวลา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2A0037">
        <w:rPr>
          <w:rFonts w:asciiTheme="majorBidi" w:hAnsiTheme="majorBidi" w:cstheme="majorBidi"/>
          <w:sz w:val="30"/>
          <w:szCs w:val="30"/>
        </w:rPr>
        <w:t>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2A0037">
        <w:rPr>
          <w:rFonts w:asciiTheme="majorBidi" w:hAnsiTheme="majorBidi" w:cstheme="majorBidi"/>
          <w:sz w:val="30"/>
          <w:szCs w:val="30"/>
        </w:rPr>
        <w:t>2564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2A0037">
        <w:rPr>
          <w:rFonts w:asciiTheme="majorBidi" w:hAnsiTheme="majorBidi" w:cstheme="majorBidi"/>
          <w:sz w:val="30"/>
          <w:szCs w:val="30"/>
        </w:rPr>
        <w:t>30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2A0037">
        <w:rPr>
          <w:rFonts w:asciiTheme="majorBidi" w:hAnsiTheme="majorBidi" w:cstheme="majorBidi"/>
          <w:sz w:val="30"/>
          <w:szCs w:val="30"/>
        </w:rPr>
        <w:t>2567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2A0037">
        <w:rPr>
          <w:rFonts w:asciiTheme="majorBidi" w:hAnsiTheme="majorBidi" w:cstheme="majorBidi"/>
          <w:sz w:val="30"/>
          <w:szCs w:val="30"/>
        </w:rPr>
        <w:t>3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21FF2789" w14:textId="23FEEE37" w:rsidR="00C327D2" w:rsidRDefault="00C327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549C7CF3" w14:textId="0566127A" w:rsidR="00D67E73" w:rsidRPr="002A0037" w:rsidRDefault="00D67E73" w:rsidP="00D67E73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บริษัทและบริษัทย่อยแห่งหนึ่งได้ทำสัญญากับบริษัทที่เกี่ยวข้องกันแห่งหนึ่งเพื่อแต่งตั้งบริษัทและบริษัทย่อยเป็นผู้ผลิตและจัดจำหน่ายสินค้าภายใต้ชื่อเครื่องหมายการค้า “</w:t>
      </w:r>
      <w:r w:rsidRPr="002A0037">
        <w:rPr>
          <w:rFonts w:asciiTheme="majorBidi" w:hAnsiTheme="majorBidi" w:cstheme="majorBidi"/>
          <w:color w:val="000000"/>
          <w:sz w:val="30"/>
          <w:szCs w:val="30"/>
        </w:rPr>
        <w:t xml:space="preserve">V-Boost” </w:t>
      </w:r>
      <w:bookmarkStart w:id="6" w:name="_Hlk78154546"/>
      <w:bookmarkStart w:id="7" w:name="_Hlk78154956"/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>โดยมีระยะเวลาตั้งแต่วันที่</w:t>
      </w:r>
      <w:bookmarkEnd w:id="6"/>
      <w:bookmarkEnd w:id="7"/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มิถุนายน </w:t>
      </w:r>
      <w:r w:rsidRPr="002A0037">
        <w:rPr>
          <w:rFonts w:asciiTheme="majorBidi" w:hAnsiTheme="majorBidi" w:cstheme="majorBidi"/>
          <w:color w:val="000000"/>
          <w:sz w:val="30"/>
          <w:szCs w:val="30"/>
        </w:rPr>
        <w:t xml:space="preserve">2564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 </w:t>
      </w:r>
      <w:r w:rsidRPr="002A0037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Pr="002A0037">
        <w:rPr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และกรณีไม่มีคู่สัญญาฝ่ายใดฝ่ายหนึ่งแจ้งการไม่ต่ออายุสัญญาไปยังคู่สัญญา สัญญาจะมีผล</w:t>
      </w:r>
      <w:r w:rsidR="00082A78" w:rsidRPr="002A0037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ใช้บังคับอีกคราวละ </w:t>
      </w:r>
      <w:r w:rsidRPr="002A0037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</w:t>
      </w:r>
    </w:p>
    <w:p w14:paraId="2F764FEC" w14:textId="18FCDE11" w:rsidR="00691AEC" w:rsidRDefault="00691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D25C088" w14:textId="77777777" w:rsidR="00005B34" w:rsidRPr="002A0037" w:rsidRDefault="00005B34" w:rsidP="00005B34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A0037">
        <w:rPr>
          <w:rFonts w:asciiTheme="majorBidi" w:hAnsiTheme="majorBidi"/>
          <w:i/>
          <w:iCs/>
          <w:color w:val="000000"/>
          <w:sz w:val="30"/>
          <w:szCs w:val="30"/>
          <w:cs/>
        </w:rPr>
        <w:t>สัญญาเช่าที่ดิน และสัญญาเช่าช่วงพื้นที่อาคารสำนักงานและสัญญาบริการ</w:t>
      </w:r>
    </w:p>
    <w:p w14:paraId="13CB02E2" w14:textId="77777777" w:rsidR="00DE2385" w:rsidRPr="002A0037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C3F2C2D" w14:textId="77777777" w:rsidR="00AE2B6F" w:rsidRPr="002A0037" w:rsidRDefault="00AE2B6F" w:rsidP="00AE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บริษัทได้ทำสัญญาเช่าช่วงพื้นที่อาคารสำนักงาน</w:t>
      </w:r>
      <w:r w:rsidRPr="002A0037">
        <w:rPr>
          <w:rFonts w:asciiTheme="majorBidi" w:hAnsiTheme="majorBidi" w:cstheme="majorBidi"/>
          <w:sz w:val="30"/>
          <w:szCs w:val="30"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</w:rPr>
        <w:t>พื้นที่เก็บของ และสัญญาบริการกับบริษัทที่เกี่ยวข้องกันแห่งหนึ่ง โดยบริษัทมีภาระผูกพันที่จะต้องจ่ายค่าเช่าและค่าบริการตามอัตราที่ระบุไว้ในสัญญา โดย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>มีระยะเวลา</w:t>
      </w:r>
      <w:r w:rsidRPr="002A0037">
        <w:rPr>
          <w:rFonts w:asciiTheme="majorBidi" w:hAnsiTheme="majorBidi" w:cstheme="majorBidi"/>
          <w:sz w:val="30"/>
          <w:szCs w:val="30"/>
          <w:cs/>
        </w:rPr>
        <w:t>ตั้งแต่วันที่</w:t>
      </w:r>
      <w:r w:rsidRPr="002A0037">
        <w:rPr>
          <w:rFonts w:asciiTheme="majorBidi" w:hAnsiTheme="majorBidi" w:cstheme="majorBidi"/>
          <w:sz w:val="30"/>
          <w:szCs w:val="30"/>
        </w:rPr>
        <w:t xml:space="preserve"> 23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2A0037">
        <w:rPr>
          <w:rFonts w:asciiTheme="majorBidi" w:hAnsiTheme="majorBidi" w:cstheme="majorBidi"/>
          <w:sz w:val="30"/>
          <w:szCs w:val="30"/>
        </w:rPr>
        <w:t xml:space="preserve">2565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2A0037">
        <w:rPr>
          <w:rFonts w:asciiTheme="majorBidi" w:hAnsiTheme="majorBidi" w:cstheme="majorBidi"/>
          <w:sz w:val="30"/>
          <w:szCs w:val="30"/>
        </w:rPr>
        <w:t xml:space="preserve">22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2A0037">
        <w:rPr>
          <w:rFonts w:asciiTheme="majorBidi" w:hAnsiTheme="majorBidi" w:cstheme="majorBidi"/>
          <w:sz w:val="30"/>
          <w:szCs w:val="30"/>
        </w:rPr>
        <w:t>2568</w:t>
      </w:r>
    </w:p>
    <w:p w14:paraId="5E7B3A71" w14:textId="2E985E44" w:rsidR="00B93110" w:rsidRDefault="00B93110" w:rsidP="00C3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043D5DB" w14:textId="77777777" w:rsidR="00691AEC" w:rsidRPr="00691AEC" w:rsidRDefault="00691AEC" w:rsidP="00691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91AEC">
        <w:rPr>
          <w:rFonts w:asciiTheme="majorBidi" w:hAnsiTheme="majorBidi" w:cstheme="majorBidi"/>
          <w:sz w:val="30"/>
          <w:szCs w:val="30"/>
          <w:cs/>
        </w:rPr>
        <w:t xml:space="preserve">บริษัทได้ต่ออายุสัญญาเช่าช่วงอาคารสำนักงานและโกดังจากบริษัทที่เกี่ยวข้องกันแห่งหนึ่ง โดยมีระยะเวลาตั้งแต่วันที่ </w:t>
      </w:r>
      <w:r w:rsidRPr="00691AEC">
        <w:rPr>
          <w:rFonts w:asciiTheme="majorBidi" w:hAnsiTheme="majorBidi" w:cstheme="majorBidi"/>
          <w:sz w:val="30"/>
          <w:szCs w:val="30"/>
        </w:rPr>
        <w:t xml:space="preserve">1 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691AEC">
        <w:rPr>
          <w:rFonts w:asciiTheme="majorBidi" w:hAnsiTheme="majorBidi" w:cstheme="majorBidi"/>
          <w:sz w:val="30"/>
          <w:szCs w:val="30"/>
        </w:rPr>
        <w:t>2562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691AEC">
        <w:rPr>
          <w:rFonts w:asciiTheme="majorBidi" w:hAnsiTheme="majorBidi" w:cstheme="majorBidi"/>
          <w:sz w:val="30"/>
          <w:szCs w:val="30"/>
        </w:rPr>
        <w:t>28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691AEC">
        <w:rPr>
          <w:rFonts w:asciiTheme="majorBidi" w:hAnsiTheme="majorBidi" w:cstheme="majorBidi"/>
          <w:sz w:val="30"/>
          <w:szCs w:val="30"/>
        </w:rPr>
        <w:t>2565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 บริษัทมีภาระผูกพันที่จะต้องจ่ายค่าเช่าและค่าบริการตามอัตราที่ระบุไว้ในสัญญา และต้องปฏิบัติตามเงื่อนไขต่างๆ ที่กำหนดในสัญญา</w:t>
      </w:r>
    </w:p>
    <w:p w14:paraId="156FF1CD" w14:textId="77777777" w:rsidR="00691AEC" w:rsidRPr="00691AEC" w:rsidRDefault="00691AEC" w:rsidP="00691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C04A4" w14:textId="77777777" w:rsidR="00691AEC" w:rsidRPr="008A5912" w:rsidRDefault="00691AEC" w:rsidP="00691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91AEC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ที่ดินกับบริษัทที่เกี่ยวข้องกันแห่งหนึ่งในฐานะผู้เช่าตั้งแต่วันที่ผู้เช่านำทรัพย์สินเข้ามาไว้ในสถานที่เช่า ซึ่งคือวันที่ </w:t>
      </w:r>
      <w:r w:rsidRPr="00691AEC">
        <w:rPr>
          <w:rFonts w:asciiTheme="majorBidi" w:hAnsiTheme="majorBidi" w:cstheme="majorBidi"/>
          <w:sz w:val="30"/>
          <w:szCs w:val="30"/>
        </w:rPr>
        <w:t xml:space="preserve">24 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Pr="00691AEC">
        <w:rPr>
          <w:rFonts w:asciiTheme="majorBidi" w:hAnsiTheme="majorBidi" w:cstheme="majorBidi"/>
          <w:sz w:val="30"/>
          <w:szCs w:val="30"/>
        </w:rPr>
        <w:t xml:space="preserve">2562 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691AEC">
        <w:rPr>
          <w:rFonts w:asciiTheme="majorBidi" w:hAnsiTheme="majorBidi" w:cstheme="majorBidi"/>
          <w:sz w:val="30"/>
          <w:szCs w:val="30"/>
        </w:rPr>
        <w:t xml:space="preserve">31 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691AEC">
        <w:rPr>
          <w:rFonts w:asciiTheme="majorBidi" w:hAnsiTheme="majorBidi" w:cstheme="majorBidi"/>
          <w:sz w:val="30"/>
          <w:szCs w:val="30"/>
        </w:rPr>
        <w:t xml:space="preserve">2565 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ทั้งนี้คู่สัญญาตกลงยกเลิกสัญญาโดยให้มีผลถึงวันที่ </w:t>
      </w:r>
      <w:r w:rsidRPr="00691AEC">
        <w:rPr>
          <w:rFonts w:asciiTheme="majorBidi" w:hAnsiTheme="majorBidi" w:cstheme="majorBidi"/>
          <w:sz w:val="30"/>
          <w:szCs w:val="30"/>
        </w:rPr>
        <w:t>31</w:t>
      </w:r>
      <w:r w:rsidRPr="00691AE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91AEC">
        <w:rPr>
          <w:rFonts w:asciiTheme="majorBidi" w:hAnsiTheme="majorBidi" w:cstheme="majorBidi"/>
          <w:sz w:val="30"/>
          <w:szCs w:val="30"/>
        </w:rPr>
        <w:t>2564</w:t>
      </w:r>
    </w:p>
    <w:p w14:paraId="26651E30" w14:textId="77777777" w:rsidR="00691AEC" w:rsidRPr="002A0037" w:rsidRDefault="00691AEC" w:rsidP="00C3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A293AD6" w14:textId="78BBFA38" w:rsidR="006235B7" w:rsidRPr="002A0037" w:rsidRDefault="006235B7" w:rsidP="00C3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003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</w:t>
      </w:r>
      <w:r w:rsidRPr="002A0037">
        <w:rPr>
          <w:rFonts w:asciiTheme="majorBidi" w:hAnsiTheme="majorBidi"/>
          <w:i/>
          <w:iCs/>
          <w:color w:val="000000"/>
          <w:sz w:val="30"/>
          <w:szCs w:val="30"/>
          <w:cs/>
        </w:rPr>
        <w:t>จ้างบริหารแล</w:t>
      </w:r>
      <w:r w:rsidRPr="002A0037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ะ</w:t>
      </w:r>
      <w:r w:rsidRPr="002A0037">
        <w:rPr>
          <w:rFonts w:asciiTheme="majorBidi" w:hAnsiTheme="majorBidi"/>
          <w:i/>
          <w:iCs/>
          <w:color w:val="000000"/>
          <w:sz w:val="30"/>
          <w:szCs w:val="30"/>
          <w:cs/>
        </w:rPr>
        <w:t>ประสานงาน</w:t>
      </w:r>
    </w:p>
    <w:p w14:paraId="07391B47" w14:textId="77777777" w:rsidR="006235B7" w:rsidRPr="002A0037" w:rsidRDefault="006235B7" w:rsidP="00C3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60955A6" w14:textId="1C939ADC" w:rsidR="00DE2385" w:rsidRPr="002A0037" w:rsidRDefault="00AE2B6F" w:rsidP="00B64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บริษัทได้ทำสัญญา</w:t>
      </w:r>
      <w:r w:rsidRPr="002A0037">
        <w:rPr>
          <w:rFonts w:asciiTheme="majorBidi" w:hAnsiTheme="majorBidi"/>
          <w:color w:val="000000"/>
          <w:sz w:val="30"/>
          <w:szCs w:val="30"/>
          <w:cs/>
        </w:rPr>
        <w:t>จ้างบริหารแล</w:t>
      </w:r>
      <w:r w:rsidRPr="002A0037">
        <w:rPr>
          <w:rFonts w:asciiTheme="majorBidi" w:hAnsiTheme="majorBidi" w:hint="cs"/>
          <w:color w:val="000000"/>
          <w:sz w:val="30"/>
          <w:szCs w:val="30"/>
          <w:cs/>
        </w:rPr>
        <w:t>ะ</w:t>
      </w:r>
      <w:r w:rsidRPr="002A0037">
        <w:rPr>
          <w:rFonts w:asciiTheme="majorBidi" w:hAnsiTheme="majorBidi"/>
          <w:color w:val="000000"/>
          <w:sz w:val="30"/>
          <w:szCs w:val="30"/>
          <w:cs/>
        </w:rPr>
        <w:t>ประสานงานลูกค้า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>กับบริษัทที่เกี่ยวข้องกันแห่งหนึ่ง</w:t>
      </w:r>
      <w:r w:rsidRPr="002A003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สัญญาสิ้นสุดไปเมื่อวันที่ </w:t>
      </w:r>
      <w:r w:rsidRPr="002A0037">
        <w:rPr>
          <w:rFonts w:asciiTheme="majorBidi" w:hAnsiTheme="majorBidi" w:cstheme="majorBidi"/>
          <w:sz w:val="30"/>
          <w:szCs w:val="30"/>
        </w:rPr>
        <w:t xml:space="preserve">30 </w:t>
      </w:r>
      <w:r w:rsidR="00242B50" w:rsidRPr="002A0037">
        <w:rPr>
          <w:rFonts w:asciiTheme="majorBidi" w:hAnsiTheme="majorBidi" w:hint="cs"/>
          <w:sz w:val="30"/>
          <w:szCs w:val="30"/>
          <w:cs/>
        </w:rPr>
        <w:t>กันยายน</w:t>
      </w:r>
      <w:r w:rsidRPr="002A0037">
        <w:rPr>
          <w:rFonts w:asciiTheme="majorBidi" w:hAnsi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</w:rPr>
        <w:t>256</w:t>
      </w:r>
      <w:r w:rsidR="009603AE" w:rsidRPr="002A0037">
        <w:rPr>
          <w:rFonts w:asciiTheme="majorBidi" w:hAnsiTheme="majorBidi" w:cstheme="majorBidi"/>
          <w:sz w:val="30"/>
          <w:szCs w:val="30"/>
        </w:rPr>
        <w:t>6</w:t>
      </w:r>
      <w:r w:rsidRPr="002A0037">
        <w:rPr>
          <w:rFonts w:asciiTheme="majorBidi" w:hAnsiTheme="majorBidi" w:cstheme="majorBidi"/>
          <w:sz w:val="30"/>
          <w:szCs w:val="30"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</w:rPr>
        <w:t>ปัจจุบันคู่สัญญาตกลง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>ต่ออายุสัญญา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โดยมีระยะเวลาตั้งแต่วันที่ </w:t>
      </w:r>
      <w:r w:rsidRPr="002A0037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ตุลาคม </w:t>
      </w:r>
      <w:r w:rsidRPr="002A0037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9603AE" w:rsidRPr="002A0037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2A003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 </w:t>
      </w:r>
      <w:r w:rsidRPr="002A0037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Pr="002A0037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9603AE" w:rsidRPr="002A0037">
        <w:rPr>
          <w:rFonts w:asciiTheme="majorBidi" w:hAnsiTheme="majorBidi" w:cstheme="majorBidi"/>
          <w:color w:val="000000"/>
          <w:sz w:val="30"/>
          <w:szCs w:val="30"/>
          <w:lang w:val="en-GB"/>
        </w:rPr>
        <w:t>7</w:t>
      </w:r>
      <w:r w:rsidRPr="002A0037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2A0037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2A003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ปี</w:t>
      </w:r>
      <w:r w:rsidR="00B64E13" w:rsidRPr="002A003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DE2385" w:rsidRPr="002A0037">
        <w:rPr>
          <w:rFonts w:asciiTheme="majorBidi" w:hAnsiTheme="majorBidi" w:cstheme="majorBidi"/>
          <w:spacing w:val="-4"/>
          <w:sz w:val="30"/>
          <w:szCs w:val="30"/>
          <w:cs/>
        </w:rPr>
        <w:t>ทั้งนี้ คู่สัญญามีหน้าที่ต้องปฏิบัติตามเงื่อนไขที่กำหนดไว้ในสัญญา</w:t>
      </w:r>
    </w:p>
    <w:p w14:paraId="4C4C7B77" w14:textId="46421FD1" w:rsidR="00A557B0" w:rsidRDefault="00A55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594DD5F" w14:textId="3FF244F7" w:rsidR="00AF36CF" w:rsidRPr="002A0037" w:rsidRDefault="00AF36CF" w:rsidP="00F54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0037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สัญญาให้บริการพื้นที่</w:t>
      </w:r>
    </w:p>
    <w:p w14:paraId="5AFD517D" w14:textId="77777777" w:rsidR="00AF36CF" w:rsidRPr="002A0037" w:rsidRDefault="00AF36CF" w:rsidP="00C3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2C094B" w14:textId="365F6CA4" w:rsidR="00AF36CF" w:rsidRPr="002A0037" w:rsidRDefault="00AF36CF" w:rsidP="00AF3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>และบริษัทย่อยแห่งหนึ่ง</w:t>
      </w:r>
      <w:r w:rsidRPr="002A0037">
        <w:rPr>
          <w:rFonts w:asciiTheme="majorBidi" w:hAnsiTheme="majorBidi" w:cstheme="majorBidi"/>
          <w:sz w:val="30"/>
          <w:szCs w:val="30"/>
          <w:cs/>
        </w:rPr>
        <w:t>ได้ทำสัญญากับบริษัทที่เกี่ยวข้อง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2A0037">
        <w:rPr>
          <w:rFonts w:asciiTheme="majorBidi" w:hAnsiTheme="majorBidi" w:cstheme="majorBidi"/>
          <w:sz w:val="30"/>
          <w:szCs w:val="30"/>
          <w:cs/>
        </w:rPr>
        <w:t>แห่งหนึ่งเพื่อให้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>ใช้พื้นที่บางส่วนในการ</w:t>
      </w:r>
      <w:r w:rsidRPr="002A0037">
        <w:rPr>
          <w:rFonts w:asciiTheme="majorBidi" w:hAnsiTheme="majorBidi" w:cstheme="majorBidi"/>
          <w:sz w:val="30"/>
          <w:szCs w:val="30"/>
          <w:cs/>
        </w:rPr>
        <w:t>ติดตั้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>งระบบผลิตไฟฟ้าจากพลังงานแสงอาทิตย์บนหลังคา</w:t>
      </w:r>
      <w:r w:rsidRPr="002A0037">
        <w:rPr>
          <w:rFonts w:asciiTheme="majorBidi" w:hAnsiTheme="majorBidi" w:cstheme="majorBidi"/>
          <w:sz w:val="30"/>
          <w:szCs w:val="30"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2A0037">
        <w:rPr>
          <w:rFonts w:asciiTheme="majorBidi" w:hAnsiTheme="majorBidi" w:cstheme="majorBidi"/>
          <w:sz w:val="30"/>
          <w:szCs w:val="30"/>
        </w:rPr>
        <w:t>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2A0037">
        <w:rPr>
          <w:rFonts w:asciiTheme="majorBidi" w:hAnsiTheme="majorBidi" w:cstheme="majorBidi"/>
          <w:sz w:val="30"/>
          <w:szCs w:val="30"/>
        </w:rPr>
        <w:t>2565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2A0037">
        <w:rPr>
          <w:rFonts w:asciiTheme="majorBidi" w:hAnsiTheme="majorBidi" w:cstheme="majorBidi"/>
          <w:sz w:val="30"/>
          <w:szCs w:val="30"/>
        </w:rPr>
        <w:t>31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2A0037">
        <w:rPr>
          <w:rFonts w:asciiTheme="majorBidi" w:hAnsiTheme="majorBidi" w:cstheme="majorBidi"/>
          <w:sz w:val="30"/>
          <w:szCs w:val="30"/>
        </w:rPr>
        <w:t xml:space="preserve">2585 </w:t>
      </w:r>
      <w:r w:rsidR="00E40734" w:rsidRPr="002A0037">
        <w:rPr>
          <w:rFonts w:asciiTheme="majorBidi" w:hAnsiTheme="majorBidi" w:cstheme="majorBidi" w:hint="cs"/>
          <w:sz w:val="30"/>
          <w:szCs w:val="30"/>
          <w:cs/>
        </w:rPr>
        <w:t>ต่อมาบริษัทได้ทำสัญญา</w:t>
      </w:r>
      <w:r w:rsidR="00DA24DD" w:rsidRPr="002A0037"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  <w:r w:rsidR="00E40734" w:rsidRPr="002A0037">
        <w:rPr>
          <w:rFonts w:asciiTheme="majorBidi" w:hAnsiTheme="majorBidi" w:cstheme="majorBidi" w:hint="cs"/>
          <w:sz w:val="30"/>
          <w:szCs w:val="30"/>
          <w:cs/>
        </w:rPr>
        <w:t>อีกฉบับ โดยมีระยะเวลา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2A0037">
        <w:rPr>
          <w:rFonts w:asciiTheme="majorBidi" w:hAnsiTheme="majorBidi" w:cstheme="majorBidi"/>
          <w:sz w:val="30"/>
          <w:szCs w:val="30"/>
        </w:rPr>
        <w:t>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สิงหาคม</w:t>
      </w:r>
      <w:r w:rsidR="000219C3" w:rsidRPr="002A0037">
        <w:rPr>
          <w:rFonts w:asciiTheme="majorBidi" w:hAnsiTheme="majorBidi" w:cstheme="majorBidi"/>
          <w:sz w:val="30"/>
          <w:szCs w:val="30"/>
        </w:rPr>
        <w:t xml:space="preserve"> 2565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0219C3" w:rsidRPr="002A0037">
        <w:rPr>
          <w:rFonts w:asciiTheme="majorBidi" w:hAnsiTheme="majorBidi" w:cstheme="majorBidi"/>
          <w:sz w:val="30"/>
          <w:szCs w:val="30"/>
        </w:rPr>
        <w:t>31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0219C3" w:rsidRPr="002A0037">
        <w:rPr>
          <w:rFonts w:asciiTheme="majorBidi" w:hAnsiTheme="majorBidi" w:cstheme="majorBidi"/>
          <w:sz w:val="30"/>
          <w:szCs w:val="30"/>
        </w:rPr>
        <w:t>2585</w:t>
      </w:r>
    </w:p>
    <w:p w14:paraId="7AC85580" w14:textId="71CB5D74" w:rsidR="00523170" w:rsidRDefault="00523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CA672D8" w14:textId="3D693B71" w:rsidR="00AF36CF" w:rsidRPr="002A0037" w:rsidRDefault="00AF36CF" w:rsidP="00AF3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0037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สัญญาซื้อขายไฟฟ้า</w:t>
      </w:r>
    </w:p>
    <w:p w14:paraId="1890B9EA" w14:textId="77777777" w:rsidR="00AF36CF" w:rsidRPr="002A0037" w:rsidRDefault="00AF36CF" w:rsidP="00AF3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38F9CA" w14:textId="054ADE42" w:rsidR="00AF36CF" w:rsidRPr="002A0037" w:rsidRDefault="00AF36CF" w:rsidP="00AF3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>และบริษัทย่อยแห่งหนึ่ง</w:t>
      </w:r>
      <w:r w:rsidRPr="002A0037">
        <w:rPr>
          <w:rFonts w:asciiTheme="majorBidi" w:hAnsiTheme="majorBidi" w:cstheme="majorBidi"/>
          <w:sz w:val="30"/>
          <w:szCs w:val="30"/>
          <w:cs/>
        </w:rPr>
        <w:t>ได้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>ทำ</w:t>
      </w:r>
      <w:r w:rsidRPr="002A0037">
        <w:rPr>
          <w:rFonts w:asciiTheme="majorBidi" w:hAnsiTheme="majorBidi" w:cstheme="majorBidi"/>
          <w:sz w:val="30"/>
          <w:szCs w:val="30"/>
          <w:cs/>
        </w:rPr>
        <w:t>สัญญากับบริษัทที่เกี่ยวข้องกันแห่งหนึ่ง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 xml:space="preserve">เพื่อซื้อขายไฟฟ้าจากระบบผลิตไฟฟ้าจากพลังงานแสงอาทิตย์บนหลังคา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โดยมีระยะเวลาตั้งแต่วันที่ </w:t>
      </w:r>
      <w:r w:rsidRPr="002A0037">
        <w:rPr>
          <w:rFonts w:asciiTheme="majorBidi" w:hAnsiTheme="majorBidi" w:cstheme="majorBidi"/>
          <w:sz w:val="30"/>
          <w:szCs w:val="30"/>
        </w:rPr>
        <w:t>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2A0037">
        <w:rPr>
          <w:rFonts w:asciiTheme="majorBidi" w:hAnsiTheme="majorBidi" w:cstheme="majorBidi"/>
          <w:sz w:val="30"/>
          <w:szCs w:val="30"/>
        </w:rPr>
        <w:t>2565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2A0037">
        <w:rPr>
          <w:rFonts w:asciiTheme="majorBidi" w:hAnsiTheme="majorBidi" w:cstheme="majorBidi"/>
          <w:sz w:val="30"/>
          <w:szCs w:val="30"/>
        </w:rPr>
        <w:t>31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2A0037">
        <w:rPr>
          <w:rFonts w:asciiTheme="majorBidi" w:hAnsiTheme="majorBidi" w:cstheme="majorBidi"/>
          <w:sz w:val="30"/>
          <w:szCs w:val="30"/>
        </w:rPr>
        <w:t xml:space="preserve">2585 </w:t>
      </w:r>
      <w:r w:rsidR="00CD7CF5" w:rsidRPr="002A0037">
        <w:rPr>
          <w:rFonts w:asciiTheme="majorBidi" w:hAnsiTheme="majorBidi" w:cstheme="majorBidi" w:hint="cs"/>
          <w:sz w:val="30"/>
          <w:szCs w:val="30"/>
          <w:cs/>
        </w:rPr>
        <w:t>ต่อมาบริษัทได้ทำสัญญา</w:t>
      </w:r>
      <w:r w:rsidR="00DA24DD" w:rsidRPr="002A0037"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  <w:r w:rsidR="00CD7CF5" w:rsidRPr="002A0037">
        <w:rPr>
          <w:rFonts w:asciiTheme="majorBidi" w:hAnsiTheme="majorBidi" w:cstheme="majorBidi" w:hint="cs"/>
          <w:sz w:val="30"/>
          <w:szCs w:val="30"/>
          <w:cs/>
        </w:rPr>
        <w:t>อีกฉบับ โดยมีระยะเวลา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2A0037">
        <w:rPr>
          <w:rFonts w:asciiTheme="majorBidi" w:hAnsiTheme="majorBidi" w:cstheme="majorBidi"/>
          <w:sz w:val="30"/>
          <w:szCs w:val="30"/>
        </w:rPr>
        <w:t>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/>
          <w:sz w:val="30"/>
          <w:szCs w:val="30"/>
          <w:cs/>
        </w:rPr>
        <w:t xml:space="preserve">สิงหาคม </w:t>
      </w:r>
      <w:r w:rsidR="000219C3" w:rsidRPr="002A0037">
        <w:rPr>
          <w:rFonts w:asciiTheme="majorBidi" w:hAnsiTheme="majorBidi"/>
          <w:sz w:val="30"/>
          <w:szCs w:val="30"/>
        </w:rPr>
        <w:t>2565</w:t>
      </w:r>
      <w:r w:rsidRPr="002A0037">
        <w:rPr>
          <w:rFonts w:asciiTheme="majorBidi" w:hAnsiTheme="majorBidi"/>
          <w:sz w:val="30"/>
          <w:szCs w:val="30"/>
          <w:cs/>
        </w:rPr>
        <w:t xml:space="preserve"> ถึง </w:t>
      </w:r>
      <w:r w:rsidR="000219C3" w:rsidRPr="002A0037">
        <w:rPr>
          <w:rFonts w:asciiTheme="majorBidi" w:hAnsiTheme="majorBidi"/>
          <w:sz w:val="30"/>
          <w:szCs w:val="30"/>
        </w:rPr>
        <w:t>31</w:t>
      </w:r>
      <w:r w:rsidRPr="002A0037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="000219C3" w:rsidRPr="002A0037">
        <w:rPr>
          <w:rFonts w:asciiTheme="majorBidi" w:hAnsiTheme="majorBidi"/>
          <w:sz w:val="30"/>
          <w:szCs w:val="30"/>
        </w:rPr>
        <w:t>2585</w:t>
      </w:r>
    </w:p>
    <w:p w14:paraId="68DE4D3F" w14:textId="37DFE8B9" w:rsidR="00691AEC" w:rsidRDefault="00691A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262AC0" w14:textId="77777777" w:rsidR="007B67C0" w:rsidRPr="002A0037" w:rsidRDefault="007B67C0" w:rsidP="007B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0037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</w:p>
    <w:p w14:paraId="2342B0AA" w14:textId="77777777" w:rsidR="007B67C0" w:rsidRPr="002A0037" w:rsidRDefault="007B67C0" w:rsidP="00C37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08023FA" w14:textId="2F783A5F" w:rsidR="007B67C0" w:rsidRPr="002A0037" w:rsidRDefault="007B67C0" w:rsidP="00DF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>และบริษัทย่อยหลายแห่ง</w:t>
      </w:r>
      <w:r w:rsidRPr="002A0037">
        <w:rPr>
          <w:rFonts w:asciiTheme="majorBidi" w:hAnsiTheme="majorBidi" w:cstheme="majorBidi"/>
          <w:sz w:val="30"/>
          <w:szCs w:val="30"/>
          <w:cs/>
        </w:rPr>
        <w:t>ได้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>ทำ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สัญญากับบริษัทที่เกี่ยวข้องกันแห่งหนึ่งเพื่อเช่าพาเลทไม้ โดยมีระยะเวลาตั้งแต่วันที่ </w:t>
      </w:r>
      <w:r w:rsidRPr="002A0037">
        <w:rPr>
          <w:rFonts w:asciiTheme="majorBidi" w:hAnsiTheme="majorBidi" w:cstheme="majorBidi"/>
          <w:sz w:val="30"/>
          <w:szCs w:val="30"/>
        </w:rPr>
        <w:t xml:space="preserve">1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2A0037">
        <w:rPr>
          <w:rFonts w:asciiTheme="majorBidi" w:hAnsiTheme="majorBidi" w:cstheme="majorBidi"/>
          <w:sz w:val="30"/>
          <w:szCs w:val="30"/>
        </w:rPr>
        <w:t xml:space="preserve">2564 </w:t>
      </w:r>
      <w:r w:rsidRPr="002A0037">
        <w:rPr>
          <w:rFonts w:asciiTheme="majorBidi" w:hAnsiTheme="majorBidi" w:cstheme="majorBidi"/>
          <w:sz w:val="30"/>
          <w:szCs w:val="30"/>
          <w:cs/>
        </w:rPr>
        <w:t>ถึง</w:t>
      </w:r>
      <w:r w:rsidRPr="002A0037">
        <w:rPr>
          <w:rFonts w:asciiTheme="majorBidi" w:hAnsiTheme="majorBidi" w:cstheme="majorBidi"/>
          <w:sz w:val="30"/>
          <w:szCs w:val="30"/>
        </w:rPr>
        <w:t xml:space="preserve"> 31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A0037">
        <w:rPr>
          <w:rFonts w:asciiTheme="majorBidi" w:hAnsiTheme="majorBidi" w:cstheme="majorBidi"/>
          <w:sz w:val="30"/>
          <w:szCs w:val="30"/>
        </w:rPr>
        <w:t xml:space="preserve">2567 </w:t>
      </w:r>
      <w:r w:rsidRPr="002A0037">
        <w:rPr>
          <w:rFonts w:asciiTheme="majorBidi" w:hAnsiTheme="majorBidi" w:cstheme="majorBidi"/>
          <w:sz w:val="30"/>
          <w:szCs w:val="30"/>
          <w:cs/>
        </w:rPr>
        <w:t>และกรณีไม่มีคู่สัญญาฝ่ายใดฝ่ายหนึ่งแจ้งการไม่ต่ออายุสัญญา</w:t>
      </w:r>
      <w:r w:rsidR="00DF2F42" w:rsidRPr="002A0037">
        <w:rPr>
          <w:rFonts w:asciiTheme="majorBidi" w:hAnsiTheme="majorBidi" w:cstheme="majorBidi"/>
          <w:sz w:val="30"/>
          <w:szCs w:val="30"/>
        </w:rPr>
        <w:br/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ไปยังคู่สัญญา สัญญาจะมีผลใช้บังคับอีกคราวละ </w:t>
      </w:r>
      <w:r w:rsidRPr="002A0037">
        <w:rPr>
          <w:rFonts w:asciiTheme="majorBidi" w:hAnsiTheme="majorBidi" w:cstheme="majorBidi"/>
          <w:sz w:val="30"/>
          <w:szCs w:val="30"/>
        </w:rPr>
        <w:t>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3829083C" w14:textId="77777777" w:rsidR="007B67C0" w:rsidRPr="002A0037" w:rsidRDefault="007B67C0" w:rsidP="007B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7356C" w14:textId="77777777" w:rsidR="007B67C0" w:rsidRPr="002A0037" w:rsidRDefault="007B67C0" w:rsidP="007B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0037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สัญญาซื้อขาย</w:t>
      </w:r>
    </w:p>
    <w:p w14:paraId="76995981" w14:textId="77777777" w:rsidR="007B67C0" w:rsidRPr="002A0037" w:rsidRDefault="007B67C0" w:rsidP="007B6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2FD80CE7" w14:textId="533A351D" w:rsidR="00D72A1C" w:rsidRPr="002A0037" w:rsidRDefault="00A07EB2" w:rsidP="00484820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A0037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บริษัทได้ทำสัญญาซื้อขายวัสดุเหลือใช้กับบริษัทที่เกี่ยวข้องกันแห่งหนึ่ง</w:t>
      </w:r>
      <w:r w:rsidRPr="002A003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2C12A8">
        <w:rPr>
          <w:rFonts w:asciiTheme="majorBidi" w:hAnsiTheme="majorBidi" w:hint="cs"/>
          <w:sz w:val="30"/>
          <w:szCs w:val="30"/>
          <w:cs/>
        </w:rPr>
        <w:t>สัญญามีผลใช้บังคับถึงวันที่</w:t>
      </w:r>
      <w:r w:rsidRPr="002A0037">
        <w:rPr>
          <w:rFonts w:asciiTheme="majorBidi" w:hAnsi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</w:rPr>
        <w:t xml:space="preserve">30 </w:t>
      </w:r>
      <w:r w:rsidRPr="002A0037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2A0037">
        <w:rPr>
          <w:rFonts w:asciiTheme="majorBidi" w:hAnsiTheme="majorBidi" w:cstheme="majorBidi"/>
          <w:sz w:val="30"/>
          <w:szCs w:val="30"/>
        </w:rPr>
        <w:t>256</w:t>
      </w:r>
      <w:r w:rsidR="00BF562D" w:rsidRPr="002A0037">
        <w:rPr>
          <w:rFonts w:asciiTheme="majorBidi" w:hAnsiTheme="majorBidi" w:cstheme="majorBidi"/>
          <w:sz w:val="30"/>
          <w:szCs w:val="30"/>
        </w:rPr>
        <w:t>7</w:t>
      </w:r>
    </w:p>
    <w:p w14:paraId="094830EA" w14:textId="22625E15" w:rsidR="00FE0771" w:rsidRPr="002A0037" w:rsidRDefault="00FE0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5458F194" w14:textId="0E73BDE2" w:rsidR="00DE2385" w:rsidRPr="002A0037" w:rsidRDefault="00DE2385" w:rsidP="00484820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A0037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สัญญาจ้างจัดกิจกรรมด้านการตลาด ประชาสัมพันธ์ และส่งเสริมการจำหน่ายสินค้า</w:t>
      </w:r>
    </w:p>
    <w:p w14:paraId="07F5C161" w14:textId="77777777" w:rsidR="00CF141A" w:rsidRPr="002A0037" w:rsidRDefault="00CF141A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03EBD" w14:textId="69B53222" w:rsidR="00F040EB" w:rsidRPr="002A0037" w:rsidRDefault="00F040EB" w:rsidP="00F04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bookmarkStart w:id="8" w:name="_Hlk118014313"/>
      <w:r w:rsidRPr="002A0037">
        <w:rPr>
          <w:rFonts w:asciiTheme="majorBidi" w:hAnsiTheme="majorBidi" w:cstheme="majorBidi"/>
          <w:sz w:val="30"/>
          <w:szCs w:val="30"/>
          <w:cs/>
        </w:rPr>
        <w:t>บริษัทได้ทำสัญญากับบริษัทที่เกี่ยวข้องกันแห่งหนึ่งเพื่อรับจ้างจัดกิจกรรมที่เกี่ยวกับการส่งเสริมการจำหน่ายสินค้าประเภทโซดาภายใต้เครื่องหมายการค้า "</w:t>
      </w:r>
      <w:r w:rsidRPr="002A0037">
        <w:rPr>
          <w:rFonts w:asciiTheme="majorBidi" w:hAnsiTheme="majorBidi" w:cstheme="majorBidi"/>
          <w:sz w:val="30"/>
          <w:szCs w:val="30"/>
        </w:rPr>
        <w:t xml:space="preserve">Rock Mountain"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สัญญาสิ้นสุดไปเมื่อวันที่ </w:t>
      </w:r>
      <w:r w:rsidRPr="002A0037">
        <w:rPr>
          <w:rFonts w:asciiTheme="majorBidi" w:hAnsiTheme="majorBidi" w:cstheme="majorBidi"/>
          <w:sz w:val="30"/>
          <w:szCs w:val="30"/>
        </w:rPr>
        <w:t xml:space="preserve">30 </w:t>
      </w:r>
      <w:r w:rsidRPr="002A0037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2A0037">
        <w:rPr>
          <w:rFonts w:asciiTheme="majorBidi" w:hAnsiTheme="majorBidi" w:cstheme="majorBidi"/>
          <w:sz w:val="30"/>
          <w:szCs w:val="30"/>
        </w:rPr>
        <w:t>256</w:t>
      </w:r>
      <w:r w:rsidR="00BF562D" w:rsidRPr="002A0037">
        <w:rPr>
          <w:rFonts w:asciiTheme="majorBidi" w:hAnsiTheme="majorBidi" w:cstheme="majorBidi"/>
          <w:sz w:val="30"/>
          <w:szCs w:val="30"/>
        </w:rPr>
        <w:t>6</w:t>
      </w:r>
      <w:r w:rsidRPr="002A0037">
        <w:rPr>
          <w:rFonts w:asciiTheme="majorBidi" w:hAnsiTheme="majorBidi" w:cstheme="majorBidi"/>
          <w:sz w:val="30"/>
          <w:szCs w:val="30"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</w:rPr>
        <w:t>ปัจจุบันคู่สัญญาตกลงทำสัญญา</w:t>
      </w:r>
      <w:r w:rsidR="00BD17DC">
        <w:rPr>
          <w:rFonts w:asciiTheme="majorBidi" w:hAnsiTheme="majorBidi" w:cstheme="majorBidi" w:hint="cs"/>
          <w:sz w:val="30"/>
          <w:szCs w:val="30"/>
          <w:cs/>
        </w:rPr>
        <w:t>ฉบับ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ใหม่ 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2A0037">
        <w:rPr>
          <w:rFonts w:asciiTheme="majorBidi" w:hAnsiTheme="majorBidi"/>
          <w:sz w:val="30"/>
          <w:szCs w:val="30"/>
          <w:cs/>
        </w:rPr>
        <w:t xml:space="preserve">มีระยะเวลาตั้งแต่วันที่ </w:t>
      </w:r>
      <w:r w:rsidRPr="002A0037">
        <w:rPr>
          <w:rFonts w:asciiTheme="majorBidi" w:hAnsiTheme="majorBidi" w:cstheme="majorBidi"/>
          <w:sz w:val="30"/>
          <w:szCs w:val="30"/>
        </w:rPr>
        <w:t xml:space="preserve">1 </w:t>
      </w:r>
      <w:r w:rsidRPr="002A0037">
        <w:rPr>
          <w:rFonts w:asciiTheme="majorBidi" w:hAnsiTheme="majorBidi"/>
          <w:sz w:val="30"/>
          <w:szCs w:val="30"/>
          <w:cs/>
        </w:rPr>
        <w:t xml:space="preserve">ตุลาคม </w:t>
      </w:r>
      <w:r w:rsidRPr="002A0037">
        <w:rPr>
          <w:rFonts w:asciiTheme="majorBidi" w:hAnsiTheme="majorBidi" w:cstheme="majorBidi"/>
          <w:sz w:val="30"/>
          <w:szCs w:val="30"/>
        </w:rPr>
        <w:t>256</w:t>
      </w:r>
      <w:r w:rsidR="00BF562D" w:rsidRPr="002A0037">
        <w:rPr>
          <w:rFonts w:asciiTheme="majorBidi" w:hAnsiTheme="majorBidi" w:cstheme="majorBidi"/>
          <w:sz w:val="30"/>
          <w:szCs w:val="30"/>
        </w:rPr>
        <w:t>6</w:t>
      </w:r>
      <w:r w:rsidRPr="002A0037">
        <w:rPr>
          <w:rFonts w:asciiTheme="majorBidi" w:hAnsiTheme="majorBidi" w:cstheme="majorBidi"/>
          <w:sz w:val="30"/>
          <w:szCs w:val="30"/>
        </w:rPr>
        <w:t xml:space="preserve"> </w:t>
      </w:r>
      <w:r w:rsidRPr="002A0037">
        <w:rPr>
          <w:rFonts w:asciiTheme="majorBidi" w:hAnsiTheme="majorBidi"/>
          <w:sz w:val="30"/>
          <w:szCs w:val="30"/>
          <w:cs/>
        </w:rPr>
        <w:t xml:space="preserve">ถึง </w:t>
      </w:r>
      <w:r w:rsidRPr="002A0037">
        <w:rPr>
          <w:rFonts w:asciiTheme="majorBidi" w:hAnsiTheme="majorBidi" w:cstheme="majorBidi"/>
          <w:sz w:val="30"/>
          <w:szCs w:val="30"/>
        </w:rPr>
        <w:t xml:space="preserve">30 </w:t>
      </w:r>
      <w:r w:rsidRPr="002A0037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2A0037">
        <w:rPr>
          <w:rFonts w:asciiTheme="majorBidi" w:hAnsiTheme="majorBidi" w:cstheme="majorBidi"/>
          <w:sz w:val="30"/>
          <w:szCs w:val="30"/>
        </w:rPr>
        <w:t>256</w:t>
      </w:r>
      <w:r w:rsidR="00BF562D" w:rsidRPr="002A0037">
        <w:rPr>
          <w:rFonts w:asciiTheme="majorBidi" w:hAnsiTheme="majorBidi" w:cstheme="majorBidi"/>
          <w:sz w:val="30"/>
          <w:szCs w:val="30"/>
        </w:rPr>
        <w:t>7</w:t>
      </w:r>
      <w:r w:rsidRPr="002A0037">
        <w:rPr>
          <w:rFonts w:asciiTheme="majorBidi" w:hAnsiTheme="majorBidi" w:cstheme="majorBidi"/>
          <w:sz w:val="30"/>
          <w:szCs w:val="30"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2A0037">
        <w:rPr>
          <w:rFonts w:asciiTheme="majorBidi" w:hAnsiTheme="majorBidi" w:cstheme="majorBidi"/>
          <w:sz w:val="30"/>
          <w:szCs w:val="30"/>
        </w:rPr>
        <w:t>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bookmarkEnd w:id="8"/>
    <w:p w14:paraId="3381077C" w14:textId="5607AC18" w:rsidR="00A557B0" w:rsidRDefault="00A55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808E5BA" w14:textId="77777777" w:rsidR="00DE2385" w:rsidRPr="002A0037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A003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สัญญาการให้บริการให้คำปรึกษา</w:t>
      </w:r>
    </w:p>
    <w:p w14:paraId="08620DEE" w14:textId="77777777" w:rsidR="00DE2385" w:rsidRPr="002A0037" w:rsidRDefault="00DE2385" w:rsidP="00DE23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D76FE6D" w14:textId="39C3D9D5" w:rsidR="001C7991" w:rsidRPr="002A0037" w:rsidRDefault="001C7991" w:rsidP="001C7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2A0037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กับบริษัทที่เกี่ยวข้องกันแห่งหนึ่งในการได้มาซึ่งสิทธิในการใช้ซอฟท์แวร์ตามจำนวนสิทธิที่กำหนด</w:t>
      </w:r>
      <w:r w:rsidR="00BD17DC">
        <w:rPr>
          <w:rFonts w:asciiTheme="majorBidi" w:hAnsiTheme="majorBidi" w:cstheme="majorBidi" w:hint="cs"/>
          <w:spacing w:val="-4"/>
          <w:sz w:val="30"/>
          <w:szCs w:val="30"/>
          <w:cs/>
        </w:rPr>
        <w:t>ใน</w:t>
      </w:r>
      <w:r w:rsidRPr="002A0037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สัญญา และได้รับบริการในการบำรุงรักษาระบบ </w:t>
      </w:r>
      <w:r w:rsidR="004A763D" w:rsidRPr="002A003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A763D">
        <w:rPr>
          <w:rFonts w:asciiTheme="majorBidi" w:hAnsiTheme="majorBidi" w:hint="cs"/>
          <w:sz w:val="30"/>
          <w:szCs w:val="30"/>
          <w:cs/>
        </w:rPr>
        <w:t>สัญญามีผลใช้บังคับถึงวันที่</w:t>
      </w:r>
      <w:r w:rsidR="004A763D" w:rsidRPr="002A0037">
        <w:rPr>
          <w:rFonts w:asciiTheme="majorBidi" w:hAnsiTheme="majorBidi"/>
          <w:sz w:val="30"/>
          <w:szCs w:val="30"/>
          <w:cs/>
        </w:rPr>
        <w:t xml:space="preserve"> </w:t>
      </w:r>
      <w:r w:rsidR="008463E2" w:rsidRPr="002A0037">
        <w:rPr>
          <w:rFonts w:asciiTheme="majorBidi" w:hAnsiTheme="majorBidi"/>
          <w:spacing w:val="-4"/>
          <w:sz w:val="30"/>
          <w:szCs w:val="30"/>
        </w:rPr>
        <w:t>31</w:t>
      </w:r>
      <w:r w:rsidR="008463E2" w:rsidRPr="002A0037">
        <w:rPr>
          <w:rFonts w:asciiTheme="majorBidi" w:hAnsiTheme="majorBidi"/>
          <w:spacing w:val="-4"/>
          <w:sz w:val="30"/>
          <w:szCs w:val="30"/>
          <w:cs/>
        </w:rPr>
        <w:t xml:space="preserve"> สิงหาคม </w:t>
      </w:r>
      <w:r w:rsidR="008463E2" w:rsidRPr="002A0037">
        <w:rPr>
          <w:rFonts w:asciiTheme="majorBidi" w:hAnsiTheme="majorBidi"/>
          <w:spacing w:val="-4"/>
          <w:sz w:val="30"/>
          <w:szCs w:val="30"/>
        </w:rPr>
        <w:t>2571</w:t>
      </w:r>
    </w:p>
    <w:p w14:paraId="0C884C00" w14:textId="7F620675" w:rsidR="00523170" w:rsidRDefault="00523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69DFEE5A" w14:textId="77777777" w:rsidR="00F24AB8" w:rsidRPr="002A0037" w:rsidRDefault="00F24AB8" w:rsidP="00F24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2A003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สัญญา</w:t>
      </w:r>
      <w:r w:rsidRPr="002A0037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รับขนส่งสินค้า</w:t>
      </w:r>
    </w:p>
    <w:p w14:paraId="4EC7F572" w14:textId="77777777" w:rsidR="00F24AB8" w:rsidRPr="002A0037" w:rsidRDefault="00F24AB8" w:rsidP="00F24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81FEED4" w14:textId="0266C6CA" w:rsidR="00F24AB8" w:rsidRPr="002A0037" w:rsidRDefault="00F24AB8" w:rsidP="00F24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2A0037">
        <w:rPr>
          <w:rFonts w:asciiTheme="majorBidi" w:hAnsiTheme="majorBidi"/>
          <w:color w:val="000000"/>
          <w:sz w:val="30"/>
          <w:szCs w:val="30"/>
          <w:cs/>
        </w:rPr>
        <w:t>บริษัท</w:t>
      </w:r>
      <w:r w:rsidRPr="002A0037">
        <w:rPr>
          <w:rFonts w:asciiTheme="majorBidi" w:hAnsiTheme="majorBidi" w:hint="cs"/>
          <w:color w:val="000000"/>
          <w:sz w:val="30"/>
          <w:szCs w:val="30"/>
          <w:cs/>
        </w:rPr>
        <w:t>ได้</w:t>
      </w:r>
      <w:r w:rsidRPr="002A0037">
        <w:rPr>
          <w:rFonts w:asciiTheme="majorBidi" w:hAnsiTheme="majorBidi"/>
          <w:color w:val="000000"/>
          <w:sz w:val="30"/>
          <w:szCs w:val="30"/>
          <w:cs/>
        </w:rPr>
        <w:t>ทำสัญญารับขนส่งสินค้ากับบริษัทที่เกี่ยวข้อง</w:t>
      </w:r>
      <w:r w:rsidRPr="002A0037">
        <w:rPr>
          <w:rFonts w:asciiTheme="majorBidi" w:hAnsiTheme="majorBidi" w:hint="cs"/>
          <w:color w:val="000000"/>
          <w:sz w:val="30"/>
          <w:szCs w:val="30"/>
          <w:cs/>
        </w:rPr>
        <w:t>กัน</w:t>
      </w:r>
      <w:r w:rsidRPr="002A0037">
        <w:rPr>
          <w:rFonts w:asciiTheme="majorBidi" w:hAnsiTheme="majorBidi"/>
          <w:color w:val="000000"/>
          <w:sz w:val="30"/>
          <w:szCs w:val="30"/>
          <w:cs/>
        </w:rPr>
        <w:t>แห่งหนึ่ง เพื่อให้</w:t>
      </w:r>
      <w:r w:rsidRPr="002A0037">
        <w:rPr>
          <w:rFonts w:asciiTheme="majorBidi" w:hAnsiTheme="majorBidi" w:hint="cs"/>
          <w:color w:val="000000"/>
          <w:sz w:val="30"/>
          <w:szCs w:val="30"/>
          <w:cs/>
        </w:rPr>
        <w:t>บริษัทที่เกี่ยวข้องกันดังกล่าว</w:t>
      </w:r>
      <w:r w:rsidRPr="002A0037">
        <w:rPr>
          <w:rFonts w:asciiTheme="majorBidi" w:hAnsiTheme="majorBidi"/>
          <w:color w:val="000000"/>
          <w:sz w:val="30"/>
          <w:szCs w:val="30"/>
          <w:cs/>
        </w:rPr>
        <w:t xml:space="preserve">เป็นผู้รับจ้างในการขนส่งสินค้า รวมทั้งดำเนินการที่เกี่ยวข้องกับการขนส่งสินค้า โดยมีระยะเวลาตั้งแต่วันที่ </w:t>
      </w:r>
      <w:r w:rsidRPr="002A0037">
        <w:rPr>
          <w:rFonts w:asciiTheme="majorBidi" w:hAnsiTheme="majorBidi"/>
          <w:color w:val="000000"/>
          <w:sz w:val="30"/>
          <w:szCs w:val="30"/>
        </w:rPr>
        <w:t>1</w:t>
      </w:r>
      <w:r w:rsidRPr="002A0037">
        <w:rPr>
          <w:rFonts w:asciiTheme="majorBidi" w:hAnsiTheme="majorBidi"/>
          <w:color w:val="000000"/>
          <w:sz w:val="30"/>
          <w:szCs w:val="30"/>
          <w:cs/>
        </w:rPr>
        <w:t xml:space="preserve"> ตุลาคม </w:t>
      </w:r>
      <w:r w:rsidRPr="002A0037">
        <w:rPr>
          <w:rFonts w:asciiTheme="majorBidi" w:hAnsiTheme="majorBidi"/>
          <w:color w:val="000000"/>
          <w:sz w:val="30"/>
          <w:szCs w:val="30"/>
        </w:rPr>
        <w:t>2565</w:t>
      </w:r>
      <w:r w:rsidRPr="002A0037">
        <w:rPr>
          <w:rFonts w:asciiTheme="majorBidi" w:hAnsiTheme="majorBidi"/>
          <w:color w:val="000000"/>
          <w:sz w:val="30"/>
          <w:szCs w:val="30"/>
          <w:cs/>
        </w:rPr>
        <w:t xml:space="preserve"> ถึงวันที่ </w:t>
      </w:r>
      <w:r w:rsidRPr="002A0037">
        <w:rPr>
          <w:rFonts w:asciiTheme="majorBidi" w:hAnsiTheme="majorBidi"/>
          <w:color w:val="000000"/>
          <w:sz w:val="30"/>
          <w:szCs w:val="30"/>
        </w:rPr>
        <w:t>30</w:t>
      </w:r>
      <w:r w:rsidRPr="002A0037">
        <w:rPr>
          <w:rFonts w:asciiTheme="majorBidi" w:hAnsiTheme="majorBidi"/>
          <w:color w:val="000000"/>
          <w:sz w:val="30"/>
          <w:szCs w:val="30"/>
          <w:cs/>
        </w:rPr>
        <w:t xml:space="preserve"> กันยายน </w:t>
      </w:r>
      <w:r w:rsidRPr="002A0037">
        <w:rPr>
          <w:rFonts w:asciiTheme="majorBidi" w:hAnsiTheme="majorBidi"/>
          <w:color w:val="000000"/>
          <w:sz w:val="30"/>
          <w:szCs w:val="30"/>
        </w:rPr>
        <w:t>2567</w:t>
      </w:r>
      <w:r w:rsidRPr="002A0037">
        <w:rPr>
          <w:rFonts w:asciiTheme="majorBidi" w:hAnsiTheme="majorBidi"/>
          <w:color w:val="000000"/>
          <w:sz w:val="30"/>
          <w:szCs w:val="30"/>
          <w:cs/>
        </w:rPr>
        <w:t xml:space="preserve"> และกรณีไม่มีคู่สัญญาฝ่ายใดฝ่ายหนึ่งแจ้งการไม่ต่ออายุสัญญาไปยังคู่สัญญา สัญญาจะมีผลใช้บังคับอีกคราวละ </w:t>
      </w:r>
      <w:r w:rsidRPr="002A0037">
        <w:rPr>
          <w:rFonts w:asciiTheme="majorBidi" w:hAnsiTheme="majorBidi"/>
          <w:color w:val="000000"/>
          <w:sz w:val="30"/>
          <w:szCs w:val="30"/>
        </w:rPr>
        <w:t>1</w:t>
      </w:r>
      <w:r w:rsidRPr="002A0037">
        <w:rPr>
          <w:rFonts w:asciiTheme="majorBidi" w:hAnsiTheme="majorBidi"/>
          <w:color w:val="000000"/>
          <w:sz w:val="30"/>
          <w:szCs w:val="30"/>
          <w:cs/>
        </w:rPr>
        <w:t xml:space="preserve"> ปี</w:t>
      </w:r>
    </w:p>
    <w:p w14:paraId="3BE4F03A" w14:textId="58E0A76E" w:rsidR="00F24AB8" w:rsidRPr="002A0037" w:rsidRDefault="00F24AB8" w:rsidP="00F24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0D0B3F8B" w14:textId="77777777" w:rsidR="00F24AB8" w:rsidRPr="002A0037" w:rsidRDefault="00F24AB8" w:rsidP="00F24AB8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2A0037">
        <w:rPr>
          <w:rFonts w:asciiTheme="majorBidi" w:hAnsiTheme="majorBidi"/>
          <w:sz w:val="30"/>
          <w:szCs w:val="30"/>
          <w:cs/>
        </w:rPr>
        <w:t xml:space="preserve">บริษัทได้เข้าทำสัญญาโอนสิทธิและหน้าที่ที่เกี่ยวเนื่องกับสัญญารับขนส่งสินค้า (โอนสิทธิและหน้าที่ในการขนส่งสินค้าจากบริษัทที่เกี่ยวข้องแห่งหนึ่งไปยังบริษัทที่เกี่ยวข้องอีกแห่งหนึ่ง) โดยสัญญามีผลตั้งแต่วันที่ </w:t>
      </w:r>
      <w:r w:rsidRPr="002A0037">
        <w:rPr>
          <w:rFonts w:asciiTheme="majorBidi" w:hAnsiTheme="majorBidi"/>
          <w:sz w:val="30"/>
          <w:szCs w:val="30"/>
        </w:rPr>
        <w:t>1</w:t>
      </w:r>
      <w:r w:rsidRPr="002A0037">
        <w:rPr>
          <w:rFonts w:asciiTheme="majorBidi" w:hAnsiTheme="majorBidi"/>
          <w:sz w:val="30"/>
          <w:szCs w:val="30"/>
          <w:cs/>
        </w:rPr>
        <w:t xml:space="preserve"> ตุลาคม </w:t>
      </w:r>
      <w:r w:rsidRPr="002A0037">
        <w:rPr>
          <w:rFonts w:asciiTheme="majorBidi" w:hAnsiTheme="majorBidi"/>
          <w:sz w:val="30"/>
          <w:szCs w:val="30"/>
        </w:rPr>
        <w:t>2566</w:t>
      </w:r>
      <w:r w:rsidRPr="002A0037">
        <w:rPr>
          <w:rFonts w:asciiTheme="majorBidi" w:hAnsi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/>
          <w:spacing w:val="-4"/>
          <w:sz w:val="30"/>
          <w:szCs w:val="30"/>
          <w:cs/>
        </w:rPr>
        <w:t>ถึง</w:t>
      </w:r>
      <w:r w:rsidRPr="002A0037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2A0037">
        <w:rPr>
          <w:rFonts w:asciiTheme="majorBidi" w:hAnsiTheme="majorBidi"/>
          <w:sz w:val="30"/>
          <w:szCs w:val="30"/>
        </w:rPr>
        <w:t>30</w:t>
      </w:r>
      <w:r w:rsidRPr="002A0037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Pr="002A0037">
        <w:rPr>
          <w:rFonts w:asciiTheme="majorBidi" w:hAnsiTheme="majorBidi"/>
          <w:sz w:val="30"/>
          <w:szCs w:val="30"/>
        </w:rPr>
        <w:t>2567</w:t>
      </w:r>
    </w:p>
    <w:p w14:paraId="798471EF" w14:textId="77777777" w:rsidR="00A557B0" w:rsidRDefault="00A557B0" w:rsidP="00F24AB8">
      <w:pPr>
        <w:ind w:left="540"/>
        <w:jc w:val="thaiDistribute"/>
        <w:rPr>
          <w:rFonts w:asciiTheme="majorBidi" w:hAnsiTheme="majorBidi"/>
          <w:i/>
          <w:iCs/>
          <w:color w:val="000000"/>
          <w:sz w:val="30"/>
          <w:szCs w:val="30"/>
        </w:rPr>
      </w:pPr>
    </w:p>
    <w:p w14:paraId="018D50FE" w14:textId="508AD7C5" w:rsidR="00F24AB8" w:rsidRPr="002A0037" w:rsidRDefault="00F24AB8" w:rsidP="00F24AB8">
      <w:pPr>
        <w:ind w:left="540"/>
        <w:jc w:val="thaiDistribute"/>
        <w:rPr>
          <w:rFonts w:asciiTheme="majorBidi" w:hAnsiTheme="majorBidi"/>
          <w:i/>
          <w:iCs/>
          <w:color w:val="000000"/>
          <w:sz w:val="30"/>
          <w:szCs w:val="30"/>
        </w:rPr>
      </w:pPr>
      <w:r w:rsidRPr="002A0037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บันทึกข้อตกลงการ</w:t>
      </w:r>
      <w:r w:rsidRPr="002A0037">
        <w:rPr>
          <w:rFonts w:asciiTheme="majorBidi" w:hAnsiTheme="majorBidi"/>
          <w:i/>
          <w:iCs/>
          <w:color w:val="000000"/>
          <w:sz w:val="30"/>
          <w:szCs w:val="30"/>
          <w:cs/>
        </w:rPr>
        <w:t>เช่าพื้นที่คลังเก็บสินค้า</w:t>
      </w:r>
    </w:p>
    <w:p w14:paraId="2568C105" w14:textId="77777777" w:rsidR="00F24AB8" w:rsidRPr="002A0037" w:rsidRDefault="00F24AB8" w:rsidP="00F24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19EC1" w14:textId="1A3C262F" w:rsidR="00F24AB8" w:rsidRPr="002A0037" w:rsidRDefault="00F24AB8" w:rsidP="00F24AB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cs/>
        </w:rPr>
        <w:t>บริษัทได้ทำบันทึกข้อตกลงการ</w:t>
      </w:r>
      <w:r w:rsidR="00B519A7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2A0037">
        <w:rPr>
          <w:rFonts w:asciiTheme="majorBidi" w:hAnsiTheme="majorBidi" w:cstheme="majorBidi"/>
          <w:sz w:val="30"/>
          <w:szCs w:val="30"/>
          <w:cs/>
        </w:rPr>
        <w:t>เช่าพื้นที่คลังเก็บสินค้ากับบริษัทที่เกี่ยวข้อง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แห่งหนึ่ง </w:t>
      </w:r>
      <w:r w:rsidRPr="002A0037">
        <w:rPr>
          <w:rFonts w:asciiTheme="majorBidi" w:hAnsiTheme="majorBidi"/>
          <w:sz w:val="30"/>
          <w:szCs w:val="30"/>
          <w:cs/>
        </w:rPr>
        <w:t>โดยมีระยะเวลาตั้งแต่วันที่</w:t>
      </w:r>
      <w:r w:rsidR="00B519A7">
        <w:rPr>
          <w:rFonts w:asciiTheme="majorBidi" w:hAnsiTheme="majorBidi" w:hint="cs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</w:rPr>
        <w:t>1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A0037">
        <w:rPr>
          <w:rFonts w:asciiTheme="majorBidi" w:hAnsiTheme="majorBidi" w:cstheme="majorBidi"/>
          <w:sz w:val="30"/>
          <w:szCs w:val="30"/>
        </w:rPr>
        <w:t>2565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2A0037">
        <w:rPr>
          <w:rFonts w:asciiTheme="majorBidi" w:hAnsiTheme="majorBidi" w:cstheme="majorBidi"/>
          <w:sz w:val="30"/>
          <w:szCs w:val="30"/>
        </w:rPr>
        <w:t>30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2A0037">
        <w:rPr>
          <w:rFonts w:asciiTheme="majorBidi" w:hAnsiTheme="majorBidi" w:cstheme="majorBidi"/>
          <w:sz w:val="30"/>
          <w:szCs w:val="30"/>
        </w:rPr>
        <w:t>2568</w:t>
      </w:r>
    </w:p>
    <w:p w14:paraId="2927172C" w14:textId="76786E5A" w:rsidR="00822708" w:rsidRPr="002A0037" w:rsidRDefault="00822708" w:rsidP="006235B7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2F82727" w14:textId="77777777" w:rsidR="003D2132" w:rsidRPr="002A0037" w:rsidRDefault="003D2132" w:rsidP="005028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A0037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ภาระผูกพันอื่นๆ</w:t>
      </w:r>
    </w:p>
    <w:p w14:paraId="1502E614" w14:textId="77777777" w:rsidR="00E94789" w:rsidRPr="002A0037" w:rsidRDefault="00E94789" w:rsidP="0031036B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0049A38" w14:textId="056F47BE" w:rsidR="00780702" w:rsidRPr="002A0037" w:rsidRDefault="00E94789" w:rsidP="00D72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A6BA9" w:rsidRPr="002A0037">
        <w:rPr>
          <w:rFonts w:ascii="Angsana New" w:hAnsi="Angsana New"/>
          <w:sz w:val="30"/>
          <w:szCs w:val="30"/>
        </w:rPr>
        <w:t>30</w:t>
      </w:r>
      <w:r w:rsidR="004E0B95" w:rsidRPr="002A0037">
        <w:rPr>
          <w:rFonts w:ascii="Angsana New" w:hAnsi="Angsana New"/>
          <w:sz w:val="30"/>
          <w:szCs w:val="30"/>
          <w:cs/>
        </w:rPr>
        <w:t xml:space="preserve"> กันยายน</w:t>
      </w:r>
      <w:r w:rsidR="008E18E1" w:rsidRPr="002A0037">
        <w:rPr>
          <w:rFonts w:ascii="Angsana New" w:hAnsi="Angsana New"/>
          <w:sz w:val="30"/>
          <w:szCs w:val="30"/>
        </w:rPr>
        <w:t xml:space="preserve"> </w:t>
      </w:r>
      <w:r w:rsidR="00006B6B" w:rsidRPr="002A0037">
        <w:rPr>
          <w:rFonts w:ascii="Angsana New" w:hAnsi="Angsana New"/>
          <w:sz w:val="30"/>
          <w:szCs w:val="30"/>
        </w:rPr>
        <w:t>256</w:t>
      </w:r>
      <w:r w:rsidR="00F1394B" w:rsidRPr="002A0037">
        <w:rPr>
          <w:rFonts w:ascii="Angsana New" w:hAnsi="Angsana New" w:hint="cs"/>
          <w:sz w:val="30"/>
          <w:szCs w:val="30"/>
          <w:cs/>
        </w:rPr>
        <w:t>6</w:t>
      </w:r>
      <w:r w:rsidR="00D75028" w:rsidRPr="002A0037">
        <w:rPr>
          <w:rFonts w:ascii="Angsana New" w:hAnsi="Angsana New"/>
          <w:sz w:val="30"/>
          <w:szCs w:val="30"/>
        </w:rPr>
        <w:t xml:space="preserve"> </w:t>
      </w:r>
      <w:r w:rsidR="001F004A" w:rsidRPr="002A0037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A0037">
        <w:rPr>
          <w:rFonts w:ascii="Angsana New" w:hAnsi="Angsana New"/>
          <w:sz w:val="30"/>
          <w:szCs w:val="30"/>
          <w:cs/>
        </w:rPr>
        <w:t>บริษัทมีภาร</w:t>
      </w:r>
      <w:r w:rsidR="006C6ADD" w:rsidRPr="002A0037">
        <w:rPr>
          <w:rFonts w:ascii="Angsana New" w:hAnsi="Angsana New" w:hint="cs"/>
          <w:sz w:val="30"/>
          <w:szCs w:val="30"/>
          <w:cs/>
        </w:rPr>
        <w:t>ะ</w:t>
      </w:r>
      <w:r w:rsidRPr="002A0037">
        <w:rPr>
          <w:rFonts w:ascii="Angsana New" w:hAnsi="Angsana New"/>
          <w:sz w:val="30"/>
          <w:szCs w:val="30"/>
          <w:cs/>
        </w:rPr>
        <w:t>ผูกพันจากคำสั่งซื้อสินค้ากับกิจการที่เกี่ยวข้องกัน</w:t>
      </w:r>
      <w:r w:rsidR="00A627A4" w:rsidRPr="002A0037">
        <w:rPr>
          <w:rFonts w:ascii="Angsana New" w:hAnsi="Angsana New"/>
          <w:sz w:val="30"/>
          <w:szCs w:val="30"/>
          <w:cs/>
        </w:rPr>
        <w:t>เป็น</w:t>
      </w:r>
      <w:r w:rsidR="00A627A4" w:rsidRPr="002A0037">
        <w:rPr>
          <w:rFonts w:ascii="Angsana New" w:hAnsi="Angsana New"/>
          <w:spacing w:val="-2"/>
          <w:sz w:val="30"/>
          <w:szCs w:val="30"/>
          <w:cs/>
        </w:rPr>
        <w:t>จำนว</w:t>
      </w:r>
      <w:r w:rsidR="00C260A2" w:rsidRPr="002A0037">
        <w:rPr>
          <w:rFonts w:ascii="Angsana New" w:hAnsi="Angsana New"/>
          <w:spacing w:val="-2"/>
          <w:sz w:val="30"/>
          <w:szCs w:val="30"/>
          <w:cs/>
        </w:rPr>
        <w:t>นเงิน</w:t>
      </w:r>
      <w:r w:rsidR="008C773D" w:rsidRPr="002A003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4727F" w:rsidRPr="002A0037">
        <w:rPr>
          <w:rFonts w:ascii="Angsana New" w:hAnsi="Angsana New"/>
          <w:spacing w:val="-2"/>
          <w:sz w:val="30"/>
          <w:szCs w:val="30"/>
        </w:rPr>
        <w:t>4</w:t>
      </w:r>
      <w:r w:rsidR="009B0BB9">
        <w:rPr>
          <w:rFonts w:ascii="Angsana New" w:hAnsi="Angsana New"/>
          <w:spacing w:val="-2"/>
          <w:sz w:val="30"/>
          <w:szCs w:val="30"/>
        </w:rPr>
        <w:t>71</w:t>
      </w:r>
      <w:r w:rsidR="00B4727F" w:rsidRPr="002A0037">
        <w:rPr>
          <w:rFonts w:ascii="Angsana New" w:hAnsi="Angsana New"/>
          <w:spacing w:val="-2"/>
          <w:sz w:val="30"/>
          <w:szCs w:val="30"/>
        </w:rPr>
        <w:t>.</w:t>
      </w:r>
      <w:r w:rsidR="009B0BB9">
        <w:rPr>
          <w:rFonts w:ascii="Angsana New" w:hAnsi="Angsana New"/>
          <w:spacing w:val="-2"/>
          <w:sz w:val="30"/>
          <w:szCs w:val="30"/>
        </w:rPr>
        <w:t>45</w:t>
      </w:r>
      <w:r w:rsidR="00503610" w:rsidRPr="002A0037">
        <w:rPr>
          <w:rFonts w:ascii="Angsana New" w:hAnsi="Angsana New"/>
          <w:spacing w:val="-2"/>
          <w:sz w:val="30"/>
          <w:szCs w:val="30"/>
        </w:rPr>
        <w:t xml:space="preserve"> </w:t>
      </w:r>
      <w:r w:rsidR="00F42855" w:rsidRPr="002A0037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1F004A" w:rsidRPr="002A0037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B4727F" w:rsidRPr="002A0037">
        <w:rPr>
          <w:rFonts w:ascii="Angsana New" w:hAnsi="Angsana New"/>
          <w:spacing w:val="-2"/>
          <w:sz w:val="30"/>
          <w:szCs w:val="30"/>
        </w:rPr>
        <w:t>4</w:t>
      </w:r>
      <w:r w:rsidR="009B0BB9">
        <w:rPr>
          <w:rFonts w:ascii="Angsana New" w:hAnsi="Angsana New"/>
          <w:spacing w:val="-2"/>
          <w:sz w:val="30"/>
          <w:szCs w:val="30"/>
        </w:rPr>
        <w:t>41</w:t>
      </w:r>
      <w:r w:rsidR="00B4727F" w:rsidRPr="002A0037">
        <w:rPr>
          <w:rFonts w:ascii="Angsana New" w:hAnsi="Angsana New"/>
          <w:spacing w:val="-2"/>
          <w:sz w:val="30"/>
          <w:szCs w:val="30"/>
        </w:rPr>
        <w:t>.</w:t>
      </w:r>
      <w:r w:rsidR="009B0BB9">
        <w:rPr>
          <w:rFonts w:ascii="Angsana New" w:hAnsi="Angsana New"/>
          <w:spacing w:val="-2"/>
          <w:sz w:val="30"/>
          <w:szCs w:val="30"/>
        </w:rPr>
        <w:t>07</w:t>
      </w:r>
      <w:r w:rsidR="001F004A" w:rsidRPr="002A0037">
        <w:rPr>
          <w:rFonts w:ascii="Angsana New" w:hAnsi="Angsana New"/>
          <w:spacing w:val="-2"/>
          <w:sz w:val="30"/>
          <w:szCs w:val="30"/>
        </w:rPr>
        <w:t xml:space="preserve"> </w:t>
      </w:r>
      <w:r w:rsidR="001F004A" w:rsidRPr="002A0037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706FBC" w:rsidRPr="002A0037">
        <w:rPr>
          <w:rFonts w:ascii="Angsana New" w:hAnsi="Angsana New" w:hint="cs"/>
          <w:spacing w:val="-2"/>
          <w:sz w:val="30"/>
          <w:szCs w:val="30"/>
          <w:cs/>
        </w:rPr>
        <w:t xml:space="preserve"> ตามลำดับ</w:t>
      </w:r>
      <w:r w:rsidR="00463CAB" w:rsidRPr="002A0037">
        <w:rPr>
          <w:rFonts w:ascii="Angsana New" w:hAnsi="Angsana New"/>
          <w:spacing w:val="-2"/>
          <w:sz w:val="30"/>
          <w:szCs w:val="30"/>
        </w:rPr>
        <w:t xml:space="preserve"> </w:t>
      </w:r>
      <w:r w:rsidR="00463CAB" w:rsidRPr="002A0037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BF5C14" w:rsidRPr="002A0037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F1394B" w:rsidRPr="002A0037">
        <w:rPr>
          <w:rFonts w:ascii="Angsana New" w:hAnsi="Angsana New" w:hint="cs"/>
          <w:i/>
          <w:iCs/>
          <w:spacing w:val="-2"/>
          <w:sz w:val="30"/>
          <w:szCs w:val="30"/>
          <w:cs/>
        </w:rPr>
        <w:t>5</w:t>
      </w:r>
      <w:r w:rsidR="00463CAB" w:rsidRPr="002A0037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F1394B" w:rsidRPr="002A0037">
        <w:rPr>
          <w:rFonts w:ascii="Angsana New" w:hAnsi="Angsana New"/>
          <w:i/>
          <w:iCs/>
          <w:spacing w:val="-2"/>
          <w:sz w:val="30"/>
          <w:szCs w:val="30"/>
        </w:rPr>
        <w:t xml:space="preserve">991.03 </w:t>
      </w:r>
      <w:r w:rsidR="00623A62" w:rsidRPr="002A0037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706FBC" w:rsidRPr="002A0037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และ </w:t>
      </w:r>
      <w:r w:rsidR="00F1394B" w:rsidRPr="002A0037">
        <w:rPr>
          <w:rFonts w:ascii="Angsana New" w:hAnsi="Angsana New"/>
          <w:i/>
          <w:iCs/>
          <w:spacing w:val="-2"/>
          <w:sz w:val="30"/>
          <w:szCs w:val="30"/>
        </w:rPr>
        <w:t xml:space="preserve">977.39 </w:t>
      </w:r>
      <w:r w:rsidR="00706FBC" w:rsidRPr="002A0037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 ตามลำดับ</w:t>
      </w:r>
      <w:r w:rsidR="00463CAB" w:rsidRPr="002A0037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4E5F4578" w14:textId="58476159" w:rsidR="00BD57B6" w:rsidRDefault="00BD5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3AB2E09" w14:textId="37F4E1D6" w:rsidR="00E64F07" w:rsidRPr="002A0037" w:rsidRDefault="005D6E08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037">
        <w:rPr>
          <w:rFonts w:ascii="Angsana New" w:hAnsi="Angsana New"/>
          <w:b/>
          <w:bCs/>
          <w:sz w:val="30"/>
          <w:szCs w:val="30"/>
        </w:rPr>
        <w:t>5</w:t>
      </w:r>
      <w:r w:rsidR="00E64F07" w:rsidRPr="002A0037">
        <w:rPr>
          <w:rFonts w:ascii="Angsana New" w:hAnsi="Angsana New"/>
          <w:b/>
          <w:bCs/>
          <w:sz w:val="30"/>
          <w:szCs w:val="30"/>
        </w:rPr>
        <w:tab/>
      </w:r>
      <w:r w:rsidR="00E64F07" w:rsidRPr="002A0037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91205BC" w14:textId="77777777" w:rsidR="00E64F07" w:rsidRPr="002A0037" w:rsidRDefault="00E64F07" w:rsidP="0031036B">
      <w:pPr>
        <w:tabs>
          <w:tab w:val="clear" w:pos="227"/>
          <w:tab w:val="clear" w:pos="454"/>
          <w:tab w:val="clear" w:pos="680"/>
          <w:tab w:val="left" w:pos="720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1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6"/>
        <w:gridCol w:w="1177"/>
        <w:gridCol w:w="251"/>
        <w:gridCol w:w="1080"/>
        <w:gridCol w:w="260"/>
        <w:gridCol w:w="1177"/>
        <w:gridCol w:w="251"/>
        <w:gridCol w:w="1175"/>
      </w:tblGrid>
      <w:tr w:rsidR="00DE2581" w:rsidRPr="002A0037" w14:paraId="0662018F" w14:textId="77777777" w:rsidTr="00CB2F61">
        <w:tc>
          <w:tcPr>
            <w:tcW w:w="2070" w:type="pct"/>
          </w:tcPr>
          <w:p w14:paraId="1372B785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32F721F7" w14:textId="77777777" w:rsidR="00E64F07" w:rsidRPr="002A0037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4DDEC07E" w14:textId="77777777" w:rsidR="00E64F07" w:rsidRPr="002A0037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758B91B7" w14:textId="77777777" w:rsidR="00E64F07" w:rsidRPr="002A0037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2F61" w:rsidRPr="002A0037" w14:paraId="613BCC0B" w14:textId="77777777" w:rsidTr="00CB2F61">
        <w:tc>
          <w:tcPr>
            <w:tcW w:w="2070" w:type="pct"/>
          </w:tcPr>
          <w:p w14:paraId="78E289F6" w14:textId="77777777" w:rsidR="009C4B2B" w:rsidRPr="002A0037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25D3995B" w14:textId="0F1E75CE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946948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41AEFC9E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11E1AF4" w14:textId="1699249C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946948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2AFCEF83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447D4B95" w14:textId="7DEE14D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946948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15C9688D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6ABC9F65" w14:textId="429E87D4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946948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32D7E" w:rsidRPr="002A0037" w14:paraId="4DDA8B1E" w14:textId="77777777" w:rsidTr="00CB2F61">
        <w:tc>
          <w:tcPr>
            <w:tcW w:w="2070" w:type="pct"/>
          </w:tcPr>
          <w:p w14:paraId="4E0FA07B" w14:textId="77777777" w:rsidR="00D32D7E" w:rsidRPr="002A0037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488C6A65" w14:textId="77777777" w:rsidR="00D32D7E" w:rsidRPr="002A0037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2F61" w:rsidRPr="002A0037" w14:paraId="014B76D9" w14:textId="77777777" w:rsidTr="00CB2F61">
        <w:tc>
          <w:tcPr>
            <w:tcW w:w="2070" w:type="pct"/>
          </w:tcPr>
          <w:p w14:paraId="5417E35A" w14:textId="77777777" w:rsidR="00946948" w:rsidRPr="002A0037" w:rsidRDefault="00946948" w:rsidP="0094694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42" w:type="pct"/>
            <w:vAlign w:val="bottom"/>
          </w:tcPr>
          <w:p w14:paraId="3379CB4A" w14:textId="4A48B92F" w:rsidR="00946948" w:rsidRPr="002A0037" w:rsidRDefault="00F04194" w:rsidP="00CB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5,068</w:t>
            </w:r>
          </w:p>
        </w:tc>
        <w:tc>
          <w:tcPr>
            <w:tcW w:w="137" w:type="pct"/>
          </w:tcPr>
          <w:p w14:paraId="62789652" w14:textId="77777777" w:rsidR="00946948" w:rsidRPr="002A0037" w:rsidRDefault="00946948" w:rsidP="0094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472BA9B8" w14:textId="41771FDE" w:rsidR="00946948" w:rsidRPr="002A0037" w:rsidRDefault="00946948" w:rsidP="00DC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20" w:right="-10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4,125</w:t>
            </w:r>
          </w:p>
        </w:tc>
        <w:tc>
          <w:tcPr>
            <w:tcW w:w="142" w:type="pct"/>
          </w:tcPr>
          <w:p w14:paraId="711AE131" w14:textId="77777777" w:rsidR="00946948" w:rsidRPr="002A0037" w:rsidRDefault="00946948" w:rsidP="0094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2F3DFD7A" w14:textId="0D21F7E0" w:rsidR="00946948" w:rsidRPr="002A0037" w:rsidRDefault="00DA4FFB" w:rsidP="00CB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37" w:type="pct"/>
          </w:tcPr>
          <w:p w14:paraId="783201B7" w14:textId="77777777" w:rsidR="00946948" w:rsidRPr="002A0037" w:rsidRDefault="00946948" w:rsidP="0094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3178C5DD" w14:textId="56ABA564" w:rsidR="00946948" w:rsidRPr="002A0037" w:rsidRDefault="00946948" w:rsidP="00CB2F6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100" w:right="-4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4,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</w:tr>
      <w:tr w:rsidR="00CB2F61" w:rsidRPr="002A0037" w14:paraId="66BC5D62" w14:textId="77777777" w:rsidTr="00CB2F61">
        <w:tc>
          <w:tcPr>
            <w:tcW w:w="2070" w:type="pct"/>
          </w:tcPr>
          <w:p w14:paraId="5F721405" w14:textId="38D16AFE" w:rsidR="00946948" w:rsidRPr="002A0037" w:rsidRDefault="00946948" w:rsidP="009469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42" w:type="pct"/>
            <w:vAlign w:val="bottom"/>
          </w:tcPr>
          <w:p w14:paraId="3676F290" w14:textId="2915F445" w:rsidR="00946948" w:rsidRPr="002A0037" w:rsidRDefault="00F04194" w:rsidP="00CB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2,292,942</w:t>
            </w:r>
          </w:p>
        </w:tc>
        <w:tc>
          <w:tcPr>
            <w:tcW w:w="137" w:type="pct"/>
          </w:tcPr>
          <w:p w14:paraId="0C4443A0" w14:textId="77777777" w:rsidR="00946948" w:rsidRPr="002A0037" w:rsidRDefault="00946948" w:rsidP="0094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31E30547" w14:textId="4B96B767" w:rsidR="00946948" w:rsidRPr="002A0037" w:rsidRDefault="00946948" w:rsidP="00CB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1,316,913</w:t>
            </w:r>
          </w:p>
        </w:tc>
        <w:tc>
          <w:tcPr>
            <w:tcW w:w="142" w:type="pct"/>
          </w:tcPr>
          <w:p w14:paraId="6D4E3873" w14:textId="77777777" w:rsidR="00946948" w:rsidRPr="002A0037" w:rsidRDefault="00946948" w:rsidP="0094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6CD894CD" w14:textId="1664540D" w:rsidR="00946948" w:rsidRPr="002A0037" w:rsidRDefault="00DA4FFB" w:rsidP="00CB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2,249,645</w:t>
            </w:r>
          </w:p>
        </w:tc>
        <w:tc>
          <w:tcPr>
            <w:tcW w:w="137" w:type="pct"/>
          </w:tcPr>
          <w:p w14:paraId="4BD17495" w14:textId="77777777" w:rsidR="00946948" w:rsidRPr="002A0037" w:rsidRDefault="00946948" w:rsidP="0094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3D725890" w14:textId="7946EEBC" w:rsidR="00946948" w:rsidRPr="002A0037" w:rsidRDefault="00946948" w:rsidP="00CB2F6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100" w:right="-4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1,272,223</w:t>
            </w:r>
          </w:p>
        </w:tc>
      </w:tr>
      <w:tr w:rsidR="00CB2F61" w:rsidRPr="002A0037" w14:paraId="57F1F47B" w14:textId="77777777" w:rsidTr="00CB2F61">
        <w:trPr>
          <w:trHeight w:val="70"/>
        </w:trPr>
        <w:tc>
          <w:tcPr>
            <w:tcW w:w="2070" w:type="pct"/>
          </w:tcPr>
          <w:p w14:paraId="729647DA" w14:textId="2F3D92AF" w:rsidR="00946948" w:rsidRPr="002A0037" w:rsidRDefault="00946948" w:rsidP="00946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3" w:hanging="17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F75A7" w14:textId="2CE12C70" w:rsidR="00946948" w:rsidRPr="002A0037" w:rsidRDefault="00F04194" w:rsidP="00CB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2,298,010</w:t>
            </w:r>
          </w:p>
        </w:tc>
        <w:tc>
          <w:tcPr>
            <w:tcW w:w="137" w:type="pct"/>
            <w:vAlign w:val="bottom"/>
          </w:tcPr>
          <w:p w14:paraId="256145A3" w14:textId="77777777" w:rsidR="00946948" w:rsidRPr="002A0037" w:rsidRDefault="00946948" w:rsidP="0094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93A03" w14:textId="4EF18628" w:rsidR="00946948" w:rsidRPr="002A0037" w:rsidRDefault="00946948" w:rsidP="00CB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1,321,038</w:t>
            </w:r>
          </w:p>
        </w:tc>
        <w:tc>
          <w:tcPr>
            <w:tcW w:w="142" w:type="pct"/>
            <w:vAlign w:val="bottom"/>
          </w:tcPr>
          <w:p w14:paraId="1FF3369F" w14:textId="77777777" w:rsidR="00946948" w:rsidRPr="002A0037" w:rsidRDefault="00946948" w:rsidP="0094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327B6" w14:textId="1FC6D5EA" w:rsidR="00946948" w:rsidRPr="002A0037" w:rsidRDefault="00DA4FFB" w:rsidP="00CB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2,254,645</w:t>
            </w:r>
          </w:p>
        </w:tc>
        <w:tc>
          <w:tcPr>
            <w:tcW w:w="137" w:type="pct"/>
            <w:vAlign w:val="bottom"/>
          </w:tcPr>
          <w:p w14:paraId="52974290" w14:textId="77777777" w:rsidR="00946948" w:rsidRPr="002A0037" w:rsidRDefault="00946948" w:rsidP="00946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1792A" w14:textId="3CBC28FE" w:rsidR="00946948" w:rsidRPr="002A0037" w:rsidRDefault="00946948" w:rsidP="00CB2F6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100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1,276,280</w:t>
            </w:r>
          </w:p>
        </w:tc>
      </w:tr>
    </w:tbl>
    <w:p w14:paraId="3AAEE6DD" w14:textId="5368ECA3" w:rsidR="00523170" w:rsidRDefault="00523170" w:rsidP="00256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B4B1D0D" w14:textId="77777777" w:rsidR="00523170" w:rsidRDefault="00523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7C2DA64" w14:textId="3C227E57" w:rsidR="00E4226E" w:rsidRPr="002A0037" w:rsidRDefault="005D6E08" w:rsidP="00256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037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271FCC" w:rsidRPr="002A0037">
        <w:rPr>
          <w:rFonts w:ascii="Angsana New" w:hAnsi="Angsana New"/>
          <w:b/>
          <w:bCs/>
          <w:sz w:val="30"/>
          <w:szCs w:val="30"/>
        </w:rPr>
        <w:tab/>
      </w:r>
      <w:r w:rsidR="00E64F07" w:rsidRPr="002A0037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6941005F" w14:textId="60BA92A3" w:rsidR="003C6D87" w:rsidRPr="002A0037" w:rsidRDefault="003C6D87" w:rsidP="00BC34B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80"/>
        <w:gridCol w:w="1170"/>
        <w:gridCol w:w="178"/>
        <w:gridCol w:w="1262"/>
        <w:gridCol w:w="180"/>
        <w:gridCol w:w="1260"/>
      </w:tblGrid>
      <w:tr w:rsidR="00163EA1" w:rsidRPr="002A0037" w14:paraId="4196B0A2" w14:textId="77777777" w:rsidTr="00271FCC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0D75E09" w14:textId="6B681E90" w:rsidR="00163EA1" w:rsidRPr="002A0037" w:rsidRDefault="00163EA1" w:rsidP="007945A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13F55F5" w14:textId="41027690" w:rsidR="00163EA1" w:rsidRPr="002A0037" w:rsidRDefault="00163EA1" w:rsidP="00163EA1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5D19E47" w14:textId="77777777" w:rsidR="00163EA1" w:rsidRPr="002A0037" w:rsidRDefault="00163EA1" w:rsidP="00163EA1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2" w:type="dxa"/>
            <w:gridSpan w:val="3"/>
            <w:vAlign w:val="bottom"/>
          </w:tcPr>
          <w:p w14:paraId="75B1D073" w14:textId="5723F9CA" w:rsidR="00163EA1" w:rsidRPr="002A0037" w:rsidRDefault="00163EA1" w:rsidP="00163EA1">
            <w:pPr>
              <w:pStyle w:val="acctmergecolhdg"/>
              <w:spacing w:line="240" w:lineRule="auto"/>
              <w:ind w:left="-440" w:right="-79" w:firstLine="36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63EA1" w:rsidRPr="002A0037" w14:paraId="74898881" w14:textId="77777777" w:rsidTr="00271FCC">
        <w:trPr>
          <w:cantSplit/>
          <w:tblHeader/>
        </w:trPr>
        <w:tc>
          <w:tcPr>
            <w:tcW w:w="3780" w:type="dxa"/>
            <w:vAlign w:val="bottom"/>
          </w:tcPr>
          <w:p w14:paraId="4D02FD35" w14:textId="274843C1" w:rsidR="00163EA1" w:rsidRPr="002A0037" w:rsidRDefault="00163EA1" w:rsidP="007945A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2A00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A00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06B8C99A" w14:textId="7F24DACA" w:rsidR="00163EA1" w:rsidRPr="002A0037" w:rsidRDefault="00163EA1" w:rsidP="00163EA1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CA1F98" w:rsidRPr="002A003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A1AC945" w14:textId="77777777" w:rsidR="00163EA1" w:rsidRPr="002A0037" w:rsidRDefault="00163EA1" w:rsidP="00163EA1">
            <w:pPr>
              <w:pStyle w:val="acctmergecolhdg"/>
              <w:spacing w:line="240" w:lineRule="auto"/>
              <w:ind w:left="-441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A86256" w14:textId="134B5AA4" w:rsidR="00163EA1" w:rsidRPr="002A0037" w:rsidRDefault="00163EA1" w:rsidP="00163EA1">
            <w:pPr>
              <w:pStyle w:val="acctmergecolhdg"/>
              <w:spacing w:line="240" w:lineRule="auto"/>
              <w:ind w:left="-441" w:right="-77" w:firstLine="361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CA1F98" w:rsidRPr="002A0037">
              <w:rPr>
                <w:rFonts w:asciiTheme="majorBidi" w:hAnsiTheme="majorBidi" w:cstheme="majorBidi"/>
                <w:b w:val="0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06D16A44" w14:textId="77777777" w:rsidR="00163EA1" w:rsidRPr="002A0037" w:rsidRDefault="00163EA1" w:rsidP="00163EA1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AE67145" w14:textId="6F602D01" w:rsidR="00163EA1" w:rsidRPr="002A0037" w:rsidRDefault="00163EA1" w:rsidP="00163EA1">
            <w:pPr>
              <w:spacing w:line="240" w:lineRule="auto"/>
              <w:ind w:left="-440" w:right="-55" w:firstLine="3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1F98" w:rsidRPr="002A003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6594313E" w14:textId="77777777" w:rsidR="00163EA1" w:rsidRPr="002A0037" w:rsidRDefault="00163EA1" w:rsidP="00163EA1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31F4D0" w14:textId="65E8766C" w:rsidR="00163EA1" w:rsidRPr="002A0037" w:rsidRDefault="00163EA1" w:rsidP="00163EA1">
            <w:pPr>
              <w:pStyle w:val="acctmergecolhdg"/>
              <w:spacing w:line="240" w:lineRule="auto"/>
              <w:ind w:left="-440" w:firstLine="361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CA1F98" w:rsidRPr="002A0037">
              <w:rPr>
                <w:rFonts w:asciiTheme="majorBidi" w:hAnsiTheme="majorBidi" w:cstheme="majorBidi"/>
                <w:b w:val="0"/>
                <w:sz w:val="30"/>
                <w:szCs w:val="30"/>
              </w:rPr>
              <w:t>5</w:t>
            </w:r>
          </w:p>
        </w:tc>
      </w:tr>
      <w:tr w:rsidR="00163EA1" w:rsidRPr="002A0037" w14:paraId="76FB058D" w14:textId="77777777" w:rsidTr="00271FCC">
        <w:trPr>
          <w:cantSplit/>
          <w:tblHeader/>
        </w:trPr>
        <w:tc>
          <w:tcPr>
            <w:tcW w:w="3780" w:type="dxa"/>
            <w:vAlign w:val="bottom"/>
          </w:tcPr>
          <w:p w14:paraId="5B46BEDD" w14:textId="77777777" w:rsidR="00163EA1" w:rsidRPr="002A0037" w:rsidRDefault="00163EA1" w:rsidP="007945A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44150F5C" w14:textId="07DDE560" w:rsidR="00163EA1" w:rsidRPr="002A0037" w:rsidRDefault="00163EA1" w:rsidP="00163EA1">
            <w:pPr>
              <w:pStyle w:val="acctmergecolhdg"/>
              <w:spacing w:line="240" w:lineRule="auto"/>
              <w:ind w:left="-441" w:right="-79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A00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A1F98" w:rsidRPr="002A0037" w14:paraId="70A69B21" w14:textId="77777777" w:rsidTr="00271FCC">
        <w:trPr>
          <w:cantSplit/>
        </w:trPr>
        <w:tc>
          <w:tcPr>
            <w:tcW w:w="3780" w:type="dxa"/>
            <w:hideMark/>
          </w:tcPr>
          <w:p w14:paraId="1710D6DB" w14:textId="77777777" w:rsidR="00CA1F98" w:rsidRPr="002A0037" w:rsidRDefault="00CA1F98" w:rsidP="00CA1F9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C0F40EF" w14:textId="14FEED6B" w:rsidR="00CA1F98" w:rsidRPr="002A0037" w:rsidRDefault="00634F8B" w:rsidP="00CA1F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824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247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</w:p>
        </w:tc>
        <w:tc>
          <w:tcPr>
            <w:tcW w:w="180" w:type="dxa"/>
          </w:tcPr>
          <w:p w14:paraId="703B058F" w14:textId="77777777" w:rsidR="00CA1F98" w:rsidRPr="002A0037" w:rsidRDefault="00CA1F98" w:rsidP="00CA1F98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513F27" w14:textId="6A16751A" w:rsidR="00CA1F98" w:rsidRPr="002A0037" w:rsidRDefault="00CA1F98" w:rsidP="00CA1F9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8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547,306</w:t>
            </w:r>
          </w:p>
        </w:tc>
        <w:tc>
          <w:tcPr>
            <w:tcW w:w="178" w:type="dxa"/>
          </w:tcPr>
          <w:p w14:paraId="7EF08CE9" w14:textId="77777777" w:rsidR="00CA1F98" w:rsidRPr="002A0037" w:rsidRDefault="00CA1F98" w:rsidP="00CA1F98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D5ACD5D" w14:textId="21627AF4" w:rsidR="00CA1F98" w:rsidRPr="002A0037" w:rsidRDefault="00AA21F5" w:rsidP="00CA1F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575,</w:t>
            </w:r>
            <w:r w:rsidR="008247CC">
              <w:rPr>
                <w:rFonts w:asciiTheme="majorBidi" w:hAnsiTheme="majorBidi" w:cstheme="majorBidi"/>
                <w:sz w:val="30"/>
                <w:szCs w:val="30"/>
              </w:rPr>
              <w:t>852</w:t>
            </w:r>
          </w:p>
        </w:tc>
        <w:tc>
          <w:tcPr>
            <w:tcW w:w="180" w:type="dxa"/>
          </w:tcPr>
          <w:p w14:paraId="4F855967" w14:textId="77777777" w:rsidR="00CA1F98" w:rsidRPr="002A0037" w:rsidRDefault="00CA1F98" w:rsidP="00CA1F98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C39E8E" w14:textId="0B798B96" w:rsidR="00CA1F98" w:rsidRPr="002A0037" w:rsidRDefault="00CA1F98" w:rsidP="00CA1F9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542,786</w:t>
            </w:r>
          </w:p>
        </w:tc>
      </w:tr>
      <w:tr w:rsidR="00CA1F98" w:rsidRPr="002A0037" w14:paraId="5A24EADA" w14:textId="77777777" w:rsidTr="00271FCC">
        <w:trPr>
          <w:cantSplit/>
        </w:trPr>
        <w:tc>
          <w:tcPr>
            <w:tcW w:w="3780" w:type="dxa"/>
            <w:hideMark/>
          </w:tcPr>
          <w:p w14:paraId="429A3042" w14:textId="4D77B059" w:rsidR="00CA1F98" w:rsidRPr="002A0037" w:rsidRDefault="00CA1F98" w:rsidP="00CA1F9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03A23C7" w14:textId="77777777" w:rsidR="00CA1F98" w:rsidRPr="002A0037" w:rsidRDefault="00CA1F98" w:rsidP="00CA1F98">
            <w:pPr>
              <w:pStyle w:val="acctfourfigures"/>
              <w:tabs>
                <w:tab w:val="decimal" w:pos="465"/>
              </w:tabs>
              <w:spacing w:line="240" w:lineRule="auto"/>
              <w:ind w:left="-441" w:right="11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7B4DED" w14:textId="77777777" w:rsidR="00CA1F98" w:rsidRPr="002A0037" w:rsidRDefault="00CA1F98" w:rsidP="00CA1F98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6965A0" w14:textId="77777777" w:rsidR="00CA1F98" w:rsidRPr="002A0037" w:rsidRDefault="00CA1F98" w:rsidP="00CA1F98">
            <w:pPr>
              <w:pStyle w:val="acctfourfigures"/>
              <w:tabs>
                <w:tab w:val="decimal" w:pos="640"/>
              </w:tabs>
              <w:spacing w:line="240" w:lineRule="auto"/>
              <w:ind w:left="-441" w:right="100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06C6D84" w14:textId="77777777" w:rsidR="00CA1F98" w:rsidRPr="002A0037" w:rsidRDefault="00CA1F98" w:rsidP="00CA1F98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AB211E2" w14:textId="08E2C11F" w:rsidR="00CA1F98" w:rsidRPr="002A0037" w:rsidRDefault="00CA1F98" w:rsidP="00CA1F98">
            <w:pPr>
              <w:pStyle w:val="acctfourfigures"/>
              <w:tabs>
                <w:tab w:val="decimal" w:pos="701"/>
              </w:tabs>
              <w:spacing w:line="240" w:lineRule="auto"/>
              <w:ind w:left="-440" w:right="66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64D609" w14:textId="77777777" w:rsidR="00CA1F98" w:rsidRPr="002A0037" w:rsidRDefault="00CA1F98" w:rsidP="00CA1F98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73BCF6" w14:textId="77777777" w:rsidR="00CA1F98" w:rsidRPr="002A0037" w:rsidRDefault="00CA1F98" w:rsidP="00CA1F98">
            <w:pPr>
              <w:pStyle w:val="acctfourfigures"/>
              <w:tabs>
                <w:tab w:val="decimal" w:pos="731"/>
              </w:tabs>
              <w:spacing w:line="240" w:lineRule="auto"/>
              <w:ind w:left="-440" w:right="100" w:firstLine="3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F98" w:rsidRPr="002A0037" w14:paraId="0B5675CA" w14:textId="77777777" w:rsidTr="00271FCC">
        <w:trPr>
          <w:cantSplit/>
        </w:trPr>
        <w:tc>
          <w:tcPr>
            <w:tcW w:w="3780" w:type="dxa"/>
            <w:hideMark/>
          </w:tcPr>
          <w:p w14:paraId="5552A3F5" w14:textId="3B14ED4A" w:rsidR="00CA1F98" w:rsidRPr="002A0037" w:rsidRDefault="00CA1F98" w:rsidP="0005616C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E68C405" w14:textId="7C50CE00" w:rsidR="00CA1F98" w:rsidRPr="002A0037" w:rsidRDefault="00634F8B" w:rsidP="00CA1F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39</w:t>
            </w:r>
            <w:r w:rsidRPr="002A0037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2A003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832</w:t>
            </w:r>
          </w:p>
        </w:tc>
        <w:tc>
          <w:tcPr>
            <w:tcW w:w="180" w:type="dxa"/>
          </w:tcPr>
          <w:p w14:paraId="7434E1BC" w14:textId="77777777" w:rsidR="00CA1F98" w:rsidRPr="002A0037" w:rsidRDefault="00CA1F98" w:rsidP="00CA1F98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C4D50C" w14:textId="1D1BC20C" w:rsidR="00CA1F98" w:rsidRPr="002A0037" w:rsidRDefault="00CA1F98" w:rsidP="00CA1F9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35,999</w:t>
            </w:r>
          </w:p>
        </w:tc>
        <w:tc>
          <w:tcPr>
            <w:tcW w:w="178" w:type="dxa"/>
          </w:tcPr>
          <w:p w14:paraId="392DE8A1" w14:textId="77777777" w:rsidR="00CA1F98" w:rsidRPr="002A0037" w:rsidRDefault="00CA1F98" w:rsidP="00CA1F98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14235F7" w14:textId="1B822C90" w:rsidR="00CA1F98" w:rsidRPr="002A0037" w:rsidRDefault="00AA21F5" w:rsidP="00CA1F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39,832</w:t>
            </w:r>
          </w:p>
        </w:tc>
        <w:tc>
          <w:tcPr>
            <w:tcW w:w="180" w:type="dxa"/>
          </w:tcPr>
          <w:p w14:paraId="541D1786" w14:textId="77777777" w:rsidR="00CA1F98" w:rsidRPr="002A0037" w:rsidRDefault="00CA1F98" w:rsidP="00CA1F98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1C64DD" w14:textId="2604719E" w:rsidR="00CA1F98" w:rsidRPr="002A0037" w:rsidRDefault="00CA1F98" w:rsidP="00CA1F9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35,999</w:t>
            </w:r>
          </w:p>
        </w:tc>
      </w:tr>
      <w:tr w:rsidR="00CA1F98" w:rsidRPr="002A0037" w14:paraId="6B917E6D" w14:textId="77777777" w:rsidTr="00271FCC">
        <w:trPr>
          <w:cantSplit/>
        </w:trPr>
        <w:tc>
          <w:tcPr>
            <w:tcW w:w="3780" w:type="dxa"/>
            <w:hideMark/>
          </w:tcPr>
          <w:p w14:paraId="0EF17178" w14:textId="1EA75A76" w:rsidR="00CA1F98" w:rsidRPr="002A0037" w:rsidRDefault="00CA1F98" w:rsidP="0005616C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   3 - 6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F9ACD14" w14:textId="36A14EBB" w:rsidR="00CA1F98" w:rsidRPr="002A0037" w:rsidRDefault="00634F8B" w:rsidP="00CA1F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E3A10" w:rsidRPr="002A0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  <w:tc>
          <w:tcPr>
            <w:tcW w:w="180" w:type="dxa"/>
          </w:tcPr>
          <w:p w14:paraId="50BA52DA" w14:textId="77777777" w:rsidR="00CA1F98" w:rsidRPr="002A0037" w:rsidRDefault="00CA1F98" w:rsidP="00CA1F98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096631" w14:textId="3166A957" w:rsidR="00CA1F98" w:rsidRPr="002A0037" w:rsidRDefault="00CA1F98" w:rsidP="00CA1F9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178" w:type="dxa"/>
          </w:tcPr>
          <w:p w14:paraId="5EA215FA" w14:textId="77777777" w:rsidR="00CA1F98" w:rsidRPr="002A0037" w:rsidRDefault="00CA1F98" w:rsidP="00CA1F98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B321029" w14:textId="16D8F02A" w:rsidR="00CA1F98" w:rsidRPr="002A0037" w:rsidRDefault="00AA21F5" w:rsidP="00CA1F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2,854</w:t>
            </w:r>
          </w:p>
        </w:tc>
        <w:tc>
          <w:tcPr>
            <w:tcW w:w="180" w:type="dxa"/>
          </w:tcPr>
          <w:p w14:paraId="1AA29D6F" w14:textId="77777777" w:rsidR="00CA1F98" w:rsidRPr="002A0037" w:rsidRDefault="00CA1F98" w:rsidP="00CA1F98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7E6910" w14:textId="4F46C842" w:rsidR="00CA1F98" w:rsidRPr="002A0037" w:rsidRDefault="00CA1F98" w:rsidP="00CA1F9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</w:tr>
      <w:tr w:rsidR="00CA1F98" w:rsidRPr="002A0037" w14:paraId="65D0CD60" w14:textId="77777777" w:rsidTr="00271FCC">
        <w:trPr>
          <w:cantSplit/>
        </w:trPr>
        <w:tc>
          <w:tcPr>
            <w:tcW w:w="3780" w:type="dxa"/>
            <w:hideMark/>
          </w:tcPr>
          <w:p w14:paraId="0B3064B9" w14:textId="625B5C74" w:rsidR="00CA1F98" w:rsidRPr="002A0037" w:rsidRDefault="00CA1F98" w:rsidP="0005616C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4BF1C" w14:textId="6884A94D" w:rsidR="00CA1F98" w:rsidRPr="002A0037" w:rsidRDefault="008247CC" w:rsidP="00CA1F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30,799</w:t>
            </w:r>
          </w:p>
        </w:tc>
        <w:tc>
          <w:tcPr>
            <w:tcW w:w="180" w:type="dxa"/>
          </w:tcPr>
          <w:p w14:paraId="17746DF7" w14:textId="77777777" w:rsidR="00CA1F98" w:rsidRPr="002A0037" w:rsidRDefault="00CA1F98" w:rsidP="00CA1F98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B5992" w14:textId="75F05695" w:rsidR="00CA1F98" w:rsidRPr="002A0037" w:rsidRDefault="00CA1F98" w:rsidP="00CA1F9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24,590</w:t>
            </w:r>
          </w:p>
        </w:tc>
        <w:tc>
          <w:tcPr>
            <w:tcW w:w="178" w:type="dxa"/>
          </w:tcPr>
          <w:p w14:paraId="109822C3" w14:textId="77777777" w:rsidR="00CA1F98" w:rsidRPr="002A0037" w:rsidRDefault="00CA1F98" w:rsidP="00CA1F98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A5BD2" w14:textId="6DB6DEDD" w:rsidR="00CA1F98" w:rsidRPr="002A0037" w:rsidRDefault="00AA21F5" w:rsidP="00CA1F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247CC">
              <w:rPr>
                <w:rFonts w:asciiTheme="majorBidi" w:hAnsiTheme="majorBidi" w:cstheme="majorBidi"/>
                <w:sz w:val="30"/>
                <w:szCs w:val="30"/>
              </w:rPr>
              <w:t>0,770</w:t>
            </w:r>
          </w:p>
        </w:tc>
        <w:tc>
          <w:tcPr>
            <w:tcW w:w="180" w:type="dxa"/>
          </w:tcPr>
          <w:p w14:paraId="6C215DFB" w14:textId="77777777" w:rsidR="00CA1F98" w:rsidRPr="002A0037" w:rsidRDefault="00CA1F98" w:rsidP="00CA1F98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F4617" w14:textId="0DE55000" w:rsidR="00CA1F98" w:rsidRPr="002A0037" w:rsidRDefault="00CA1F98" w:rsidP="00CA1F9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24,561</w:t>
            </w:r>
          </w:p>
        </w:tc>
      </w:tr>
      <w:tr w:rsidR="00CA1F98" w:rsidRPr="002A0037" w14:paraId="70458FB9" w14:textId="77777777" w:rsidTr="005A662B">
        <w:trPr>
          <w:cantSplit/>
        </w:trPr>
        <w:tc>
          <w:tcPr>
            <w:tcW w:w="3780" w:type="dxa"/>
            <w:hideMark/>
          </w:tcPr>
          <w:p w14:paraId="1663C0BB" w14:textId="77777777" w:rsidR="00CA1F98" w:rsidRPr="002A0037" w:rsidRDefault="00CA1F98" w:rsidP="00CA1F9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58C25" w14:textId="1AE9C3A9" w:rsidR="00CA1F98" w:rsidRPr="002A0037" w:rsidRDefault="00632493" w:rsidP="00CA1F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</w:t>
            </w:r>
            <w:r w:rsidR="00FE3A10"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617</w:t>
            </w:r>
          </w:p>
        </w:tc>
        <w:tc>
          <w:tcPr>
            <w:tcW w:w="180" w:type="dxa"/>
          </w:tcPr>
          <w:p w14:paraId="003E227D" w14:textId="77777777" w:rsidR="00CA1F98" w:rsidRPr="002A0037" w:rsidRDefault="00CA1F98" w:rsidP="00CA1F98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DCDFB" w14:textId="69DA8A24" w:rsidR="00CA1F98" w:rsidRPr="002A0037" w:rsidRDefault="00CA1F98" w:rsidP="00CA1F9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608,426</w:t>
            </w:r>
          </w:p>
        </w:tc>
        <w:tc>
          <w:tcPr>
            <w:tcW w:w="178" w:type="dxa"/>
          </w:tcPr>
          <w:p w14:paraId="0E93F559" w14:textId="77777777" w:rsidR="00CA1F98" w:rsidRPr="002A0037" w:rsidRDefault="00CA1F98" w:rsidP="00CA1F98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80D0E" w14:textId="1C03D9B3" w:rsidR="00CA1F98" w:rsidRPr="002A0037" w:rsidRDefault="00AA21F5" w:rsidP="00CA1F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649,308</w:t>
            </w:r>
          </w:p>
        </w:tc>
        <w:tc>
          <w:tcPr>
            <w:tcW w:w="180" w:type="dxa"/>
          </w:tcPr>
          <w:p w14:paraId="4A59B4FE" w14:textId="77777777" w:rsidR="00CA1F98" w:rsidRPr="002A0037" w:rsidRDefault="00CA1F98" w:rsidP="00CA1F98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81451E" w14:textId="39CB2A11" w:rsidR="00CA1F98" w:rsidRPr="002A0037" w:rsidRDefault="00CA1F98" w:rsidP="00CA1F9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603,877</w:t>
            </w:r>
          </w:p>
        </w:tc>
      </w:tr>
      <w:tr w:rsidR="00CA1F98" w:rsidRPr="002A0037" w14:paraId="24C75B42" w14:textId="77777777" w:rsidTr="005A662B">
        <w:trPr>
          <w:cantSplit/>
          <w:trHeight w:val="71"/>
        </w:trPr>
        <w:tc>
          <w:tcPr>
            <w:tcW w:w="3780" w:type="dxa"/>
            <w:vAlign w:val="bottom"/>
            <w:hideMark/>
          </w:tcPr>
          <w:p w14:paraId="43E6A3B5" w14:textId="77777777" w:rsidR="00CA1F98" w:rsidRPr="002A0037" w:rsidRDefault="00CA1F98" w:rsidP="0005616C">
            <w:pPr>
              <w:spacing w:line="240" w:lineRule="auto"/>
              <w:ind w:left="104" w:hanging="104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  <w:p w14:paraId="37A7A7EA" w14:textId="0076C635" w:rsidR="00CA1F98" w:rsidRPr="002A0037" w:rsidRDefault="00C005CA" w:rsidP="0005616C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A1F98"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191A7" w14:textId="31010E6D" w:rsidR="00CA1F98" w:rsidRPr="002A0037" w:rsidRDefault="00632493" w:rsidP="00CA1F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B4028C" w:rsidRPr="002A003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028C" w:rsidRPr="002A0037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99D7EBF" w14:textId="77777777" w:rsidR="00CA1F98" w:rsidRPr="002A0037" w:rsidRDefault="00CA1F98" w:rsidP="00CA1F98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143F61" w14:textId="1148FFDD" w:rsidR="00CA1F98" w:rsidRPr="002A0037" w:rsidRDefault="00CA1F98" w:rsidP="00CA1F9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(24,224)</w:t>
            </w:r>
          </w:p>
        </w:tc>
        <w:tc>
          <w:tcPr>
            <w:tcW w:w="178" w:type="dxa"/>
            <w:vAlign w:val="bottom"/>
          </w:tcPr>
          <w:p w14:paraId="15D0257D" w14:textId="77777777" w:rsidR="00CA1F98" w:rsidRPr="002A0037" w:rsidRDefault="00CA1F98" w:rsidP="00CA1F98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AD731" w14:textId="58092189" w:rsidR="00CA1F98" w:rsidRPr="002A0037" w:rsidRDefault="00AA21F5" w:rsidP="00CA1F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1B239C" w:rsidRPr="002A003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239C" w:rsidRPr="002A0037">
              <w:rPr>
                <w:rFonts w:asciiTheme="majorBidi" w:hAnsiTheme="majorBidi" w:cstheme="majorBidi"/>
                <w:sz w:val="30"/>
                <w:szCs w:val="30"/>
              </w:rPr>
              <w:t>783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55E6824" w14:textId="77777777" w:rsidR="00CA1F98" w:rsidRPr="002A0037" w:rsidRDefault="00CA1F98" w:rsidP="00CA1F98">
            <w:pPr>
              <w:pStyle w:val="acctfourfigures"/>
              <w:spacing w:line="240" w:lineRule="auto"/>
              <w:ind w:left="-440" w:firstLine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DF1F1" w14:textId="6B52AA03" w:rsidR="00CA1F98" w:rsidRPr="002A0037" w:rsidRDefault="00CA1F98" w:rsidP="00CA1F9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(24,224)</w:t>
            </w:r>
          </w:p>
        </w:tc>
      </w:tr>
      <w:tr w:rsidR="00CA1F98" w:rsidRPr="002A0037" w14:paraId="7313D880" w14:textId="77777777" w:rsidTr="005A662B">
        <w:trPr>
          <w:cantSplit/>
        </w:trPr>
        <w:tc>
          <w:tcPr>
            <w:tcW w:w="3780" w:type="dxa"/>
            <w:hideMark/>
          </w:tcPr>
          <w:p w14:paraId="0F04A901" w14:textId="77777777" w:rsidR="00CA1F98" w:rsidRPr="002A0037" w:rsidRDefault="00CA1F98" w:rsidP="00CA1F9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D43D6A" w14:textId="57AE53C4" w:rsidR="00CA1F98" w:rsidRPr="002A0037" w:rsidRDefault="00632493" w:rsidP="00CA1F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B4028C"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4028C"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</w:t>
            </w:r>
          </w:p>
        </w:tc>
        <w:tc>
          <w:tcPr>
            <w:tcW w:w="180" w:type="dxa"/>
          </w:tcPr>
          <w:p w14:paraId="2944F23C" w14:textId="77777777" w:rsidR="00CA1F98" w:rsidRPr="002A0037" w:rsidRDefault="00CA1F98" w:rsidP="00CA1F98">
            <w:pPr>
              <w:pStyle w:val="acctfourfigures"/>
              <w:tabs>
                <w:tab w:val="decimal" w:pos="731"/>
              </w:tabs>
              <w:spacing w:line="240" w:lineRule="auto"/>
              <w:ind w:left="-441" w:right="11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DC2C2" w14:textId="017ED676" w:rsidR="00CA1F98" w:rsidRPr="002A0037" w:rsidRDefault="00CA1F98" w:rsidP="00CA1F9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584,202</w:t>
            </w:r>
          </w:p>
        </w:tc>
        <w:tc>
          <w:tcPr>
            <w:tcW w:w="178" w:type="dxa"/>
          </w:tcPr>
          <w:p w14:paraId="0BF579F3" w14:textId="77777777" w:rsidR="00CA1F98" w:rsidRPr="002A0037" w:rsidRDefault="00CA1F98" w:rsidP="00CA1F98">
            <w:pPr>
              <w:pStyle w:val="acctfourfigures"/>
              <w:tabs>
                <w:tab w:val="decimal" w:pos="731"/>
              </w:tabs>
              <w:spacing w:line="240" w:lineRule="auto"/>
              <w:ind w:left="-441" w:right="-72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42136" w14:textId="663B178D" w:rsidR="00CA1F98" w:rsidRPr="002A0037" w:rsidRDefault="00AA21F5" w:rsidP="00CA1F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 w:rsidR="001B239C"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B239C"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180" w:type="dxa"/>
          </w:tcPr>
          <w:p w14:paraId="2D8B0ED4" w14:textId="77777777" w:rsidR="00CA1F98" w:rsidRPr="002A0037" w:rsidRDefault="00CA1F98" w:rsidP="00CA1F98">
            <w:pPr>
              <w:pStyle w:val="acctfourfigures"/>
              <w:spacing w:line="240" w:lineRule="auto"/>
              <w:ind w:left="-44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4984E" w14:textId="0F792FCB" w:rsidR="00CA1F98" w:rsidRPr="002A0037" w:rsidRDefault="00CA1F98" w:rsidP="00CA1F9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579,653</w:t>
            </w:r>
          </w:p>
        </w:tc>
      </w:tr>
    </w:tbl>
    <w:p w14:paraId="4844DF74" w14:textId="68B79381" w:rsidR="00CA4063" w:rsidRPr="002A0037" w:rsidRDefault="00CA4063" w:rsidP="00CA4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170"/>
        <w:gridCol w:w="180"/>
        <w:gridCol w:w="1170"/>
        <w:gridCol w:w="180"/>
        <w:gridCol w:w="1260"/>
        <w:gridCol w:w="180"/>
        <w:gridCol w:w="1261"/>
      </w:tblGrid>
      <w:tr w:rsidR="00210D6A" w:rsidRPr="002A0037" w14:paraId="507B111B" w14:textId="77777777" w:rsidTr="00DC3746">
        <w:trPr>
          <w:cantSplit/>
          <w:trHeight w:val="20"/>
          <w:tblHeader/>
        </w:trPr>
        <w:tc>
          <w:tcPr>
            <w:tcW w:w="2880" w:type="dxa"/>
          </w:tcPr>
          <w:p w14:paraId="36F0E977" w14:textId="77777777" w:rsidR="00AF1C27" w:rsidRPr="002A0037" w:rsidRDefault="00AF1C27" w:rsidP="002578CA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</w:p>
          <w:p w14:paraId="19368DDF" w14:textId="484C9112" w:rsidR="00AF1C27" w:rsidRPr="002A0037" w:rsidRDefault="00AF1C27" w:rsidP="002578CA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5CED5996" w14:textId="77777777" w:rsidR="00AF1C27" w:rsidRPr="002A003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4CBC1BF5" w14:textId="475153A1" w:rsidR="00AF1C27" w:rsidRPr="002A003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7895EB8" w14:textId="77777777" w:rsidR="00AF1C27" w:rsidRPr="002A003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1" w:type="dxa"/>
            <w:gridSpan w:val="3"/>
          </w:tcPr>
          <w:p w14:paraId="1C039515" w14:textId="65BC7AE6" w:rsidR="00AF1C27" w:rsidRPr="002A003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10D6A" w:rsidRPr="002A0037" w14:paraId="00BFD7EE" w14:textId="77777777" w:rsidTr="00DC3746">
        <w:trPr>
          <w:cantSplit/>
          <w:trHeight w:val="20"/>
          <w:tblHeader/>
        </w:trPr>
        <w:tc>
          <w:tcPr>
            <w:tcW w:w="2880" w:type="dxa"/>
          </w:tcPr>
          <w:p w14:paraId="1C4C27C8" w14:textId="0AC3BC46" w:rsidR="00AF1C27" w:rsidRPr="002A0037" w:rsidRDefault="00AF1C27" w:rsidP="00C21A53">
            <w:pPr>
              <w:pStyle w:val="acctfourfigures"/>
              <w:tabs>
                <w:tab w:val="clear" w:pos="765"/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9ED782" w14:textId="77777777" w:rsidR="00AF1C27" w:rsidRPr="002A003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B1DA206" w14:textId="58509565" w:rsidR="00AF1C27" w:rsidRPr="002A003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CA1F98"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ADD9047" w14:textId="77777777" w:rsidR="00AF1C27" w:rsidRPr="002A003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F4D44E" w14:textId="1FC2707F" w:rsidR="00AF1C27" w:rsidRPr="002A003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CA1F98"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B816603" w14:textId="77777777" w:rsidR="00AF1C27" w:rsidRPr="002A003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336B57" w14:textId="3C4DA397" w:rsidR="00AF1C27" w:rsidRPr="002A003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CA1F98"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55A9BD46" w14:textId="77777777" w:rsidR="00AF1C27" w:rsidRPr="002A003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6BCF0A02" w14:textId="00B54ADA" w:rsidR="00AF1C27" w:rsidRPr="002A0037" w:rsidRDefault="00AF1C27" w:rsidP="00C21A53">
            <w:pPr>
              <w:pStyle w:val="acctmergecolhdg"/>
              <w:tabs>
                <w:tab w:val="left" w:pos="10"/>
              </w:tabs>
              <w:spacing w:line="240" w:lineRule="atLeast"/>
              <w:ind w:left="10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CA1F98"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AF1C27" w:rsidRPr="002A0037" w14:paraId="6BB9FC68" w14:textId="77777777" w:rsidTr="00DC3746">
        <w:trPr>
          <w:cantSplit/>
          <w:trHeight w:val="20"/>
          <w:tblHeader/>
        </w:trPr>
        <w:tc>
          <w:tcPr>
            <w:tcW w:w="2880" w:type="dxa"/>
          </w:tcPr>
          <w:p w14:paraId="5ACB79D6" w14:textId="77777777" w:rsidR="00AF1C27" w:rsidRPr="002A0037" w:rsidRDefault="00AF1C27" w:rsidP="00C21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"/>
              </w:tabs>
              <w:ind w:left="1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B0DDF4F" w14:textId="77777777" w:rsidR="00AF1C27" w:rsidRPr="002A0037" w:rsidRDefault="00AF1C27" w:rsidP="00C21A53">
            <w:pPr>
              <w:pStyle w:val="acctfourfigures"/>
              <w:tabs>
                <w:tab w:val="clear" w:pos="765"/>
                <w:tab w:val="left" w:pos="10"/>
              </w:tabs>
              <w:spacing w:line="240" w:lineRule="atLeast"/>
              <w:ind w:left="10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1" w:type="dxa"/>
            <w:gridSpan w:val="7"/>
            <w:vAlign w:val="bottom"/>
          </w:tcPr>
          <w:p w14:paraId="29BDA6F0" w14:textId="1ECA03E8" w:rsidR="00AF1C27" w:rsidRPr="002A0037" w:rsidRDefault="00AF1C27" w:rsidP="00C21A53">
            <w:pPr>
              <w:pStyle w:val="acctfourfigures"/>
              <w:tabs>
                <w:tab w:val="clear" w:pos="765"/>
                <w:tab w:val="left" w:pos="10"/>
              </w:tabs>
              <w:spacing w:line="240" w:lineRule="atLeast"/>
              <w:ind w:left="100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A00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A1F98" w:rsidRPr="002A0037" w14:paraId="0EAD4B5C" w14:textId="77777777" w:rsidTr="007306DE">
        <w:trPr>
          <w:cantSplit/>
          <w:trHeight w:val="20"/>
        </w:trPr>
        <w:tc>
          <w:tcPr>
            <w:tcW w:w="2880" w:type="dxa"/>
          </w:tcPr>
          <w:p w14:paraId="59151CF6" w14:textId="7AF73E0E" w:rsidR="00CA1F98" w:rsidRPr="002A0037" w:rsidRDefault="00CA1F98" w:rsidP="00CA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2A0037">
              <w:rPr>
                <w:rFonts w:asciiTheme="majorBidi" w:hAnsiTheme="majorBidi" w:cstheme="majorBidi" w:hint="cs"/>
                <w:sz w:val="30"/>
                <w:szCs w:val="30"/>
              </w:rPr>
              <w:t xml:space="preserve"> 1 </w:t>
            </w: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</w:p>
        </w:tc>
        <w:tc>
          <w:tcPr>
            <w:tcW w:w="900" w:type="dxa"/>
            <w:vAlign w:val="bottom"/>
          </w:tcPr>
          <w:p w14:paraId="1A04FAE3" w14:textId="77777777" w:rsidR="00CA1F98" w:rsidRPr="002A0037" w:rsidRDefault="00CA1F98" w:rsidP="00CA1F98">
            <w:pPr>
              <w:pStyle w:val="acctfourfigures"/>
              <w:tabs>
                <w:tab w:val="clear" w:pos="765"/>
                <w:tab w:val="left" w:pos="10"/>
              </w:tabs>
              <w:spacing w:line="240" w:lineRule="atLeast"/>
              <w:ind w:left="10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BDEC7F1" w14:textId="7D7C3A7B" w:rsidR="00CA1F98" w:rsidRPr="002A0037" w:rsidRDefault="00CA1F98" w:rsidP="00CA1F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24,224</w:t>
            </w:r>
          </w:p>
        </w:tc>
        <w:tc>
          <w:tcPr>
            <w:tcW w:w="180" w:type="dxa"/>
            <w:vAlign w:val="bottom"/>
          </w:tcPr>
          <w:p w14:paraId="7CA913B5" w14:textId="77777777" w:rsidR="00CA1F98" w:rsidRPr="002A0037" w:rsidRDefault="00CA1F98" w:rsidP="00CA1F98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65F891" w14:textId="35BCB09D" w:rsidR="00CA1F98" w:rsidRPr="002A0037" w:rsidRDefault="00CA1F98" w:rsidP="00CA1F9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15,408</w:t>
            </w:r>
          </w:p>
        </w:tc>
        <w:tc>
          <w:tcPr>
            <w:tcW w:w="180" w:type="dxa"/>
            <w:vAlign w:val="bottom"/>
          </w:tcPr>
          <w:p w14:paraId="4BFDCF95" w14:textId="77777777" w:rsidR="00CA1F98" w:rsidRPr="002A0037" w:rsidRDefault="00CA1F98" w:rsidP="00CA1F98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11592C" w14:textId="657294A5" w:rsidR="00CA1F98" w:rsidRPr="002A0037" w:rsidRDefault="00CA1F98" w:rsidP="00CA1F9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24,224</w:t>
            </w:r>
          </w:p>
        </w:tc>
        <w:tc>
          <w:tcPr>
            <w:tcW w:w="180" w:type="dxa"/>
            <w:vAlign w:val="bottom"/>
          </w:tcPr>
          <w:p w14:paraId="2B96E938" w14:textId="77777777" w:rsidR="00CA1F98" w:rsidRPr="002A0037" w:rsidRDefault="00CA1F98" w:rsidP="00CA1F98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577DC2F6" w14:textId="548ACCD5" w:rsidR="00CA1F98" w:rsidRPr="002A0037" w:rsidRDefault="00CA1F98" w:rsidP="00CA1F9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15,408</w:t>
            </w:r>
          </w:p>
        </w:tc>
      </w:tr>
      <w:tr w:rsidR="00D44142" w:rsidRPr="002A0037" w14:paraId="14FFAABE" w14:textId="77777777" w:rsidTr="007306DE">
        <w:trPr>
          <w:cantSplit/>
          <w:trHeight w:val="20"/>
        </w:trPr>
        <w:tc>
          <w:tcPr>
            <w:tcW w:w="2880" w:type="dxa"/>
          </w:tcPr>
          <w:p w14:paraId="2930C2CB" w14:textId="77777777" w:rsidR="00D44142" w:rsidRPr="002A0037" w:rsidRDefault="00D44142" w:rsidP="00D4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4EADAC54" w14:textId="77777777" w:rsidR="00D44142" w:rsidRPr="002A0037" w:rsidRDefault="00D44142" w:rsidP="00D44142">
            <w:pPr>
              <w:pStyle w:val="acctfourfigures"/>
              <w:tabs>
                <w:tab w:val="clear" w:pos="765"/>
                <w:tab w:val="left" w:pos="10"/>
              </w:tabs>
              <w:spacing w:line="240" w:lineRule="atLeast"/>
              <w:ind w:left="10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CEB69C0" w14:textId="2477AF32" w:rsidR="00D44142" w:rsidRPr="002A0037" w:rsidRDefault="001B239C" w:rsidP="00D441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44142" w:rsidRPr="002A0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180" w:type="dxa"/>
          </w:tcPr>
          <w:p w14:paraId="3E44A56B" w14:textId="77777777" w:rsidR="00D44142" w:rsidRPr="002A0037" w:rsidRDefault="00D44142" w:rsidP="00D44142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8ADC53" w14:textId="2A099216" w:rsidR="00D44142" w:rsidRPr="002A0037" w:rsidRDefault="00D44142" w:rsidP="00D441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8,816</w:t>
            </w:r>
          </w:p>
        </w:tc>
        <w:tc>
          <w:tcPr>
            <w:tcW w:w="180" w:type="dxa"/>
          </w:tcPr>
          <w:p w14:paraId="6C334FEA" w14:textId="77777777" w:rsidR="00D44142" w:rsidRPr="002A0037" w:rsidRDefault="00D44142" w:rsidP="00D44142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8DB634" w14:textId="71CBC8A0" w:rsidR="00D44142" w:rsidRPr="002A0037" w:rsidRDefault="001B239C" w:rsidP="00D441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44142" w:rsidRPr="002A00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180" w:type="dxa"/>
          </w:tcPr>
          <w:p w14:paraId="62939579" w14:textId="77777777" w:rsidR="00D44142" w:rsidRPr="002A0037" w:rsidRDefault="00D44142" w:rsidP="00D44142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2DA1FB8" w14:textId="2FFE728E" w:rsidR="00D44142" w:rsidRPr="002A0037" w:rsidRDefault="00D44142" w:rsidP="00D4414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8,816</w:t>
            </w:r>
          </w:p>
        </w:tc>
      </w:tr>
      <w:tr w:rsidR="00D44142" w:rsidRPr="002A0037" w14:paraId="5F8E1F21" w14:textId="77777777" w:rsidTr="00DC3746">
        <w:trPr>
          <w:cantSplit/>
          <w:trHeight w:val="20"/>
        </w:trPr>
        <w:tc>
          <w:tcPr>
            <w:tcW w:w="2880" w:type="dxa"/>
          </w:tcPr>
          <w:p w14:paraId="148F7F9E" w14:textId="70478B7E" w:rsidR="00D44142" w:rsidRPr="002A0037" w:rsidRDefault="00D44142" w:rsidP="00D44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30 </w:t>
            </w:r>
            <w:r w:rsidRPr="002A00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601F9A47" w14:textId="77777777" w:rsidR="00D44142" w:rsidRPr="002A0037" w:rsidRDefault="00D44142" w:rsidP="00D44142">
            <w:pPr>
              <w:pStyle w:val="acctfourfigures"/>
              <w:tabs>
                <w:tab w:val="clear" w:pos="765"/>
                <w:tab w:val="left" w:pos="10"/>
              </w:tabs>
              <w:spacing w:line="240" w:lineRule="atLeast"/>
              <w:ind w:left="100"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F9D5B" w14:textId="35FA53CE" w:rsidR="00D44142" w:rsidRPr="002A0037" w:rsidRDefault="00D44142" w:rsidP="00D441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1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B239C"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B239C"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</w:t>
            </w:r>
          </w:p>
        </w:tc>
        <w:tc>
          <w:tcPr>
            <w:tcW w:w="180" w:type="dxa"/>
            <w:vAlign w:val="bottom"/>
          </w:tcPr>
          <w:p w14:paraId="2004780A" w14:textId="77777777" w:rsidR="00D44142" w:rsidRPr="002A0037" w:rsidRDefault="00D44142" w:rsidP="00D44142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DD226" w14:textId="54829F4F" w:rsidR="00D44142" w:rsidRPr="002A0037" w:rsidRDefault="00D44142" w:rsidP="00D441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8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24,224</w:t>
            </w:r>
          </w:p>
        </w:tc>
        <w:tc>
          <w:tcPr>
            <w:tcW w:w="180" w:type="dxa"/>
            <w:vAlign w:val="bottom"/>
          </w:tcPr>
          <w:p w14:paraId="03F3F6B1" w14:textId="77777777" w:rsidR="00D44142" w:rsidRPr="002A0037" w:rsidRDefault="00D44142" w:rsidP="00D44142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B9395" w14:textId="15995CAE" w:rsidR="00D44142" w:rsidRPr="002A0037" w:rsidRDefault="00D44142" w:rsidP="00D4414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440" w:right="-80" w:firstLine="3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B239C"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B239C"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</w:t>
            </w:r>
          </w:p>
        </w:tc>
        <w:tc>
          <w:tcPr>
            <w:tcW w:w="180" w:type="dxa"/>
            <w:vAlign w:val="bottom"/>
          </w:tcPr>
          <w:p w14:paraId="0B698636" w14:textId="77777777" w:rsidR="00D44142" w:rsidRPr="002A0037" w:rsidRDefault="00D44142" w:rsidP="00D44142">
            <w:pPr>
              <w:pStyle w:val="acctfourfigures"/>
              <w:tabs>
                <w:tab w:val="left" w:pos="10"/>
              </w:tabs>
              <w:spacing w:line="240" w:lineRule="atLeast"/>
              <w:ind w:lef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E793E" w14:textId="1E82E476" w:rsidR="00D44142" w:rsidRPr="002A0037" w:rsidRDefault="00D44142" w:rsidP="00D4414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100"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24,224</w:t>
            </w:r>
          </w:p>
        </w:tc>
      </w:tr>
    </w:tbl>
    <w:p w14:paraId="14901034" w14:textId="6559795C" w:rsidR="00CA4063" w:rsidRPr="002A0037" w:rsidRDefault="00CA4063" w:rsidP="00BC34B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C971E06" w14:textId="66E095D0" w:rsidR="00780702" w:rsidRPr="002A0037" w:rsidRDefault="00D54D72" w:rsidP="00B300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771C0A" w:rsidRPr="002A0037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Pr="002A0037">
        <w:rPr>
          <w:rFonts w:asciiTheme="majorBidi" w:hAnsiTheme="majorBidi" w:cstheme="majorBidi"/>
          <w:sz w:val="30"/>
          <w:szCs w:val="30"/>
        </w:rPr>
        <w:t>2</w:t>
      </w:r>
      <w:r w:rsidR="005D6E08" w:rsidRPr="002A0037">
        <w:rPr>
          <w:rFonts w:asciiTheme="majorBidi" w:hAnsiTheme="majorBidi" w:cstheme="majorBidi"/>
          <w:sz w:val="30"/>
          <w:szCs w:val="30"/>
        </w:rPr>
        <w:t>2</w:t>
      </w:r>
      <w:r w:rsidRPr="002A0037">
        <w:rPr>
          <w:rFonts w:asciiTheme="majorBidi" w:hAnsiTheme="majorBidi" w:cstheme="majorBidi"/>
          <w:sz w:val="30"/>
          <w:szCs w:val="30"/>
        </w:rPr>
        <w:t xml:space="preserve"> (</w:t>
      </w:r>
      <w:r w:rsidRPr="002A0037">
        <w:rPr>
          <w:rFonts w:asciiTheme="majorBidi" w:hAnsiTheme="majorBidi" w:cstheme="majorBidi"/>
          <w:sz w:val="30"/>
          <w:szCs w:val="30"/>
          <w:cs/>
        </w:rPr>
        <w:t>ข.</w:t>
      </w:r>
      <w:r w:rsidRPr="002A0037">
        <w:rPr>
          <w:rFonts w:asciiTheme="majorBidi" w:hAnsiTheme="majorBidi" w:cstheme="majorBidi"/>
          <w:sz w:val="30"/>
          <w:szCs w:val="30"/>
        </w:rPr>
        <w:t>1)</w:t>
      </w:r>
    </w:p>
    <w:p w14:paraId="50E04A24" w14:textId="0BA674E3" w:rsidR="00523170" w:rsidRDefault="00523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E85117C" w14:textId="45EF4A24" w:rsidR="00E64F07" w:rsidRPr="002A0037" w:rsidRDefault="005D6E08" w:rsidP="00944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A0037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E64F07" w:rsidRPr="002A0037">
        <w:rPr>
          <w:rFonts w:ascii="Angsana New" w:hAnsi="Angsana New"/>
          <w:b/>
          <w:bCs/>
          <w:sz w:val="30"/>
          <w:szCs w:val="30"/>
          <w:cs/>
        </w:rPr>
        <w:tab/>
        <w:t>สินค้าคงเหลือ</w:t>
      </w:r>
    </w:p>
    <w:p w14:paraId="21FC7D64" w14:textId="77777777" w:rsidR="00E64F07" w:rsidRPr="002A0037" w:rsidRDefault="00E64F07" w:rsidP="0031036B">
      <w:pPr>
        <w:tabs>
          <w:tab w:val="clear" w:pos="454"/>
          <w:tab w:val="clear" w:pos="907"/>
        </w:tabs>
        <w:spacing w:line="240" w:lineRule="auto"/>
        <w:ind w:left="630" w:right="-43" w:hanging="8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5"/>
        <w:gridCol w:w="1168"/>
        <w:gridCol w:w="273"/>
        <w:gridCol w:w="1180"/>
        <w:gridCol w:w="275"/>
        <w:gridCol w:w="1157"/>
        <w:gridCol w:w="238"/>
        <w:gridCol w:w="1202"/>
      </w:tblGrid>
      <w:tr w:rsidR="00724766" w:rsidRPr="002A0037" w14:paraId="2FF84EE4" w14:textId="77777777" w:rsidTr="00D32D7E">
        <w:trPr>
          <w:tblHeader/>
        </w:trPr>
        <w:tc>
          <w:tcPr>
            <w:tcW w:w="2043" w:type="pct"/>
          </w:tcPr>
          <w:p w14:paraId="6E6339C5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6FAC2F9A" w14:textId="77777777" w:rsidR="00E64F07" w:rsidRPr="002A0037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BAB1CA9" w14:textId="77777777" w:rsidR="00E64F07" w:rsidRPr="002A0037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8" w:type="pct"/>
            <w:gridSpan w:val="3"/>
          </w:tcPr>
          <w:p w14:paraId="2E7740A9" w14:textId="77777777" w:rsidR="00E64F07" w:rsidRPr="002A0037" w:rsidRDefault="00E64F0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4B2B" w:rsidRPr="002A0037" w14:paraId="68627D2B" w14:textId="77777777" w:rsidTr="00D32D7E">
        <w:trPr>
          <w:tblHeader/>
        </w:trPr>
        <w:tc>
          <w:tcPr>
            <w:tcW w:w="2043" w:type="pct"/>
          </w:tcPr>
          <w:p w14:paraId="63F73CD8" w14:textId="77777777" w:rsidR="009C4B2B" w:rsidRPr="002A0037" w:rsidRDefault="009C4B2B" w:rsidP="009C4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1EE61744" w14:textId="72D259CA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3503" w:rsidRPr="002A003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7C175BA6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723E83E" w14:textId="3CF3E0E6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3503" w:rsidRPr="002A003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27914C98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0C34344B" w14:textId="08F0E415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3503" w:rsidRPr="002A003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49C6E940" w14:textId="77777777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EEF2B71" w14:textId="44E9E62F" w:rsidR="009C4B2B" w:rsidRPr="002A0037" w:rsidRDefault="009C4B2B" w:rsidP="009C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03503" w:rsidRPr="002A003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32D7E" w:rsidRPr="002A0037" w14:paraId="291EC688" w14:textId="77777777" w:rsidTr="00D32D7E">
        <w:trPr>
          <w:tblHeader/>
        </w:trPr>
        <w:tc>
          <w:tcPr>
            <w:tcW w:w="2043" w:type="pct"/>
          </w:tcPr>
          <w:p w14:paraId="2568C2D9" w14:textId="77777777" w:rsidR="00D32D7E" w:rsidRPr="002A0037" w:rsidRDefault="00D32D7E" w:rsidP="00D32D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7" w:type="pct"/>
            <w:gridSpan w:val="7"/>
          </w:tcPr>
          <w:p w14:paraId="3F07CBB5" w14:textId="77777777" w:rsidR="00D32D7E" w:rsidRPr="002A0037" w:rsidRDefault="00D32D7E" w:rsidP="00D3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503" w:rsidRPr="002A0037" w14:paraId="45F34752" w14:textId="77777777" w:rsidTr="00D32D7E">
        <w:tc>
          <w:tcPr>
            <w:tcW w:w="2043" w:type="pct"/>
          </w:tcPr>
          <w:p w14:paraId="1CB318D7" w14:textId="77777777" w:rsidR="00803503" w:rsidRPr="002A0037" w:rsidRDefault="00803503" w:rsidP="0080350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29" w:type="pct"/>
            <w:vAlign w:val="center"/>
          </w:tcPr>
          <w:p w14:paraId="1DCCA3E2" w14:textId="168B1724" w:rsidR="00803503" w:rsidRPr="002A0037" w:rsidRDefault="009C3152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433,952</w:t>
            </w:r>
          </w:p>
        </w:tc>
        <w:tc>
          <w:tcPr>
            <w:tcW w:w="147" w:type="pct"/>
          </w:tcPr>
          <w:p w14:paraId="4EB7DC48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1052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E8AA56C" w14:textId="70421EE8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429,421</w:t>
            </w:r>
          </w:p>
        </w:tc>
        <w:tc>
          <w:tcPr>
            <w:tcW w:w="148" w:type="pct"/>
          </w:tcPr>
          <w:p w14:paraId="27F91653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19DA2BD2" w14:textId="76E46287" w:rsidR="00803503" w:rsidRPr="002A0037" w:rsidRDefault="00B87950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432,622</w:t>
            </w:r>
          </w:p>
        </w:tc>
        <w:tc>
          <w:tcPr>
            <w:tcW w:w="128" w:type="pct"/>
          </w:tcPr>
          <w:p w14:paraId="61CFDD92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  <w:tab w:val="decimal" w:pos="1008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7E741269" w14:textId="33A5AE3F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422,836</w:t>
            </w:r>
          </w:p>
        </w:tc>
      </w:tr>
      <w:tr w:rsidR="00803503" w:rsidRPr="002A0037" w14:paraId="3368E850" w14:textId="77777777" w:rsidTr="00D32D7E">
        <w:tc>
          <w:tcPr>
            <w:tcW w:w="2043" w:type="pct"/>
          </w:tcPr>
          <w:p w14:paraId="2103F453" w14:textId="77777777" w:rsidR="00803503" w:rsidRPr="002A0037" w:rsidRDefault="00803503" w:rsidP="0080350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29" w:type="pct"/>
            <w:vAlign w:val="center"/>
          </w:tcPr>
          <w:p w14:paraId="2FC0DE55" w14:textId="39A553C2" w:rsidR="00803503" w:rsidRPr="002A0037" w:rsidRDefault="009C3152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1,131</w:t>
            </w:r>
          </w:p>
        </w:tc>
        <w:tc>
          <w:tcPr>
            <w:tcW w:w="147" w:type="pct"/>
          </w:tcPr>
          <w:p w14:paraId="151E35FA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43097C28" w14:textId="64EC9378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2,891</w:t>
            </w:r>
          </w:p>
        </w:tc>
        <w:tc>
          <w:tcPr>
            <w:tcW w:w="148" w:type="pct"/>
          </w:tcPr>
          <w:p w14:paraId="5DECD72E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6207F8F1" w14:textId="2B1F9D5A" w:rsidR="00803503" w:rsidRPr="002A0037" w:rsidRDefault="00B87950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1,131</w:t>
            </w:r>
          </w:p>
        </w:tc>
        <w:tc>
          <w:tcPr>
            <w:tcW w:w="128" w:type="pct"/>
          </w:tcPr>
          <w:p w14:paraId="66E631B4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08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280DC5C5" w14:textId="70A9BE2C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2,891</w:t>
            </w:r>
          </w:p>
        </w:tc>
      </w:tr>
      <w:tr w:rsidR="00803503" w:rsidRPr="002A0037" w14:paraId="47780B7B" w14:textId="77777777" w:rsidTr="00D32D7E">
        <w:tc>
          <w:tcPr>
            <w:tcW w:w="2043" w:type="pct"/>
          </w:tcPr>
          <w:p w14:paraId="5AA5256B" w14:textId="77777777" w:rsidR="00803503" w:rsidRPr="002A0037" w:rsidRDefault="00803503" w:rsidP="0080350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</w:t>
            </w:r>
          </w:p>
        </w:tc>
        <w:tc>
          <w:tcPr>
            <w:tcW w:w="629" w:type="pct"/>
            <w:vAlign w:val="center"/>
          </w:tcPr>
          <w:p w14:paraId="0C996A58" w14:textId="2BCC6DF1" w:rsidR="00803503" w:rsidRPr="002A0037" w:rsidRDefault="004E2640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302,957</w:t>
            </w:r>
          </w:p>
        </w:tc>
        <w:tc>
          <w:tcPr>
            <w:tcW w:w="147" w:type="pct"/>
          </w:tcPr>
          <w:p w14:paraId="749157BB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06DF8FC2" w14:textId="1FC47701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217,797</w:t>
            </w:r>
          </w:p>
        </w:tc>
        <w:tc>
          <w:tcPr>
            <w:tcW w:w="148" w:type="pct"/>
          </w:tcPr>
          <w:p w14:paraId="499AAB77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4DB0D197" w14:textId="767A0851" w:rsidR="00803503" w:rsidRPr="002A0037" w:rsidRDefault="00B87950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E2640" w:rsidRPr="002A0037">
              <w:rPr>
                <w:rFonts w:asciiTheme="majorBidi" w:hAnsiTheme="majorBidi" w:cstheme="majorBidi"/>
                <w:sz w:val="30"/>
                <w:szCs w:val="30"/>
              </w:rPr>
              <w:t>73,48</w:t>
            </w:r>
            <w:r w:rsidR="00034084" w:rsidRPr="002A003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8" w:type="pct"/>
          </w:tcPr>
          <w:p w14:paraId="13657423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362513DE" w14:textId="60C77AC5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191,018</w:t>
            </w:r>
          </w:p>
        </w:tc>
      </w:tr>
      <w:tr w:rsidR="00803503" w:rsidRPr="002A0037" w14:paraId="4162C139" w14:textId="77777777" w:rsidTr="00D32D7E">
        <w:tc>
          <w:tcPr>
            <w:tcW w:w="2043" w:type="pct"/>
          </w:tcPr>
          <w:p w14:paraId="635D53BC" w14:textId="77777777" w:rsidR="00803503" w:rsidRPr="002A0037" w:rsidRDefault="00803503" w:rsidP="0080350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</w:t>
            </w:r>
          </w:p>
        </w:tc>
        <w:tc>
          <w:tcPr>
            <w:tcW w:w="629" w:type="pct"/>
            <w:vAlign w:val="center"/>
          </w:tcPr>
          <w:p w14:paraId="0E623C46" w14:textId="62814AB6" w:rsidR="00803503" w:rsidRPr="002A0037" w:rsidRDefault="004E2640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82,79</w:t>
            </w:r>
            <w:r w:rsidR="00E60B86" w:rsidRPr="002A003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69AF0F43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BE96244" w14:textId="1CCB720C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82,032</w:t>
            </w:r>
          </w:p>
        </w:tc>
        <w:tc>
          <w:tcPr>
            <w:tcW w:w="148" w:type="pct"/>
          </w:tcPr>
          <w:p w14:paraId="436BBE3E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176E2DF6" w14:textId="2E0ADF46" w:rsidR="00803503" w:rsidRPr="002A0037" w:rsidRDefault="004E2640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78,7</w:t>
            </w:r>
            <w:r w:rsidR="00034084" w:rsidRPr="002A0037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28" w:type="pct"/>
          </w:tcPr>
          <w:p w14:paraId="78E5FD3F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2A3153A6" w14:textId="0FC6A0DB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79,205</w:t>
            </w:r>
          </w:p>
        </w:tc>
      </w:tr>
      <w:tr w:rsidR="00803503" w:rsidRPr="002A0037" w14:paraId="3E992559" w14:textId="77777777" w:rsidTr="00D32D7E">
        <w:tc>
          <w:tcPr>
            <w:tcW w:w="2043" w:type="pct"/>
          </w:tcPr>
          <w:p w14:paraId="5038EFDA" w14:textId="24C366CB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29" w:type="pct"/>
            <w:vAlign w:val="center"/>
          </w:tcPr>
          <w:p w14:paraId="3356551D" w14:textId="778B5320" w:rsidR="00803503" w:rsidRPr="002A0037" w:rsidRDefault="009C3152" w:rsidP="009C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0C07FD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29B2F34" w14:textId="380E8449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1,864</w:t>
            </w:r>
          </w:p>
        </w:tc>
        <w:tc>
          <w:tcPr>
            <w:tcW w:w="148" w:type="pct"/>
          </w:tcPr>
          <w:p w14:paraId="466EC3DE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center"/>
          </w:tcPr>
          <w:p w14:paraId="225CFDBB" w14:textId="5B9FA57B" w:rsidR="00803503" w:rsidRPr="002A0037" w:rsidRDefault="00B87950" w:rsidP="00B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47EBFDB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6D9314FD" w14:textId="2253D9F5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1,864</w:t>
            </w:r>
          </w:p>
        </w:tc>
      </w:tr>
      <w:tr w:rsidR="00803503" w:rsidRPr="002A0037" w14:paraId="6FFDF264" w14:textId="77777777" w:rsidTr="00D32D7E">
        <w:tc>
          <w:tcPr>
            <w:tcW w:w="2043" w:type="pct"/>
          </w:tcPr>
          <w:p w14:paraId="72B9F599" w14:textId="27667825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30FD2E9" w14:textId="71D0FFA7" w:rsidR="00803503" w:rsidRPr="002A0037" w:rsidRDefault="009C3152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820,83</w:t>
            </w:r>
            <w:r w:rsidR="00E60B86"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711B16DF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37496E3C" w14:textId="3135C55D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734,005</w:t>
            </w:r>
          </w:p>
        </w:tc>
        <w:tc>
          <w:tcPr>
            <w:tcW w:w="148" w:type="pct"/>
          </w:tcPr>
          <w:p w14:paraId="1716CC24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60A23A79" w14:textId="592ED459" w:rsidR="00803503" w:rsidRPr="002A0037" w:rsidRDefault="00B87950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785</w:t>
            </w:r>
            <w:r w:rsidR="00FE3A10" w:rsidRPr="002A003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2A003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972</w:t>
            </w:r>
          </w:p>
        </w:tc>
        <w:tc>
          <w:tcPr>
            <w:tcW w:w="128" w:type="pct"/>
          </w:tcPr>
          <w:p w14:paraId="4AAA130A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79A953BA" w14:textId="17AD5742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697,814</w:t>
            </w:r>
          </w:p>
        </w:tc>
      </w:tr>
      <w:tr w:rsidR="00803503" w:rsidRPr="002A0037" w14:paraId="6E73951F" w14:textId="77777777" w:rsidTr="00D32D7E">
        <w:tc>
          <w:tcPr>
            <w:tcW w:w="2043" w:type="pct"/>
          </w:tcPr>
          <w:p w14:paraId="7C48CEDA" w14:textId="77777777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0346A06" w14:textId="03D3C914" w:rsidR="00803503" w:rsidRPr="002A0037" w:rsidRDefault="009C3152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(66,45</w:t>
            </w:r>
            <w:r w:rsidR="00E60B86" w:rsidRPr="002A003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5D42027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5E245F1" w14:textId="3BAF7CB5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(70,730)</w:t>
            </w:r>
          </w:p>
        </w:tc>
        <w:tc>
          <w:tcPr>
            <w:tcW w:w="148" w:type="pct"/>
          </w:tcPr>
          <w:p w14:paraId="04A21D39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5A47D21F" w14:textId="3C504CAF" w:rsidR="00803503" w:rsidRPr="002A0037" w:rsidRDefault="00B87950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(64,512)</w:t>
            </w:r>
          </w:p>
        </w:tc>
        <w:tc>
          <w:tcPr>
            <w:tcW w:w="128" w:type="pct"/>
          </w:tcPr>
          <w:p w14:paraId="1054D4DE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17707D1" w14:textId="481F6625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(69,139)</w:t>
            </w:r>
          </w:p>
        </w:tc>
      </w:tr>
      <w:tr w:rsidR="00803503" w:rsidRPr="002A0037" w14:paraId="4FBDD536" w14:textId="77777777" w:rsidTr="00D32D7E">
        <w:tc>
          <w:tcPr>
            <w:tcW w:w="2043" w:type="pct"/>
          </w:tcPr>
          <w:p w14:paraId="632CA8F1" w14:textId="77777777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35A07EF" w14:textId="5E807619" w:rsidR="00803503" w:rsidRPr="002A0037" w:rsidRDefault="009C3152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754,382</w:t>
            </w:r>
          </w:p>
        </w:tc>
        <w:tc>
          <w:tcPr>
            <w:tcW w:w="147" w:type="pct"/>
          </w:tcPr>
          <w:p w14:paraId="6FEF2241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4020DED" w14:textId="55050022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663,275</w:t>
            </w:r>
          </w:p>
        </w:tc>
        <w:tc>
          <w:tcPr>
            <w:tcW w:w="148" w:type="pct"/>
          </w:tcPr>
          <w:p w14:paraId="1DDD0FBF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4B1D346" w14:textId="2E7E2ACB" w:rsidR="00803503" w:rsidRPr="002A0037" w:rsidRDefault="00B87950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721,460</w:t>
            </w:r>
          </w:p>
        </w:tc>
        <w:tc>
          <w:tcPr>
            <w:tcW w:w="128" w:type="pct"/>
          </w:tcPr>
          <w:p w14:paraId="750309CE" w14:textId="67E08DBE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09C1AD3" w14:textId="16A20CD8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628,675</w:t>
            </w:r>
          </w:p>
        </w:tc>
      </w:tr>
      <w:tr w:rsidR="00803503" w:rsidRPr="002A0037" w14:paraId="1927CD2F" w14:textId="77777777" w:rsidTr="00D32D7E">
        <w:trPr>
          <w:trHeight w:val="50"/>
        </w:trPr>
        <w:tc>
          <w:tcPr>
            <w:tcW w:w="2043" w:type="pct"/>
          </w:tcPr>
          <w:p w14:paraId="40A95A2D" w14:textId="77777777" w:rsidR="00803503" w:rsidRPr="002A0037" w:rsidRDefault="00803503" w:rsidP="0080350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3BF536DB" w14:textId="77777777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946467A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80A84C6" w14:textId="77777777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6945A3A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45622AE" w14:textId="77777777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77D7595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13149F16" w14:textId="77777777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3503" w:rsidRPr="002A0037" w14:paraId="3D9B6E0D" w14:textId="77777777" w:rsidTr="00D32D7E">
        <w:tc>
          <w:tcPr>
            <w:tcW w:w="2043" w:type="pct"/>
          </w:tcPr>
          <w:p w14:paraId="26F754C6" w14:textId="77777777" w:rsidR="00803503" w:rsidRPr="002A0037" w:rsidRDefault="00803503" w:rsidP="0080350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629" w:type="pct"/>
          </w:tcPr>
          <w:p w14:paraId="797BFB74" w14:textId="77777777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46A94F1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7E0A882" w14:textId="77777777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0AD5D96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5EC45F1" w14:textId="77777777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14441189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1261663A" w14:textId="77777777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3503" w:rsidRPr="002A0037" w14:paraId="16CEE067" w14:textId="77777777" w:rsidTr="00D32D7E">
        <w:tc>
          <w:tcPr>
            <w:tcW w:w="2043" w:type="pct"/>
          </w:tcPr>
          <w:p w14:paraId="0ED9BE4B" w14:textId="77777777" w:rsidR="00803503" w:rsidRPr="002A0037" w:rsidRDefault="00803503" w:rsidP="0080350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 w:firstLine="270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629" w:type="pct"/>
          </w:tcPr>
          <w:p w14:paraId="5266075B" w14:textId="77777777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F350C2B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2120ACDB" w14:textId="77777777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D942239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6F1EEA7" w14:textId="77777777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A5D3F93" w14:textId="77777777" w:rsidR="00803503" w:rsidRPr="002A0037" w:rsidRDefault="00803503" w:rsidP="00803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65CF278" w14:textId="77777777" w:rsidR="00803503" w:rsidRPr="002A0037" w:rsidRDefault="00803503" w:rsidP="00803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61B6" w:rsidRPr="002A0037" w14:paraId="3F28FE6D" w14:textId="77777777" w:rsidTr="004D59C4">
        <w:tc>
          <w:tcPr>
            <w:tcW w:w="2043" w:type="pct"/>
          </w:tcPr>
          <w:p w14:paraId="19839E18" w14:textId="77777777" w:rsidR="006461B6" w:rsidRPr="002A0037" w:rsidRDefault="006461B6" w:rsidP="006461B6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43" w:hanging="7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6954CDEA" w14:textId="71C39FE1" w:rsidR="006461B6" w:rsidRPr="002A0037" w:rsidRDefault="00220684" w:rsidP="0064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8,872,197</w:t>
            </w:r>
          </w:p>
        </w:tc>
        <w:tc>
          <w:tcPr>
            <w:tcW w:w="147" w:type="pct"/>
            <w:vAlign w:val="bottom"/>
          </w:tcPr>
          <w:p w14:paraId="756C89FB" w14:textId="77777777" w:rsidR="006461B6" w:rsidRPr="002A0037" w:rsidRDefault="006461B6" w:rsidP="0064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5FF66BAD" w14:textId="7D3D0930" w:rsidR="006461B6" w:rsidRPr="002A0037" w:rsidRDefault="006461B6" w:rsidP="0064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7,816,287</w:t>
            </w:r>
          </w:p>
        </w:tc>
        <w:tc>
          <w:tcPr>
            <w:tcW w:w="148" w:type="pct"/>
            <w:vAlign w:val="bottom"/>
          </w:tcPr>
          <w:p w14:paraId="0B8DB1AE" w14:textId="77777777" w:rsidR="006461B6" w:rsidRPr="002A0037" w:rsidRDefault="006461B6" w:rsidP="0064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5E60DEB" w14:textId="343A3F32" w:rsidR="006461B6" w:rsidRPr="002A0037" w:rsidRDefault="00605C5A" w:rsidP="0064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8,914,127</w:t>
            </w:r>
          </w:p>
        </w:tc>
        <w:tc>
          <w:tcPr>
            <w:tcW w:w="128" w:type="pct"/>
            <w:vAlign w:val="bottom"/>
          </w:tcPr>
          <w:p w14:paraId="75B0C291" w14:textId="77777777" w:rsidR="006461B6" w:rsidRPr="002A0037" w:rsidRDefault="006461B6" w:rsidP="0064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1925187C" w14:textId="3693F1E9" w:rsidR="006461B6" w:rsidRPr="002A0037" w:rsidRDefault="006461B6" w:rsidP="0064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7,826,584</w:t>
            </w:r>
          </w:p>
        </w:tc>
      </w:tr>
      <w:tr w:rsidR="006461B6" w:rsidRPr="002A0037" w14:paraId="384BA02A" w14:textId="77777777" w:rsidTr="004D59C4">
        <w:tc>
          <w:tcPr>
            <w:tcW w:w="2043" w:type="pct"/>
          </w:tcPr>
          <w:p w14:paraId="5A77E962" w14:textId="77777777" w:rsidR="001326D7" w:rsidRDefault="001326D7" w:rsidP="006461B6">
            <w:pPr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432" w:right="-450" w:hanging="4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6461B6"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</w:t>
            </w:r>
          </w:p>
          <w:p w14:paraId="22B569FA" w14:textId="454132C9" w:rsidR="006461B6" w:rsidRPr="002A0037" w:rsidRDefault="006461B6" w:rsidP="0013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432" w:right="-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629" w:type="pct"/>
            <w:shd w:val="clear" w:color="auto" w:fill="auto"/>
            <w:vAlign w:val="bottom"/>
          </w:tcPr>
          <w:p w14:paraId="24AF4F26" w14:textId="2182B379" w:rsidR="006461B6" w:rsidRPr="002A0037" w:rsidRDefault="00837A92" w:rsidP="00E60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(4,278)</w:t>
            </w:r>
          </w:p>
        </w:tc>
        <w:tc>
          <w:tcPr>
            <w:tcW w:w="147" w:type="pct"/>
            <w:vAlign w:val="bottom"/>
          </w:tcPr>
          <w:p w14:paraId="747C2889" w14:textId="77777777" w:rsidR="006461B6" w:rsidRPr="002A0037" w:rsidRDefault="006461B6" w:rsidP="0064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5A2C17C3" w14:textId="0FD87AF1" w:rsidR="006461B6" w:rsidRPr="002A0037" w:rsidRDefault="00837A92" w:rsidP="0064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5,881</w:t>
            </w:r>
          </w:p>
        </w:tc>
        <w:tc>
          <w:tcPr>
            <w:tcW w:w="148" w:type="pct"/>
            <w:vAlign w:val="bottom"/>
          </w:tcPr>
          <w:p w14:paraId="689887C0" w14:textId="77777777" w:rsidR="006461B6" w:rsidRPr="002A0037" w:rsidRDefault="006461B6" w:rsidP="0064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E9CD0E1" w14:textId="610E811F" w:rsidR="006461B6" w:rsidRPr="002A0037" w:rsidRDefault="00837A92" w:rsidP="0064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(4,627)</w:t>
            </w:r>
          </w:p>
        </w:tc>
        <w:tc>
          <w:tcPr>
            <w:tcW w:w="128" w:type="pct"/>
            <w:vAlign w:val="bottom"/>
          </w:tcPr>
          <w:p w14:paraId="21061272" w14:textId="77777777" w:rsidR="006461B6" w:rsidRPr="002A0037" w:rsidRDefault="006461B6" w:rsidP="0064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00FE5691" w14:textId="61FE95E5" w:rsidR="006461B6" w:rsidRPr="002A0037" w:rsidRDefault="00837A92" w:rsidP="0064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4,434</w:t>
            </w:r>
          </w:p>
        </w:tc>
      </w:tr>
      <w:tr w:rsidR="006461B6" w:rsidRPr="002A0037" w14:paraId="01F7BC15" w14:textId="77777777" w:rsidTr="004D59C4">
        <w:trPr>
          <w:trHeight w:val="247"/>
        </w:trPr>
        <w:tc>
          <w:tcPr>
            <w:tcW w:w="2043" w:type="pct"/>
          </w:tcPr>
          <w:p w14:paraId="6FABAF92" w14:textId="77777777" w:rsidR="006461B6" w:rsidRPr="002A0037" w:rsidRDefault="006461B6" w:rsidP="006461B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B6C60" w14:textId="6C815C14" w:rsidR="006461B6" w:rsidRPr="002A0037" w:rsidRDefault="00220684" w:rsidP="0064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8,867,919</w:t>
            </w:r>
          </w:p>
        </w:tc>
        <w:tc>
          <w:tcPr>
            <w:tcW w:w="147" w:type="pct"/>
            <w:vAlign w:val="bottom"/>
          </w:tcPr>
          <w:p w14:paraId="21F96DED" w14:textId="77777777" w:rsidR="006461B6" w:rsidRPr="002A0037" w:rsidRDefault="006461B6" w:rsidP="0064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FAE8C6" w14:textId="1E502C98" w:rsidR="006461B6" w:rsidRPr="002A0037" w:rsidRDefault="006461B6" w:rsidP="0064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7,822,168</w:t>
            </w:r>
          </w:p>
        </w:tc>
        <w:tc>
          <w:tcPr>
            <w:tcW w:w="148" w:type="pct"/>
            <w:vAlign w:val="bottom"/>
          </w:tcPr>
          <w:p w14:paraId="4CC0DF4D" w14:textId="77777777" w:rsidR="006461B6" w:rsidRPr="002A0037" w:rsidRDefault="006461B6" w:rsidP="0064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3720E" w14:textId="6C6E4FA9" w:rsidR="006461B6" w:rsidRPr="002A0037" w:rsidRDefault="00605C5A" w:rsidP="0064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8,909,500</w:t>
            </w:r>
          </w:p>
        </w:tc>
        <w:tc>
          <w:tcPr>
            <w:tcW w:w="128" w:type="pct"/>
            <w:vAlign w:val="bottom"/>
          </w:tcPr>
          <w:p w14:paraId="1C7B37D7" w14:textId="77777777" w:rsidR="006461B6" w:rsidRPr="002A0037" w:rsidRDefault="006461B6" w:rsidP="006461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9E1C9" w14:textId="1D4C781E" w:rsidR="006461B6" w:rsidRPr="002A0037" w:rsidRDefault="006461B6" w:rsidP="00646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7,831,018</w:t>
            </w:r>
          </w:p>
        </w:tc>
      </w:tr>
    </w:tbl>
    <w:p w14:paraId="17F71FDD" w14:textId="77777777" w:rsidR="00D478AF" w:rsidRPr="002A0037" w:rsidRDefault="00D478A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7E8E1788" w14:textId="77777777" w:rsidR="00F43D35" w:rsidRPr="002A0037" w:rsidRDefault="00F43D35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2C29C0BB" w14:textId="77777777" w:rsidR="00E64F07" w:rsidRPr="002A0037" w:rsidRDefault="00E64F07" w:rsidP="00BC34B5">
      <w:pPr>
        <w:pStyle w:val="BodyText"/>
        <w:framePr w:w="9135" w:wrap="auto" w:hAnchor="text" w:x="162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E64F07" w:rsidRPr="002A0037" w:rsidSect="00E94875">
          <w:headerReference w:type="default" r:id="rId11"/>
          <w:footerReference w:type="default" r:id="rId12"/>
          <w:pgSz w:w="11909" w:h="16834" w:code="9"/>
          <w:pgMar w:top="691" w:right="1152" w:bottom="426" w:left="1152" w:header="720" w:footer="720" w:gutter="0"/>
          <w:paperSrc w:first="7" w:other="7"/>
          <w:pgNumType w:start="16"/>
          <w:cols w:space="720"/>
          <w:docGrid w:linePitch="245"/>
        </w:sectPr>
      </w:pPr>
    </w:p>
    <w:p w14:paraId="58D39761" w14:textId="6C824052" w:rsidR="001243A7" w:rsidRPr="002A0037" w:rsidRDefault="005D6E08" w:rsidP="00724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724766" w:rsidRPr="002A0037">
        <w:rPr>
          <w:rFonts w:ascii="Angsana New" w:hAnsi="Angsana New"/>
          <w:b/>
          <w:bCs/>
          <w:sz w:val="30"/>
          <w:szCs w:val="30"/>
        </w:rPr>
        <w:tab/>
      </w:r>
      <w:r w:rsidR="00724766" w:rsidRPr="002A003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48634F16" w14:textId="77777777" w:rsidR="001243A7" w:rsidRPr="002A0037" w:rsidRDefault="001243A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0"/>
          <w:tab w:val="left" w:pos="1359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22"/>
        <w:gridCol w:w="1005"/>
        <w:gridCol w:w="237"/>
        <w:gridCol w:w="988"/>
        <w:gridCol w:w="238"/>
        <w:gridCol w:w="986"/>
        <w:gridCol w:w="236"/>
        <w:gridCol w:w="1083"/>
        <w:gridCol w:w="238"/>
        <w:gridCol w:w="931"/>
        <w:gridCol w:w="238"/>
        <w:gridCol w:w="1023"/>
        <w:gridCol w:w="238"/>
        <w:gridCol w:w="1040"/>
        <w:gridCol w:w="238"/>
        <w:gridCol w:w="1006"/>
        <w:gridCol w:w="241"/>
        <w:gridCol w:w="1089"/>
        <w:gridCol w:w="236"/>
        <w:gridCol w:w="1115"/>
      </w:tblGrid>
      <w:tr w:rsidR="00FE2066" w:rsidRPr="002A0037" w14:paraId="4FC43005" w14:textId="77777777" w:rsidTr="00D32D7E">
        <w:tc>
          <w:tcPr>
            <w:tcW w:w="671" w:type="pct"/>
          </w:tcPr>
          <w:p w14:paraId="24DDD995" w14:textId="77777777" w:rsidR="00FE2066" w:rsidRPr="002A0037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29" w:type="pct"/>
            <w:gridSpan w:val="19"/>
          </w:tcPr>
          <w:p w14:paraId="6DF0F3C1" w14:textId="77777777" w:rsidR="00FE2066" w:rsidRPr="002A0037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5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E357B0" w:rsidRPr="002A0037" w14:paraId="776D9337" w14:textId="77777777" w:rsidTr="009C4B2B">
        <w:tc>
          <w:tcPr>
            <w:tcW w:w="671" w:type="pct"/>
          </w:tcPr>
          <w:p w14:paraId="347301DD" w14:textId="77777777" w:rsidR="00FE2066" w:rsidRPr="002A0037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8" w:type="pct"/>
            <w:gridSpan w:val="3"/>
          </w:tcPr>
          <w:p w14:paraId="3B1B5127" w14:textId="77777777" w:rsidR="004C185A" w:rsidRPr="002A0037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2052527" w14:textId="77777777" w:rsidR="00FE2066" w:rsidRPr="002A0037" w:rsidRDefault="004C185A" w:rsidP="00BF7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สัดส่วนความเป็น</w:t>
            </w:r>
            <w:r w:rsidR="00FE2066"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83" w:type="pct"/>
          </w:tcPr>
          <w:p w14:paraId="3A6F16CB" w14:textId="77777777" w:rsidR="00FE2066" w:rsidRPr="002A0037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4" w:type="pct"/>
            <w:gridSpan w:val="3"/>
          </w:tcPr>
          <w:p w14:paraId="52CA4A7A" w14:textId="77777777" w:rsidR="004C185A" w:rsidRPr="002A0037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5981744" w14:textId="77777777" w:rsidR="00FE2066" w:rsidRPr="002A0037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83" w:type="pct"/>
          </w:tcPr>
          <w:p w14:paraId="26C16997" w14:textId="77777777" w:rsidR="00FE2066" w:rsidRPr="002A0037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65" w:type="pct"/>
            <w:gridSpan w:val="3"/>
          </w:tcPr>
          <w:p w14:paraId="64FC902F" w14:textId="77777777" w:rsidR="004C185A" w:rsidRPr="002A0037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8343C1B" w14:textId="77777777" w:rsidR="00FE2066" w:rsidRPr="002A0037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3" w:type="pct"/>
          </w:tcPr>
          <w:p w14:paraId="16F2BA44" w14:textId="77777777" w:rsidR="00FE2066" w:rsidRPr="002A0037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7" w:type="pct"/>
            <w:gridSpan w:val="3"/>
          </w:tcPr>
          <w:p w14:paraId="78E0901A" w14:textId="77777777" w:rsidR="0002428F" w:rsidRPr="002A0037" w:rsidRDefault="0002428F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</w:p>
          <w:p w14:paraId="5A0527A2" w14:textId="77777777" w:rsidR="00FE2066" w:rsidRPr="002A0037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84" w:type="pct"/>
          </w:tcPr>
          <w:p w14:paraId="12CE6B2A" w14:textId="77777777" w:rsidR="00FE2066" w:rsidRPr="002A0037" w:rsidRDefault="00FE2066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1" w:type="pct"/>
            <w:gridSpan w:val="3"/>
          </w:tcPr>
          <w:p w14:paraId="13F1E0A9" w14:textId="77777777" w:rsidR="004C185A" w:rsidRPr="002A0037" w:rsidRDefault="004C185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14461ED" w14:textId="77777777" w:rsidR="00482445" w:rsidRPr="002A0037" w:rsidRDefault="00FE2066" w:rsidP="00482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เงินปันผลรับ</w:t>
            </w:r>
            <w:r w:rsidR="00482445"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สำหรับปี</w:t>
            </w:r>
          </w:p>
        </w:tc>
      </w:tr>
      <w:tr w:rsidR="002C7BBF" w:rsidRPr="002A0037" w14:paraId="3A3C31EC" w14:textId="77777777" w:rsidTr="009C4B2B">
        <w:tc>
          <w:tcPr>
            <w:tcW w:w="671" w:type="pct"/>
          </w:tcPr>
          <w:p w14:paraId="41B5A82E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" w:type="pct"/>
          </w:tcPr>
          <w:p w14:paraId="7101C8A5" w14:textId="2FECB287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3" w:type="pct"/>
          </w:tcPr>
          <w:p w14:paraId="6C7B5D45" w14:textId="77777777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pct"/>
          </w:tcPr>
          <w:p w14:paraId="53B61FAB" w14:textId="0B366F41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83" w:type="pct"/>
          </w:tcPr>
          <w:p w14:paraId="0CE9C9DA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7FF164CB" w14:textId="177552BF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2" w:type="pct"/>
          </w:tcPr>
          <w:p w14:paraId="6AB4AD37" w14:textId="77777777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3065FF5B" w14:textId="53460D79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83" w:type="pct"/>
          </w:tcPr>
          <w:p w14:paraId="540220DF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" w:type="pct"/>
          </w:tcPr>
          <w:p w14:paraId="70B3EA8B" w14:textId="44C4ECCA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3" w:type="pct"/>
          </w:tcPr>
          <w:p w14:paraId="4139C70A" w14:textId="77777777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</w:tcPr>
          <w:p w14:paraId="60959DE0" w14:textId="54C2D06C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83" w:type="pct"/>
          </w:tcPr>
          <w:p w14:paraId="66D69302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" w:type="pct"/>
          </w:tcPr>
          <w:p w14:paraId="50D29E80" w14:textId="24316815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3" w:type="pct"/>
          </w:tcPr>
          <w:p w14:paraId="3B17681F" w14:textId="77777777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0C023C04" w14:textId="4A3610F7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84" w:type="pct"/>
          </w:tcPr>
          <w:p w14:paraId="4CC51542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" w:type="pct"/>
          </w:tcPr>
          <w:p w14:paraId="3FCD5A78" w14:textId="10368E17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2" w:type="pct"/>
          </w:tcPr>
          <w:p w14:paraId="44149119" w14:textId="77777777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</w:tcPr>
          <w:p w14:paraId="640F4E50" w14:textId="4A503F3F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C7BBF" w:rsidRPr="002A0037" w14:paraId="16D0AD98" w14:textId="77777777" w:rsidTr="009C4B2B">
        <w:tc>
          <w:tcPr>
            <w:tcW w:w="671" w:type="pct"/>
          </w:tcPr>
          <w:p w14:paraId="325402ED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8" w:type="pct"/>
            <w:gridSpan w:val="3"/>
          </w:tcPr>
          <w:p w14:paraId="5C010FEB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83" w:type="pct"/>
          </w:tcPr>
          <w:p w14:paraId="2FCC91B3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68" w:type="pct"/>
            <w:gridSpan w:val="15"/>
          </w:tcPr>
          <w:p w14:paraId="55FE4602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C7BBF" w:rsidRPr="002A0037" w14:paraId="0C5E1BC2" w14:textId="77777777" w:rsidTr="009C4B2B">
        <w:tc>
          <w:tcPr>
            <w:tcW w:w="671" w:type="pct"/>
          </w:tcPr>
          <w:p w14:paraId="5EA06527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เพ็ทฟอร์ม </w:t>
            </w:r>
          </w:p>
        </w:tc>
        <w:tc>
          <w:tcPr>
            <w:tcW w:w="351" w:type="pct"/>
          </w:tcPr>
          <w:p w14:paraId="4A556734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49650E28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pct"/>
          </w:tcPr>
          <w:p w14:paraId="44DCED52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6A8945FE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2F4F0DFF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06D8B89F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432F5C17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0AECBE44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" w:type="pct"/>
          </w:tcPr>
          <w:p w14:paraId="374BFD5D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79439746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</w:tcPr>
          <w:p w14:paraId="310F4501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31D6F27C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" w:type="pct"/>
          </w:tcPr>
          <w:p w14:paraId="1E213E97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" w:type="pct"/>
          </w:tcPr>
          <w:p w14:paraId="7C6ADB87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" w:type="pct"/>
          </w:tcPr>
          <w:p w14:paraId="2A74BE7C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pct"/>
          </w:tcPr>
          <w:p w14:paraId="5BBC5903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" w:type="pct"/>
          </w:tcPr>
          <w:p w14:paraId="63AFAA3E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" w:type="pct"/>
          </w:tcPr>
          <w:p w14:paraId="65230AC7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pct"/>
          </w:tcPr>
          <w:p w14:paraId="0C61509C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7BBF" w:rsidRPr="002A0037" w14:paraId="2FE04AE7" w14:textId="77777777" w:rsidTr="009C4B2B">
        <w:tc>
          <w:tcPr>
            <w:tcW w:w="671" w:type="pct"/>
          </w:tcPr>
          <w:p w14:paraId="115BA5F7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  (ไทยแลนด์)</w:t>
            </w:r>
            <w:r w:rsidRPr="002A00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351" w:type="pct"/>
          </w:tcPr>
          <w:p w14:paraId="03FAA8F6" w14:textId="0A06C085" w:rsidR="002C7BBF" w:rsidRPr="002A0037" w:rsidRDefault="008761C2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83" w:type="pct"/>
          </w:tcPr>
          <w:p w14:paraId="423089A2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pct"/>
          </w:tcPr>
          <w:p w14:paraId="5B1CE264" w14:textId="494C6734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83" w:type="pct"/>
          </w:tcPr>
          <w:p w14:paraId="7E260EA9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" w:type="pct"/>
          </w:tcPr>
          <w:p w14:paraId="150D5EA9" w14:textId="297333AC" w:rsidR="002C7BBF" w:rsidRPr="002A0037" w:rsidRDefault="008761C2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82" w:type="pct"/>
          </w:tcPr>
          <w:p w14:paraId="3CF53736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" w:type="pct"/>
          </w:tcPr>
          <w:p w14:paraId="2653E6D7" w14:textId="454DE761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83" w:type="pct"/>
          </w:tcPr>
          <w:p w14:paraId="7BCB7FDF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5" w:type="pct"/>
            <w:tcBorders>
              <w:bottom w:val="double" w:sz="4" w:space="0" w:color="auto"/>
            </w:tcBorders>
          </w:tcPr>
          <w:p w14:paraId="48F58FF0" w14:textId="4B73D413" w:rsidR="002C7BBF" w:rsidRPr="002A0037" w:rsidRDefault="008761C2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83" w:type="pct"/>
          </w:tcPr>
          <w:p w14:paraId="0F9FC2D5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7" w:type="pct"/>
            <w:tcBorders>
              <w:bottom w:val="double" w:sz="4" w:space="0" w:color="auto"/>
            </w:tcBorders>
          </w:tcPr>
          <w:p w14:paraId="7F021448" w14:textId="04646278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83" w:type="pct"/>
          </w:tcPr>
          <w:p w14:paraId="0DD1031F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3" w:type="pct"/>
            <w:tcBorders>
              <w:bottom w:val="double" w:sz="4" w:space="0" w:color="auto"/>
            </w:tcBorders>
          </w:tcPr>
          <w:p w14:paraId="26718492" w14:textId="721E442C" w:rsidR="002C7BBF" w:rsidRPr="002A0037" w:rsidRDefault="008761C2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1,06</w:t>
            </w:r>
            <w:r w:rsidR="00DD72D4"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DD72D4"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181</w:t>
            </w:r>
          </w:p>
        </w:tc>
        <w:tc>
          <w:tcPr>
            <w:tcW w:w="83" w:type="pct"/>
          </w:tcPr>
          <w:p w14:paraId="6BF79361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" w:type="pct"/>
            <w:tcBorders>
              <w:bottom w:val="double" w:sz="4" w:space="0" w:color="auto"/>
            </w:tcBorders>
          </w:tcPr>
          <w:p w14:paraId="13DDCEE0" w14:textId="32119AF0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961,909</w:t>
            </w:r>
          </w:p>
        </w:tc>
        <w:tc>
          <w:tcPr>
            <w:tcW w:w="84" w:type="pct"/>
          </w:tcPr>
          <w:p w14:paraId="3F562ABC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0" w:type="pct"/>
            <w:tcBorders>
              <w:bottom w:val="double" w:sz="4" w:space="0" w:color="auto"/>
            </w:tcBorders>
          </w:tcPr>
          <w:p w14:paraId="67B25373" w14:textId="58F1A456" w:rsidR="002C7BBF" w:rsidRPr="002A0037" w:rsidRDefault="008761C2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72,000</w:t>
            </w:r>
          </w:p>
        </w:tc>
        <w:tc>
          <w:tcPr>
            <w:tcW w:w="82" w:type="pct"/>
          </w:tcPr>
          <w:p w14:paraId="3F3844DC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9" w:type="pct"/>
            <w:tcBorders>
              <w:bottom w:val="double" w:sz="4" w:space="0" w:color="auto"/>
            </w:tcBorders>
          </w:tcPr>
          <w:p w14:paraId="6CB67CD8" w14:textId="1B4EEE2C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69,000</w:t>
            </w:r>
          </w:p>
        </w:tc>
      </w:tr>
    </w:tbl>
    <w:p w14:paraId="4AA65111" w14:textId="77777777" w:rsidR="00BE2550" w:rsidRPr="002A0037" w:rsidRDefault="00BE2550" w:rsidP="00BC34B5">
      <w:pPr>
        <w:rPr>
          <w:rFonts w:ascii="Angsana New" w:hAnsi="Angsana New"/>
          <w:sz w:val="30"/>
          <w:szCs w:val="30"/>
          <w:cs/>
        </w:rPr>
      </w:pPr>
    </w:p>
    <w:tbl>
      <w:tblPr>
        <w:tblW w:w="14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7"/>
        <w:gridCol w:w="1138"/>
        <w:gridCol w:w="269"/>
        <w:gridCol w:w="1186"/>
        <w:gridCol w:w="272"/>
        <w:gridCol w:w="1172"/>
        <w:gridCol w:w="267"/>
        <w:gridCol w:w="994"/>
        <w:gridCol w:w="241"/>
        <w:gridCol w:w="1023"/>
        <w:gridCol w:w="272"/>
        <w:gridCol w:w="1003"/>
        <w:gridCol w:w="267"/>
        <w:gridCol w:w="1086"/>
        <w:gridCol w:w="261"/>
        <w:gridCol w:w="1080"/>
      </w:tblGrid>
      <w:tr w:rsidR="00FE2066" w:rsidRPr="002A0037" w14:paraId="55DE34DE" w14:textId="77777777" w:rsidTr="00D32D7E">
        <w:tc>
          <w:tcPr>
            <w:tcW w:w="1325" w:type="pct"/>
          </w:tcPr>
          <w:p w14:paraId="6980C826" w14:textId="77777777" w:rsidR="00FE2066" w:rsidRPr="002A0037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75" w:type="pct"/>
            <w:gridSpan w:val="15"/>
          </w:tcPr>
          <w:p w14:paraId="0C8B44E1" w14:textId="77777777" w:rsidR="00FE2066" w:rsidRPr="002A0037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C79" w:rsidRPr="002A0037" w14:paraId="78DB0FEC" w14:textId="77777777" w:rsidTr="007A67B3">
        <w:tc>
          <w:tcPr>
            <w:tcW w:w="1325" w:type="pct"/>
          </w:tcPr>
          <w:p w14:paraId="489F0D47" w14:textId="77777777" w:rsidR="00FE2066" w:rsidRPr="002A0037" w:rsidRDefault="00FE2066" w:rsidP="00BC34B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  <w:gridSpan w:val="3"/>
          </w:tcPr>
          <w:p w14:paraId="18CD3476" w14:textId="77777777" w:rsidR="00FE2066" w:rsidRPr="002A0037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95" w:type="pct"/>
          </w:tcPr>
          <w:p w14:paraId="13625A47" w14:textId="77777777" w:rsidR="00FE2066" w:rsidRPr="002A0037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9" w:type="pct"/>
            <w:gridSpan w:val="3"/>
          </w:tcPr>
          <w:p w14:paraId="3F2E0D3E" w14:textId="77777777" w:rsidR="00FE2066" w:rsidRPr="002A0037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84" w:type="pct"/>
          </w:tcPr>
          <w:p w14:paraId="64BEC6E2" w14:textId="77777777" w:rsidR="00FE2066" w:rsidRPr="002A0037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gridSpan w:val="3"/>
          </w:tcPr>
          <w:p w14:paraId="05E0B142" w14:textId="77777777" w:rsidR="00FE2066" w:rsidRPr="002A0037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3" w:type="pct"/>
          </w:tcPr>
          <w:p w14:paraId="17FCECB2" w14:textId="77777777" w:rsidR="00FE2066" w:rsidRPr="002A0037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gridSpan w:val="3"/>
          </w:tcPr>
          <w:p w14:paraId="5D113996" w14:textId="77777777" w:rsidR="00FE2066" w:rsidRPr="002A0037" w:rsidRDefault="00FE2066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เงินปันผลรับ</w:t>
            </w:r>
            <w:r w:rsidR="00482445"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สำหรับปี</w:t>
            </w:r>
          </w:p>
        </w:tc>
      </w:tr>
      <w:tr w:rsidR="002C7BBF" w:rsidRPr="002A0037" w14:paraId="6A20A5EC" w14:textId="77777777" w:rsidTr="007A67B3">
        <w:tc>
          <w:tcPr>
            <w:tcW w:w="1325" w:type="pct"/>
          </w:tcPr>
          <w:p w14:paraId="06FEC82D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97" w:type="pct"/>
          </w:tcPr>
          <w:p w14:paraId="77520823" w14:textId="360C9F95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4" w:type="pct"/>
          </w:tcPr>
          <w:p w14:paraId="210F23D9" w14:textId="77777777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</w:tcPr>
          <w:p w14:paraId="5CDEFC7E" w14:textId="0ED9CF76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5" w:type="pct"/>
          </w:tcPr>
          <w:p w14:paraId="7189649B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3EE591A9" w14:textId="5A7F7E93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3" w:type="pct"/>
          </w:tcPr>
          <w:p w14:paraId="0811C3E9" w14:textId="77777777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pct"/>
          </w:tcPr>
          <w:p w14:paraId="2C956802" w14:textId="53BAED88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84" w:type="pct"/>
          </w:tcPr>
          <w:p w14:paraId="7AC3EE90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</w:tcPr>
          <w:p w14:paraId="49A40259" w14:textId="2D59C231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5" w:type="pct"/>
          </w:tcPr>
          <w:p w14:paraId="33FAE9DF" w14:textId="77777777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3BEAEC2D" w14:textId="0DAE2D2D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93" w:type="pct"/>
          </w:tcPr>
          <w:p w14:paraId="3E733DDC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9" w:type="pct"/>
          </w:tcPr>
          <w:p w14:paraId="6618EDA5" w14:textId="5F1F925E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1" w:type="pct"/>
          </w:tcPr>
          <w:p w14:paraId="6561D324" w14:textId="77777777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7" w:type="pct"/>
          </w:tcPr>
          <w:p w14:paraId="74EE041C" w14:textId="609EA9DB" w:rsidR="002C7BBF" w:rsidRPr="002A0037" w:rsidRDefault="002C7BBF" w:rsidP="002C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4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C7BBF" w:rsidRPr="002A0037" w14:paraId="62F8FDEB" w14:textId="77777777" w:rsidTr="007A67B3">
        <w:tc>
          <w:tcPr>
            <w:tcW w:w="1325" w:type="pct"/>
          </w:tcPr>
          <w:p w14:paraId="018A4367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5" w:type="pct"/>
            <w:gridSpan w:val="3"/>
          </w:tcPr>
          <w:p w14:paraId="304872C7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95" w:type="pct"/>
          </w:tcPr>
          <w:p w14:paraId="66680426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5" w:type="pct"/>
            <w:gridSpan w:val="11"/>
          </w:tcPr>
          <w:p w14:paraId="3F741290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C7BBF" w:rsidRPr="002A0037" w14:paraId="6A3AE981" w14:textId="77777777" w:rsidTr="007A67B3">
        <w:tc>
          <w:tcPr>
            <w:tcW w:w="1325" w:type="pct"/>
          </w:tcPr>
          <w:p w14:paraId="053217E3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เพ็ทฟอร์ม (ไทยแลนด์) จำกัด</w:t>
            </w:r>
          </w:p>
        </w:tc>
        <w:tc>
          <w:tcPr>
            <w:tcW w:w="397" w:type="pct"/>
          </w:tcPr>
          <w:p w14:paraId="6DCB0813" w14:textId="48979632" w:rsidR="002C7BBF" w:rsidRPr="002A0037" w:rsidRDefault="00B746FE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4" w:type="pct"/>
          </w:tcPr>
          <w:p w14:paraId="2101ABFA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" w:type="pct"/>
          </w:tcPr>
          <w:p w14:paraId="582F5F06" w14:textId="17FAC75D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5" w:type="pct"/>
          </w:tcPr>
          <w:p w14:paraId="2C5D54C7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9" w:type="pct"/>
          </w:tcPr>
          <w:p w14:paraId="138A29D7" w14:textId="20705D8F" w:rsidR="002C7BBF" w:rsidRPr="002A0037" w:rsidRDefault="00B746FE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93" w:type="pct"/>
          </w:tcPr>
          <w:p w14:paraId="3673E4E3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pct"/>
          </w:tcPr>
          <w:p w14:paraId="1720B2C2" w14:textId="128202FB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84" w:type="pct"/>
          </w:tcPr>
          <w:p w14:paraId="5C766B3B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7" w:type="pct"/>
            <w:tcBorders>
              <w:bottom w:val="double" w:sz="4" w:space="0" w:color="auto"/>
            </w:tcBorders>
          </w:tcPr>
          <w:p w14:paraId="45FC9D76" w14:textId="0629466D" w:rsidR="002C7BBF" w:rsidRPr="002A0037" w:rsidRDefault="00B746FE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6,050</w:t>
            </w:r>
          </w:p>
        </w:tc>
        <w:tc>
          <w:tcPr>
            <w:tcW w:w="95" w:type="pct"/>
          </w:tcPr>
          <w:p w14:paraId="07318858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0" w:type="pct"/>
            <w:tcBorders>
              <w:bottom w:val="double" w:sz="4" w:space="0" w:color="auto"/>
            </w:tcBorders>
          </w:tcPr>
          <w:p w14:paraId="12484E98" w14:textId="28E8D849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7,500</w:t>
            </w:r>
          </w:p>
        </w:tc>
        <w:tc>
          <w:tcPr>
            <w:tcW w:w="93" w:type="pct"/>
          </w:tcPr>
          <w:p w14:paraId="7AFBE0A7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bottom w:val="double" w:sz="4" w:space="0" w:color="auto"/>
            </w:tcBorders>
          </w:tcPr>
          <w:p w14:paraId="2BE652CB" w14:textId="3F4B5E4F" w:rsidR="002C7BBF" w:rsidRPr="002A0037" w:rsidRDefault="00B746FE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16,260</w:t>
            </w:r>
          </w:p>
        </w:tc>
        <w:tc>
          <w:tcPr>
            <w:tcW w:w="91" w:type="pct"/>
          </w:tcPr>
          <w:p w14:paraId="3E02ED6B" w14:textId="77777777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7" w:type="pct"/>
            <w:tcBorders>
              <w:bottom w:val="double" w:sz="4" w:space="0" w:color="auto"/>
            </w:tcBorders>
          </w:tcPr>
          <w:p w14:paraId="115AFA24" w14:textId="494CD460" w:rsidR="002C7BBF" w:rsidRPr="002A0037" w:rsidRDefault="002C7BBF" w:rsidP="002C7B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32,100</w:t>
            </w:r>
          </w:p>
        </w:tc>
      </w:tr>
    </w:tbl>
    <w:p w14:paraId="711CDD11" w14:textId="77777777" w:rsidR="006855CB" w:rsidRPr="002A0037" w:rsidRDefault="006855CB" w:rsidP="00BC34B5">
      <w:pPr>
        <w:tabs>
          <w:tab w:val="left" w:pos="8460"/>
          <w:tab w:val="left" w:pos="8550"/>
        </w:tabs>
        <w:rPr>
          <w:rFonts w:ascii="Angsana New" w:hAnsi="Angsana New"/>
          <w:sz w:val="30"/>
          <w:szCs w:val="30"/>
          <w:cs/>
        </w:rPr>
      </w:pPr>
    </w:p>
    <w:p w14:paraId="7B59C1E5" w14:textId="77777777" w:rsidR="007830CE" w:rsidRPr="002A0037" w:rsidRDefault="007830CE" w:rsidP="00DD7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1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 xml:space="preserve">บริษัท เพ็ทฟอร์ม (ไทยแลนด์) จำกัด </w:t>
      </w:r>
      <w:r w:rsidR="00482445" w:rsidRPr="002A0037">
        <w:rPr>
          <w:rFonts w:ascii="Angsana New" w:hAnsi="Angsana New"/>
          <w:sz w:val="30"/>
          <w:szCs w:val="30"/>
          <w:cs/>
        </w:rPr>
        <w:t>จดทะเบียนจัดตั้งและดำเนินธุรกิจในประเทศไทย</w:t>
      </w:r>
      <w:r w:rsidR="00482445" w:rsidRPr="002A0037">
        <w:rPr>
          <w:rFonts w:ascii="Angsana New" w:hAnsi="Angsana New" w:hint="cs"/>
          <w:sz w:val="30"/>
          <w:szCs w:val="30"/>
          <w:cs/>
        </w:rPr>
        <w:t>และ</w:t>
      </w:r>
      <w:r w:rsidRPr="002A0037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ดำเนินธุรกิจหลักเกี่ยวกับการผลิตและจัดจำหน่ายพลาสติกขึ้นรูปขวด ฝาจุกเกลียวและ</w:t>
      </w:r>
      <w:r w:rsidR="002E24DC" w:rsidRPr="002A0037">
        <w:rPr>
          <w:rFonts w:ascii="Angsana New" w:hAnsi="Angsana New"/>
          <w:sz w:val="30"/>
          <w:szCs w:val="30"/>
          <w:cs/>
        </w:rPr>
        <w:br/>
      </w:r>
      <w:r w:rsidRPr="002A0037">
        <w:rPr>
          <w:rFonts w:ascii="Angsana New" w:hAnsi="Angsana New"/>
          <w:sz w:val="30"/>
          <w:szCs w:val="30"/>
          <w:cs/>
        </w:rPr>
        <w:t>ขวดพลาสติก ซึ่งบริษัทร่วมนี้ไม่ได้จดทะเบียนในตลาดหลักทรัพย์ ดังนั้นจึงไม่มีราคาที่เปิดเผยต่อสาธารณชน</w:t>
      </w:r>
    </w:p>
    <w:p w14:paraId="3D705D9C" w14:textId="77777777" w:rsidR="001243A7" w:rsidRPr="002A0037" w:rsidRDefault="001243A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5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AC40769" w14:textId="77777777" w:rsidR="00B72502" w:rsidRPr="002A0037" w:rsidRDefault="00B7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5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D5D0389" w14:textId="77777777" w:rsidR="00B72502" w:rsidRPr="002A0037" w:rsidRDefault="00B7250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 w:right="-50"/>
        <w:jc w:val="thaiDistribute"/>
        <w:rPr>
          <w:rFonts w:ascii="Angsana New" w:hAnsi="Angsana New"/>
          <w:spacing w:val="4"/>
          <w:sz w:val="30"/>
          <w:szCs w:val="30"/>
          <w:cs/>
        </w:rPr>
        <w:sectPr w:rsidR="00B72502" w:rsidRPr="002A0037" w:rsidSect="00E808BB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titlePg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170"/>
        <w:gridCol w:w="178"/>
        <w:gridCol w:w="1262"/>
        <w:gridCol w:w="180"/>
        <w:gridCol w:w="1170"/>
      </w:tblGrid>
      <w:tr w:rsidR="00A33DCE" w:rsidRPr="002A0037" w14:paraId="7A7AB560" w14:textId="77777777" w:rsidTr="003E439A">
        <w:trPr>
          <w:cantSplit/>
          <w:tblHeader/>
        </w:trPr>
        <w:tc>
          <w:tcPr>
            <w:tcW w:w="3870" w:type="dxa"/>
          </w:tcPr>
          <w:p w14:paraId="5D93B933" w14:textId="77777777" w:rsidR="00A33DCE" w:rsidRPr="002A0037" w:rsidRDefault="00A33DCE" w:rsidP="007945A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520" w:type="dxa"/>
            <w:gridSpan w:val="3"/>
            <w:vAlign w:val="bottom"/>
          </w:tcPr>
          <w:p w14:paraId="0734BC96" w14:textId="54CE467A" w:rsidR="00A33DCE" w:rsidRPr="002A0037" w:rsidRDefault="00A33DCE" w:rsidP="007945A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D337EEB" w14:textId="77777777" w:rsidR="00A33DCE" w:rsidRPr="002A0037" w:rsidRDefault="00A33DCE" w:rsidP="007945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0B98A83C" w14:textId="5A005130" w:rsidR="00A33DCE" w:rsidRPr="002A0037" w:rsidRDefault="00A33DCE" w:rsidP="007945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33DCE" w:rsidRPr="002A0037" w14:paraId="2EABE439" w14:textId="77777777" w:rsidTr="003E439A">
        <w:trPr>
          <w:cantSplit/>
          <w:tblHeader/>
        </w:trPr>
        <w:tc>
          <w:tcPr>
            <w:tcW w:w="3870" w:type="dxa"/>
          </w:tcPr>
          <w:p w14:paraId="508D0AD3" w14:textId="7E317148" w:rsidR="00A33DCE" w:rsidRPr="002A0037" w:rsidRDefault="00A33DCE" w:rsidP="007945A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2A00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DE530AB" w14:textId="22706A81" w:rsidR="00A33DCE" w:rsidRPr="002A0037" w:rsidRDefault="00A33DCE" w:rsidP="007945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2632D6" w:rsidRPr="002A003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C88FF2A" w14:textId="77777777" w:rsidR="00A33DCE" w:rsidRPr="002A0037" w:rsidRDefault="00A33DCE" w:rsidP="007945A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B1CF70" w14:textId="57F5E04F" w:rsidR="00A33DCE" w:rsidRPr="002A0037" w:rsidRDefault="00A33DCE" w:rsidP="007945A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2632D6" w:rsidRPr="002A0037">
              <w:rPr>
                <w:rFonts w:asciiTheme="majorBidi" w:hAnsiTheme="majorBidi" w:cstheme="majorBidi"/>
                <w:b w:val="0"/>
                <w:sz w:val="30"/>
                <w:szCs w:val="30"/>
              </w:rPr>
              <w:t>5</w:t>
            </w:r>
          </w:p>
        </w:tc>
        <w:tc>
          <w:tcPr>
            <w:tcW w:w="178" w:type="dxa"/>
          </w:tcPr>
          <w:p w14:paraId="666FEC27" w14:textId="77777777" w:rsidR="00A33DCE" w:rsidRPr="002A0037" w:rsidRDefault="00A33DCE" w:rsidP="007945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EC386A8" w14:textId="4213A619" w:rsidR="00A33DCE" w:rsidRPr="002A0037" w:rsidRDefault="00A33DCE" w:rsidP="007945A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632D6" w:rsidRPr="002A003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5E11C9D9" w14:textId="77777777" w:rsidR="00A33DCE" w:rsidRPr="002A0037" w:rsidRDefault="00A33DCE" w:rsidP="007945A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797C8B" w14:textId="2197F65E" w:rsidR="00A33DCE" w:rsidRPr="002A0037" w:rsidRDefault="00A33DCE" w:rsidP="007945A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2632D6" w:rsidRPr="002A0037">
              <w:rPr>
                <w:rFonts w:asciiTheme="majorBidi" w:hAnsiTheme="majorBidi" w:cstheme="majorBidi"/>
                <w:b w:val="0"/>
                <w:sz w:val="30"/>
                <w:szCs w:val="30"/>
              </w:rPr>
              <w:t>5</w:t>
            </w:r>
          </w:p>
        </w:tc>
      </w:tr>
      <w:tr w:rsidR="00A33DCE" w:rsidRPr="002A0037" w14:paraId="162D0469" w14:textId="77777777" w:rsidTr="003E439A">
        <w:trPr>
          <w:cantSplit/>
          <w:tblHeader/>
        </w:trPr>
        <w:tc>
          <w:tcPr>
            <w:tcW w:w="3870" w:type="dxa"/>
          </w:tcPr>
          <w:p w14:paraId="135F1EC6" w14:textId="77777777" w:rsidR="00A33DCE" w:rsidRPr="002A0037" w:rsidRDefault="00A33DCE" w:rsidP="007945A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432C5105" w14:textId="082BB3D5" w:rsidR="00A33DCE" w:rsidRPr="002A0037" w:rsidRDefault="00A33DCE" w:rsidP="007945A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63F3F" w:rsidRPr="002A00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33DCE" w:rsidRPr="002A0037" w14:paraId="43718617" w14:textId="77777777" w:rsidTr="003E439A">
        <w:trPr>
          <w:cantSplit/>
        </w:trPr>
        <w:tc>
          <w:tcPr>
            <w:tcW w:w="3870" w:type="dxa"/>
          </w:tcPr>
          <w:p w14:paraId="580EF095" w14:textId="77777777" w:rsidR="00A33DCE" w:rsidRPr="002A0037" w:rsidRDefault="00A33DCE" w:rsidP="007945A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5030660F" w14:textId="77777777" w:rsidR="00A33DCE" w:rsidRPr="002A0037" w:rsidRDefault="00A33DCE" w:rsidP="007945A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C836CC" w14:textId="77777777" w:rsidR="00A33DCE" w:rsidRPr="002A0037" w:rsidRDefault="00A33DCE" w:rsidP="007945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EB18C8" w14:textId="77777777" w:rsidR="00A33DCE" w:rsidRPr="002A0037" w:rsidRDefault="00A33DCE" w:rsidP="007945A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822A76B" w14:textId="77777777" w:rsidR="00A33DCE" w:rsidRPr="002A0037" w:rsidRDefault="00A33DCE" w:rsidP="007945A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47D89F6" w14:textId="77777777" w:rsidR="00A33DCE" w:rsidRPr="002A0037" w:rsidRDefault="00A33DCE" w:rsidP="007945A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229741" w14:textId="77777777" w:rsidR="00A33DCE" w:rsidRPr="002A0037" w:rsidRDefault="00A33DCE" w:rsidP="007945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1803E" w14:textId="77777777" w:rsidR="00A33DCE" w:rsidRPr="002A0037" w:rsidRDefault="00A33DCE" w:rsidP="007945A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3DCE" w:rsidRPr="002A0037" w14:paraId="4329E8D9" w14:textId="77777777" w:rsidTr="003E439A">
        <w:trPr>
          <w:cantSplit/>
        </w:trPr>
        <w:tc>
          <w:tcPr>
            <w:tcW w:w="3870" w:type="dxa"/>
          </w:tcPr>
          <w:p w14:paraId="29E12BE3" w14:textId="6CA2D6FC" w:rsidR="00A33DCE" w:rsidRPr="002A0037" w:rsidRDefault="00A33DCE" w:rsidP="007945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ขายเงินลงทุนในบริษัท </w:t>
            </w:r>
            <w:r w:rsidR="00B63F3F" w:rsidRPr="002A0037">
              <w:rPr>
                <w:rFonts w:asciiTheme="majorBidi" w:hAnsiTheme="majorBidi"/>
                <w:sz w:val="30"/>
                <w:szCs w:val="30"/>
                <w:cs/>
              </w:rPr>
              <w:t>เพ็ทฟอร์ม (ไทยแลนด์)</w:t>
            </w:r>
          </w:p>
        </w:tc>
        <w:tc>
          <w:tcPr>
            <w:tcW w:w="1170" w:type="dxa"/>
          </w:tcPr>
          <w:p w14:paraId="3E5D6CE5" w14:textId="22771951" w:rsidR="00A33DCE" w:rsidRPr="002A0037" w:rsidRDefault="0072324B" w:rsidP="0083338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1276755" w14:textId="77777777" w:rsidR="00A33DCE" w:rsidRPr="002A0037" w:rsidRDefault="00A33DCE" w:rsidP="0083338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B3EF0F" w14:textId="7216E360" w:rsidR="00A33DCE" w:rsidRPr="002A0037" w:rsidRDefault="00833387" w:rsidP="0083338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4E701B8" w14:textId="77777777" w:rsidR="00A33DCE" w:rsidRPr="002A0037" w:rsidRDefault="00A33DCE" w:rsidP="0083338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D39BFA5" w14:textId="0AC77429" w:rsidR="00A33DCE" w:rsidRPr="002A0037" w:rsidRDefault="0072324B" w:rsidP="007945A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105,660</w:t>
            </w:r>
          </w:p>
        </w:tc>
        <w:tc>
          <w:tcPr>
            <w:tcW w:w="180" w:type="dxa"/>
          </w:tcPr>
          <w:p w14:paraId="4B79E193" w14:textId="77777777" w:rsidR="00A33DCE" w:rsidRPr="002A0037" w:rsidRDefault="00A33DCE" w:rsidP="007945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CFACEE" w14:textId="204402CD" w:rsidR="00A33DCE" w:rsidRPr="002A0037" w:rsidRDefault="002632D6" w:rsidP="007945A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795,825</w:t>
            </w:r>
          </w:p>
        </w:tc>
      </w:tr>
    </w:tbl>
    <w:p w14:paraId="3D4DABBC" w14:textId="77777777" w:rsidR="00A33DCE" w:rsidRPr="002A0037" w:rsidRDefault="00A33DCE" w:rsidP="00BC34B5">
      <w:pPr>
        <w:tabs>
          <w:tab w:val="clear" w:pos="454"/>
          <w:tab w:val="clear" w:pos="907"/>
          <w:tab w:val="left" w:pos="56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4959A10" w14:textId="73E98ED0" w:rsidR="00666F44" w:rsidRPr="002A0037" w:rsidRDefault="00666F44" w:rsidP="0070362C">
      <w:pPr>
        <w:tabs>
          <w:tab w:val="clear" w:pos="454"/>
          <w:tab w:val="clear" w:pos="907"/>
          <w:tab w:val="left" w:pos="567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ในเดือน</w:t>
      </w:r>
      <w:r w:rsidRPr="002A0037">
        <w:rPr>
          <w:rFonts w:ascii="Angsana New" w:hAnsi="Angsana New" w:hint="cs"/>
          <w:sz w:val="30"/>
          <w:szCs w:val="30"/>
          <w:cs/>
        </w:rPr>
        <w:t>สิงหาคม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="002A010D" w:rsidRPr="002A0037">
        <w:rPr>
          <w:rFonts w:ascii="Angsana New" w:hAnsi="Angsana New"/>
          <w:sz w:val="30"/>
          <w:szCs w:val="30"/>
        </w:rPr>
        <w:t>256</w:t>
      </w:r>
      <w:r w:rsidR="00933F8E" w:rsidRPr="002A0037">
        <w:rPr>
          <w:rFonts w:ascii="Angsana New" w:hAnsi="Angsana New"/>
          <w:sz w:val="30"/>
          <w:szCs w:val="30"/>
        </w:rPr>
        <w:t>6</w:t>
      </w:r>
      <w:r w:rsidRPr="002A0037">
        <w:rPr>
          <w:rFonts w:ascii="Angsana New" w:hAnsi="Angsana New"/>
          <w:sz w:val="30"/>
          <w:szCs w:val="30"/>
          <w:cs/>
        </w:rPr>
        <w:t xml:space="preserve"> บริษัทได้ขายหุ้นในบริษัท เพ็ทฟอร์ม (ไทยแลนด์) จำกัด ออกไปร้อยละ </w:t>
      </w:r>
      <w:r w:rsidR="0072324B" w:rsidRPr="002A0037">
        <w:rPr>
          <w:rFonts w:ascii="Angsana New" w:hAnsi="Angsana New"/>
          <w:sz w:val="30"/>
          <w:szCs w:val="30"/>
        </w:rPr>
        <w:t>2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 xml:space="preserve">จากส่วนได้เสียทั้งหมดร้อยละ </w:t>
      </w:r>
      <w:r w:rsidR="00933F8E" w:rsidRPr="002A0037">
        <w:rPr>
          <w:rFonts w:ascii="Angsana New" w:hAnsi="Angsana New"/>
          <w:sz w:val="30"/>
          <w:szCs w:val="30"/>
        </w:rPr>
        <w:t>10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ของทุนที่ออกและชำระแล้ว</w:t>
      </w:r>
      <w:r w:rsidR="005063DD" w:rsidRPr="002A0037">
        <w:rPr>
          <w:rFonts w:ascii="Angsana New" w:hAnsi="Angsana New"/>
          <w:sz w:val="30"/>
          <w:szCs w:val="30"/>
        </w:rPr>
        <w:t xml:space="preserve"> </w:t>
      </w:r>
      <w:r w:rsidR="005063DD" w:rsidRPr="002A0037">
        <w:rPr>
          <w:rFonts w:ascii="Angsana New" w:hAnsi="Angsana New" w:hint="cs"/>
          <w:sz w:val="30"/>
          <w:szCs w:val="30"/>
          <w:cs/>
        </w:rPr>
        <w:t>ให้แก่บริษัทย่อยของบริษัท</w:t>
      </w:r>
      <w:r w:rsidR="006C443F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72324B" w:rsidRPr="002A0037">
        <w:rPr>
          <w:rFonts w:ascii="Angsana New" w:hAnsi="Angsana New"/>
          <w:sz w:val="30"/>
          <w:szCs w:val="30"/>
        </w:rPr>
        <w:t>105.66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ล้านบาท บริษัทรับรู้กำไรจากการขาย</w:t>
      </w:r>
      <w:r w:rsidR="00CC4035" w:rsidRPr="002A0037">
        <w:rPr>
          <w:rFonts w:ascii="Angsana New" w:hAnsi="Angsana New" w:hint="cs"/>
          <w:sz w:val="30"/>
          <w:szCs w:val="30"/>
          <w:cs/>
        </w:rPr>
        <w:t>หุ้นดังกล่าว</w:t>
      </w:r>
      <w:r w:rsidRPr="002A0037">
        <w:rPr>
          <w:rFonts w:ascii="Angsana New" w:hAnsi="Angsana New"/>
          <w:sz w:val="30"/>
          <w:szCs w:val="30"/>
          <w:cs/>
        </w:rPr>
        <w:t>จำนวน</w:t>
      </w:r>
      <w:r w:rsidR="00BF27A5" w:rsidRPr="002A0037">
        <w:rPr>
          <w:rFonts w:ascii="Angsana New" w:hAnsi="Angsana New"/>
          <w:sz w:val="30"/>
          <w:szCs w:val="30"/>
        </w:rPr>
        <w:t xml:space="preserve"> </w:t>
      </w:r>
      <w:r w:rsidR="0072324B" w:rsidRPr="002A0037">
        <w:rPr>
          <w:rFonts w:ascii="Angsana New" w:hAnsi="Angsana New"/>
          <w:sz w:val="30"/>
          <w:szCs w:val="30"/>
        </w:rPr>
        <w:t>104.21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ล้านบาท</w:t>
      </w:r>
      <w:r w:rsidR="00DC579F" w:rsidRPr="002A0037">
        <w:rPr>
          <w:rFonts w:ascii="Angsana New" w:hAnsi="Angsana New" w:hint="cs"/>
          <w:sz w:val="30"/>
          <w:szCs w:val="30"/>
          <w:cs/>
        </w:rPr>
        <w:t>และ</w:t>
      </w:r>
      <w:r w:rsidR="00CC4035" w:rsidRPr="002A0037">
        <w:rPr>
          <w:rFonts w:ascii="Angsana New" w:hAnsi="Angsana New" w:hint="cs"/>
          <w:sz w:val="30"/>
          <w:szCs w:val="30"/>
          <w:cs/>
        </w:rPr>
        <w:t>ค่าใช้จ่าย</w:t>
      </w:r>
      <w:r w:rsidR="00DC579F" w:rsidRPr="002A0037">
        <w:rPr>
          <w:rFonts w:ascii="Angsana New" w:hAnsi="Angsana New" w:hint="cs"/>
          <w:sz w:val="30"/>
          <w:szCs w:val="30"/>
          <w:cs/>
        </w:rPr>
        <w:t>ภาษี</w:t>
      </w:r>
      <w:r w:rsidR="00242B50" w:rsidRPr="002A0037">
        <w:rPr>
          <w:rFonts w:ascii="Angsana New" w:hAnsi="Angsana New" w:hint="cs"/>
          <w:sz w:val="30"/>
          <w:szCs w:val="30"/>
          <w:cs/>
        </w:rPr>
        <w:t>เงินได้</w:t>
      </w:r>
      <w:r w:rsidR="00DC579F" w:rsidRPr="002A0037">
        <w:rPr>
          <w:rFonts w:ascii="Angsana New" w:hAnsi="Angsana New" w:hint="cs"/>
          <w:sz w:val="30"/>
          <w:szCs w:val="30"/>
          <w:cs/>
        </w:rPr>
        <w:t>จาก</w:t>
      </w:r>
      <w:r w:rsidR="00CC4035" w:rsidRPr="002A0037">
        <w:rPr>
          <w:rFonts w:ascii="Angsana New" w:hAnsi="Angsana New" w:hint="cs"/>
          <w:sz w:val="30"/>
          <w:szCs w:val="30"/>
          <w:cs/>
        </w:rPr>
        <w:t>กำไรจาก</w:t>
      </w:r>
      <w:r w:rsidR="00DC579F" w:rsidRPr="002A0037">
        <w:rPr>
          <w:rFonts w:ascii="Angsana New" w:hAnsi="Angsana New" w:hint="cs"/>
          <w:sz w:val="30"/>
          <w:szCs w:val="30"/>
          <w:cs/>
        </w:rPr>
        <w:t>การขาย</w:t>
      </w:r>
      <w:r w:rsidR="00242B50" w:rsidRPr="002A0037">
        <w:rPr>
          <w:rFonts w:ascii="Angsana New" w:hAnsi="Angsana New" w:hint="cs"/>
          <w:sz w:val="30"/>
          <w:szCs w:val="30"/>
          <w:cs/>
        </w:rPr>
        <w:t>หุ้นดังกล่าว</w:t>
      </w:r>
      <w:r w:rsidR="00DC579F" w:rsidRPr="002A003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50A40" w:rsidRPr="002A0037">
        <w:rPr>
          <w:rFonts w:ascii="Angsana New" w:hAnsi="Angsana New"/>
          <w:sz w:val="30"/>
          <w:szCs w:val="30"/>
        </w:rPr>
        <w:t>20.84</w:t>
      </w:r>
      <w:r w:rsidR="00DC579F" w:rsidRPr="002A0037">
        <w:rPr>
          <w:rFonts w:ascii="Angsana New" w:hAnsi="Angsana New"/>
          <w:sz w:val="30"/>
          <w:szCs w:val="30"/>
        </w:rPr>
        <w:t xml:space="preserve"> </w:t>
      </w:r>
      <w:r w:rsidR="00DC579F" w:rsidRPr="002A0037">
        <w:rPr>
          <w:rFonts w:ascii="Angsana New" w:hAnsi="Angsana New" w:hint="cs"/>
          <w:sz w:val="30"/>
          <w:szCs w:val="30"/>
          <w:cs/>
        </w:rPr>
        <w:t>ล้านบาท</w:t>
      </w:r>
    </w:p>
    <w:p w14:paraId="0A33ABAA" w14:textId="0C8551D7" w:rsidR="00666F44" w:rsidRPr="002A0037" w:rsidRDefault="00666F44" w:rsidP="00BC34B5">
      <w:pPr>
        <w:tabs>
          <w:tab w:val="clear" w:pos="454"/>
          <w:tab w:val="clear" w:pos="907"/>
          <w:tab w:val="left" w:pos="56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D5B5BED" w14:textId="77777777" w:rsidR="00933F8E" w:rsidRPr="002A0037" w:rsidRDefault="00933F8E" w:rsidP="00933F8E">
      <w:pPr>
        <w:tabs>
          <w:tab w:val="clear" w:pos="454"/>
          <w:tab w:val="clear" w:pos="907"/>
          <w:tab w:val="left" w:pos="567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ในเดือน</w:t>
      </w:r>
      <w:r w:rsidRPr="002A0037">
        <w:rPr>
          <w:rFonts w:ascii="Angsana New" w:hAnsi="Angsana New" w:hint="cs"/>
          <w:sz w:val="30"/>
          <w:szCs w:val="30"/>
          <w:cs/>
        </w:rPr>
        <w:t>สิงหาคม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</w:rPr>
        <w:t>2565</w:t>
      </w:r>
      <w:r w:rsidRPr="002A0037">
        <w:rPr>
          <w:rFonts w:ascii="Angsana New" w:hAnsi="Angsana New"/>
          <w:sz w:val="30"/>
          <w:szCs w:val="30"/>
          <w:cs/>
        </w:rPr>
        <w:t xml:space="preserve"> บริษัทได้ขายหุ้นในบริษัท เพ็ทฟอร์ม (ไทยแลนด์) จำกัด ออกไปร้อยละ </w:t>
      </w:r>
      <w:r w:rsidRPr="002A0037">
        <w:rPr>
          <w:rFonts w:ascii="Angsana New" w:hAnsi="Angsana New"/>
          <w:sz w:val="30"/>
          <w:szCs w:val="30"/>
        </w:rPr>
        <w:t xml:space="preserve">18 </w:t>
      </w:r>
      <w:r w:rsidRPr="002A0037">
        <w:rPr>
          <w:rFonts w:ascii="Angsana New" w:hAnsi="Angsana New"/>
          <w:sz w:val="30"/>
          <w:szCs w:val="30"/>
          <w:cs/>
        </w:rPr>
        <w:t xml:space="preserve">จากส่วนได้เสียทั้งหมดร้อยละ </w:t>
      </w:r>
      <w:r w:rsidRPr="002A0037">
        <w:rPr>
          <w:rFonts w:ascii="Angsana New" w:hAnsi="Angsana New"/>
          <w:sz w:val="30"/>
          <w:szCs w:val="30"/>
        </w:rPr>
        <w:t xml:space="preserve">28 </w:t>
      </w:r>
      <w:r w:rsidRPr="002A0037">
        <w:rPr>
          <w:rFonts w:ascii="Angsana New" w:hAnsi="Angsana New"/>
          <w:sz w:val="30"/>
          <w:szCs w:val="30"/>
          <w:cs/>
        </w:rPr>
        <w:t>ของทุนที่ออกและชำระแล้ว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 w:hint="cs"/>
          <w:sz w:val="30"/>
          <w:szCs w:val="30"/>
          <w:cs/>
        </w:rPr>
        <w:t xml:space="preserve">ให้แก่บริษัทย่อยของบริษัท </w:t>
      </w:r>
      <w:r w:rsidRPr="002A0037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2A0037">
        <w:rPr>
          <w:rFonts w:ascii="Angsana New" w:hAnsi="Angsana New"/>
          <w:sz w:val="30"/>
          <w:szCs w:val="30"/>
        </w:rPr>
        <w:t xml:space="preserve">795.83 </w:t>
      </w:r>
      <w:r w:rsidRPr="002A0037">
        <w:rPr>
          <w:rFonts w:ascii="Angsana New" w:hAnsi="Angsana New"/>
          <w:sz w:val="30"/>
          <w:szCs w:val="30"/>
          <w:cs/>
        </w:rPr>
        <w:t>ล้านบาท บริษัทรับรู้กำไรจากการขาย</w:t>
      </w:r>
      <w:r w:rsidRPr="002A0037">
        <w:rPr>
          <w:rFonts w:ascii="Angsana New" w:hAnsi="Angsana New" w:hint="cs"/>
          <w:sz w:val="30"/>
          <w:szCs w:val="30"/>
          <w:cs/>
        </w:rPr>
        <w:t>หุ้นดังกล่าว</w:t>
      </w:r>
      <w:r w:rsidRPr="002A0037">
        <w:rPr>
          <w:rFonts w:ascii="Angsana New" w:hAnsi="Angsana New"/>
          <w:sz w:val="30"/>
          <w:szCs w:val="30"/>
          <w:cs/>
        </w:rPr>
        <w:t>จำนวน</w:t>
      </w:r>
      <w:r w:rsidRPr="002A0037">
        <w:rPr>
          <w:rFonts w:ascii="Angsana New" w:hAnsi="Angsana New"/>
          <w:sz w:val="30"/>
          <w:szCs w:val="30"/>
        </w:rPr>
        <w:t xml:space="preserve"> 782.33 </w:t>
      </w:r>
      <w:r w:rsidRPr="002A0037">
        <w:rPr>
          <w:rFonts w:ascii="Angsana New" w:hAnsi="Angsana New"/>
          <w:sz w:val="30"/>
          <w:szCs w:val="30"/>
          <w:cs/>
        </w:rPr>
        <w:t>ล้านบาท</w:t>
      </w:r>
      <w:r w:rsidRPr="002A0037">
        <w:rPr>
          <w:rFonts w:ascii="Angsana New" w:hAnsi="Angsana New" w:hint="cs"/>
          <w:sz w:val="30"/>
          <w:szCs w:val="30"/>
          <w:cs/>
        </w:rPr>
        <w:t xml:space="preserve">และค่าใช้จ่ายภาษีเงินได้จากกำไรจากการขายหุ้นดังกล่าวจำนวน </w:t>
      </w:r>
      <w:r w:rsidRPr="002A0037">
        <w:rPr>
          <w:rFonts w:ascii="Angsana New" w:hAnsi="Angsana New"/>
          <w:sz w:val="30"/>
          <w:szCs w:val="30"/>
        </w:rPr>
        <w:t xml:space="preserve">156.47 </w:t>
      </w:r>
      <w:r w:rsidRPr="002A0037">
        <w:rPr>
          <w:rFonts w:ascii="Angsana New" w:hAnsi="Angsana New" w:hint="cs"/>
          <w:sz w:val="30"/>
          <w:szCs w:val="30"/>
          <w:cs/>
        </w:rPr>
        <w:t>ล้านบาท</w:t>
      </w:r>
    </w:p>
    <w:p w14:paraId="5909BB66" w14:textId="77777777" w:rsidR="003E439A" w:rsidRPr="002A0037" w:rsidRDefault="003E439A" w:rsidP="00BC34B5">
      <w:pPr>
        <w:tabs>
          <w:tab w:val="clear" w:pos="454"/>
          <w:tab w:val="clear" w:pos="907"/>
          <w:tab w:val="left" w:pos="56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3B10E92" w14:textId="6BD670F5" w:rsidR="002A010D" w:rsidRPr="002A0037" w:rsidRDefault="002A010D" w:rsidP="00BC34B5">
      <w:pPr>
        <w:tabs>
          <w:tab w:val="clear" w:pos="454"/>
          <w:tab w:val="clear" w:pos="907"/>
          <w:tab w:val="left" w:pos="567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0037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</w:p>
    <w:p w14:paraId="245D880C" w14:textId="2263A7D6" w:rsidR="002E07C0" w:rsidRPr="002A0037" w:rsidRDefault="002E07C0" w:rsidP="0070362C">
      <w:pPr>
        <w:tabs>
          <w:tab w:val="clear" w:pos="454"/>
          <w:tab w:val="clear" w:pos="907"/>
          <w:tab w:val="left" w:pos="567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ตารางต่อไปนี้สร</w:t>
      </w:r>
      <w:r w:rsidR="00F60EE3" w:rsidRPr="002A0037">
        <w:rPr>
          <w:rFonts w:ascii="Angsana New" w:hAnsi="Angsana New"/>
          <w:sz w:val="30"/>
          <w:szCs w:val="30"/>
          <w:cs/>
        </w:rPr>
        <w:t>ุปข้อมูลทางการเงินของบริษัทร่วม</w:t>
      </w:r>
      <w:r w:rsidR="003816D9" w:rsidRPr="002A0037">
        <w:rPr>
          <w:rFonts w:ascii="Angsana New" w:hAnsi="Angsana New" w:hint="cs"/>
          <w:sz w:val="30"/>
          <w:szCs w:val="30"/>
          <w:cs/>
        </w:rPr>
        <w:t>ซึ่งนำเสนอ</w:t>
      </w:r>
      <w:r w:rsidR="00B87B3E" w:rsidRPr="002A0037">
        <w:rPr>
          <w:rFonts w:ascii="Angsana New" w:hAnsi="Angsana New"/>
          <w:sz w:val="30"/>
          <w:szCs w:val="30"/>
          <w:cs/>
        </w:rPr>
        <w:t xml:space="preserve">อยู่ในงบการเงินของบริษัทร่วม </w:t>
      </w:r>
      <w:r w:rsidRPr="002A0037">
        <w:rPr>
          <w:rFonts w:ascii="Angsana New" w:hAnsi="Angsana New"/>
          <w:sz w:val="30"/>
          <w:szCs w:val="30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</w:t>
      </w:r>
      <w:r w:rsidR="002E24DC" w:rsidRPr="002A0037">
        <w:rPr>
          <w:rFonts w:ascii="Angsana New" w:hAnsi="Angsana New" w:hint="cs"/>
          <w:sz w:val="30"/>
          <w:szCs w:val="30"/>
          <w:cs/>
        </w:rPr>
        <w:t>บริษัท</w:t>
      </w:r>
      <w:r w:rsidRPr="002A0037">
        <w:rPr>
          <w:rFonts w:ascii="Angsana New" w:hAnsi="Angsana New"/>
          <w:sz w:val="30"/>
          <w:szCs w:val="30"/>
          <w:cs/>
        </w:rPr>
        <w:t>ในกิจการเหล่านี้</w:t>
      </w:r>
    </w:p>
    <w:p w14:paraId="3338EFC7" w14:textId="77777777" w:rsidR="002E07C0" w:rsidRPr="002A0037" w:rsidRDefault="002E07C0" w:rsidP="00BC34B5">
      <w:pPr>
        <w:tabs>
          <w:tab w:val="clear" w:pos="907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280"/>
        <w:gridCol w:w="1442"/>
        <w:gridCol w:w="258"/>
        <w:gridCol w:w="1434"/>
      </w:tblGrid>
      <w:tr w:rsidR="002E07C0" w:rsidRPr="002A0037" w14:paraId="0B69DB87" w14:textId="77777777" w:rsidTr="002632D6">
        <w:tc>
          <w:tcPr>
            <w:tcW w:w="5760" w:type="dxa"/>
          </w:tcPr>
          <w:p w14:paraId="2A5380B5" w14:textId="77777777" w:rsidR="002E07C0" w:rsidRPr="002A0037" w:rsidRDefault="002E07C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607D6A4E" w14:textId="77777777" w:rsidR="002E07C0" w:rsidRPr="002A0037" w:rsidRDefault="002E07C0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4" w:type="dxa"/>
            <w:gridSpan w:val="3"/>
          </w:tcPr>
          <w:p w14:paraId="46642846" w14:textId="77777777" w:rsidR="002E07C0" w:rsidRPr="002A0037" w:rsidRDefault="00EC43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เพ็ทฟอร์ม (ไทยแลนด์) จำกัด</w:t>
            </w:r>
          </w:p>
        </w:tc>
      </w:tr>
      <w:tr w:rsidR="00131308" w:rsidRPr="002A0037" w14:paraId="42A9AE77" w14:textId="77777777" w:rsidTr="0070362C">
        <w:tc>
          <w:tcPr>
            <w:tcW w:w="5760" w:type="dxa"/>
          </w:tcPr>
          <w:p w14:paraId="77177234" w14:textId="77777777" w:rsidR="00131308" w:rsidRPr="002A0037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59851C84" w14:textId="77777777" w:rsidR="00131308" w:rsidRPr="002A0037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2A3D5E2" w14:textId="40448EC4" w:rsidR="00131308" w:rsidRPr="002A0037" w:rsidRDefault="00B72502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2632D6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8" w:type="dxa"/>
          </w:tcPr>
          <w:p w14:paraId="42512873" w14:textId="77777777" w:rsidR="00131308" w:rsidRPr="002A0037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3E89AC74" w14:textId="41AA347F" w:rsidR="00131308" w:rsidRPr="002A0037" w:rsidRDefault="00B72502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</w:t>
            </w:r>
            <w:r w:rsidR="002E24DC" w:rsidRPr="002A0037">
              <w:rPr>
                <w:rFonts w:ascii="Angsana New" w:hAnsi="Angsana New"/>
                <w:sz w:val="30"/>
                <w:szCs w:val="30"/>
              </w:rPr>
              <w:t>56</w:t>
            </w:r>
            <w:r w:rsidR="002632D6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31308" w:rsidRPr="002A0037" w14:paraId="10FEBEC2" w14:textId="77777777" w:rsidTr="002632D6">
        <w:tc>
          <w:tcPr>
            <w:tcW w:w="5760" w:type="dxa"/>
          </w:tcPr>
          <w:p w14:paraId="0296DA49" w14:textId="77777777" w:rsidR="00131308" w:rsidRPr="002A0037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7040C7D5" w14:textId="77777777" w:rsidR="00131308" w:rsidRPr="002A0037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4" w:type="dxa"/>
            <w:gridSpan w:val="3"/>
          </w:tcPr>
          <w:p w14:paraId="003F21C2" w14:textId="77777777" w:rsidR="00131308" w:rsidRPr="002A0037" w:rsidRDefault="00131308" w:rsidP="00131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2DCF" w:rsidRPr="002A0037" w14:paraId="71DF34E6" w14:textId="77777777" w:rsidTr="00A0298F">
        <w:tc>
          <w:tcPr>
            <w:tcW w:w="5760" w:type="dxa"/>
          </w:tcPr>
          <w:p w14:paraId="17E8E38F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280" w:type="dxa"/>
          </w:tcPr>
          <w:p w14:paraId="5C6EA6F1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1C074E37" w14:textId="027DCBE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24A2">
              <w:rPr>
                <w:rFonts w:ascii="Angsana New" w:hAnsi="Angsana New"/>
                <w:sz w:val="30"/>
                <w:szCs w:val="30"/>
              </w:rPr>
              <w:t>4,307,825</w:t>
            </w:r>
          </w:p>
        </w:tc>
        <w:tc>
          <w:tcPr>
            <w:tcW w:w="258" w:type="dxa"/>
          </w:tcPr>
          <w:p w14:paraId="5F5057CA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2844C8FC" w14:textId="62857110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4,168,290</w:t>
            </w:r>
          </w:p>
        </w:tc>
      </w:tr>
      <w:tr w:rsidR="006F2DCF" w:rsidRPr="002A0037" w14:paraId="6ADFAB8A" w14:textId="77777777" w:rsidTr="00A0298F">
        <w:tc>
          <w:tcPr>
            <w:tcW w:w="5760" w:type="dxa"/>
          </w:tcPr>
          <w:p w14:paraId="1AFD5517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280" w:type="dxa"/>
          </w:tcPr>
          <w:p w14:paraId="03B61ED0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CC8C1AA" w14:textId="2F0415B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24A2">
              <w:rPr>
                <w:rFonts w:ascii="Angsana New" w:hAnsi="Angsana New"/>
                <w:sz w:val="30"/>
                <w:szCs w:val="30"/>
              </w:rPr>
              <w:t>438,555</w:t>
            </w:r>
          </w:p>
        </w:tc>
        <w:tc>
          <w:tcPr>
            <w:tcW w:w="258" w:type="dxa"/>
          </w:tcPr>
          <w:p w14:paraId="3CBA8820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5B0506B8" w14:textId="62CEE23B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418,881</w:t>
            </w:r>
          </w:p>
        </w:tc>
      </w:tr>
      <w:tr w:rsidR="002632D6" w:rsidRPr="002A0037" w14:paraId="4E200D75" w14:textId="77777777" w:rsidTr="0070362C">
        <w:trPr>
          <w:trHeight w:val="380"/>
        </w:trPr>
        <w:tc>
          <w:tcPr>
            <w:tcW w:w="5760" w:type="dxa"/>
            <w:shd w:val="clear" w:color="auto" w:fill="auto"/>
          </w:tcPr>
          <w:p w14:paraId="21C4C026" w14:textId="77777777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0" w:type="dxa"/>
            <w:shd w:val="clear" w:color="auto" w:fill="auto"/>
          </w:tcPr>
          <w:p w14:paraId="140C44C1" w14:textId="77777777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5B65683" w14:textId="66ED863E" w:rsidR="002632D6" w:rsidRPr="002A0037" w:rsidRDefault="00AB2BEC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2,216</w:t>
            </w:r>
          </w:p>
        </w:tc>
        <w:tc>
          <w:tcPr>
            <w:tcW w:w="258" w:type="dxa"/>
            <w:shd w:val="clear" w:color="auto" w:fill="auto"/>
          </w:tcPr>
          <w:p w14:paraId="2F21B47C" w14:textId="77777777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3B15CB2B" w14:textId="1EFD0F40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(73)</w:t>
            </w:r>
          </w:p>
        </w:tc>
      </w:tr>
      <w:tr w:rsidR="002632D6" w:rsidRPr="002A0037" w14:paraId="07FFF41A" w14:textId="77777777" w:rsidTr="0070362C">
        <w:trPr>
          <w:trHeight w:val="77"/>
        </w:trPr>
        <w:tc>
          <w:tcPr>
            <w:tcW w:w="5760" w:type="dxa"/>
            <w:shd w:val="clear" w:color="auto" w:fill="auto"/>
          </w:tcPr>
          <w:p w14:paraId="3EB11D5E" w14:textId="1C6FF503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 (ร้อยละ</w:t>
            </w:r>
            <w:r w:rsidRPr="002A0037">
              <w:rPr>
                <w:rFonts w:ascii="Angsana New" w:hAnsi="Angsana New"/>
                <w:sz w:val="30"/>
                <w:szCs w:val="30"/>
              </w:rPr>
              <w:t xml:space="preserve"> 100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2BC06D26" w14:textId="77777777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82805" w14:textId="791DA7F5" w:rsidR="002632D6" w:rsidRPr="002A0037" w:rsidRDefault="00AB2BEC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440,771</w:t>
            </w:r>
          </w:p>
        </w:tc>
        <w:tc>
          <w:tcPr>
            <w:tcW w:w="258" w:type="dxa"/>
            <w:shd w:val="clear" w:color="auto" w:fill="auto"/>
          </w:tcPr>
          <w:p w14:paraId="6F93F9CA" w14:textId="77777777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2C082" w14:textId="1F7F2684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418,808</w:t>
            </w:r>
          </w:p>
        </w:tc>
      </w:tr>
      <w:tr w:rsidR="002632D6" w:rsidRPr="002A0037" w14:paraId="1656212A" w14:textId="77777777" w:rsidTr="0070362C">
        <w:trPr>
          <w:trHeight w:val="77"/>
        </w:trPr>
        <w:tc>
          <w:tcPr>
            <w:tcW w:w="5760" w:type="dxa"/>
            <w:shd w:val="clear" w:color="auto" w:fill="auto"/>
          </w:tcPr>
          <w:p w14:paraId="014437C1" w14:textId="77777777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80" w:type="dxa"/>
            <w:shd w:val="clear" w:color="auto" w:fill="auto"/>
          </w:tcPr>
          <w:p w14:paraId="311BA455" w14:textId="77777777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0C7C13B8" w14:textId="5A75FB05" w:rsidR="002632D6" w:rsidRPr="002A0037" w:rsidRDefault="00AB2BEC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264,283</w:t>
            </w:r>
          </w:p>
        </w:tc>
        <w:tc>
          <w:tcPr>
            <w:tcW w:w="258" w:type="dxa"/>
            <w:shd w:val="clear" w:color="auto" w:fill="auto"/>
          </w:tcPr>
          <w:p w14:paraId="0F0D39B9" w14:textId="77777777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096C2F10" w14:textId="3C315115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251,303</w:t>
            </w:r>
          </w:p>
        </w:tc>
      </w:tr>
      <w:tr w:rsidR="002632D6" w:rsidRPr="002A0037" w14:paraId="0B759229" w14:textId="77777777" w:rsidTr="0070362C">
        <w:trPr>
          <w:trHeight w:val="380"/>
        </w:trPr>
        <w:tc>
          <w:tcPr>
            <w:tcW w:w="5760" w:type="dxa"/>
            <w:shd w:val="clear" w:color="auto" w:fill="auto"/>
          </w:tcPr>
          <w:p w14:paraId="014307C4" w14:textId="77777777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280" w:type="dxa"/>
            <w:shd w:val="clear" w:color="auto" w:fill="auto"/>
          </w:tcPr>
          <w:p w14:paraId="038D8837" w14:textId="77777777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2" w:type="dxa"/>
            <w:shd w:val="clear" w:color="auto" w:fill="auto"/>
          </w:tcPr>
          <w:p w14:paraId="67AF62EF" w14:textId="05484F59" w:rsidR="002632D6" w:rsidRPr="00AB2BEC" w:rsidRDefault="00AB2BEC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2BEC">
              <w:rPr>
                <w:rFonts w:ascii="Angsana New" w:hAnsi="Angsana New"/>
                <w:b/>
                <w:bCs/>
                <w:sz w:val="30"/>
                <w:szCs w:val="30"/>
              </w:rPr>
              <w:t>174,272</w:t>
            </w:r>
          </w:p>
        </w:tc>
        <w:tc>
          <w:tcPr>
            <w:tcW w:w="258" w:type="dxa"/>
            <w:shd w:val="clear" w:color="auto" w:fill="auto"/>
          </w:tcPr>
          <w:p w14:paraId="4E735A50" w14:textId="77777777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4" w:type="dxa"/>
            <w:shd w:val="clear" w:color="auto" w:fill="auto"/>
          </w:tcPr>
          <w:p w14:paraId="3A5C8C0D" w14:textId="68991CEC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167,505</w:t>
            </w:r>
          </w:p>
        </w:tc>
      </w:tr>
      <w:tr w:rsidR="002632D6" w:rsidRPr="002A0037" w14:paraId="631F7A04" w14:textId="77777777" w:rsidTr="0070362C">
        <w:trPr>
          <w:trHeight w:val="380"/>
        </w:trPr>
        <w:tc>
          <w:tcPr>
            <w:tcW w:w="5760" w:type="dxa"/>
            <w:shd w:val="clear" w:color="auto" w:fill="auto"/>
          </w:tcPr>
          <w:p w14:paraId="3874F4A7" w14:textId="77777777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79DA88A0" w14:textId="77777777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2" w:type="dxa"/>
            <w:shd w:val="clear" w:color="auto" w:fill="auto"/>
          </w:tcPr>
          <w:p w14:paraId="4FB859C9" w14:textId="77777777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6E595101" w14:textId="77777777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4" w:type="dxa"/>
            <w:shd w:val="clear" w:color="auto" w:fill="auto"/>
          </w:tcPr>
          <w:p w14:paraId="73857D29" w14:textId="77777777" w:rsidR="002632D6" w:rsidRPr="002A0037" w:rsidRDefault="002632D6" w:rsidP="00263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D0C209E" w14:textId="1D380549" w:rsidR="00972EDE" w:rsidRPr="002A0037" w:rsidRDefault="00972EDE">
      <w:pPr>
        <w:rPr>
          <w:cs/>
        </w:rPr>
      </w:pPr>
    </w:p>
    <w:p w14:paraId="092F852F" w14:textId="77777777" w:rsidR="00972EDE" w:rsidRPr="002A0037" w:rsidRDefault="00972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2A0037">
        <w:rPr>
          <w:cs/>
        </w:rPr>
        <w:br w:type="page"/>
      </w:r>
    </w:p>
    <w:tbl>
      <w:tblPr>
        <w:tblW w:w="91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280"/>
        <w:gridCol w:w="1442"/>
        <w:gridCol w:w="258"/>
        <w:gridCol w:w="1434"/>
      </w:tblGrid>
      <w:tr w:rsidR="00972EDE" w:rsidRPr="002A0037" w14:paraId="60633339" w14:textId="77777777" w:rsidTr="0004034C">
        <w:tc>
          <w:tcPr>
            <w:tcW w:w="5760" w:type="dxa"/>
            <w:shd w:val="clear" w:color="auto" w:fill="auto"/>
          </w:tcPr>
          <w:p w14:paraId="3BAB229B" w14:textId="77777777" w:rsidR="00972EDE" w:rsidRPr="002A0037" w:rsidRDefault="00972EDE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2F5B56B2" w14:textId="77777777" w:rsidR="00972EDE" w:rsidRPr="002A0037" w:rsidRDefault="00972EDE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4" w:type="dxa"/>
            <w:gridSpan w:val="3"/>
            <w:shd w:val="clear" w:color="auto" w:fill="auto"/>
          </w:tcPr>
          <w:p w14:paraId="3A0802E1" w14:textId="42CCC4D6" w:rsidR="00972EDE" w:rsidRPr="002A0037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เพ็ทฟอร์ม (ไทยแลนด์) จำกัด</w:t>
            </w:r>
          </w:p>
        </w:tc>
      </w:tr>
      <w:tr w:rsidR="00972EDE" w:rsidRPr="002A0037" w14:paraId="3579B793" w14:textId="77777777" w:rsidTr="0070362C">
        <w:tc>
          <w:tcPr>
            <w:tcW w:w="5760" w:type="dxa"/>
            <w:shd w:val="clear" w:color="auto" w:fill="auto"/>
          </w:tcPr>
          <w:p w14:paraId="58B10878" w14:textId="77777777" w:rsidR="00972EDE" w:rsidRPr="002A0037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1A9EB99D" w14:textId="77777777" w:rsidR="00972EDE" w:rsidRPr="002A0037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56438397" w14:textId="2E076A8E" w:rsidR="00972EDE" w:rsidRPr="002A0037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04034C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8" w:type="dxa"/>
            <w:shd w:val="clear" w:color="auto" w:fill="auto"/>
          </w:tcPr>
          <w:p w14:paraId="771C2399" w14:textId="77777777" w:rsidR="00972EDE" w:rsidRPr="002A0037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</w:tcPr>
          <w:p w14:paraId="0D8EAC6E" w14:textId="3A272226" w:rsidR="00972EDE" w:rsidRPr="002A0037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04034C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72EDE" w:rsidRPr="002A0037" w14:paraId="74515F34" w14:textId="77777777" w:rsidTr="0004034C">
        <w:tc>
          <w:tcPr>
            <w:tcW w:w="5760" w:type="dxa"/>
            <w:shd w:val="clear" w:color="auto" w:fill="auto"/>
          </w:tcPr>
          <w:p w14:paraId="19846469" w14:textId="77777777" w:rsidR="00972EDE" w:rsidRPr="002A0037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070CDA1A" w14:textId="77777777" w:rsidR="00972EDE" w:rsidRPr="002A0037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4" w:type="dxa"/>
            <w:gridSpan w:val="3"/>
            <w:shd w:val="clear" w:color="auto" w:fill="auto"/>
          </w:tcPr>
          <w:p w14:paraId="7FBC4288" w14:textId="7A9A328B" w:rsidR="00972EDE" w:rsidRPr="002A0037" w:rsidRDefault="00972EDE" w:rsidP="00972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2DCF" w:rsidRPr="002A0037" w14:paraId="2B065247" w14:textId="77777777" w:rsidTr="0070362C">
        <w:tc>
          <w:tcPr>
            <w:tcW w:w="5760" w:type="dxa"/>
            <w:shd w:val="clear" w:color="auto" w:fill="auto"/>
          </w:tcPr>
          <w:p w14:paraId="4998C97D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80" w:type="dxa"/>
            <w:shd w:val="clear" w:color="auto" w:fill="auto"/>
          </w:tcPr>
          <w:p w14:paraId="057698AE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31CBFDA4" w14:textId="24B3FDE5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24A2">
              <w:rPr>
                <w:rFonts w:ascii="Angsana New" w:hAnsi="Angsana New"/>
                <w:sz w:val="30"/>
                <w:szCs w:val="30"/>
              </w:rPr>
              <w:t>1,912,111</w:t>
            </w:r>
          </w:p>
        </w:tc>
        <w:tc>
          <w:tcPr>
            <w:tcW w:w="258" w:type="dxa"/>
            <w:shd w:val="clear" w:color="auto" w:fill="auto"/>
          </w:tcPr>
          <w:p w14:paraId="79CE396B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</w:tcPr>
          <w:p w14:paraId="777DAA97" w14:textId="4CF004A8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1,233,358</w:t>
            </w:r>
          </w:p>
        </w:tc>
      </w:tr>
      <w:tr w:rsidR="006F2DCF" w:rsidRPr="002A0037" w14:paraId="10F80506" w14:textId="77777777" w:rsidTr="0070362C">
        <w:trPr>
          <w:trHeight w:val="231"/>
        </w:trPr>
        <w:tc>
          <w:tcPr>
            <w:tcW w:w="5760" w:type="dxa"/>
            <w:shd w:val="clear" w:color="auto" w:fill="auto"/>
          </w:tcPr>
          <w:p w14:paraId="2C8F252B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80" w:type="dxa"/>
            <w:shd w:val="clear" w:color="auto" w:fill="auto"/>
          </w:tcPr>
          <w:p w14:paraId="0A919F04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2" w:type="dxa"/>
            <w:shd w:val="clear" w:color="auto" w:fill="auto"/>
          </w:tcPr>
          <w:p w14:paraId="0F8E1F5E" w14:textId="281FF144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24A2">
              <w:rPr>
                <w:rFonts w:ascii="Angsana New" w:hAnsi="Angsana New"/>
                <w:sz w:val="30"/>
                <w:szCs w:val="30"/>
              </w:rPr>
              <w:t>1,551,130</w:t>
            </w:r>
          </w:p>
        </w:tc>
        <w:tc>
          <w:tcPr>
            <w:tcW w:w="258" w:type="dxa"/>
            <w:shd w:val="clear" w:color="auto" w:fill="auto"/>
          </w:tcPr>
          <w:p w14:paraId="5A56147E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34" w:type="dxa"/>
            <w:shd w:val="clear" w:color="auto" w:fill="auto"/>
          </w:tcPr>
          <w:p w14:paraId="335CFA38" w14:textId="358B8033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1,606,637</w:t>
            </w:r>
          </w:p>
        </w:tc>
      </w:tr>
      <w:tr w:rsidR="006F2DCF" w:rsidRPr="002A0037" w14:paraId="1A89F5E6" w14:textId="77777777" w:rsidTr="0070362C">
        <w:tc>
          <w:tcPr>
            <w:tcW w:w="5760" w:type="dxa"/>
            <w:shd w:val="clear" w:color="auto" w:fill="auto"/>
          </w:tcPr>
          <w:p w14:paraId="15E56005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80" w:type="dxa"/>
            <w:shd w:val="clear" w:color="auto" w:fill="auto"/>
          </w:tcPr>
          <w:p w14:paraId="1BA15312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16FC964F" w14:textId="6C778495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24A2">
              <w:rPr>
                <w:rFonts w:ascii="Angsana New" w:hAnsi="Angsana New"/>
                <w:sz w:val="30"/>
                <w:szCs w:val="30"/>
              </w:rPr>
              <w:t>(689,483)</w:t>
            </w:r>
          </w:p>
        </w:tc>
        <w:tc>
          <w:tcPr>
            <w:tcW w:w="258" w:type="dxa"/>
            <w:shd w:val="clear" w:color="auto" w:fill="auto"/>
          </w:tcPr>
          <w:p w14:paraId="731F1416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</w:tcPr>
          <w:p w14:paraId="0A528376" w14:textId="0408F0AB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(339,984)</w:t>
            </w:r>
          </w:p>
        </w:tc>
      </w:tr>
      <w:tr w:rsidR="006F2DCF" w:rsidRPr="002A0037" w14:paraId="476E2E84" w14:textId="77777777" w:rsidTr="0070362C">
        <w:tc>
          <w:tcPr>
            <w:tcW w:w="5760" w:type="dxa"/>
            <w:shd w:val="clear" w:color="auto" w:fill="auto"/>
          </w:tcPr>
          <w:p w14:paraId="39AB3C97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80" w:type="dxa"/>
            <w:shd w:val="clear" w:color="auto" w:fill="auto"/>
          </w:tcPr>
          <w:p w14:paraId="794043FE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317D70FE" w14:textId="402641E3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24A2">
              <w:rPr>
                <w:rFonts w:ascii="Angsana New" w:hAnsi="Angsana New"/>
                <w:sz w:val="30"/>
                <w:szCs w:val="30"/>
              </w:rPr>
              <w:t>(97,076)</w:t>
            </w:r>
          </w:p>
        </w:tc>
        <w:tc>
          <w:tcPr>
            <w:tcW w:w="258" w:type="dxa"/>
            <w:shd w:val="clear" w:color="auto" w:fill="auto"/>
          </w:tcPr>
          <w:p w14:paraId="346494B8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11AA2586" w14:textId="7E9BBEF9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(84,033)</w:t>
            </w:r>
          </w:p>
        </w:tc>
      </w:tr>
      <w:tr w:rsidR="006F2DCF" w:rsidRPr="002A0037" w14:paraId="004F6718" w14:textId="77777777" w:rsidTr="0070362C">
        <w:tc>
          <w:tcPr>
            <w:tcW w:w="5760" w:type="dxa"/>
            <w:shd w:val="clear" w:color="auto" w:fill="auto"/>
          </w:tcPr>
          <w:p w14:paraId="68FB5791" w14:textId="5B14279C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สินทรัพย์สุทธิ (ร้อยละ</w:t>
            </w:r>
            <w:r w:rsidRPr="002A0037">
              <w:rPr>
                <w:rFonts w:ascii="Angsana New" w:hAnsi="Angsana New"/>
                <w:sz w:val="30"/>
                <w:szCs w:val="30"/>
              </w:rPr>
              <w:t xml:space="preserve"> 100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0D5B38CF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F1C96" w14:textId="16BA81C0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24A2">
              <w:rPr>
                <w:rFonts w:ascii="Angsana New" w:hAnsi="Angsana New"/>
                <w:sz w:val="30"/>
                <w:szCs w:val="30"/>
              </w:rPr>
              <w:t>2,676,682</w:t>
            </w:r>
          </w:p>
        </w:tc>
        <w:tc>
          <w:tcPr>
            <w:tcW w:w="258" w:type="dxa"/>
            <w:shd w:val="clear" w:color="auto" w:fill="auto"/>
          </w:tcPr>
          <w:p w14:paraId="161899F6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72265" w14:textId="17DBBA2A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2,415,978</w:t>
            </w:r>
          </w:p>
        </w:tc>
      </w:tr>
      <w:tr w:rsidR="006F2DCF" w:rsidRPr="002A0037" w14:paraId="1864CD28" w14:textId="77777777" w:rsidTr="0070362C">
        <w:tc>
          <w:tcPr>
            <w:tcW w:w="5760" w:type="dxa"/>
            <w:shd w:val="clear" w:color="auto" w:fill="auto"/>
          </w:tcPr>
          <w:p w14:paraId="0132B480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80" w:type="dxa"/>
            <w:shd w:val="clear" w:color="auto" w:fill="auto"/>
          </w:tcPr>
          <w:p w14:paraId="11434F7F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5E4D7771" w14:textId="0C1065E4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A24A2">
              <w:rPr>
                <w:rFonts w:ascii="Angsana New" w:hAnsi="Angsana New"/>
                <w:sz w:val="30"/>
                <w:szCs w:val="30"/>
              </w:rPr>
              <w:t>1,606,009</w:t>
            </w:r>
          </w:p>
        </w:tc>
        <w:tc>
          <w:tcPr>
            <w:tcW w:w="258" w:type="dxa"/>
            <w:shd w:val="clear" w:color="auto" w:fill="auto"/>
          </w:tcPr>
          <w:p w14:paraId="5CEC00F7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64EDF88B" w14:textId="7E469AB2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1,449,587</w:t>
            </w:r>
          </w:p>
        </w:tc>
      </w:tr>
      <w:tr w:rsidR="006F2DCF" w:rsidRPr="002A0037" w14:paraId="41DE94C6" w14:textId="77777777" w:rsidTr="00247E39">
        <w:tc>
          <w:tcPr>
            <w:tcW w:w="5760" w:type="dxa"/>
            <w:shd w:val="clear" w:color="auto" w:fill="auto"/>
          </w:tcPr>
          <w:p w14:paraId="6E1F3725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280" w:type="dxa"/>
            <w:shd w:val="clear" w:color="auto" w:fill="auto"/>
          </w:tcPr>
          <w:p w14:paraId="3E936873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381ACDBB" w14:textId="6C2185B6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A24A2">
              <w:rPr>
                <w:rFonts w:ascii="Angsana New" w:hAnsi="Angsana New"/>
                <w:b/>
                <w:bCs/>
                <w:sz w:val="30"/>
                <w:szCs w:val="30"/>
              </w:rPr>
              <w:t>1,070,673</w:t>
            </w:r>
          </w:p>
        </w:tc>
        <w:tc>
          <w:tcPr>
            <w:tcW w:w="258" w:type="dxa"/>
            <w:shd w:val="clear" w:color="auto" w:fill="auto"/>
          </w:tcPr>
          <w:p w14:paraId="7753637C" w14:textId="77777777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551C831B" w14:textId="07269DA3" w:rsidR="006F2DCF" w:rsidRPr="002A0037" w:rsidRDefault="006F2DCF" w:rsidP="006F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966,391</w:t>
            </w:r>
          </w:p>
        </w:tc>
      </w:tr>
      <w:tr w:rsidR="0004034C" w:rsidRPr="002A0037" w14:paraId="3A2BC631" w14:textId="77777777" w:rsidTr="0070362C">
        <w:tc>
          <w:tcPr>
            <w:tcW w:w="5760" w:type="dxa"/>
            <w:shd w:val="clear" w:color="auto" w:fill="auto"/>
          </w:tcPr>
          <w:p w14:paraId="12FE5456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41F62A01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shd w:val="clear" w:color="auto" w:fill="auto"/>
          </w:tcPr>
          <w:p w14:paraId="1BB63C23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392DC10A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  <w:shd w:val="clear" w:color="auto" w:fill="auto"/>
          </w:tcPr>
          <w:p w14:paraId="2B536A8F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C5F2243" w14:textId="77777777" w:rsidR="00EC2491" w:rsidRPr="002A0037" w:rsidRDefault="00EC2491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8B243BA" w14:textId="77777777" w:rsidR="00C17B35" w:rsidRPr="002A0037" w:rsidRDefault="00C17B3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16"/>
          <w:szCs w:val="16"/>
        </w:rPr>
      </w:pPr>
    </w:p>
    <w:p w14:paraId="59DCF2D0" w14:textId="77777777" w:rsidR="00B40D00" w:rsidRPr="002A0037" w:rsidRDefault="00B40D00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387"/>
        <w:jc w:val="thaiDistribute"/>
        <w:rPr>
          <w:rFonts w:ascii="Angsana New" w:hAnsi="Angsana New"/>
          <w:sz w:val="16"/>
          <w:szCs w:val="16"/>
        </w:rPr>
        <w:sectPr w:rsidR="00B40D00" w:rsidRPr="002A0037" w:rsidSect="00E808BB">
          <w:headerReference w:type="even" r:id="rId18"/>
          <w:headerReference w:type="default" r:id="rId19"/>
          <w:footerReference w:type="default" r:id="rId20"/>
          <w:headerReference w:type="first" r:id="rId2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3E359181" w14:textId="08352D02" w:rsidR="00CE3386" w:rsidRPr="002A0037" w:rsidRDefault="005D6E08" w:rsidP="00BF68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037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E90FB8" w:rsidRPr="002A0037">
        <w:rPr>
          <w:rFonts w:ascii="Angsana New" w:hAnsi="Angsana New"/>
          <w:b/>
          <w:bCs/>
          <w:sz w:val="30"/>
          <w:szCs w:val="30"/>
        </w:rPr>
        <w:tab/>
      </w:r>
      <w:r w:rsidR="00E90FB8" w:rsidRPr="002A003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1440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28"/>
        <w:gridCol w:w="2160"/>
        <w:gridCol w:w="191"/>
        <w:gridCol w:w="990"/>
        <w:gridCol w:w="270"/>
        <w:gridCol w:w="1080"/>
        <w:gridCol w:w="180"/>
        <w:gridCol w:w="1080"/>
        <w:gridCol w:w="209"/>
        <w:gridCol w:w="7"/>
        <w:gridCol w:w="1000"/>
        <w:gridCol w:w="189"/>
        <w:gridCol w:w="997"/>
        <w:gridCol w:w="223"/>
        <w:gridCol w:w="1000"/>
        <w:gridCol w:w="180"/>
        <w:gridCol w:w="1145"/>
        <w:gridCol w:w="180"/>
        <w:gridCol w:w="1096"/>
      </w:tblGrid>
      <w:tr w:rsidR="008213AB" w:rsidRPr="002A0037" w14:paraId="25731C65" w14:textId="77777777" w:rsidTr="00197B1E">
        <w:trPr>
          <w:cantSplit/>
          <w:tblHeader/>
        </w:trPr>
        <w:tc>
          <w:tcPr>
            <w:tcW w:w="2228" w:type="dxa"/>
            <w:vAlign w:val="center"/>
            <w:hideMark/>
          </w:tcPr>
          <w:p w14:paraId="281BD58F" w14:textId="77777777" w:rsidR="008213AB" w:rsidRPr="002A0037" w:rsidRDefault="008213AB" w:rsidP="008F57A9">
            <w:pPr>
              <w:pStyle w:val="acctfourfigures"/>
              <w:tabs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160" w:type="dxa"/>
            <w:vAlign w:val="center"/>
            <w:hideMark/>
          </w:tcPr>
          <w:p w14:paraId="4EDCA4AB" w14:textId="77777777" w:rsidR="008213AB" w:rsidRPr="002A0037" w:rsidRDefault="008213AB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1" w:type="dxa"/>
          </w:tcPr>
          <w:p w14:paraId="01A6062C" w14:textId="77777777" w:rsidR="008213AB" w:rsidRPr="002A0037" w:rsidRDefault="008213AB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26" w:type="dxa"/>
            <w:gridSpan w:val="16"/>
            <w:hideMark/>
          </w:tcPr>
          <w:p w14:paraId="5947757D" w14:textId="77777777" w:rsidR="008213AB" w:rsidRPr="002A0037" w:rsidRDefault="008213AB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F0E18" w:rsidRPr="002A0037" w14:paraId="29D676C1" w14:textId="77777777" w:rsidTr="00197B1E">
        <w:trPr>
          <w:cantSplit/>
          <w:tblHeader/>
        </w:trPr>
        <w:tc>
          <w:tcPr>
            <w:tcW w:w="2228" w:type="dxa"/>
            <w:vAlign w:val="center"/>
            <w:hideMark/>
          </w:tcPr>
          <w:p w14:paraId="4C1527C8" w14:textId="77777777" w:rsidR="008213AB" w:rsidRPr="002A0037" w:rsidRDefault="008213AB" w:rsidP="008F57A9">
            <w:pPr>
              <w:pStyle w:val="acctfourfigures"/>
              <w:tabs>
                <w:tab w:val="left" w:pos="72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0" w:type="dxa"/>
            <w:vAlign w:val="center"/>
            <w:hideMark/>
          </w:tcPr>
          <w:p w14:paraId="62A3FC5F" w14:textId="77777777" w:rsidR="008213AB" w:rsidRPr="002A0037" w:rsidRDefault="008213AB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ลักษณะธุรกิจ</w:t>
            </w:r>
          </w:p>
        </w:tc>
        <w:tc>
          <w:tcPr>
            <w:tcW w:w="191" w:type="dxa"/>
          </w:tcPr>
          <w:p w14:paraId="4815A4C0" w14:textId="77777777" w:rsidR="003E4AD4" w:rsidRPr="002A0037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015E243C" w14:textId="77777777" w:rsidR="003E4AD4" w:rsidRPr="002A0037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3A0B40B" w14:textId="77777777" w:rsidR="003E4AD4" w:rsidRPr="002A0037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296" w:type="dxa"/>
            <w:gridSpan w:val="4"/>
          </w:tcPr>
          <w:p w14:paraId="1727BDDA" w14:textId="77777777" w:rsidR="003E4AD4" w:rsidRPr="002A0037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89" w:type="dxa"/>
          </w:tcPr>
          <w:p w14:paraId="6AAB077B" w14:textId="77777777" w:rsidR="003E4AD4" w:rsidRPr="002A0037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220" w:type="dxa"/>
            <w:gridSpan w:val="3"/>
          </w:tcPr>
          <w:p w14:paraId="3E4AF37B" w14:textId="77777777" w:rsidR="003E4AD4" w:rsidRPr="002A0037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ราคาทุน</w:t>
            </w:r>
          </w:p>
        </w:tc>
        <w:tc>
          <w:tcPr>
            <w:tcW w:w="180" w:type="dxa"/>
          </w:tcPr>
          <w:p w14:paraId="5C6B8628" w14:textId="77777777" w:rsidR="003E4AD4" w:rsidRPr="002A0037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421" w:type="dxa"/>
            <w:gridSpan w:val="3"/>
          </w:tcPr>
          <w:p w14:paraId="24068985" w14:textId="77777777" w:rsidR="003E4AD4" w:rsidRPr="002A0037" w:rsidRDefault="003E4AD4" w:rsidP="008F57A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เงินปันผลรับ</w:t>
            </w:r>
            <w:r w:rsidR="003F6F95"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สำหรับปี</w:t>
            </w:r>
          </w:p>
        </w:tc>
      </w:tr>
      <w:tr w:rsidR="0004034C" w:rsidRPr="002A0037" w14:paraId="56C39191" w14:textId="77777777" w:rsidTr="00197B1E">
        <w:trPr>
          <w:cantSplit/>
          <w:trHeight w:val="389"/>
          <w:tblHeader/>
        </w:trPr>
        <w:tc>
          <w:tcPr>
            <w:tcW w:w="2228" w:type="dxa"/>
          </w:tcPr>
          <w:p w14:paraId="23968FE0" w14:textId="77777777" w:rsidR="0004034C" w:rsidRPr="002A0037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36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160" w:type="dxa"/>
          </w:tcPr>
          <w:p w14:paraId="621A3BF8" w14:textId="77777777" w:rsidR="0004034C" w:rsidRPr="002A0037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1" w:type="dxa"/>
          </w:tcPr>
          <w:p w14:paraId="237B90C2" w14:textId="77777777" w:rsidR="0004034C" w:rsidRPr="002A0037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566D1906" w14:textId="1C44EBD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265DE03" w14:textId="77777777" w:rsidR="0004034C" w:rsidRPr="002A0037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902E2F9" w14:textId="129AF222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4ECA21AE" w14:textId="77777777" w:rsidR="0004034C" w:rsidRPr="002A0037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3B7AE508" w14:textId="21B72EF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16" w:type="dxa"/>
            <w:gridSpan w:val="2"/>
          </w:tcPr>
          <w:p w14:paraId="74B12F0E" w14:textId="77777777" w:rsidR="0004034C" w:rsidRPr="002A0037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4C673368" w14:textId="697E293A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9" w:type="dxa"/>
          </w:tcPr>
          <w:p w14:paraId="2E2BF86C" w14:textId="77777777" w:rsidR="0004034C" w:rsidRPr="002A0037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7" w:type="dxa"/>
          </w:tcPr>
          <w:p w14:paraId="67E60054" w14:textId="3D6954B9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23" w:type="dxa"/>
          </w:tcPr>
          <w:p w14:paraId="7DA78016" w14:textId="77777777" w:rsidR="0004034C" w:rsidRPr="002A0037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1DE9C993" w14:textId="256BF800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2CE6D05D" w14:textId="77777777" w:rsidR="0004034C" w:rsidRPr="002A0037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2DD44FF6" w14:textId="6ACF5EF3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50C517B" w14:textId="77777777" w:rsidR="0004034C" w:rsidRPr="002A0037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</w:tcPr>
          <w:p w14:paraId="049EAF9B" w14:textId="69225CC6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4034C" w:rsidRPr="002A0037" w14:paraId="0FEF13AC" w14:textId="77777777" w:rsidTr="00197B1E">
        <w:trPr>
          <w:cantSplit/>
          <w:trHeight w:val="389"/>
          <w:tblHeader/>
        </w:trPr>
        <w:tc>
          <w:tcPr>
            <w:tcW w:w="2228" w:type="dxa"/>
          </w:tcPr>
          <w:p w14:paraId="27B453B9" w14:textId="77777777" w:rsidR="0004034C" w:rsidRPr="002A0037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36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160" w:type="dxa"/>
          </w:tcPr>
          <w:p w14:paraId="4BFCB733" w14:textId="77777777" w:rsidR="0004034C" w:rsidRPr="002A0037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91" w:type="dxa"/>
          </w:tcPr>
          <w:p w14:paraId="390CF4F2" w14:textId="77777777" w:rsidR="0004034C" w:rsidRPr="002A0037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411DC473" w14:textId="77777777" w:rsidR="0004034C" w:rsidRPr="002A0037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180" w:type="dxa"/>
          </w:tcPr>
          <w:p w14:paraId="2E065621" w14:textId="77777777" w:rsidR="0004034C" w:rsidRPr="002A0037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7306" w:type="dxa"/>
            <w:gridSpan w:val="12"/>
            <w:hideMark/>
          </w:tcPr>
          <w:p w14:paraId="44230E79" w14:textId="77777777" w:rsidR="0004034C" w:rsidRPr="002A0037" w:rsidRDefault="0004034C" w:rsidP="0004034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04034C" w:rsidRPr="002A0037" w14:paraId="751ED21F" w14:textId="77777777" w:rsidTr="00197B1E">
        <w:trPr>
          <w:cantSplit/>
        </w:trPr>
        <w:tc>
          <w:tcPr>
            <w:tcW w:w="2228" w:type="dxa"/>
            <w:hideMark/>
          </w:tcPr>
          <w:p w14:paraId="61D26D8C" w14:textId="77777777" w:rsidR="0004034C" w:rsidRPr="002A0037" w:rsidRDefault="0004034C" w:rsidP="0004034C">
            <w:pPr>
              <w:spacing w:line="240" w:lineRule="auto"/>
              <w:ind w:left="12" w:right="-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160" w:type="dxa"/>
          </w:tcPr>
          <w:p w14:paraId="60C17950" w14:textId="77777777" w:rsidR="0004034C" w:rsidRPr="002A0037" w:rsidRDefault="0004034C" w:rsidP="0004034C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1" w:type="dxa"/>
          </w:tcPr>
          <w:p w14:paraId="7957C9A7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37DFF278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565C787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CA44907" w14:textId="77777777" w:rsidR="0004034C" w:rsidRPr="002A0037" w:rsidRDefault="0004034C" w:rsidP="0004034C">
            <w:pPr>
              <w:pStyle w:val="acctfourfigures"/>
              <w:tabs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55927A38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6F6786AA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16" w:type="dxa"/>
            <w:gridSpan w:val="2"/>
          </w:tcPr>
          <w:p w14:paraId="71A61D2B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0CB9ECBE" w14:textId="77777777" w:rsidR="0004034C" w:rsidRPr="002A0037" w:rsidRDefault="0004034C" w:rsidP="0004034C">
            <w:pPr>
              <w:pStyle w:val="acctfourfigures"/>
              <w:tabs>
                <w:tab w:val="decimal" w:pos="4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9" w:type="dxa"/>
          </w:tcPr>
          <w:p w14:paraId="53BBDAB6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</w:tcPr>
          <w:p w14:paraId="68C25FF7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23" w:type="dxa"/>
          </w:tcPr>
          <w:p w14:paraId="03E87D7F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00" w:type="dxa"/>
          </w:tcPr>
          <w:p w14:paraId="092320CB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3ADD34E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5E901CB8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59AAA053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</w:tcPr>
          <w:p w14:paraId="01D5760F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04034C" w:rsidRPr="002A0037" w14:paraId="2499D3CF" w14:textId="77777777" w:rsidTr="00197B1E">
        <w:trPr>
          <w:cantSplit/>
        </w:trPr>
        <w:tc>
          <w:tcPr>
            <w:tcW w:w="2228" w:type="dxa"/>
            <w:hideMark/>
          </w:tcPr>
          <w:p w14:paraId="3A6FE3B4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โฮลดิ้งส์ จำกัด</w:t>
            </w:r>
          </w:p>
        </w:tc>
        <w:tc>
          <w:tcPr>
            <w:tcW w:w="2160" w:type="dxa"/>
            <w:hideMark/>
          </w:tcPr>
          <w:p w14:paraId="717F4548" w14:textId="01CD0F45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9" w:hanging="29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91" w:type="dxa"/>
          </w:tcPr>
          <w:p w14:paraId="3A91D3A4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4683B0BB" w14:textId="77777777" w:rsidR="0004034C" w:rsidRPr="002A0037" w:rsidRDefault="0004034C" w:rsidP="0004034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771176B" w14:textId="55D49A47" w:rsidR="00CE3A2E" w:rsidRPr="002A0037" w:rsidRDefault="00CE3A2E" w:rsidP="0004034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189C195F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D89BA0A" w14:textId="77777777" w:rsidR="0004034C" w:rsidRPr="002A0037" w:rsidRDefault="0004034C" w:rsidP="0004034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F73C1CD" w14:textId="47B2DDD6" w:rsidR="0004034C" w:rsidRPr="002A0037" w:rsidRDefault="0004034C" w:rsidP="0004034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6DEADD1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AA96B5C" w14:textId="77777777" w:rsidR="00CE3A2E" w:rsidRPr="002A0037" w:rsidRDefault="00CE3A2E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7BEE453" w14:textId="4D08F7E5" w:rsidR="0004034C" w:rsidRPr="002A0037" w:rsidRDefault="00CE3A2E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1,935,000</w:t>
            </w:r>
          </w:p>
        </w:tc>
        <w:tc>
          <w:tcPr>
            <w:tcW w:w="216" w:type="dxa"/>
            <w:gridSpan w:val="2"/>
          </w:tcPr>
          <w:p w14:paraId="6149FCDF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6E76E41B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219CBA1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9" w:type="dxa"/>
          </w:tcPr>
          <w:p w14:paraId="12A5C804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</w:tcPr>
          <w:p w14:paraId="184379F2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CF703D6" w14:textId="3F82AFA3" w:rsidR="00CE3A2E" w:rsidRPr="002A0037" w:rsidRDefault="00CE3A2E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1,935,000</w:t>
            </w:r>
          </w:p>
        </w:tc>
        <w:tc>
          <w:tcPr>
            <w:tcW w:w="223" w:type="dxa"/>
          </w:tcPr>
          <w:p w14:paraId="2B5B2666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62DCE20E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ED92C78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180" w:type="dxa"/>
          </w:tcPr>
          <w:p w14:paraId="7C8BDB52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2322AC22" w14:textId="77777777" w:rsidR="0004034C" w:rsidRPr="002A0037" w:rsidRDefault="0004034C" w:rsidP="0004034C">
            <w:pPr>
              <w:pStyle w:val="acctfourfigures"/>
              <w:tabs>
                <w:tab w:val="clear" w:pos="765"/>
                <w:tab w:val="left" w:pos="255"/>
                <w:tab w:val="left" w:pos="524"/>
                <w:tab w:val="decimal" w:pos="618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  <w:p w14:paraId="1C69CFED" w14:textId="04325D09" w:rsidR="00CE3A2E" w:rsidRPr="002A0037" w:rsidRDefault="00CE3A2E" w:rsidP="0004034C">
            <w:pPr>
              <w:pStyle w:val="acctfourfigures"/>
              <w:tabs>
                <w:tab w:val="clear" w:pos="765"/>
                <w:tab w:val="left" w:pos="255"/>
                <w:tab w:val="left" w:pos="524"/>
                <w:tab w:val="decimal" w:pos="618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</w:tcPr>
          <w:p w14:paraId="225A89BF" w14:textId="77777777" w:rsidR="0004034C" w:rsidRPr="002A0037" w:rsidRDefault="0004034C" w:rsidP="0004034C">
            <w:pPr>
              <w:pStyle w:val="acctfourfigures"/>
              <w:tabs>
                <w:tab w:val="decimal" w:pos="414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96" w:type="dxa"/>
            <w:hideMark/>
          </w:tcPr>
          <w:p w14:paraId="06632547" w14:textId="77777777" w:rsidR="0004034C" w:rsidRPr="002A0037" w:rsidRDefault="0004034C" w:rsidP="0004034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 w:bidi="th-TH"/>
              </w:rPr>
              <w:br w:type="textWrapping" w:clear="all"/>
              <w:t>-</w:t>
            </w:r>
          </w:p>
        </w:tc>
      </w:tr>
      <w:tr w:rsidR="0004034C" w:rsidRPr="002A0037" w14:paraId="53A4694A" w14:textId="77777777" w:rsidTr="00BF68BB">
        <w:trPr>
          <w:cantSplit/>
          <w:trHeight w:val="421"/>
        </w:trPr>
        <w:tc>
          <w:tcPr>
            <w:tcW w:w="2228" w:type="dxa"/>
            <w:hideMark/>
          </w:tcPr>
          <w:p w14:paraId="3C5F7CD3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Great Brands Limited</w:t>
            </w:r>
          </w:p>
        </w:tc>
        <w:tc>
          <w:tcPr>
            <w:tcW w:w="2160" w:type="dxa"/>
          </w:tcPr>
          <w:p w14:paraId="36446F36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บริหารตราสินค้า</w:t>
            </w:r>
          </w:p>
        </w:tc>
        <w:tc>
          <w:tcPr>
            <w:tcW w:w="191" w:type="dxa"/>
          </w:tcPr>
          <w:p w14:paraId="7A6B4C2C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015620DC" w14:textId="56633074" w:rsidR="0004034C" w:rsidRPr="002A0037" w:rsidRDefault="00CE3A2E" w:rsidP="0004034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270" w:type="dxa"/>
          </w:tcPr>
          <w:p w14:paraId="6037488C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71EA4" w14:textId="5F5F7BC7" w:rsidR="0004034C" w:rsidRPr="002A0037" w:rsidRDefault="0004034C" w:rsidP="0004034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100.00</w:t>
            </w:r>
          </w:p>
        </w:tc>
        <w:tc>
          <w:tcPr>
            <w:tcW w:w="1260" w:type="dxa"/>
            <w:gridSpan w:val="2"/>
          </w:tcPr>
          <w:p w14:paraId="148F6195" w14:textId="7CAABA03" w:rsidR="0004034C" w:rsidRPr="002A0037" w:rsidRDefault="00CE3A2E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216" w:type="dxa"/>
            <w:gridSpan w:val="3"/>
          </w:tcPr>
          <w:p w14:paraId="5B9F4919" w14:textId="59D4FABA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0037">
              <w:rPr>
                <w:rFonts w:ascii="Angsana New" w:hAnsi="Angsana New"/>
                <w:sz w:val="30"/>
                <w:szCs w:val="30"/>
              </w:rPr>
              <w:t>HKD 1,000</w:t>
            </w:r>
          </w:p>
        </w:tc>
        <w:tc>
          <w:tcPr>
            <w:tcW w:w="189" w:type="dxa"/>
          </w:tcPr>
          <w:p w14:paraId="08C43839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</w:tcPr>
          <w:p w14:paraId="6AADAB03" w14:textId="0A6B3626" w:rsidR="0004034C" w:rsidRPr="002A0037" w:rsidRDefault="00CE3A2E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223" w:type="dxa"/>
          </w:tcPr>
          <w:p w14:paraId="238676CC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78882861" w14:textId="34C3EDD2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4,134</w:t>
            </w:r>
          </w:p>
        </w:tc>
        <w:tc>
          <w:tcPr>
            <w:tcW w:w="180" w:type="dxa"/>
          </w:tcPr>
          <w:p w14:paraId="1A81FAE4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</w:tcPr>
          <w:p w14:paraId="0782B4CE" w14:textId="1B27DD17" w:rsidR="0004034C" w:rsidRPr="002A0037" w:rsidRDefault="00CE3A2E" w:rsidP="0004034C">
            <w:pPr>
              <w:pStyle w:val="acctfourfigures"/>
              <w:tabs>
                <w:tab w:val="clear" w:pos="765"/>
                <w:tab w:val="left" w:pos="210"/>
                <w:tab w:val="decimal" w:pos="53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</w:tcPr>
          <w:p w14:paraId="3C5EEA40" w14:textId="77777777" w:rsidR="0004034C" w:rsidRPr="002A0037" w:rsidRDefault="0004034C" w:rsidP="0004034C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096" w:type="dxa"/>
          </w:tcPr>
          <w:p w14:paraId="204D618F" w14:textId="7CC33399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84" w:right="-6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34C" w:rsidRPr="002A0037" w14:paraId="78CBE0C3" w14:textId="77777777" w:rsidTr="007945AD">
        <w:trPr>
          <w:cantSplit/>
        </w:trPr>
        <w:tc>
          <w:tcPr>
            <w:tcW w:w="2228" w:type="dxa"/>
            <w:hideMark/>
          </w:tcPr>
          <w:p w14:paraId="65681A84" w14:textId="0C29DA6C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เสริมสุข เทรนนิ่ง จำกัด</w:t>
            </w:r>
          </w:p>
        </w:tc>
        <w:tc>
          <w:tcPr>
            <w:tcW w:w="2160" w:type="dxa"/>
            <w:hideMark/>
          </w:tcPr>
          <w:p w14:paraId="65CE239A" w14:textId="77777777" w:rsidR="0004034C" w:rsidRPr="002A0037" w:rsidRDefault="0004034C" w:rsidP="0004034C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บริการพัฒนาบุคลากรและองค์กร</w:t>
            </w:r>
          </w:p>
        </w:tc>
        <w:tc>
          <w:tcPr>
            <w:tcW w:w="191" w:type="dxa"/>
          </w:tcPr>
          <w:p w14:paraId="3038A922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3E21FCEC" w14:textId="77777777" w:rsidR="0004034C" w:rsidRPr="002A0037" w:rsidRDefault="0004034C" w:rsidP="0004034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8BD3D32" w14:textId="3D788B67" w:rsidR="00CE3A2E" w:rsidRPr="002A0037" w:rsidRDefault="00CE3A2E" w:rsidP="0004034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</w:tcPr>
          <w:p w14:paraId="5EE15159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36B1E53" w14:textId="77777777" w:rsidR="0004034C" w:rsidRPr="002A0037" w:rsidRDefault="0004034C" w:rsidP="0004034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EF08133" w14:textId="6F773F20" w:rsidR="0004034C" w:rsidRPr="002A0037" w:rsidRDefault="0004034C" w:rsidP="0004034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0B9947AA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98AE171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25EF8D6" w14:textId="4BE472B7" w:rsidR="00CE3A2E" w:rsidRPr="002A0037" w:rsidRDefault="00CE3A2E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16" w:type="dxa"/>
            <w:gridSpan w:val="2"/>
          </w:tcPr>
          <w:p w14:paraId="607CE66F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hideMark/>
          </w:tcPr>
          <w:p w14:paraId="2C7F6252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7CD7664" w14:textId="2DEBBCA8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9" w:type="dxa"/>
          </w:tcPr>
          <w:p w14:paraId="5043D6A2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1D74A94A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58DEBCD" w14:textId="6CE2A8CA" w:rsidR="00CE3A2E" w:rsidRPr="002A0037" w:rsidRDefault="00CE3A2E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223" w:type="dxa"/>
          </w:tcPr>
          <w:p w14:paraId="409C0757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hideMark/>
          </w:tcPr>
          <w:p w14:paraId="3CD275B7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0FAB08A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80" w:type="dxa"/>
          </w:tcPr>
          <w:p w14:paraId="5C538DC6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</w:tcPr>
          <w:p w14:paraId="7C5EEC1F" w14:textId="77777777" w:rsidR="0004034C" w:rsidRPr="002A0037" w:rsidRDefault="0004034C" w:rsidP="0004034C">
            <w:pPr>
              <w:pStyle w:val="acctfourfigures"/>
              <w:tabs>
                <w:tab w:val="clear" w:pos="765"/>
                <w:tab w:val="left" w:pos="241"/>
                <w:tab w:val="left" w:pos="383"/>
                <w:tab w:val="decimal" w:pos="808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0C72D7A6" w14:textId="60955433" w:rsidR="00CE3A2E" w:rsidRPr="002A0037" w:rsidRDefault="00CE3A2E" w:rsidP="0004034C">
            <w:pPr>
              <w:pStyle w:val="acctfourfigures"/>
              <w:tabs>
                <w:tab w:val="clear" w:pos="765"/>
                <w:tab w:val="left" w:pos="241"/>
                <w:tab w:val="left" w:pos="383"/>
                <w:tab w:val="decimal" w:pos="808"/>
              </w:tabs>
              <w:spacing w:line="240" w:lineRule="auto"/>
              <w:ind w:left="-79" w:right="-106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</w:tcPr>
          <w:p w14:paraId="2CC7B24E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hideMark/>
          </w:tcPr>
          <w:p w14:paraId="04101A41" w14:textId="77777777" w:rsidR="0004034C" w:rsidRPr="002A0037" w:rsidRDefault="0004034C" w:rsidP="0004034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/>
              </w:rPr>
              <w:br w:type="textWrapping" w:clear="all"/>
              <w:t>-</w:t>
            </w:r>
          </w:p>
        </w:tc>
      </w:tr>
      <w:tr w:rsidR="0004034C" w:rsidRPr="002A0037" w14:paraId="7E0601A7" w14:textId="77777777" w:rsidTr="007A67B3">
        <w:trPr>
          <w:cantSplit/>
          <w:trHeight w:val="197"/>
        </w:trPr>
        <w:tc>
          <w:tcPr>
            <w:tcW w:w="2228" w:type="dxa"/>
            <w:hideMark/>
          </w:tcPr>
          <w:p w14:paraId="407A9F09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</w:tcPr>
          <w:p w14:paraId="3B340266" w14:textId="77777777" w:rsidR="0004034C" w:rsidRPr="002A0037" w:rsidRDefault="0004034C" w:rsidP="000403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1" w:type="dxa"/>
          </w:tcPr>
          <w:p w14:paraId="554CCCA2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E534AEC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  <w:vAlign w:val="bottom"/>
          </w:tcPr>
          <w:p w14:paraId="5C6E4B66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E4F7813" w14:textId="77777777" w:rsidR="0004034C" w:rsidRPr="002A0037" w:rsidRDefault="0004034C" w:rsidP="0004034C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19BE3996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3EA50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9" w:type="dxa"/>
          </w:tcPr>
          <w:p w14:paraId="5E30C917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gridSpan w:val="2"/>
          </w:tcPr>
          <w:p w14:paraId="109F62E1" w14:textId="77777777" w:rsidR="0004034C" w:rsidRPr="002A0037" w:rsidRDefault="0004034C" w:rsidP="0004034C">
            <w:pPr>
              <w:pStyle w:val="acctfourfigures"/>
              <w:tabs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9" w:type="dxa"/>
          </w:tcPr>
          <w:p w14:paraId="4DA11E51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14D554" w14:textId="3F849BFC" w:rsidR="0004034C" w:rsidRPr="002A0037" w:rsidRDefault="00CE3A2E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1,941,634</w:t>
            </w:r>
          </w:p>
        </w:tc>
        <w:tc>
          <w:tcPr>
            <w:tcW w:w="223" w:type="dxa"/>
          </w:tcPr>
          <w:p w14:paraId="6F48D16D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97419A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606,634</w:t>
            </w:r>
          </w:p>
        </w:tc>
        <w:tc>
          <w:tcPr>
            <w:tcW w:w="180" w:type="dxa"/>
          </w:tcPr>
          <w:p w14:paraId="60BC8649" w14:textId="77777777" w:rsidR="0004034C" w:rsidRPr="002A0037" w:rsidRDefault="0004034C" w:rsidP="0004034C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89A74" w14:textId="5BCC1AF1" w:rsidR="0004034C" w:rsidRPr="002A0037" w:rsidRDefault="00CE3A2E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2"/>
                <w:tab w:val="left" w:pos="532"/>
                <w:tab w:val="left" w:pos="687"/>
                <w:tab w:val="decimal" w:pos="888"/>
              </w:tabs>
              <w:spacing w:line="240" w:lineRule="auto"/>
              <w:ind w:left="-43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1CCA1841" w14:textId="77777777" w:rsidR="0004034C" w:rsidRPr="002A0037" w:rsidRDefault="0004034C" w:rsidP="0004034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112D5D" w14:textId="5FD280DD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84" w:right="-6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04034C" w:rsidRPr="002A0037" w14:paraId="765FE01B" w14:textId="77777777" w:rsidTr="00197B1E">
        <w:trPr>
          <w:cantSplit/>
        </w:trPr>
        <w:tc>
          <w:tcPr>
            <w:tcW w:w="2228" w:type="dxa"/>
          </w:tcPr>
          <w:p w14:paraId="477A5EB3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160" w:type="dxa"/>
          </w:tcPr>
          <w:p w14:paraId="3C8FDCC2" w14:textId="77777777" w:rsidR="0004034C" w:rsidRPr="002A0037" w:rsidRDefault="0004034C" w:rsidP="0004034C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91" w:type="dxa"/>
          </w:tcPr>
          <w:p w14:paraId="7614CF3F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990" w:type="dxa"/>
          </w:tcPr>
          <w:p w14:paraId="175F9CC0" w14:textId="77777777" w:rsidR="0004034C" w:rsidRPr="002A0037" w:rsidRDefault="0004034C" w:rsidP="0004034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4A0D24C7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14:paraId="7548B484" w14:textId="77777777" w:rsidR="0004034C" w:rsidRPr="002A0037" w:rsidRDefault="0004034C" w:rsidP="0004034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</w:tcPr>
          <w:p w14:paraId="01421E13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080" w:type="dxa"/>
          </w:tcPr>
          <w:p w14:paraId="60886497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16" w:type="dxa"/>
            <w:gridSpan w:val="2"/>
          </w:tcPr>
          <w:p w14:paraId="6B87DCB4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00" w:type="dxa"/>
          </w:tcPr>
          <w:p w14:paraId="562AE79D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9" w:type="dxa"/>
          </w:tcPr>
          <w:p w14:paraId="4704668C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0EDEF403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23" w:type="dxa"/>
          </w:tcPr>
          <w:p w14:paraId="1A43C0D4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34493F29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</w:tcPr>
          <w:p w14:paraId="7908DFEF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</w:tcPr>
          <w:p w14:paraId="6483BE12" w14:textId="77777777" w:rsidR="0004034C" w:rsidRPr="002A0037" w:rsidRDefault="0004034C" w:rsidP="0004034C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both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80" w:type="dxa"/>
          </w:tcPr>
          <w:p w14:paraId="2D1FA842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3286BF26" w14:textId="77777777" w:rsidR="0004034C" w:rsidRPr="002A0037" w:rsidRDefault="0004034C" w:rsidP="0004034C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4"/>
                <w:szCs w:val="14"/>
                <w:lang w:eastAsia="en-GB"/>
              </w:rPr>
            </w:pPr>
          </w:p>
        </w:tc>
      </w:tr>
      <w:tr w:rsidR="0004034C" w:rsidRPr="002A0037" w14:paraId="1803C18A" w14:textId="77777777" w:rsidTr="00197B1E">
        <w:trPr>
          <w:cantSplit/>
        </w:trPr>
        <w:tc>
          <w:tcPr>
            <w:tcW w:w="2228" w:type="dxa"/>
          </w:tcPr>
          <w:p w14:paraId="57255AB4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160" w:type="dxa"/>
          </w:tcPr>
          <w:p w14:paraId="4F157EA3" w14:textId="77777777" w:rsidR="0004034C" w:rsidRPr="002A0037" w:rsidRDefault="0004034C" w:rsidP="0004034C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" w:type="dxa"/>
          </w:tcPr>
          <w:p w14:paraId="06A8057D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14:paraId="76E750D1" w14:textId="77777777" w:rsidR="0004034C" w:rsidRPr="002A0037" w:rsidRDefault="0004034C" w:rsidP="0004034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145BE9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16C865" w14:textId="77777777" w:rsidR="0004034C" w:rsidRPr="002A0037" w:rsidRDefault="0004034C" w:rsidP="0004034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812A0DD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4DB1ED6A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" w:type="dxa"/>
            <w:gridSpan w:val="2"/>
          </w:tcPr>
          <w:p w14:paraId="3DEDDF03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</w:tcPr>
          <w:p w14:paraId="69915852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07F620A7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084F5880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3" w:type="dxa"/>
          </w:tcPr>
          <w:p w14:paraId="6702D1F5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</w:tcPr>
          <w:p w14:paraId="723D8B54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1701DD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</w:tcPr>
          <w:p w14:paraId="13AF47F1" w14:textId="77777777" w:rsidR="0004034C" w:rsidRPr="002A0037" w:rsidRDefault="0004034C" w:rsidP="0004034C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667950F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</w:tcPr>
          <w:p w14:paraId="0ECE363F" w14:textId="77777777" w:rsidR="0004034C" w:rsidRPr="002A0037" w:rsidRDefault="0004034C" w:rsidP="0004034C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04034C" w:rsidRPr="002A0037" w14:paraId="3A7058A8" w14:textId="77777777" w:rsidTr="00BF68BB">
        <w:trPr>
          <w:cantSplit/>
          <w:trHeight w:val="870"/>
        </w:trPr>
        <w:tc>
          <w:tcPr>
            <w:tcW w:w="2228" w:type="dxa"/>
          </w:tcPr>
          <w:p w14:paraId="63249CE1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เสริมสุข </w:t>
            </w:r>
            <w:r w:rsidRPr="002A0037">
              <w:rPr>
                <w:rFonts w:ascii="Angsana New" w:hAnsi="Angsana New"/>
                <w:sz w:val="30"/>
                <w:szCs w:val="30"/>
              </w:rPr>
              <w:br/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เบเวอร์เรจ จำกัด</w:t>
            </w:r>
          </w:p>
        </w:tc>
        <w:tc>
          <w:tcPr>
            <w:tcW w:w="2160" w:type="dxa"/>
          </w:tcPr>
          <w:p w14:paraId="0EA34419" w14:textId="32CF7CCB" w:rsidR="0004034C" w:rsidRPr="002A0037" w:rsidRDefault="0004034C" w:rsidP="0004034C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ผลิตและจำหน่ายเครื่องดื่ม</w:t>
            </w:r>
          </w:p>
        </w:tc>
        <w:tc>
          <w:tcPr>
            <w:tcW w:w="191" w:type="dxa"/>
          </w:tcPr>
          <w:p w14:paraId="28783D30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7D02691" w14:textId="2D659BD4" w:rsidR="0004034C" w:rsidRPr="002A0037" w:rsidRDefault="00CE3A2E" w:rsidP="0004034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  <w:vAlign w:val="bottom"/>
          </w:tcPr>
          <w:p w14:paraId="77645121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8951A1" w14:textId="20EC2F2A" w:rsidR="0004034C" w:rsidRPr="002A0037" w:rsidRDefault="0004034C" w:rsidP="0004034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550D6408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DC358E0" w14:textId="0CAC7DAD" w:rsidR="0004034C" w:rsidRPr="002A0037" w:rsidRDefault="00CE3A2E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689,586</w:t>
            </w:r>
          </w:p>
        </w:tc>
        <w:tc>
          <w:tcPr>
            <w:tcW w:w="216" w:type="dxa"/>
            <w:gridSpan w:val="2"/>
            <w:vAlign w:val="bottom"/>
          </w:tcPr>
          <w:p w14:paraId="4A357EA3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01481766" w14:textId="7577ECB4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689,586</w:t>
            </w:r>
          </w:p>
        </w:tc>
        <w:tc>
          <w:tcPr>
            <w:tcW w:w="189" w:type="dxa"/>
            <w:vAlign w:val="bottom"/>
          </w:tcPr>
          <w:p w14:paraId="45B651E9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7E7137C6" w14:textId="71A67FDD" w:rsidR="0004034C" w:rsidRPr="002A0037" w:rsidRDefault="00CE3A2E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3" w:type="dxa"/>
            <w:vAlign w:val="bottom"/>
          </w:tcPr>
          <w:p w14:paraId="5875B451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36937E56" w14:textId="488E5A52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628D32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vAlign w:val="bottom"/>
          </w:tcPr>
          <w:p w14:paraId="06CF9CD8" w14:textId="3910E9EB" w:rsidR="0004034C" w:rsidRPr="002A0037" w:rsidRDefault="00CE3A2E" w:rsidP="0004034C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65C0D09A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14:paraId="310F7E63" w14:textId="40CAC264" w:rsidR="0004034C" w:rsidRPr="002A0037" w:rsidRDefault="0004034C" w:rsidP="0004034C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04034C" w:rsidRPr="002A0037" w14:paraId="70C00F59" w14:textId="77777777" w:rsidTr="00197B1E">
        <w:trPr>
          <w:cantSplit/>
        </w:trPr>
        <w:tc>
          <w:tcPr>
            <w:tcW w:w="2228" w:type="dxa"/>
          </w:tcPr>
          <w:p w14:paraId="030603D2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บริษัท เครื่องดื่มแรงเยอร์ (</w:t>
            </w:r>
            <w:r w:rsidRPr="002A0037">
              <w:rPr>
                <w:rFonts w:ascii="Angsana New" w:hAnsi="Angsana New"/>
                <w:sz w:val="30"/>
                <w:szCs w:val="30"/>
              </w:rPr>
              <w:t>2008)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18CD3A27" w14:textId="39EE73BF" w:rsidR="0004034C" w:rsidRPr="002A0037" w:rsidRDefault="0004034C" w:rsidP="0004034C">
            <w:pPr>
              <w:tabs>
                <w:tab w:val="clear" w:pos="454"/>
                <w:tab w:val="decimal" w:pos="461"/>
              </w:tabs>
              <w:spacing w:line="240" w:lineRule="auto"/>
              <w:ind w:left="299" w:hanging="299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ผลิตและจำหน่ายเครื่องดื่ม</w:t>
            </w:r>
          </w:p>
        </w:tc>
        <w:tc>
          <w:tcPr>
            <w:tcW w:w="191" w:type="dxa"/>
          </w:tcPr>
          <w:p w14:paraId="143C99C1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73E33257" w14:textId="083EF0BF" w:rsidR="0004034C" w:rsidRPr="002A0037" w:rsidRDefault="00CE3A2E" w:rsidP="0004034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270" w:type="dxa"/>
            <w:vAlign w:val="bottom"/>
          </w:tcPr>
          <w:p w14:paraId="6E0F1A68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74E9B6" w14:textId="102E59B3" w:rsidR="0004034C" w:rsidRPr="002A0037" w:rsidRDefault="0004034C" w:rsidP="0004034C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2436D48B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684A1C6" w14:textId="061FA164" w:rsidR="0004034C" w:rsidRPr="002A0037" w:rsidRDefault="00CE3A2E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16" w:type="dxa"/>
            <w:gridSpan w:val="2"/>
            <w:vAlign w:val="bottom"/>
          </w:tcPr>
          <w:p w14:paraId="093F1B80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550EA68F" w14:textId="3D8AF66B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89" w:type="dxa"/>
            <w:vAlign w:val="bottom"/>
          </w:tcPr>
          <w:p w14:paraId="2E18AA78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  <w:vAlign w:val="bottom"/>
          </w:tcPr>
          <w:p w14:paraId="0350945D" w14:textId="1B842F22" w:rsidR="0004034C" w:rsidRPr="002A0037" w:rsidRDefault="00CE3A2E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23" w:type="dxa"/>
            <w:vAlign w:val="bottom"/>
          </w:tcPr>
          <w:p w14:paraId="4558744C" w14:textId="77777777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4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6D727082" w14:textId="182BDE2C" w:rsidR="0004034C" w:rsidRPr="002A0037" w:rsidRDefault="0004034C" w:rsidP="00040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532775" w14:textId="77777777" w:rsidR="0004034C" w:rsidRPr="002A0037" w:rsidRDefault="0004034C" w:rsidP="0004034C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vAlign w:val="bottom"/>
          </w:tcPr>
          <w:p w14:paraId="431D93A3" w14:textId="58EAA98C" w:rsidR="0004034C" w:rsidRPr="002A0037" w:rsidRDefault="00CE3A2E" w:rsidP="0004034C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60B5AFC7" w14:textId="77777777" w:rsidR="0004034C" w:rsidRPr="002A0037" w:rsidRDefault="0004034C" w:rsidP="0004034C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vAlign w:val="bottom"/>
          </w:tcPr>
          <w:p w14:paraId="35253DC9" w14:textId="3D904694" w:rsidR="0004034C" w:rsidRPr="002A0037" w:rsidRDefault="0004034C" w:rsidP="0004034C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</w:tbl>
    <w:p w14:paraId="34B9204A" w14:textId="77777777" w:rsidR="007D2046" w:rsidRPr="002A0037" w:rsidRDefault="007D2046" w:rsidP="00BF68B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right="-43"/>
        <w:jc w:val="thaiDistribute"/>
        <w:rPr>
          <w:rFonts w:ascii="Angsana New" w:hAnsi="Angsana New"/>
          <w:sz w:val="10"/>
          <w:szCs w:val="10"/>
        </w:rPr>
      </w:pPr>
    </w:p>
    <w:p w14:paraId="5EE263B0" w14:textId="4232DF9B" w:rsidR="00B15582" w:rsidRPr="002A0037" w:rsidRDefault="0007785B" w:rsidP="002420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2A0037">
        <w:rPr>
          <w:rFonts w:ascii="Angsana New" w:hAnsi="Angsana New"/>
          <w:sz w:val="30"/>
          <w:szCs w:val="30"/>
          <w:cs/>
        </w:rPr>
        <w:t>บริษัทย่อยทั้งหมด</w:t>
      </w:r>
      <w:r w:rsidR="00CA09E3" w:rsidRPr="002A0037">
        <w:rPr>
          <w:rFonts w:ascii="Angsana New" w:hAnsi="Angsana New"/>
          <w:sz w:val="30"/>
          <w:szCs w:val="30"/>
          <w:cs/>
        </w:rPr>
        <w:t>จดทะเบียนจัดตั้งและ</w:t>
      </w:r>
      <w:r w:rsidRPr="002A0037">
        <w:rPr>
          <w:rFonts w:ascii="Angsana New" w:hAnsi="Angsana New"/>
          <w:sz w:val="30"/>
          <w:szCs w:val="30"/>
          <w:cs/>
        </w:rPr>
        <w:t>ดำเนินธุรกิจในประเทศไทยยกเว้น</w:t>
      </w:r>
      <w:r w:rsidR="00953278" w:rsidRPr="002A0037">
        <w:rPr>
          <w:rFonts w:ascii="Angsana New" w:hAnsi="Angsana New"/>
          <w:sz w:val="30"/>
          <w:szCs w:val="30"/>
        </w:rPr>
        <w:t xml:space="preserve"> Great Brands Limited </w:t>
      </w:r>
      <w:r w:rsidR="00CA09E3" w:rsidRPr="002A0037">
        <w:rPr>
          <w:rFonts w:ascii="Angsana New" w:hAnsi="Angsana New"/>
          <w:sz w:val="30"/>
          <w:szCs w:val="30"/>
          <w:cs/>
        </w:rPr>
        <w:t>ซึ่งจดทะเบียนจัดตั้ง</w:t>
      </w:r>
      <w:r w:rsidR="00CA09E3" w:rsidRPr="002A0037">
        <w:rPr>
          <w:rFonts w:ascii="Angsana New" w:hAnsi="Angsana New" w:hint="cs"/>
          <w:sz w:val="30"/>
          <w:szCs w:val="30"/>
          <w:cs/>
        </w:rPr>
        <w:t>และ</w:t>
      </w:r>
      <w:r w:rsidRPr="002A0037">
        <w:rPr>
          <w:rFonts w:ascii="Angsana New" w:hAnsi="Angsana New"/>
          <w:sz w:val="30"/>
          <w:szCs w:val="30"/>
          <w:cs/>
        </w:rPr>
        <w:t>ดำเนินธุรกิจในประเทศ</w:t>
      </w:r>
      <w:r w:rsidR="00953278" w:rsidRPr="002A0037">
        <w:rPr>
          <w:rFonts w:ascii="Angsana New" w:hAnsi="Angsana New"/>
          <w:sz w:val="30"/>
          <w:szCs w:val="30"/>
          <w:cs/>
        </w:rPr>
        <w:t>ฮ่องกง</w:t>
      </w:r>
    </w:p>
    <w:p w14:paraId="2E1742B0" w14:textId="77777777" w:rsidR="00D30F74" w:rsidRPr="002A0037" w:rsidRDefault="00D30F74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D30F74" w:rsidRPr="002A0037" w:rsidSect="00E808BB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74777D87" w14:textId="0BEF5CF0" w:rsidR="003C5E31" w:rsidRPr="002A0037" w:rsidRDefault="003C5E31" w:rsidP="003C5E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037">
        <w:rPr>
          <w:rFonts w:ascii="Angsana New" w:hAnsi="Angsana New"/>
          <w:i/>
          <w:iCs/>
          <w:sz w:val="30"/>
          <w:szCs w:val="30"/>
          <w:cs/>
        </w:rPr>
        <w:lastRenderedPageBreak/>
        <w:t>การซื้อห</w:t>
      </w:r>
      <w:r w:rsidRPr="002A0037">
        <w:rPr>
          <w:rFonts w:ascii="Angsana New" w:hAnsi="Angsana New" w:hint="cs"/>
          <w:i/>
          <w:iCs/>
          <w:sz w:val="30"/>
          <w:szCs w:val="30"/>
          <w:cs/>
        </w:rPr>
        <w:t>ุ้น</w:t>
      </w:r>
      <w:r w:rsidRPr="002A0037">
        <w:rPr>
          <w:rFonts w:ascii="Angsana New" w:hAnsi="Angsana New"/>
          <w:i/>
          <w:iCs/>
          <w:sz w:val="30"/>
          <w:szCs w:val="30"/>
          <w:cs/>
        </w:rPr>
        <w:t xml:space="preserve">เพิ่มทุนในบริษัทย่อย </w:t>
      </w:r>
    </w:p>
    <w:p w14:paraId="634ABA8D" w14:textId="18552253" w:rsidR="003C5E31" w:rsidRPr="002A0037" w:rsidRDefault="003C5E31" w:rsidP="003C5E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ในเดือน</w:t>
      </w:r>
      <w:r w:rsidRPr="002A0037">
        <w:rPr>
          <w:rFonts w:ascii="Angsana New" w:hAnsi="Angsana New" w:hint="cs"/>
          <w:sz w:val="30"/>
          <w:szCs w:val="30"/>
          <w:cs/>
        </w:rPr>
        <w:t>มกรา</w:t>
      </w:r>
      <w:r w:rsidRPr="002A0037">
        <w:rPr>
          <w:rFonts w:ascii="Angsana New" w:hAnsi="Angsana New"/>
          <w:sz w:val="30"/>
          <w:szCs w:val="30"/>
          <w:cs/>
        </w:rPr>
        <w:t xml:space="preserve">คม </w:t>
      </w:r>
      <w:r w:rsidR="00141302" w:rsidRPr="002A0037">
        <w:rPr>
          <w:rFonts w:ascii="Angsana New" w:hAnsi="Angsana New"/>
          <w:sz w:val="30"/>
          <w:szCs w:val="30"/>
        </w:rPr>
        <w:t>2566</w:t>
      </w:r>
      <w:r w:rsidRPr="002A0037">
        <w:rPr>
          <w:rFonts w:ascii="Angsana New" w:hAnsi="Angsana New"/>
          <w:sz w:val="30"/>
          <w:szCs w:val="30"/>
          <w:cs/>
        </w:rPr>
        <w:t xml:space="preserve"> บริษัท เสริมสุข โฮลดิ้งส์ จำกัด</w:t>
      </w:r>
      <w:r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ได้เพิ่มทุนจดทะเบียน จ</w:t>
      </w:r>
      <w:r w:rsidRPr="002A0037">
        <w:rPr>
          <w:rFonts w:ascii="Angsana New" w:hAnsi="Angsana New" w:hint="cs"/>
          <w:sz w:val="30"/>
          <w:szCs w:val="30"/>
          <w:cs/>
        </w:rPr>
        <w:t>ำ</w:t>
      </w:r>
      <w:r w:rsidRPr="002A0037">
        <w:rPr>
          <w:rFonts w:ascii="Angsana New" w:hAnsi="Angsana New"/>
          <w:sz w:val="30"/>
          <w:szCs w:val="30"/>
          <w:cs/>
        </w:rPr>
        <w:t xml:space="preserve">นวน </w:t>
      </w:r>
      <w:r w:rsidR="00141302" w:rsidRPr="002A0037">
        <w:rPr>
          <w:rFonts w:ascii="Angsana New" w:hAnsi="Angsana New"/>
          <w:sz w:val="30"/>
          <w:szCs w:val="30"/>
        </w:rPr>
        <w:t>126</w:t>
      </w:r>
      <w:r w:rsidRPr="002A0037">
        <w:rPr>
          <w:rFonts w:ascii="Angsana New" w:hAnsi="Angsana New"/>
          <w:sz w:val="30"/>
          <w:szCs w:val="30"/>
          <w:cs/>
        </w:rPr>
        <w:t xml:space="preserve"> </w:t>
      </w:r>
      <w:r w:rsidR="00141302" w:rsidRPr="002A0037">
        <w:rPr>
          <w:rFonts w:ascii="Angsana New" w:hAnsi="Angsana New" w:hint="cs"/>
          <w:sz w:val="30"/>
          <w:szCs w:val="30"/>
          <w:cs/>
        </w:rPr>
        <w:t>ล้าน</w:t>
      </w:r>
      <w:r w:rsidRPr="002A0037">
        <w:rPr>
          <w:rFonts w:ascii="Angsana New" w:hAnsi="Angsana New"/>
          <w:sz w:val="30"/>
          <w:szCs w:val="30"/>
          <w:cs/>
        </w:rPr>
        <w:t>หุ้น ซ</w:t>
      </w:r>
      <w:r w:rsidR="00141302" w:rsidRPr="002A0037">
        <w:rPr>
          <w:rFonts w:ascii="Angsana New" w:hAnsi="Angsana New" w:hint="cs"/>
          <w:sz w:val="30"/>
          <w:szCs w:val="30"/>
          <w:cs/>
        </w:rPr>
        <w:t>ึ่</w:t>
      </w:r>
      <w:r w:rsidRPr="002A0037">
        <w:rPr>
          <w:rFonts w:ascii="Angsana New" w:hAnsi="Angsana New"/>
          <w:sz w:val="30"/>
          <w:szCs w:val="30"/>
          <w:cs/>
        </w:rPr>
        <w:t>งมีมูลค่า</w:t>
      </w:r>
      <w:r w:rsidR="00FE7289" w:rsidRPr="002A0037">
        <w:rPr>
          <w:rFonts w:ascii="Angsana New" w:hAnsi="Angsana New"/>
          <w:sz w:val="30"/>
          <w:szCs w:val="30"/>
        </w:rPr>
        <w:br/>
      </w:r>
      <w:r w:rsidRPr="002A0037">
        <w:rPr>
          <w:rFonts w:ascii="Angsana New" w:hAnsi="Angsana New"/>
          <w:sz w:val="30"/>
          <w:szCs w:val="30"/>
          <w:cs/>
        </w:rPr>
        <w:t xml:space="preserve">ที่ตราไว้ </w:t>
      </w:r>
      <w:r w:rsidR="00141302" w:rsidRPr="002A0037">
        <w:rPr>
          <w:rFonts w:ascii="Angsana New" w:hAnsi="Angsana New"/>
          <w:sz w:val="30"/>
          <w:szCs w:val="30"/>
        </w:rPr>
        <w:t>10</w:t>
      </w:r>
      <w:r w:rsidRPr="002A0037">
        <w:rPr>
          <w:rFonts w:ascii="Angsana New" w:hAnsi="Angsana New"/>
          <w:sz w:val="30"/>
          <w:szCs w:val="30"/>
          <w:cs/>
        </w:rPr>
        <w:t xml:space="preserve"> บาทต่อหุ้น และบริษัทได้ลงทุนเพิ่มเติมในหุ้นเพิ่มทุนดังกล่าวเป็</w:t>
      </w:r>
      <w:r w:rsidR="00141302" w:rsidRPr="002A0037">
        <w:rPr>
          <w:rFonts w:ascii="Angsana New" w:hAnsi="Angsana New" w:hint="cs"/>
          <w:sz w:val="30"/>
          <w:szCs w:val="30"/>
          <w:cs/>
        </w:rPr>
        <w:t>นจำ</w:t>
      </w:r>
      <w:r w:rsidRPr="002A0037">
        <w:rPr>
          <w:rFonts w:ascii="Angsana New" w:hAnsi="Angsana New"/>
          <w:sz w:val="30"/>
          <w:szCs w:val="30"/>
          <w:cs/>
        </w:rPr>
        <w:t xml:space="preserve">นวนเงิน </w:t>
      </w:r>
      <w:r w:rsidR="00141302" w:rsidRPr="002A0037">
        <w:rPr>
          <w:rFonts w:ascii="Angsana New" w:hAnsi="Angsana New"/>
          <w:sz w:val="30"/>
          <w:szCs w:val="30"/>
        </w:rPr>
        <w:t>1,260</w:t>
      </w:r>
      <w:r w:rsidRPr="002A0037">
        <w:rPr>
          <w:rFonts w:ascii="Angsana New" w:hAnsi="Angsana New"/>
          <w:sz w:val="30"/>
          <w:szCs w:val="30"/>
          <w:cs/>
        </w:rPr>
        <w:t xml:space="preserve"> ล้านบาท </w:t>
      </w:r>
      <w:r w:rsidR="00141302" w:rsidRPr="002A0037">
        <w:rPr>
          <w:rFonts w:ascii="Angsana New" w:hAnsi="Angsana New" w:hint="cs"/>
          <w:sz w:val="30"/>
          <w:szCs w:val="30"/>
          <w:cs/>
        </w:rPr>
        <w:t>ต่อมา</w:t>
      </w:r>
      <w:r w:rsidR="00FE7289" w:rsidRPr="002A0037">
        <w:rPr>
          <w:rFonts w:ascii="Angsana New" w:hAnsi="Angsana New"/>
          <w:sz w:val="30"/>
          <w:szCs w:val="30"/>
        </w:rPr>
        <w:br/>
      </w:r>
      <w:r w:rsidR="00141302" w:rsidRPr="002A0037">
        <w:rPr>
          <w:rFonts w:ascii="Angsana New" w:hAnsi="Angsana New"/>
          <w:sz w:val="30"/>
          <w:szCs w:val="30"/>
          <w:cs/>
        </w:rPr>
        <w:t>ในเดือ</w:t>
      </w:r>
      <w:r w:rsidR="00141302" w:rsidRPr="002A0037">
        <w:rPr>
          <w:rFonts w:ascii="Angsana New" w:hAnsi="Angsana New" w:hint="cs"/>
          <w:sz w:val="30"/>
          <w:szCs w:val="30"/>
          <w:cs/>
        </w:rPr>
        <w:t>นสิงหา</w:t>
      </w:r>
      <w:r w:rsidR="00141302" w:rsidRPr="002A0037">
        <w:rPr>
          <w:rFonts w:ascii="Angsana New" w:hAnsi="Angsana New"/>
          <w:sz w:val="30"/>
          <w:szCs w:val="30"/>
          <w:cs/>
        </w:rPr>
        <w:t xml:space="preserve">คม </w:t>
      </w:r>
      <w:r w:rsidR="00141302" w:rsidRPr="002A0037">
        <w:rPr>
          <w:rFonts w:ascii="Angsana New" w:hAnsi="Angsana New"/>
          <w:sz w:val="30"/>
          <w:szCs w:val="30"/>
        </w:rPr>
        <w:t>2566</w:t>
      </w:r>
      <w:r w:rsidR="00141302" w:rsidRPr="002A0037">
        <w:rPr>
          <w:rFonts w:ascii="Angsana New" w:hAnsi="Angsana New"/>
          <w:sz w:val="30"/>
          <w:szCs w:val="30"/>
          <w:cs/>
        </w:rPr>
        <w:t xml:space="preserve"> บริษัท เสริมสุข โฮลดิ้งส์ จำกัด</w:t>
      </w:r>
      <w:r w:rsidR="00141302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="00141302" w:rsidRPr="002A0037">
        <w:rPr>
          <w:rFonts w:ascii="Angsana New" w:hAnsi="Angsana New"/>
          <w:sz w:val="30"/>
          <w:szCs w:val="30"/>
          <w:cs/>
        </w:rPr>
        <w:t>ได้เพิ่มทุนจดทะเบียน จ</w:t>
      </w:r>
      <w:r w:rsidR="00141302" w:rsidRPr="002A0037">
        <w:rPr>
          <w:rFonts w:ascii="Angsana New" w:hAnsi="Angsana New" w:hint="cs"/>
          <w:sz w:val="30"/>
          <w:szCs w:val="30"/>
          <w:cs/>
        </w:rPr>
        <w:t>ำ</w:t>
      </w:r>
      <w:r w:rsidR="00141302" w:rsidRPr="002A0037">
        <w:rPr>
          <w:rFonts w:ascii="Angsana New" w:hAnsi="Angsana New"/>
          <w:sz w:val="30"/>
          <w:szCs w:val="30"/>
          <w:cs/>
        </w:rPr>
        <w:t xml:space="preserve">นวน </w:t>
      </w:r>
      <w:r w:rsidR="00141302" w:rsidRPr="002A0037">
        <w:rPr>
          <w:rFonts w:ascii="Angsana New" w:hAnsi="Angsana New"/>
          <w:sz w:val="30"/>
          <w:szCs w:val="30"/>
        </w:rPr>
        <w:t>7.5</w:t>
      </w:r>
      <w:r w:rsidR="00141302" w:rsidRPr="002A0037">
        <w:rPr>
          <w:rFonts w:ascii="Angsana New" w:hAnsi="Angsana New"/>
          <w:sz w:val="30"/>
          <w:szCs w:val="30"/>
          <w:cs/>
        </w:rPr>
        <w:t xml:space="preserve"> </w:t>
      </w:r>
      <w:r w:rsidR="00141302" w:rsidRPr="002A0037">
        <w:rPr>
          <w:rFonts w:ascii="Angsana New" w:hAnsi="Angsana New" w:hint="cs"/>
          <w:sz w:val="30"/>
          <w:szCs w:val="30"/>
          <w:cs/>
        </w:rPr>
        <w:t>ล้าน</w:t>
      </w:r>
      <w:r w:rsidR="00141302" w:rsidRPr="002A0037">
        <w:rPr>
          <w:rFonts w:ascii="Angsana New" w:hAnsi="Angsana New"/>
          <w:sz w:val="30"/>
          <w:szCs w:val="30"/>
          <w:cs/>
        </w:rPr>
        <w:t>หุ้น ซ</w:t>
      </w:r>
      <w:r w:rsidR="00141302" w:rsidRPr="002A0037">
        <w:rPr>
          <w:rFonts w:ascii="Angsana New" w:hAnsi="Angsana New" w:hint="cs"/>
          <w:sz w:val="30"/>
          <w:szCs w:val="30"/>
          <w:cs/>
        </w:rPr>
        <w:t>ึ่</w:t>
      </w:r>
      <w:r w:rsidR="00141302" w:rsidRPr="002A0037">
        <w:rPr>
          <w:rFonts w:ascii="Angsana New" w:hAnsi="Angsana New"/>
          <w:sz w:val="30"/>
          <w:szCs w:val="30"/>
          <w:cs/>
        </w:rPr>
        <w:t>งมีมูลค่า</w:t>
      </w:r>
      <w:r w:rsidR="00FE7289" w:rsidRPr="002A0037">
        <w:rPr>
          <w:rFonts w:ascii="Angsana New" w:hAnsi="Angsana New"/>
          <w:sz w:val="30"/>
          <w:szCs w:val="30"/>
        </w:rPr>
        <w:br/>
      </w:r>
      <w:r w:rsidR="00141302" w:rsidRPr="002A0037">
        <w:rPr>
          <w:rFonts w:ascii="Angsana New" w:hAnsi="Angsana New"/>
          <w:sz w:val="30"/>
          <w:szCs w:val="30"/>
          <w:cs/>
        </w:rPr>
        <w:t xml:space="preserve">ที่ตราไว้ </w:t>
      </w:r>
      <w:r w:rsidR="00141302" w:rsidRPr="002A0037">
        <w:rPr>
          <w:rFonts w:ascii="Angsana New" w:hAnsi="Angsana New"/>
          <w:sz w:val="30"/>
          <w:szCs w:val="30"/>
        </w:rPr>
        <w:t>10</w:t>
      </w:r>
      <w:r w:rsidR="00141302" w:rsidRPr="002A0037">
        <w:rPr>
          <w:rFonts w:ascii="Angsana New" w:hAnsi="Angsana New"/>
          <w:sz w:val="30"/>
          <w:szCs w:val="30"/>
          <w:cs/>
        </w:rPr>
        <w:t xml:space="preserve"> บาทต่อหุ้น และบริษัทได้ลงทุนเพิ่มเติมในหุ้นเพิ่มทุนดังกล่าวเป็</w:t>
      </w:r>
      <w:r w:rsidR="00141302" w:rsidRPr="002A0037">
        <w:rPr>
          <w:rFonts w:ascii="Angsana New" w:hAnsi="Angsana New" w:hint="cs"/>
          <w:sz w:val="30"/>
          <w:szCs w:val="30"/>
          <w:cs/>
        </w:rPr>
        <w:t>นจำ</w:t>
      </w:r>
      <w:r w:rsidR="00141302" w:rsidRPr="002A0037">
        <w:rPr>
          <w:rFonts w:ascii="Angsana New" w:hAnsi="Angsana New"/>
          <w:sz w:val="30"/>
          <w:szCs w:val="30"/>
          <w:cs/>
        </w:rPr>
        <w:t xml:space="preserve">นวนเงิน </w:t>
      </w:r>
      <w:r w:rsidR="00141302" w:rsidRPr="002A0037">
        <w:rPr>
          <w:rFonts w:ascii="Angsana New" w:hAnsi="Angsana New"/>
          <w:sz w:val="30"/>
          <w:szCs w:val="30"/>
        </w:rPr>
        <w:t>75</w:t>
      </w:r>
      <w:r w:rsidR="00141302" w:rsidRPr="002A0037">
        <w:rPr>
          <w:rFonts w:ascii="Angsana New" w:hAnsi="Angsana New"/>
          <w:sz w:val="30"/>
          <w:szCs w:val="30"/>
          <w:cs/>
        </w:rPr>
        <w:t xml:space="preserve"> ล้านบาท</w:t>
      </w:r>
      <w:r w:rsidR="00141302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ท</w:t>
      </w:r>
      <w:r w:rsidR="00141302" w:rsidRPr="002A0037">
        <w:rPr>
          <w:rFonts w:ascii="Angsana New" w:hAnsi="Angsana New" w:hint="cs"/>
          <w:sz w:val="30"/>
          <w:szCs w:val="30"/>
          <w:cs/>
        </w:rPr>
        <w:t>ั้</w:t>
      </w:r>
      <w:r w:rsidRPr="002A0037">
        <w:rPr>
          <w:rFonts w:ascii="Angsana New" w:hAnsi="Angsana New"/>
          <w:sz w:val="30"/>
          <w:szCs w:val="30"/>
          <w:cs/>
        </w:rPr>
        <w:t>งน</w:t>
      </w:r>
      <w:r w:rsidR="00141302" w:rsidRPr="002A0037">
        <w:rPr>
          <w:rFonts w:ascii="Angsana New" w:hAnsi="Angsana New" w:hint="cs"/>
          <w:sz w:val="30"/>
          <w:szCs w:val="30"/>
          <w:cs/>
        </w:rPr>
        <w:t>ี้</w:t>
      </w:r>
      <w:r w:rsidRPr="002A0037">
        <w:rPr>
          <w:rFonts w:ascii="Angsana New" w:hAnsi="Angsana New"/>
          <w:sz w:val="30"/>
          <w:szCs w:val="30"/>
          <w:cs/>
        </w:rPr>
        <w:t>สัดส่วนการถือหุ้น</w:t>
      </w:r>
      <w:r w:rsidR="00141302" w:rsidRPr="002A0037">
        <w:rPr>
          <w:rFonts w:ascii="Angsana New" w:hAnsi="Angsana New" w:hint="cs"/>
          <w:sz w:val="30"/>
          <w:szCs w:val="30"/>
          <w:cs/>
        </w:rPr>
        <w:t>ของบริษัท</w:t>
      </w:r>
      <w:r w:rsidRPr="002A0037">
        <w:rPr>
          <w:rFonts w:ascii="Angsana New" w:hAnsi="Angsana New"/>
          <w:sz w:val="30"/>
          <w:szCs w:val="30"/>
          <w:cs/>
        </w:rPr>
        <w:t>ไม่มีการเปลี่ยนแปลง</w:t>
      </w:r>
    </w:p>
    <w:p w14:paraId="44B37910" w14:textId="77777777" w:rsidR="003C5E31" w:rsidRPr="002A0037" w:rsidRDefault="003C5E31" w:rsidP="003C5E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5EBCFAEC" w14:textId="44E39D52" w:rsidR="00E64F07" w:rsidRPr="002A0037" w:rsidRDefault="00707142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A0037">
        <w:rPr>
          <w:rFonts w:ascii="Angsana New" w:hAnsi="Angsana New"/>
          <w:b/>
          <w:bCs/>
          <w:sz w:val="30"/>
          <w:szCs w:val="30"/>
          <w:cs/>
        </w:rPr>
        <w:t>1</w:t>
      </w:r>
      <w:r w:rsidR="005D6E08" w:rsidRPr="002A0037">
        <w:rPr>
          <w:rFonts w:ascii="Angsana New" w:hAnsi="Angsana New"/>
          <w:b/>
          <w:bCs/>
          <w:sz w:val="30"/>
          <w:szCs w:val="30"/>
        </w:rPr>
        <w:t>0</w:t>
      </w:r>
      <w:r w:rsidR="00E64F07" w:rsidRPr="002A0037">
        <w:rPr>
          <w:rFonts w:ascii="Angsana New" w:hAnsi="Angsana New"/>
          <w:b/>
          <w:bCs/>
          <w:sz w:val="30"/>
          <w:szCs w:val="30"/>
          <w:cs/>
        </w:rPr>
        <w:tab/>
        <w:t>อสังหาริมทรัพย์เพื่อการลงทุน</w:t>
      </w:r>
    </w:p>
    <w:p w14:paraId="12F319FC" w14:textId="317E18B6" w:rsidR="00E94789" w:rsidRPr="002A0037" w:rsidRDefault="00E94789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270"/>
        <w:gridCol w:w="1170"/>
        <w:gridCol w:w="270"/>
        <w:gridCol w:w="1164"/>
        <w:gridCol w:w="6"/>
        <w:gridCol w:w="270"/>
        <w:gridCol w:w="1170"/>
        <w:gridCol w:w="270"/>
        <w:gridCol w:w="1260"/>
      </w:tblGrid>
      <w:tr w:rsidR="00976F96" w:rsidRPr="002A0037" w14:paraId="5E24DE07" w14:textId="77777777" w:rsidTr="00C46171">
        <w:trPr>
          <w:cantSplit/>
          <w:tblHeader/>
        </w:trPr>
        <w:tc>
          <w:tcPr>
            <w:tcW w:w="3240" w:type="dxa"/>
            <w:shd w:val="clear" w:color="auto" w:fill="auto"/>
          </w:tcPr>
          <w:p w14:paraId="15EAAAB9" w14:textId="77777777" w:rsidR="00976F96" w:rsidRPr="002A0037" w:rsidRDefault="00976F96" w:rsidP="007945A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A44828" w14:textId="77777777" w:rsidR="00976F96" w:rsidRPr="002A0037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04" w:type="dxa"/>
            <w:gridSpan w:val="3"/>
          </w:tcPr>
          <w:p w14:paraId="47711546" w14:textId="3DA25013" w:rsidR="00976F96" w:rsidRPr="002A0037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6" w:type="dxa"/>
            <w:gridSpan w:val="2"/>
          </w:tcPr>
          <w:p w14:paraId="584A0A1A" w14:textId="77777777" w:rsidR="00976F96" w:rsidRPr="002A0037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B7261F6" w14:textId="2B3E28EA" w:rsidR="00976F96" w:rsidRPr="002A0037" w:rsidRDefault="00976F96" w:rsidP="007945AD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76F96" w:rsidRPr="002A0037" w14:paraId="65191CBC" w14:textId="77777777" w:rsidTr="00C46171">
        <w:trPr>
          <w:cantSplit/>
          <w:tblHeader/>
        </w:trPr>
        <w:tc>
          <w:tcPr>
            <w:tcW w:w="3240" w:type="dxa"/>
          </w:tcPr>
          <w:p w14:paraId="47668D35" w14:textId="77777777" w:rsidR="00976F96" w:rsidRPr="002A0037" w:rsidRDefault="00976F96" w:rsidP="007945A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443FBDA" w14:textId="7508D773" w:rsidR="00976F96" w:rsidRPr="002A0037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21AC9D" w14:textId="2BAB5DF4" w:rsidR="00976F96" w:rsidRPr="002A0037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C23EF9"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9E7FBBF" w14:textId="77777777" w:rsidR="00976F96" w:rsidRPr="002A0037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3B199D6" w14:textId="009C7786" w:rsidR="00976F96" w:rsidRPr="002A0037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C23EF9"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F67A393" w14:textId="77777777" w:rsidR="00976F96" w:rsidRPr="002A0037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FB0968" w14:textId="1DC42BA9" w:rsidR="00976F96" w:rsidRPr="002A0037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C23EF9"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AA4ADCC" w14:textId="77777777" w:rsidR="00976F96" w:rsidRPr="002A0037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AC7534" w14:textId="66FE82B8" w:rsidR="00976F96" w:rsidRPr="002A0037" w:rsidRDefault="00976F96" w:rsidP="007945A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C23EF9"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976F96" w:rsidRPr="002A0037" w14:paraId="49856516" w14:textId="77777777" w:rsidTr="00C46171">
        <w:trPr>
          <w:cantSplit/>
          <w:tblHeader/>
        </w:trPr>
        <w:tc>
          <w:tcPr>
            <w:tcW w:w="3240" w:type="dxa"/>
          </w:tcPr>
          <w:p w14:paraId="0F705821" w14:textId="77777777" w:rsidR="00976F96" w:rsidRPr="002A0037" w:rsidRDefault="00976F96" w:rsidP="007945A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F198D1" w14:textId="77777777" w:rsidR="00976F96" w:rsidRPr="002A0037" w:rsidRDefault="00976F96" w:rsidP="007945A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8"/>
          </w:tcPr>
          <w:p w14:paraId="468077EC" w14:textId="4AC983EA" w:rsidR="00976F96" w:rsidRPr="002A0037" w:rsidRDefault="00976F96" w:rsidP="007945A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F57A9" w:rsidRPr="002A00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23EF9" w:rsidRPr="002A0037" w14:paraId="3C4E3D06" w14:textId="77777777" w:rsidTr="00C46171">
        <w:trPr>
          <w:cantSplit/>
        </w:trPr>
        <w:tc>
          <w:tcPr>
            <w:tcW w:w="3240" w:type="dxa"/>
          </w:tcPr>
          <w:p w14:paraId="1D83DA5B" w14:textId="0D38B57E" w:rsidR="00C23EF9" w:rsidRPr="002A0037" w:rsidRDefault="00C23EF9" w:rsidP="00C23EF9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0037">
              <w:rPr>
                <w:rFonts w:asciiTheme="majorBidi" w:hAnsiTheme="majorBidi"/>
                <w:sz w:val="30"/>
                <w:szCs w:val="30"/>
                <w:cs/>
              </w:rPr>
              <w:t>ตุลาคม</w:t>
            </w:r>
          </w:p>
        </w:tc>
        <w:tc>
          <w:tcPr>
            <w:tcW w:w="270" w:type="dxa"/>
          </w:tcPr>
          <w:p w14:paraId="665C94F8" w14:textId="77777777" w:rsidR="00C23EF9" w:rsidRPr="002A0037" w:rsidRDefault="00C23EF9" w:rsidP="00C23E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BEBFA" w14:textId="00993852" w:rsidR="00C23EF9" w:rsidRPr="002A0037" w:rsidRDefault="00C23EF9" w:rsidP="00C23EF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344,902</w:t>
            </w:r>
          </w:p>
        </w:tc>
        <w:tc>
          <w:tcPr>
            <w:tcW w:w="270" w:type="dxa"/>
          </w:tcPr>
          <w:p w14:paraId="12288F4B" w14:textId="77777777" w:rsidR="00C23EF9" w:rsidRPr="002A0037" w:rsidRDefault="00C23EF9" w:rsidP="00C23EF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90DEFF0" w14:textId="2B5F053F" w:rsidR="00C23EF9" w:rsidRPr="002A0037" w:rsidRDefault="00C23EF9" w:rsidP="00ED488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341,444</w:t>
            </w:r>
          </w:p>
        </w:tc>
        <w:tc>
          <w:tcPr>
            <w:tcW w:w="270" w:type="dxa"/>
          </w:tcPr>
          <w:p w14:paraId="66BA8CCC" w14:textId="77777777" w:rsidR="00C23EF9" w:rsidRPr="002A0037" w:rsidRDefault="00C23EF9" w:rsidP="00C23EF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85A4F" w14:textId="07949D85" w:rsidR="00C23EF9" w:rsidRPr="002A0037" w:rsidRDefault="00C23EF9" w:rsidP="00C23EF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344,902</w:t>
            </w:r>
          </w:p>
        </w:tc>
        <w:tc>
          <w:tcPr>
            <w:tcW w:w="270" w:type="dxa"/>
          </w:tcPr>
          <w:p w14:paraId="446D4744" w14:textId="77777777" w:rsidR="00C23EF9" w:rsidRPr="002A0037" w:rsidRDefault="00C23EF9" w:rsidP="00C23EF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53C8E1" w14:textId="583CC854" w:rsidR="00C23EF9" w:rsidRPr="002A0037" w:rsidRDefault="00C23EF9" w:rsidP="00C23EF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341,444</w:t>
            </w:r>
          </w:p>
        </w:tc>
      </w:tr>
      <w:tr w:rsidR="00C23EF9" w:rsidRPr="002A0037" w14:paraId="0132A825" w14:textId="77777777" w:rsidTr="00C46171">
        <w:trPr>
          <w:cantSplit/>
        </w:trPr>
        <w:tc>
          <w:tcPr>
            <w:tcW w:w="3240" w:type="dxa"/>
          </w:tcPr>
          <w:p w14:paraId="5E6C7DD1" w14:textId="5349DC81" w:rsidR="00C23EF9" w:rsidRPr="002A0037" w:rsidRDefault="00C23EF9" w:rsidP="00C2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270" w:type="dxa"/>
          </w:tcPr>
          <w:p w14:paraId="0323B357" w14:textId="77777777" w:rsidR="00C23EF9" w:rsidRPr="002A0037" w:rsidRDefault="00C23EF9" w:rsidP="00C23E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A3C01D" w14:textId="7704E097" w:rsidR="00C23EF9" w:rsidRPr="002A0037" w:rsidRDefault="003D38D4" w:rsidP="00C23EF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13,073</w:t>
            </w:r>
          </w:p>
        </w:tc>
        <w:tc>
          <w:tcPr>
            <w:tcW w:w="270" w:type="dxa"/>
          </w:tcPr>
          <w:p w14:paraId="240DD229" w14:textId="77777777" w:rsidR="00C23EF9" w:rsidRPr="002A0037" w:rsidRDefault="00C23EF9" w:rsidP="00C23EF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41442D27" w14:textId="302AA483" w:rsidR="00C23EF9" w:rsidRPr="002A0037" w:rsidRDefault="00C23EF9" w:rsidP="00C23EF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3,4</w:t>
            </w: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58</w:t>
            </w:r>
          </w:p>
        </w:tc>
        <w:tc>
          <w:tcPr>
            <w:tcW w:w="270" w:type="dxa"/>
          </w:tcPr>
          <w:p w14:paraId="6F84F995" w14:textId="77777777" w:rsidR="00C23EF9" w:rsidRPr="002A0037" w:rsidRDefault="00C23EF9" w:rsidP="00C23EF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67CB81" w14:textId="2BC9C7DB" w:rsidR="00C23EF9" w:rsidRPr="002A0037" w:rsidRDefault="003D38D4" w:rsidP="00C23EF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 w:firstLine="1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13,073</w:t>
            </w:r>
          </w:p>
        </w:tc>
        <w:tc>
          <w:tcPr>
            <w:tcW w:w="270" w:type="dxa"/>
          </w:tcPr>
          <w:p w14:paraId="37F6EFCD" w14:textId="77777777" w:rsidR="00C23EF9" w:rsidRPr="002A0037" w:rsidRDefault="00C23EF9" w:rsidP="00C23EF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5A6072" w14:textId="1DDF989D" w:rsidR="00C23EF9" w:rsidRPr="002A0037" w:rsidRDefault="00C23EF9" w:rsidP="00C23EF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3,4</w:t>
            </w: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58</w:t>
            </w:r>
          </w:p>
        </w:tc>
      </w:tr>
      <w:tr w:rsidR="00C23EF9" w:rsidRPr="002A0037" w14:paraId="307551E9" w14:textId="77777777" w:rsidTr="00C46171">
        <w:trPr>
          <w:cantSplit/>
        </w:trPr>
        <w:tc>
          <w:tcPr>
            <w:tcW w:w="3240" w:type="dxa"/>
          </w:tcPr>
          <w:p w14:paraId="0F6945CC" w14:textId="16DB777E" w:rsidR="00C23EF9" w:rsidRPr="002A0037" w:rsidRDefault="00C23EF9" w:rsidP="00C23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4A758FC" w14:textId="77777777" w:rsidR="00C23EF9" w:rsidRPr="002A0037" w:rsidRDefault="00C23EF9" w:rsidP="00C23EF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0D9187" w14:textId="5243024C" w:rsidR="00C23EF9" w:rsidRPr="002A0037" w:rsidRDefault="003D38D4" w:rsidP="00C23EF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357,975</w:t>
            </w:r>
          </w:p>
        </w:tc>
        <w:tc>
          <w:tcPr>
            <w:tcW w:w="270" w:type="dxa"/>
          </w:tcPr>
          <w:p w14:paraId="2A94BF43" w14:textId="77777777" w:rsidR="00C23EF9" w:rsidRPr="002A0037" w:rsidRDefault="00C23EF9" w:rsidP="00C23EF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7A314D" w14:textId="6E0E9F69" w:rsidR="00C23EF9" w:rsidRPr="002A0037" w:rsidRDefault="00C23EF9" w:rsidP="00C23EF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344,902</w:t>
            </w:r>
          </w:p>
        </w:tc>
        <w:tc>
          <w:tcPr>
            <w:tcW w:w="270" w:type="dxa"/>
          </w:tcPr>
          <w:p w14:paraId="15C22726" w14:textId="77777777" w:rsidR="00C23EF9" w:rsidRPr="002A0037" w:rsidRDefault="00C23EF9" w:rsidP="00C23EF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649DEB" w14:textId="3FB61BA2" w:rsidR="00C23EF9" w:rsidRPr="002A0037" w:rsidRDefault="003D38D4" w:rsidP="00C23EF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357,975</w:t>
            </w:r>
          </w:p>
        </w:tc>
        <w:tc>
          <w:tcPr>
            <w:tcW w:w="270" w:type="dxa"/>
          </w:tcPr>
          <w:p w14:paraId="330B144B" w14:textId="77777777" w:rsidR="00C23EF9" w:rsidRPr="002A0037" w:rsidRDefault="00C23EF9" w:rsidP="00C23EF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164581" w14:textId="4BAE0F18" w:rsidR="00C23EF9" w:rsidRPr="002A0037" w:rsidRDefault="00C23EF9" w:rsidP="00C23EF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344,902</w:t>
            </w:r>
          </w:p>
        </w:tc>
      </w:tr>
    </w:tbl>
    <w:p w14:paraId="48EBB77A" w14:textId="77777777" w:rsidR="00976F96" w:rsidRPr="002A0037" w:rsidRDefault="00976F96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270"/>
        <w:gridCol w:w="1170"/>
        <w:gridCol w:w="270"/>
        <w:gridCol w:w="1170"/>
        <w:gridCol w:w="269"/>
        <w:gridCol w:w="1171"/>
        <w:gridCol w:w="269"/>
        <w:gridCol w:w="1261"/>
      </w:tblGrid>
      <w:tr w:rsidR="00C06A98" w:rsidRPr="002A0037" w14:paraId="2BA1EB94" w14:textId="77777777" w:rsidTr="00C46171">
        <w:trPr>
          <w:trHeight w:val="20"/>
          <w:tblHeader/>
        </w:trPr>
        <w:tc>
          <w:tcPr>
            <w:tcW w:w="3240" w:type="dxa"/>
          </w:tcPr>
          <w:p w14:paraId="73813D93" w14:textId="77777777" w:rsidR="00C06A98" w:rsidRPr="002A003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241E66" w14:textId="77777777" w:rsidR="00C06A98" w:rsidRPr="002A003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4AEFB68" w14:textId="77777777" w:rsidR="00C06A98" w:rsidRPr="002A003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07EFA225" w14:textId="77777777" w:rsidR="00C06A98" w:rsidRPr="002A003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1" w:type="dxa"/>
            <w:gridSpan w:val="3"/>
          </w:tcPr>
          <w:p w14:paraId="0F2C255C" w14:textId="77777777" w:rsidR="00C06A98" w:rsidRPr="002A0037" w:rsidRDefault="00C06A9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67B3" w:rsidRPr="002A0037" w14:paraId="669D2CB8" w14:textId="77777777" w:rsidTr="00C46171">
        <w:trPr>
          <w:trHeight w:val="20"/>
          <w:tblHeader/>
        </w:trPr>
        <w:tc>
          <w:tcPr>
            <w:tcW w:w="3240" w:type="dxa"/>
          </w:tcPr>
          <w:p w14:paraId="7DD7463B" w14:textId="77777777" w:rsidR="007A67B3" w:rsidRPr="002A0037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6AE51D9" w14:textId="77777777" w:rsidR="007A67B3" w:rsidRPr="002A0037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86DAF5" w14:textId="35C29CB3" w:rsidR="007A67B3" w:rsidRPr="002A0037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B732FA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88ABCC6" w14:textId="77777777" w:rsidR="007A67B3" w:rsidRPr="002A0037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78D49D" w14:textId="23574B7A" w:rsidR="007A67B3" w:rsidRPr="002A0037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B732FA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7F817F52" w14:textId="77777777" w:rsidR="007A67B3" w:rsidRPr="002A0037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25FE6966" w14:textId="392F4C66" w:rsidR="007A67B3" w:rsidRPr="002A0037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B732FA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2C1E243B" w14:textId="77777777" w:rsidR="007A67B3" w:rsidRPr="002A0037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1B60AB6D" w14:textId="24790279" w:rsidR="007A67B3" w:rsidRPr="002A0037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B732FA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759CB" w:rsidRPr="002A0037" w14:paraId="1095D417" w14:textId="77777777" w:rsidTr="00C46171">
        <w:trPr>
          <w:trHeight w:val="20"/>
          <w:tblHeader/>
        </w:trPr>
        <w:tc>
          <w:tcPr>
            <w:tcW w:w="3240" w:type="dxa"/>
          </w:tcPr>
          <w:p w14:paraId="36C96A8F" w14:textId="77777777" w:rsidR="00D759CB" w:rsidRPr="002A0037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B003" w14:textId="77777777" w:rsidR="00D759CB" w:rsidRPr="002A0037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6B2488B" w14:textId="77777777" w:rsidR="00D759CB" w:rsidRPr="002A0037" w:rsidRDefault="00D759CB" w:rsidP="00D7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2A003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2A00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67B3" w:rsidRPr="002A0037" w14:paraId="66243BB4" w14:textId="77777777" w:rsidTr="00C46171">
        <w:trPr>
          <w:trHeight w:val="20"/>
        </w:trPr>
        <w:tc>
          <w:tcPr>
            <w:tcW w:w="3240" w:type="dxa"/>
          </w:tcPr>
          <w:p w14:paraId="5EF636CB" w14:textId="15A1CB53" w:rsidR="007A67B3" w:rsidRPr="002A0037" w:rsidRDefault="007A67B3" w:rsidP="007A67B3">
            <w:pPr>
              <w:ind w:left="164" w:hanging="16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270" w:type="dxa"/>
          </w:tcPr>
          <w:p w14:paraId="26A0EBAE" w14:textId="77777777" w:rsidR="007A67B3" w:rsidRPr="002A0037" w:rsidRDefault="007A67B3" w:rsidP="007A67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7E3533" w14:textId="77777777" w:rsidR="007A67B3" w:rsidRPr="002A0037" w:rsidRDefault="007A67B3" w:rsidP="007A67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2CBA7D7" w14:textId="77777777" w:rsidR="007A67B3" w:rsidRPr="002A0037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F2B36E" w14:textId="77777777" w:rsidR="007A67B3" w:rsidRPr="002A0037" w:rsidRDefault="007A67B3" w:rsidP="007A67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EDA5202" w14:textId="77777777" w:rsidR="007A67B3" w:rsidRPr="002A0037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188908C5" w14:textId="77777777" w:rsidR="007A67B3" w:rsidRPr="002A0037" w:rsidRDefault="007A67B3" w:rsidP="007A67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2232B9" w14:textId="77777777" w:rsidR="007A67B3" w:rsidRPr="002A0037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2700D626" w14:textId="77777777" w:rsidR="007A67B3" w:rsidRPr="002A0037" w:rsidRDefault="007A67B3" w:rsidP="007A67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67B3" w:rsidRPr="002A0037" w14:paraId="56A92D76" w14:textId="77777777" w:rsidTr="00C46171">
        <w:trPr>
          <w:trHeight w:val="20"/>
        </w:trPr>
        <w:tc>
          <w:tcPr>
            <w:tcW w:w="3240" w:type="dxa"/>
          </w:tcPr>
          <w:p w14:paraId="171368AC" w14:textId="77777777" w:rsidR="007A67B3" w:rsidRPr="002A0037" w:rsidRDefault="007A67B3" w:rsidP="007A67B3">
            <w:pPr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5EA340C2" w14:textId="77777777" w:rsidR="007A67B3" w:rsidRPr="002A0037" w:rsidRDefault="007A67B3" w:rsidP="007A67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F84E1C" w14:textId="1C50137F" w:rsidR="007A67B3" w:rsidRPr="002A0037" w:rsidRDefault="001F749F" w:rsidP="00ED488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976</w:t>
            </w:r>
          </w:p>
        </w:tc>
        <w:tc>
          <w:tcPr>
            <w:tcW w:w="270" w:type="dxa"/>
          </w:tcPr>
          <w:p w14:paraId="4BD956C5" w14:textId="77777777" w:rsidR="007A67B3" w:rsidRPr="002A0037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E2B229" w14:textId="4975567B" w:rsidR="007A67B3" w:rsidRPr="002A0037" w:rsidRDefault="00B732FA" w:rsidP="00ED488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0" w:firstLine="13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976</w:t>
            </w:r>
          </w:p>
        </w:tc>
        <w:tc>
          <w:tcPr>
            <w:tcW w:w="269" w:type="dxa"/>
          </w:tcPr>
          <w:p w14:paraId="72D9ACA1" w14:textId="77777777" w:rsidR="007A67B3" w:rsidRPr="002A0037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1" w:type="dxa"/>
          </w:tcPr>
          <w:p w14:paraId="23C07F52" w14:textId="1A513A58" w:rsidR="007A67B3" w:rsidRPr="002A0037" w:rsidRDefault="001F749F" w:rsidP="00ED488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0" w:firstLine="13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976</w:t>
            </w:r>
          </w:p>
        </w:tc>
        <w:tc>
          <w:tcPr>
            <w:tcW w:w="269" w:type="dxa"/>
          </w:tcPr>
          <w:p w14:paraId="2AE136BF" w14:textId="77777777" w:rsidR="007A67B3" w:rsidRPr="002A0037" w:rsidRDefault="007A67B3" w:rsidP="007A6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1CFDFB94" w14:textId="110E70FE" w:rsidR="007A67B3" w:rsidRPr="002A0037" w:rsidRDefault="00B732FA" w:rsidP="00ED488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976</w:t>
            </w:r>
          </w:p>
        </w:tc>
      </w:tr>
    </w:tbl>
    <w:p w14:paraId="00D25544" w14:textId="0B6474FF" w:rsidR="007F04F5" w:rsidRPr="002A0037" w:rsidRDefault="007F04F5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27E91622" w14:textId="77777777" w:rsidR="007F04F5" w:rsidRPr="002A0037" w:rsidRDefault="007F0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</w:rPr>
        <w:br w:type="page"/>
      </w:r>
    </w:p>
    <w:p w14:paraId="5665E3FC" w14:textId="05C7F5E9" w:rsidR="003B407B" w:rsidRPr="002A0037" w:rsidRDefault="003B407B" w:rsidP="003B40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037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สัญญาให้เช่า</w:t>
      </w:r>
    </w:p>
    <w:p w14:paraId="3D890065" w14:textId="2093F8FC" w:rsidR="003816D9" w:rsidRPr="002A0037" w:rsidRDefault="003B407B" w:rsidP="007036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สัญญาเช่าอสังหาริมทรัพย์เพื่อการลงทุนประกอบด้วยอาคารสำนักงานแห่ง</w:t>
      </w:r>
      <w:r w:rsidR="003A3C47" w:rsidRPr="002A0037">
        <w:rPr>
          <w:rFonts w:ascii="Angsana New" w:hAnsi="Angsana New" w:hint="cs"/>
          <w:sz w:val="30"/>
          <w:szCs w:val="30"/>
          <w:cs/>
        </w:rPr>
        <w:t>หนึ่ง</w:t>
      </w:r>
      <w:r w:rsidRPr="002A0037">
        <w:rPr>
          <w:rFonts w:ascii="Angsana New" w:hAnsi="Angsana New"/>
          <w:sz w:val="30"/>
          <w:szCs w:val="30"/>
          <w:cs/>
        </w:rPr>
        <w:t xml:space="preserve">ที่ให้เช่าแก่บุคคลที่สามซึ่งจัดประเภทเป็นสัญญาเช่าดำเนินงาน สัญญาเช่ากำหนดระยะเวลาเช่าเป็นเวลา </w:t>
      </w:r>
      <w:r w:rsidR="00DA165E" w:rsidRPr="002A0037">
        <w:rPr>
          <w:rFonts w:ascii="Angsana New" w:hAnsi="Angsana New"/>
          <w:sz w:val="30"/>
          <w:szCs w:val="30"/>
        </w:rPr>
        <w:t>3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สัญญาเช่าอสังหาริมทรัพย์เพื่อการลงทุนทั้งหมดกำหนดรายได้ค่าเช่าเป็นจำนวนคงที่</w:t>
      </w:r>
    </w:p>
    <w:p w14:paraId="0EBDFC2E" w14:textId="62C70060" w:rsidR="003816D9" w:rsidRPr="002A0037" w:rsidRDefault="003816D9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34056B5" w14:textId="48E408E1" w:rsidR="00E64F07" w:rsidRPr="002A0037" w:rsidRDefault="009F1B70" w:rsidP="00C461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E64F07" w:rsidRPr="002A0037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bookmarkStart w:id="9" w:name="_Hlk53703743"/>
      <w:r w:rsidR="00AC36ED" w:rsidRPr="002A0037">
        <w:rPr>
          <w:rFonts w:ascii="Angsana New" w:hAnsi="Angsana New"/>
          <w:sz w:val="30"/>
          <w:szCs w:val="30"/>
        </w:rPr>
        <w:t xml:space="preserve"> </w:t>
      </w:r>
      <w:r w:rsidR="00C700D8" w:rsidRPr="002A0037">
        <w:rPr>
          <w:rFonts w:ascii="Angsana New" w:hAnsi="Angsana New"/>
          <w:sz w:val="30"/>
          <w:szCs w:val="30"/>
          <w:cs/>
        </w:rPr>
        <w:t>ประเมินราคาโดย</w:t>
      </w:r>
      <w:r w:rsidR="00E64F07" w:rsidRPr="002A0037">
        <w:rPr>
          <w:rFonts w:ascii="Angsana New" w:hAnsi="Angsana New"/>
          <w:sz w:val="30"/>
          <w:szCs w:val="30"/>
          <w:cs/>
        </w:rPr>
        <w:t>ผู้ประเมินราคาอิสระ</w:t>
      </w:r>
      <w:r w:rsidR="007B4FA0" w:rsidRPr="002A0037">
        <w:rPr>
          <w:rFonts w:ascii="Angsana New" w:hAnsi="Angsana New"/>
          <w:sz w:val="30"/>
          <w:szCs w:val="30"/>
          <w:cs/>
        </w:rPr>
        <w:t>โดยวิธีมูลค่าตลาดสำหรับการใช้ประโยชน์ปัจจุบัน</w:t>
      </w:r>
      <w:r w:rsidR="00926875" w:rsidRPr="002A0037">
        <w:rPr>
          <w:rFonts w:ascii="Angsana New" w:hAnsi="Angsana New"/>
          <w:sz w:val="30"/>
          <w:szCs w:val="30"/>
        </w:rPr>
        <w:t xml:space="preserve"> </w:t>
      </w:r>
      <w:r w:rsidR="00926875" w:rsidRPr="002A0037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bookmarkEnd w:id="9"/>
      <w:r w:rsidR="003816D9" w:rsidRPr="002A0037">
        <w:rPr>
          <w:rFonts w:ascii="Angsana New" w:hAnsi="Angsana New"/>
          <w:sz w:val="30"/>
          <w:szCs w:val="30"/>
        </w:rPr>
        <w:t xml:space="preserve"> 3</w:t>
      </w:r>
    </w:p>
    <w:p w14:paraId="164B48E7" w14:textId="77777777" w:rsidR="009F1B70" w:rsidRPr="002A0037" w:rsidRDefault="009F1B70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0"/>
        <w:gridCol w:w="5490"/>
      </w:tblGrid>
      <w:tr w:rsidR="00AC36ED" w:rsidRPr="002A0037" w14:paraId="113D3008" w14:textId="77777777" w:rsidTr="00AE2066">
        <w:trPr>
          <w:trHeight w:val="6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FF7F6" w14:textId="77777777" w:rsidR="00AC36ED" w:rsidRPr="002A0037" w:rsidRDefault="00AC36ED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C5259" w14:textId="77777777" w:rsidR="006F40F9" w:rsidRPr="002A0037" w:rsidRDefault="00AC36ED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</w:t>
            </w:r>
          </w:p>
          <w:p w14:paraId="75387068" w14:textId="2B3FDFDF" w:rsidR="00AC36ED" w:rsidRPr="002A0037" w:rsidRDefault="00AC36ED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และการวัดมูลค่ายุติธรรม</w:t>
            </w:r>
          </w:p>
        </w:tc>
      </w:tr>
      <w:tr w:rsidR="00AC36ED" w:rsidRPr="002A0037" w14:paraId="083CD6D2" w14:textId="77777777" w:rsidTr="00AE2066">
        <w:trPr>
          <w:trHeight w:val="40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5820B" w14:textId="77777777" w:rsidR="00AC36ED" w:rsidRPr="002A0037" w:rsidRDefault="00AC36ED" w:rsidP="00926875">
            <w:pPr>
              <w:pStyle w:val="BodyText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ราคาเสนอขายของทรัพย์สินที่มีลักษณะใกล้เคียงกัน</w:t>
            </w:r>
          </w:p>
        </w:tc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88AB677" w14:textId="77777777" w:rsidR="00AC36ED" w:rsidRPr="002A0037" w:rsidRDefault="00AC36ED" w:rsidP="00926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6C86BE3B" w14:textId="77777777" w:rsidR="00AC36ED" w:rsidRPr="002A0037" w:rsidRDefault="00AC36ED" w:rsidP="00926875">
            <w:pPr>
              <w:pStyle w:val="BodyText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ราคาเสนอขายของทรัพย์สินที่มีลักษณะใกล้เคียงกันสูงขึ้น (ลดลง)</w:t>
            </w:r>
          </w:p>
        </w:tc>
      </w:tr>
    </w:tbl>
    <w:p w14:paraId="2109F3A8" w14:textId="77777777" w:rsidR="0005192F" w:rsidRPr="002A0037" w:rsidRDefault="0005192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05192F" w:rsidRPr="002A0037" w:rsidSect="00E808BB">
          <w:headerReference w:type="even" r:id="rId24"/>
          <w:headerReference w:type="default" r:id="rId25"/>
          <w:footerReference w:type="default" r:id="rId26"/>
          <w:headerReference w:type="first" r:id="rId27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15D544CF" w14:textId="3D2F2F42" w:rsidR="00E64F07" w:rsidRPr="002A0037" w:rsidRDefault="00345EFF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2A003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D6E08" w:rsidRPr="002A0037">
        <w:rPr>
          <w:rFonts w:ascii="Angsana New" w:hAnsi="Angsana New"/>
          <w:b/>
          <w:bCs/>
          <w:sz w:val="30"/>
          <w:szCs w:val="30"/>
        </w:rPr>
        <w:t>1</w:t>
      </w:r>
      <w:r w:rsidR="00E64F07" w:rsidRPr="002A0037">
        <w:rPr>
          <w:rFonts w:ascii="Angsana New" w:hAnsi="Angsana New"/>
          <w:b/>
          <w:bCs/>
          <w:sz w:val="30"/>
          <w:szCs w:val="30"/>
        </w:rPr>
        <w:tab/>
      </w:r>
      <w:r w:rsidR="00152E8E" w:rsidRPr="002A0037">
        <w:rPr>
          <w:rFonts w:ascii="Angsana New" w:hAnsi="Angsana New"/>
          <w:b/>
          <w:bCs/>
          <w:sz w:val="30"/>
          <w:szCs w:val="30"/>
          <w:cs/>
        </w:rPr>
        <w:t>ที่ดิน อาคาร</w:t>
      </w:r>
      <w:r w:rsidR="00E64F07" w:rsidRPr="002A0037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31BD6555" w14:textId="77777777" w:rsidR="00AF357E" w:rsidRPr="002A0037" w:rsidRDefault="00AF357E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1458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06"/>
        <w:gridCol w:w="810"/>
        <w:gridCol w:w="268"/>
        <w:gridCol w:w="878"/>
        <w:gridCol w:w="254"/>
        <w:gridCol w:w="834"/>
        <w:gridCol w:w="245"/>
        <w:gridCol w:w="825"/>
        <w:gridCol w:w="254"/>
        <w:gridCol w:w="814"/>
        <w:gridCol w:w="254"/>
        <w:gridCol w:w="960"/>
        <w:gridCol w:w="254"/>
        <w:gridCol w:w="825"/>
        <w:gridCol w:w="248"/>
        <w:gridCol w:w="820"/>
        <w:gridCol w:w="248"/>
        <w:gridCol w:w="828"/>
        <w:gridCol w:w="254"/>
        <w:gridCol w:w="925"/>
        <w:gridCol w:w="254"/>
        <w:gridCol w:w="925"/>
      </w:tblGrid>
      <w:tr w:rsidR="00EE1F47" w:rsidRPr="002A0037" w14:paraId="2F9648C3" w14:textId="77777777" w:rsidTr="00EE1F47">
        <w:tc>
          <w:tcPr>
            <w:tcW w:w="894" w:type="pct"/>
          </w:tcPr>
          <w:p w14:paraId="0B5658EE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06" w:type="pct"/>
            <w:gridSpan w:val="21"/>
          </w:tcPr>
          <w:p w14:paraId="2D584D32" w14:textId="0E97A32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E1F47" w:rsidRPr="002A0037" w14:paraId="50F11A00" w14:textId="77777777" w:rsidTr="007A67B3">
        <w:tc>
          <w:tcPr>
            <w:tcW w:w="894" w:type="pct"/>
          </w:tcPr>
          <w:p w14:paraId="0D4130EE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8" w:type="pct"/>
          </w:tcPr>
          <w:p w14:paraId="18FEC014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001B79CA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391BE88A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EB4CBC6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78FA6AC1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84" w:type="pct"/>
          </w:tcPr>
          <w:p w14:paraId="07DC05E8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1EDB48E9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7" w:type="pct"/>
          </w:tcPr>
          <w:p w14:paraId="5D88CBE3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6402BAF9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57CBD7CB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422271D2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E754E6B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354E4380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16805D2B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5830207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1DF1A45B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5A3AFA6B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23A5C007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28C48843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7" w:type="pct"/>
          </w:tcPr>
          <w:p w14:paraId="16AC4344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699D41C5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F47" w:rsidRPr="002A0037" w14:paraId="1D1BEAF7" w14:textId="77777777" w:rsidTr="007A67B3">
        <w:tc>
          <w:tcPr>
            <w:tcW w:w="894" w:type="pct"/>
          </w:tcPr>
          <w:p w14:paraId="4C7F605E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pct"/>
            <w:gridSpan w:val="3"/>
            <w:tcBorders>
              <w:bottom w:val="single" w:sz="4" w:space="0" w:color="auto"/>
            </w:tcBorders>
          </w:tcPr>
          <w:p w14:paraId="4DA0E557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7" w:type="pct"/>
          </w:tcPr>
          <w:p w14:paraId="308B29BA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65CC865B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84" w:type="pct"/>
          </w:tcPr>
          <w:p w14:paraId="08C8CA91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1A0FD3FA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87" w:type="pct"/>
          </w:tcPr>
          <w:p w14:paraId="6C43D33E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010BDEEC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F73BEB4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5667D75B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7" w:type="pct"/>
          </w:tcPr>
          <w:p w14:paraId="68BDACCD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4F9B2025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0D2D05F5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134A4BAB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2445936C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1C3567D5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7" w:type="pct"/>
          </w:tcPr>
          <w:p w14:paraId="47DD28CD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0A7312D3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7" w:type="pct"/>
          </w:tcPr>
          <w:p w14:paraId="7BA5CDAA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22CFE89F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F47" w:rsidRPr="002A0037" w14:paraId="24A75F32" w14:textId="77777777" w:rsidTr="007A67B3">
        <w:tc>
          <w:tcPr>
            <w:tcW w:w="894" w:type="pct"/>
          </w:tcPr>
          <w:p w14:paraId="5311B8FB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</w:tcPr>
          <w:p w14:paraId="69F25850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  <w:tcBorders>
              <w:top w:val="single" w:sz="4" w:space="0" w:color="auto"/>
            </w:tcBorders>
          </w:tcPr>
          <w:p w14:paraId="1132DAD1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14:paraId="67015106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7" w:type="pct"/>
          </w:tcPr>
          <w:p w14:paraId="388E4FDC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469A8E5A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84" w:type="pct"/>
          </w:tcPr>
          <w:p w14:paraId="25CB455D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pct"/>
          </w:tcPr>
          <w:p w14:paraId="0230D622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87" w:type="pct"/>
          </w:tcPr>
          <w:p w14:paraId="2693858F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04778311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7EBCB8F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2BED297B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87" w:type="pct"/>
          </w:tcPr>
          <w:p w14:paraId="445D2954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45074698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5" w:type="pct"/>
          </w:tcPr>
          <w:p w14:paraId="432C0F35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0C5043DE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85" w:type="pct"/>
          </w:tcPr>
          <w:p w14:paraId="7E48466E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35C2DF4D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7" w:type="pct"/>
          </w:tcPr>
          <w:p w14:paraId="0FFD51D6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04392F73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7" w:type="pct"/>
          </w:tcPr>
          <w:p w14:paraId="20DE04CE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006B04E4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F47" w:rsidRPr="002A0037" w14:paraId="468780B4" w14:textId="77777777" w:rsidTr="007A67B3">
        <w:tc>
          <w:tcPr>
            <w:tcW w:w="894" w:type="pct"/>
          </w:tcPr>
          <w:p w14:paraId="43FBB5C4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8" w:type="pct"/>
          </w:tcPr>
          <w:p w14:paraId="2A78F2D0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2" w:type="pct"/>
          </w:tcPr>
          <w:p w14:paraId="7D07E62F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331683FF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7" w:type="pct"/>
          </w:tcPr>
          <w:p w14:paraId="01D2AF46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0A9AB78C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4" w:type="pct"/>
          </w:tcPr>
          <w:p w14:paraId="2FBABA09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pct"/>
          </w:tcPr>
          <w:p w14:paraId="297FC257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87" w:type="pct"/>
          </w:tcPr>
          <w:p w14:paraId="254F39A1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6B62ADE7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7" w:type="pct"/>
          </w:tcPr>
          <w:p w14:paraId="43B65DA5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46335DFB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87" w:type="pct"/>
          </w:tcPr>
          <w:p w14:paraId="3BA93442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6546AC27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5" w:type="pct"/>
          </w:tcPr>
          <w:p w14:paraId="63474EC0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41A4FBE2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85" w:type="pct"/>
          </w:tcPr>
          <w:p w14:paraId="715FE8A9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076D9A40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7" w:type="pct"/>
          </w:tcPr>
          <w:p w14:paraId="12C350A9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69FA1AD7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7" w:type="pct"/>
          </w:tcPr>
          <w:p w14:paraId="3AE493D4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6E08112B" w14:textId="77777777" w:rsidR="00EE1F47" w:rsidRPr="002A0037" w:rsidRDefault="00EE1F4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E1F47" w:rsidRPr="002A0037" w14:paraId="4B342429" w14:textId="77777777" w:rsidTr="00EE1F47">
        <w:tc>
          <w:tcPr>
            <w:tcW w:w="894" w:type="pct"/>
          </w:tcPr>
          <w:p w14:paraId="01D41CC5" w14:textId="77777777" w:rsidR="00EE1F47" w:rsidRPr="002A0037" w:rsidRDefault="00EE1F47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106" w:type="pct"/>
            <w:gridSpan w:val="21"/>
          </w:tcPr>
          <w:p w14:paraId="20B141C0" w14:textId="66AA110C" w:rsidR="00EE1F47" w:rsidRPr="002A0037" w:rsidRDefault="00EE1F47" w:rsidP="00EE1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E1F47" w:rsidRPr="002A0037" w14:paraId="1AC8AC36" w14:textId="77777777" w:rsidTr="007A67B3">
        <w:tc>
          <w:tcPr>
            <w:tcW w:w="894" w:type="pct"/>
          </w:tcPr>
          <w:p w14:paraId="6C8DFBD3" w14:textId="77777777" w:rsidR="00EE1F47" w:rsidRPr="002A0037" w:rsidRDefault="00EE1F47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/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ราคาประเมินใหม่</w:t>
            </w:r>
          </w:p>
        </w:tc>
        <w:tc>
          <w:tcPr>
            <w:tcW w:w="278" w:type="pct"/>
          </w:tcPr>
          <w:p w14:paraId="1E02B954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698C7FBD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4E0D66A7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327EB35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</w:tcPr>
          <w:p w14:paraId="5D774896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2F0C2461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7FDC5BE0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3BD9AE2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</w:tcPr>
          <w:p w14:paraId="5BEBA957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7ACC5541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0BEF98FA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1CC53C4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</w:tcPr>
          <w:p w14:paraId="16B62860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653797C2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20C5D6C1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60CC6574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1C5D0DF3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8ECF1F4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750AECD6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F2CCDB8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</w:tcPr>
          <w:p w14:paraId="34DCEEFA" w14:textId="77777777" w:rsidR="00EE1F47" w:rsidRPr="002A0037" w:rsidRDefault="00EE1F4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7973" w:rsidRPr="002A0037" w14:paraId="75953801" w14:textId="77777777" w:rsidTr="005E7D99">
        <w:tc>
          <w:tcPr>
            <w:tcW w:w="894" w:type="pct"/>
          </w:tcPr>
          <w:p w14:paraId="1F8360B9" w14:textId="5A771F3F" w:rsidR="00617973" w:rsidRPr="002A0037" w:rsidRDefault="00617973" w:rsidP="0061797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2A0037">
              <w:rPr>
                <w:rFonts w:ascii="Angsana New" w:hAnsi="Angsana New"/>
                <w:sz w:val="24"/>
                <w:szCs w:val="24"/>
                <w:cs/>
              </w:rPr>
              <w:t xml:space="preserve">ตุลาคม </w:t>
            </w:r>
            <w:r w:rsidRPr="002A0037">
              <w:rPr>
                <w:rFonts w:ascii="Angsana New" w:hAnsi="Angsana New"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278" w:type="pct"/>
            <w:vAlign w:val="bottom"/>
          </w:tcPr>
          <w:p w14:paraId="0E22492A" w14:textId="459DDD6E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485,366</w:t>
            </w:r>
          </w:p>
        </w:tc>
        <w:tc>
          <w:tcPr>
            <w:tcW w:w="92" w:type="pct"/>
            <w:vAlign w:val="bottom"/>
          </w:tcPr>
          <w:p w14:paraId="545D8D53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403846B" w14:textId="681F898C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4,600,628</w:t>
            </w:r>
          </w:p>
        </w:tc>
        <w:tc>
          <w:tcPr>
            <w:tcW w:w="87" w:type="pct"/>
            <w:vAlign w:val="bottom"/>
          </w:tcPr>
          <w:p w14:paraId="35FBB97D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1507C83B" w14:textId="3EBF77F2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2,811,458</w:t>
            </w:r>
          </w:p>
        </w:tc>
        <w:tc>
          <w:tcPr>
            <w:tcW w:w="84" w:type="pct"/>
            <w:vAlign w:val="bottom"/>
          </w:tcPr>
          <w:p w14:paraId="2F09B960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231975FD" w14:textId="2E36D905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6,976,705</w:t>
            </w:r>
          </w:p>
        </w:tc>
        <w:tc>
          <w:tcPr>
            <w:tcW w:w="87" w:type="pct"/>
            <w:vAlign w:val="bottom"/>
          </w:tcPr>
          <w:p w14:paraId="22D023C8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25F98454" w14:textId="2031EA4E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1,556,806</w:t>
            </w:r>
          </w:p>
        </w:tc>
        <w:tc>
          <w:tcPr>
            <w:tcW w:w="87" w:type="pct"/>
            <w:vAlign w:val="bottom"/>
          </w:tcPr>
          <w:p w14:paraId="705647BB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vAlign w:val="bottom"/>
          </w:tcPr>
          <w:p w14:paraId="390ABA22" w14:textId="48425305" w:rsidR="00617973" w:rsidRPr="002A0037" w:rsidRDefault="00617973" w:rsidP="004A7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349,233</w:t>
            </w:r>
          </w:p>
        </w:tc>
        <w:tc>
          <w:tcPr>
            <w:tcW w:w="87" w:type="pct"/>
            <w:vAlign w:val="bottom"/>
          </w:tcPr>
          <w:p w14:paraId="6B938516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15659BEC" w14:textId="13F0212A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295,733</w:t>
            </w:r>
          </w:p>
        </w:tc>
        <w:tc>
          <w:tcPr>
            <w:tcW w:w="85" w:type="pct"/>
            <w:vAlign w:val="bottom"/>
          </w:tcPr>
          <w:p w14:paraId="761B7B2E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17519ABC" w14:textId="51D54B0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1,121,788</w:t>
            </w:r>
          </w:p>
        </w:tc>
        <w:tc>
          <w:tcPr>
            <w:tcW w:w="85" w:type="pct"/>
            <w:vAlign w:val="bottom"/>
          </w:tcPr>
          <w:p w14:paraId="30A9DE10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7FB8D563" w14:textId="2F50992F" w:rsidR="00617973" w:rsidRPr="002A0037" w:rsidRDefault="00617973" w:rsidP="008B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3,596,832</w:t>
            </w:r>
          </w:p>
        </w:tc>
        <w:tc>
          <w:tcPr>
            <w:tcW w:w="87" w:type="pct"/>
            <w:vAlign w:val="bottom"/>
          </w:tcPr>
          <w:p w14:paraId="70DF4567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407665CC" w14:textId="34594DDA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67,052</w:t>
            </w:r>
          </w:p>
        </w:tc>
        <w:tc>
          <w:tcPr>
            <w:tcW w:w="87" w:type="pct"/>
            <w:vAlign w:val="bottom"/>
          </w:tcPr>
          <w:p w14:paraId="192C13CF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4B00B7BA" w14:textId="36493C95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21,861,601</w:t>
            </w:r>
          </w:p>
        </w:tc>
      </w:tr>
      <w:tr w:rsidR="00617973" w:rsidRPr="002A0037" w14:paraId="4FEEB149" w14:textId="77777777" w:rsidTr="005E7D99">
        <w:tc>
          <w:tcPr>
            <w:tcW w:w="894" w:type="pct"/>
          </w:tcPr>
          <w:p w14:paraId="78926B9B" w14:textId="77777777" w:rsidR="00617973" w:rsidRPr="002A0037" w:rsidRDefault="00617973" w:rsidP="0061797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8" w:type="pct"/>
            <w:vAlign w:val="bottom"/>
          </w:tcPr>
          <w:p w14:paraId="24371338" w14:textId="6CBB8F14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2" w:type="pct"/>
            <w:vAlign w:val="bottom"/>
          </w:tcPr>
          <w:p w14:paraId="6FE91333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B926CC8" w14:textId="726CD698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415,372</w:t>
            </w:r>
          </w:p>
        </w:tc>
        <w:tc>
          <w:tcPr>
            <w:tcW w:w="87" w:type="pct"/>
            <w:vAlign w:val="bottom"/>
          </w:tcPr>
          <w:p w14:paraId="1B642C2B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6CFF3C98" w14:textId="54716773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35,638</w:t>
            </w:r>
          </w:p>
        </w:tc>
        <w:tc>
          <w:tcPr>
            <w:tcW w:w="84" w:type="pct"/>
            <w:vAlign w:val="bottom"/>
          </w:tcPr>
          <w:p w14:paraId="7709435F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50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396A8D6C" w14:textId="1D9A85B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64,428</w:t>
            </w:r>
          </w:p>
        </w:tc>
        <w:tc>
          <w:tcPr>
            <w:tcW w:w="87" w:type="pct"/>
            <w:vAlign w:val="bottom"/>
          </w:tcPr>
          <w:p w14:paraId="47C03017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3301C39D" w14:textId="4C08764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15,522</w:t>
            </w:r>
          </w:p>
        </w:tc>
        <w:tc>
          <w:tcPr>
            <w:tcW w:w="87" w:type="pct"/>
            <w:vAlign w:val="bottom"/>
          </w:tcPr>
          <w:p w14:paraId="65BA2F08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vAlign w:val="bottom"/>
          </w:tcPr>
          <w:p w14:paraId="32AB2D4F" w14:textId="7BAE4F7E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30,275</w:t>
            </w:r>
          </w:p>
        </w:tc>
        <w:tc>
          <w:tcPr>
            <w:tcW w:w="87" w:type="pct"/>
            <w:vAlign w:val="bottom"/>
          </w:tcPr>
          <w:p w14:paraId="6BF5FCA6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56EA5B0C" w14:textId="692C7C79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bottom"/>
          </w:tcPr>
          <w:p w14:paraId="77B3C72E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46ED1829" w14:textId="6AB016C8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95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9,902</w:t>
            </w:r>
          </w:p>
        </w:tc>
        <w:tc>
          <w:tcPr>
            <w:tcW w:w="85" w:type="pct"/>
            <w:vAlign w:val="bottom"/>
          </w:tcPr>
          <w:p w14:paraId="10C4BED4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66D98E00" w14:textId="0066D4EC" w:rsidR="00617973" w:rsidRPr="002A0037" w:rsidRDefault="00617973" w:rsidP="00162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5,952</w:t>
            </w:r>
          </w:p>
        </w:tc>
        <w:tc>
          <w:tcPr>
            <w:tcW w:w="87" w:type="pct"/>
            <w:vAlign w:val="bottom"/>
          </w:tcPr>
          <w:p w14:paraId="43297EAD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29ED832C" w14:textId="0403022F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75,909</w:t>
            </w:r>
          </w:p>
        </w:tc>
        <w:tc>
          <w:tcPr>
            <w:tcW w:w="87" w:type="pct"/>
            <w:vAlign w:val="bottom"/>
          </w:tcPr>
          <w:p w14:paraId="17CDFE09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54976AF2" w14:textId="02776B25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652,998</w:t>
            </w:r>
          </w:p>
        </w:tc>
      </w:tr>
      <w:tr w:rsidR="00617973" w:rsidRPr="002A0037" w14:paraId="2B06699F" w14:textId="77777777" w:rsidTr="005E7D99">
        <w:tc>
          <w:tcPr>
            <w:tcW w:w="894" w:type="pct"/>
          </w:tcPr>
          <w:p w14:paraId="13142287" w14:textId="77777777" w:rsidR="00617973" w:rsidRPr="002A0037" w:rsidRDefault="00617973" w:rsidP="0061797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78" w:type="pct"/>
            <w:vAlign w:val="bottom"/>
          </w:tcPr>
          <w:p w14:paraId="067D42D4" w14:textId="3A56106B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2" w:type="pct"/>
            <w:vAlign w:val="bottom"/>
          </w:tcPr>
          <w:p w14:paraId="0E7971D2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64103E9B" w14:textId="12C09F5A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vAlign w:val="bottom"/>
          </w:tcPr>
          <w:p w14:paraId="5E3EBEC9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282A163D" w14:textId="02ADF832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7,793</w:t>
            </w:r>
          </w:p>
        </w:tc>
        <w:tc>
          <w:tcPr>
            <w:tcW w:w="84" w:type="pct"/>
            <w:vAlign w:val="bottom"/>
          </w:tcPr>
          <w:p w14:paraId="5270D53C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4DB13F4E" w14:textId="671747FD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119,834</w:t>
            </w:r>
          </w:p>
        </w:tc>
        <w:tc>
          <w:tcPr>
            <w:tcW w:w="87" w:type="pct"/>
            <w:vAlign w:val="bottom"/>
          </w:tcPr>
          <w:p w14:paraId="23D66B61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73E22C1F" w14:textId="0331AD1A" w:rsidR="00617973" w:rsidRPr="002A0037" w:rsidRDefault="00617973" w:rsidP="005E7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vAlign w:val="bottom"/>
          </w:tcPr>
          <w:p w14:paraId="46C390D4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vAlign w:val="bottom"/>
          </w:tcPr>
          <w:p w14:paraId="579800B0" w14:textId="23CA700D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(351)</w:t>
            </w:r>
          </w:p>
        </w:tc>
        <w:tc>
          <w:tcPr>
            <w:tcW w:w="87" w:type="pct"/>
            <w:vAlign w:val="bottom"/>
          </w:tcPr>
          <w:p w14:paraId="7D5F3A73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495237CD" w14:textId="28395FA5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bottom"/>
          </w:tcPr>
          <w:p w14:paraId="72338E35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3EE3862F" w14:textId="3C16FAE8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95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 xml:space="preserve">      - </w:t>
            </w:r>
          </w:p>
        </w:tc>
        <w:tc>
          <w:tcPr>
            <w:tcW w:w="85" w:type="pct"/>
            <w:vAlign w:val="bottom"/>
          </w:tcPr>
          <w:p w14:paraId="399F8786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381F0057" w14:textId="58A47870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14:paraId="185CC939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3AA04B5A" w14:textId="38AD3894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(127,276)</w:t>
            </w:r>
          </w:p>
        </w:tc>
        <w:tc>
          <w:tcPr>
            <w:tcW w:w="87" w:type="pct"/>
            <w:vAlign w:val="bottom"/>
          </w:tcPr>
          <w:p w14:paraId="327785A7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2E4F15DC" w14:textId="68606213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 xml:space="preserve">-     </w:t>
            </w:r>
          </w:p>
        </w:tc>
      </w:tr>
      <w:tr w:rsidR="00617973" w:rsidRPr="002A0037" w14:paraId="4C96FD44" w14:textId="77777777" w:rsidTr="005E7D99">
        <w:tc>
          <w:tcPr>
            <w:tcW w:w="894" w:type="pct"/>
          </w:tcPr>
          <w:p w14:paraId="300EC44A" w14:textId="77777777" w:rsidR="00617973" w:rsidRPr="002A0037" w:rsidRDefault="00617973" w:rsidP="0061797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vAlign w:val="bottom"/>
          </w:tcPr>
          <w:p w14:paraId="418D2852" w14:textId="549F6AB6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2" w:type="pct"/>
            <w:vAlign w:val="bottom"/>
          </w:tcPr>
          <w:p w14:paraId="5F5098AB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vAlign w:val="bottom"/>
          </w:tcPr>
          <w:p w14:paraId="31FDD1E1" w14:textId="02CDB2F8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vAlign w:val="bottom"/>
          </w:tcPr>
          <w:p w14:paraId="716984F2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vAlign w:val="bottom"/>
          </w:tcPr>
          <w:p w14:paraId="781E1A71" w14:textId="28578852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(800)</w:t>
            </w:r>
          </w:p>
        </w:tc>
        <w:tc>
          <w:tcPr>
            <w:tcW w:w="84" w:type="pct"/>
            <w:vAlign w:val="bottom"/>
          </w:tcPr>
          <w:p w14:paraId="4792FDA7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bottom"/>
          </w:tcPr>
          <w:p w14:paraId="6D19C529" w14:textId="41157C6C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(49,100)</w:t>
            </w:r>
          </w:p>
        </w:tc>
        <w:tc>
          <w:tcPr>
            <w:tcW w:w="87" w:type="pct"/>
            <w:vAlign w:val="bottom"/>
          </w:tcPr>
          <w:p w14:paraId="10AD9967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6EE2C048" w14:textId="7053026A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(6,903)</w:t>
            </w:r>
          </w:p>
        </w:tc>
        <w:tc>
          <w:tcPr>
            <w:tcW w:w="87" w:type="pct"/>
            <w:vAlign w:val="bottom"/>
          </w:tcPr>
          <w:p w14:paraId="0BF78F62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33445494" w14:textId="3B908BC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(24,282)</w:t>
            </w:r>
          </w:p>
        </w:tc>
        <w:tc>
          <w:tcPr>
            <w:tcW w:w="87" w:type="pct"/>
            <w:vAlign w:val="bottom"/>
          </w:tcPr>
          <w:p w14:paraId="5F6D9186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bottom"/>
          </w:tcPr>
          <w:p w14:paraId="0974A0C4" w14:textId="334F2118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(14,378)</w:t>
            </w:r>
          </w:p>
        </w:tc>
        <w:tc>
          <w:tcPr>
            <w:tcW w:w="85" w:type="pct"/>
            <w:vAlign w:val="bottom"/>
          </w:tcPr>
          <w:p w14:paraId="5A4845EF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bottom"/>
          </w:tcPr>
          <w:p w14:paraId="21AFCDA6" w14:textId="7DB55A5A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95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(93,521)</w:t>
            </w:r>
          </w:p>
        </w:tc>
        <w:tc>
          <w:tcPr>
            <w:tcW w:w="85" w:type="pct"/>
            <w:vAlign w:val="bottom"/>
          </w:tcPr>
          <w:p w14:paraId="70711B64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3E34AD1C" w14:textId="31581739" w:rsidR="00617973" w:rsidRPr="002A0037" w:rsidRDefault="00617973" w:rsidP="008B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(430,102)</w:t>
            </w:r>
          </w:p>
        </w:tc>
        <w:tc>
          <w:tcPr>
            <w:tcW w:w="87" w:type="pct"/>
            <w:vAlign w:val="bottom"/>
          </w:tcPr>
          <w:p w14:paraId="05E1E6AA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465AB2EB" w14:textId="0CE1FD54" w:rsidR="00617973" w:rsidRPr="002A0037" w:rsidRDefault="00617973" w:rsidP="00ED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87" w:type="pct"/>
            <w:vAlign w:val="bottom"/>
          </w:tcPr>
          <w:p w14:paraId="208EACD3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1C88F11F" w14:textId="0B6357E2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(619,086)</w:t>
            </w:r>
          </w:p>
        </w:tc>
      </w:tr>
      <w:tr w:rsidR="00617973" w:rsidRPr="002A0037" w14:paraId="6557A3BE" w14:textId="77777777" w:rsidTr="00130420">
        <w:tc>
          <w:tcPr>
            <w:tcW w:w="894" w:type="pct"/>
          </w:tcPr>
          <w:p w14:paraId="577EECB9" w14:textId="6ED8D845" w:rsidR="00617973" w:rsidRPr="002A0037" w:rsidRDefault="00617973" w:rsidP="0061797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78" w:type="pct"/>
            <w:tcBorders>
              <w:top w:val="single" w:sz="4" w:space="0" w:color="auto"/>
            </w:tcBorders>
            <w:vAlign w:val="bottom"/>
          </w:tcPr>
          <w:p w14:paraId="3B4C58F0" w14:textId="5D0B4DCB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  <w:vAlign w:val="bottom"/>
          </w:tcPr>
          <w:p w14:paraId="7AFCBFF5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vAlign w:val="bottom"/>
          </w:tcPr>
          <w:p w14:paraId="4D5D12DD" w14:textId="499BF3A6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06A981AE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</w:tcBorders>
            <w:vAlign w:val="bottom"/>
          </w:tcPr>
          <w:p w14:paraId="2FE09813" w14:textId="1ABE6E81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vAlign w:val="bottom"/>
          </w:tcPr>
          <w:p w14:paraId="704D5E9B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vAlign w:val="bottom"/>
          </w:tcPr>
          <w:p w14:paraId="63335B30" w14:textId="2A567E08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443E3C72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vAlign w:val="bottom"/>
          </w:tcPr>
          <w:p w14:paraId="22A1AC7F" w14:textId="6B34A5DC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2F6337C3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  <w:vAlign w:val="bottom"/>
          </w:tcPr>
          <w:p w14:paraId="0C5F1374" w14:textId="0C64B2DA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3679F3ED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vAlign w:val="bottom"/>
          </w:tcPr>
          <w:p w14:paraId="7F8F9A12" w14:textId="32754B93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vAlign w:val="bottom"/>
          </w:tcPr>
          <w:p w14:paraId="43168F9D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vAlign w:val="bottom"/>
          </w:tcPr>
          <w:p w14:paraId="5390433D" w14:textId="5EAD3CF5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vAlign w:val="bottom"/>
          </w:tcPr>
          <w:p w14:paraId="607066C1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  <w:vAlign w:val="bottom"/>
          </w:tcPr>
          <w:p w14:paraId="5322F405" w14:textId="1D339379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7EF851F5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  <w:vAlign w:val="bottom"/>
          </w:tcPr>
          <w:p w14:paraId="176D24A9" w14:textId="6314603D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51241639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  <w:vAlign w:val="bottom"/>
          </w:tcPr>
          <w:p w14:paraId="707576B3" w14:textId="0D89D493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17973" w:rsidRPr="002A0037" w14:paraId="56148640" w14:textId="77777777" w:rsidTr="00130420">
        <w:tc>
          <w:tcPr>
            <w:tcW w:w="894" w:type="pct"/>
          </w:tcPr>
          <w:p w14:paraId="6E318D75" w14:textId="743C93F1" w:rsidR="00617973" w:rsidRPr="002A0037" w:rsidRDefault="00617973" w:rsidP="0061797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78" w:type="pct"/>
            <w:vAlign w:val="bottom"/>
          </w:tcPr>
          <w:p w14:paraId="7E0CAEBF" w14:textId="6497F72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485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366</w:t>
            </w:r>
          </w:p>
        </w:tc>
        <w:tc>
          <w:tcPr>
            <w:tcW w:w="92" w:type="pct"/>
            <w:vAlign w:val="bottom"/>
          </w:tcPr>
          <w:p w14:paraId="4798CF4B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C555E77" w14:textId="3202FCF2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,016,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87" w:type="pct"/>
            <w:vAlign w:val="bottom"/>
          </w:tcPr>
          <w:p w14:paraId="0215DC7E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1BB87869" w14:textId="3F71884A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2,854,089</w:t>
            </w:r>
          </w:p>
        </w:tc>
        <w:tc>
          <w:tcPr>
            <w:tcW w:w="84" w:type="pct"/>
            <w:vAlign w:val="bottom"/>
          </w:tcPr>
          <w:p w14:paraId="0BC74239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76444AD6" w14:textId="1AD57992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7,111,867</w:t>
            </w:r>
          </w:p>
        </w:tc>
        <w:tc>
          <w:tcPr>
            <w:tcW w:w="87" w:type="pct"/>
            <w:vAlign w:val="bottom"/>
          </w:tcPr>
          <w:p w14:paraId="34F7F48C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276D5BA1" w14:textId="0D0F1951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1,565,425</w:t>
            </w:r>
          </w:p>
        </w:tc>
        <w:tc>
          <w:tcPr>
            <w:tcW w:w="87" w:type="pct"/>
            <w:vAlign w:val="bottom"/>
          </w:tcPr>
          <w:p w14:paraId="2960EEE1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vAlign w:val="bottom"/>
          </w:tcPr>
          <w:p w14:paraId="06B8FAD8" w14:textId="329D43C1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354,875</w:t>
            </w:r>
          </w:p>
        </w:tc>
        <w:tc>
          <w:tcPr>
            <w:tcW w:w="87" w:type="pct"/>
            <w:vAlign w:val="bottom"/>
          </w:tcPr>
          <w:p w14:paraId="017BE06D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085D72AB" w14:textId="02B05131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281,355</w:t>
            </w:r>
          </w:p>
        </w:tc>
        <w:tc>
          <w:tcPr>
            <w:tcW w:w="85" w:type="pct"/>
            <w:vAlign w:val="bottom"/>
          </w:tcPr>
          <w:p w14:paraId="0404BF07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4521114C" w14:textId="1FD9C904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1,038,169</w:t>
            </w:r>
          </w:p>
        </w:tc>
        <w:tc>
          <w:tcPr>
            <w:tcW w:w="85" w:type="pct"/>
            <w:vAlign w:val="bottom"/>
          </w:tcPr>
          <w:p w14:paraId="20A17713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6D61E99E" w14:textId="2D62CA19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3,172,682</w:t>
            </w:r>
          </w:p>
        </w:tc>
        <w:tc>
          <w:tcPr>
            <w:tcW w:w="87" w:type="pct"/>
            <w:vAlign w:val="bottom"/>
          </w:tcPr>
          <w:p w14:paraId="604C4ACE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69DEBD24" w14:textId="29EB016A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15,685</w:t>
            </w:r>
          </w:p>
        </w:tc>
        <w:tc>
          <w:tcPr>
            <w:tcW w:w="87" w:type="pct"/>
            <w:vAlign w:val="bottom"/>
          </w:tcPr>
          <w:p w14:paraId="210AF508" w14:textId="77777777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3C66FD69" w14:textId="60995E2B" w:rsidR="00617973" w:rsidRPr="002A0037" w:rsidRDefault="00617973" w:rsidP="00617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21,895,513</w:t>
            </w:r>
          </w:p>
        </w:tc>
      </w:tr>
      <w:tr w:rsidR="00DA283B" w:rsidRPr="002A0037" w14:paraId="758748EA" w14:textId="77777777" w:rsidTr="00130420">
        <w:tc>
          <w:tcPr>
            <w:tcW w:w="894" w:type="pct"/>
          </w:tcPr>
          <w:p w14:paraId="6C6F2EAC" w14:textId="77777777" w:rsidR="00DA283B" w:rsidRPr="002A0037" w:rsidRDefault="00DA283B" w:rsidP="00DA283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8" w:type="pct"/>
            <w:vAlign w:val="bottom"/>
          </w:tcPr>
          <w:p w14:paraId="005E6C22" w14:textId="7919999B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4166FA57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69EB8F8" w14:textId="7F742211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14:paraId="322AD065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2F89856A" w14:textId="07C6BC43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17,900</w:t>
            </w:r>
          </w:p>
        </w:tc>
        <w:tc>
          <w:tcPr>
            <w:tcW w:w="84" w:type="pct"/>
            <w:vAlign w:val="bottom"/>
          </w:tcPr>
          <w:p w14:paraId="346D76FF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50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667AD5AC" w14:textId="76C5D6D1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56,808</w:t>
            </w:r>
          </w:p>
        </w:tc>
        <w:tc>
          <w:tcPr>
            <w:tcW w:w="87" w:type="pct"/>
            <w:vAlign w:val="bottom"/>
          </w:tcPr>
          <w:p w14:paraId="11641ACD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4864F2DA" w14:textId="00EA8A13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8,111</w:t>
            </w:r>
          </w:p>
        </w:tc>
        <w:tc>
          <w:tcPr>
            <w:tcW w:w="87" w:type="pct"/>
            <w:vAlign w:val="bottom"/>
          </w:tcPr>
          <w:p w14:paraId="63C580DE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vAlign w:val="bottom"/>
          </w:tcPr>
          <w:p w14:paraId="2AED9F2A" w14:textId="51BB8581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18,105</w:t>
            </w:r>
          </w:p>
        </w:tc>
        <w:tc>
          <w:tcPr>
            <w:tcW w:w="87" w:type="pct"/>
            <w:vAlign w:val="bottom"/>
          </w:tcPr>
          <w:p w14:paraId="78FFD1EA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0924FF0A" w14:textId="61C0ECFA" w:rsidR="00DA283B" w:rsidRPr="002A0037" w:rsidRDefault="00024429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bottom"/>
          </w:tcPr>
          <w:p w14:paraId="6B58CE04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48E44FD0" w14:textId="20F6F0D8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95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20,172</w:t>
            </w:r>
          </w:p>
        </w:tc>
        <w:tc>
          <w:tcPr>
            <w:tcW w:w="85" w:type="pct"/>
            <w:vAlign w:val="bottom"/>
          </w:tcPr>
          <w:p w14:paraId="79D6A8D0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3B1733FD" w14:textId="37B3A5D4" w:rsidR="00DA283B" w:rsidRPr="002A0037" w:rsidRDefault="00DA283B" w:rsidP="008B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38,734</w:t>
            </w:r>
          </w:p>
        </w:tc>
        <w:tc>
          <w:tcPr>
            <w:tcW w:w="87" w:type="pct"/>
            <w:vAlign w:val="bottom"/>
          </w:tcPr>
          <w:p w14:paraId="043257A4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1A58E32E" w14:textId="13EC3FB5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125,689</w:t>
            </w:r>
          </w:p>
        </w:tc>
        <w:tc>
          <w:tcPr>
            <w:tcW w:w="87" w:type="pct"/>
            <w:vAlign w:val="bottom"/>
          </w:tcPr>
          <w:p w14:paraId="5F1022D1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0914943B" w14:textId="7A6B88E3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285,519</w:t>
            </w:r>
          </w:p>
        </w:tc>
      </w:tr>
      <w:tr w:rsidR="00DA283B" w:rsidRPr="002A0037" w14:paraId="7A2B1F4E" w14:textId="77777777" w:rsidTr="005E7D99">
        <w:tc>
          <w:tcPr>
            <w:tcW w:w="894" w:type="pct"/>
          </w:tcPr>
          <w:p w14:paraId="62051CA9" w14:textId="77777777" w:rsidR="00DA283B" w:rsidRPr="002A0037" w:rsidRDefault="00DA283B" w:rsidP="00DA283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78" w:type="pct"/>
            <w:vAlign w:val="bottom"/>
          </w:tcPr>
          <w:p w14:paraId="79296FB5" w14:textId="6626C88A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45AF7DAC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78750054" w14:textId="254BE39C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14:paraId="3B9A9658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  <w:vAlign w:val="bottom"/>
          </w:tcPr>
          <w:p w14:paraId="34868350" w14:textId="6C3785D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58,07</w:t>
            </w:r>
            <w:r w:rsidR="006C7EE2" w:rsidRPr="002A003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4" w:type="pct"/>
            <w:vAlign w:val="bottom"/>
          </w:tcPr>
          <w:p w14:paraId="54A1CE7A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5E7AFD8D" w14:textId="690DEBC3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46,153</w:t>
            </w:r>
          </w:p>
        </w:tc>
        <w:tc>
          <w:tcPr>
            <w:tcW w:w="87" w:type="pct"/>
            <w:vAlign w:val="bottom"/>
          </w:tcPr>
          <w:p w14:paraId="2F5E0542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  <w:vAlign w:val="bottom"/>
          </w:tcPr>
          <w:p w14:paraId="44FC7231" w14:textId="7A567484" w:rsidR="00DA283B" w:rsidRPr="002A0037" w:rsidRDefault="00024429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14:paraId="23B5AB01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vAlign w:val="bottom"/>
          </w:tcPr>
          <w:p w14:paraId="0B6DF9BE" w14:textId="4DC429C4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2,249</w:t>
            </w:r>
          </w:p>
        </w:tc>
        <w:tc>
          <w:tcPr>
            <w:tcW w:w="87" w:type="pct"/>
            <w:vAlign w:val="bottom"/>
          </w:tcPr>
          <w:p w14:paraId="1512A03A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bottom"/>
          </w:tcPr>
          <w:p w14:paraId="06999F60" w14:textId="41502AEE" w:rsidR="00DA283B" w:rsidRPr="002A0037" w:rsidRDefault="00024429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bottom"/>
          </w:tcPr>
          <w:p w14:paraId="4E83D23B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32250FA7" w14:textId="3B8BCCD2" w:rsidR="00DA283B" w:rsidRPr="002A0037" w:rsidRDefault="00024429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20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vAlign w:val="bottom"/>
          </w:tcPr>
          <w:p w14:paraId="52D65AED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046B0719" w14:textId="01ED9A46" w:rsidR="00DA283B" w:rsidRPr="002A0037" w:rsidRDefault="00DA283B" w:rsidP="008B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8,527</w:t>
            </w:r>
          </w:p>
        </w:tc>
        <w:tc>
          <w:tcPr>
            <w:tcW w:w="87" w:type="pct"/>
            <w:vAlign w:val="bottom"/>
          </w:tcPr>
          <w:p w14:paraId="18FC0B1F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18437137" w14:textId="596074A2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(114,979)</w:t>
            </w:r>
          </w:p>
        </w:tc>
        <w:tc>
          <w:tcPr>
            <w:tcW w:w="87" w:type="pct"/>
            <w:vAlign w:val="bottom"/>
          </w:tcPr>
          <w:p w14:paraId="6E5B135C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vAlign w:val="bottom"/>
          </w:tcPr>
          <w:p w14:paraId="37029C18" w14:textId="13DFAC71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2</w:t>
            </w:r>
            <w:r w:rsidR="006C7EE2" w:rsidRPr="002A0037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DA283B" w:rsidRPr="002A0037" w14:paraId="513D134A" w14:textId="77777777" w:rsidTr="005E7D99">
        <w:trPr>
          <w:trHeight w:val="80"/>
        </w:trPr>
        <w:tc>
          <w:tcPr>
            <w:tcW w:w="894" w:type="pct"/>
          </w:tcPr>
          <w:p w14:paraId="635CE453" w14:textId="77777777" w:rsidR="00DA283B" w:rsidRPr="002A0037" w:rsidRDefault="00DA283B" w:rsidP="00DA283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vAlign w:val="bottom"/>
          </w:tcPr>
          <w:p w14:paraId="7DB0410E" w14:textId="78E85270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  <w:vAlign w:val="bottom"/>
          </w:tcPr>
          <w:p w14:paraId="6DBCAE6B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vAlign w:val="bottom"/>
          </w:tcPr>
          <w:p w14:paraId="7A7C3448" w14:textId="6B678DD8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14:paraId="09EEA047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vAlign w:val="bottom"/>
          </w:tcPr>
          <w:p w14:paraId="2287697C" w14:textId="38038726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(5,789)</w:t>
            </w:r>
          </w:p>
        </w:tc>
        <w:tc>
          <w:tcPr>
            <w:tcW w:w="84" w:type="pct"/>
            <w:vAlign w:val="bottom"/>
          </w:tcPr>
          <w:p w14:paraId="0305D2A5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bottom"/>
          </w:tcPr>
          <w:p w14:paraId="116EA523" w14:textId="2B600929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(12,595)</w:t>
            </w:r>
          </w:p>
        </w:tc>
        <w:tc>
          <w:tcPr>
            <w:tcW w:w="87" w:type="pct"/>
            <w:vAlign w:val="bottom"/>
          </w:tcPr>
          <w:p w14:paraId="5CC1F519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17E4B892" w14:textId="0CA03AC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(24,678)</w:t>
            </w:r>
          </w:p>
        </w:tc>
        <w:tc>
          <w:tcPr>
            <w:tcW w:w="87" w:type="pct"/>
            <w:vAlign w:val="bottom"/>
          </w:tcPr>
          <w:p w14:paraId="3C896F83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7F87D073" w14:textId="3BB423BB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(16,921)</w:t>
            </w:r>
          </w:p>
        </w:tc>
        <w:tc>
          <w:tcPr>
            <w:tcW w:w="87" w:type="pct"/>
            <w:vAlign w:val="bottom"/>
          </w:tcPr>
          <w:p w14:paraId="1854C025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bottom"/>
          </w:tcPr>
          <w:p w14:paraId="065C025E" w14:textId="6D4A1892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</w:t>
            </w:r>
            <w:r w:rsidR="00FC347B" w:rsidRPr="002A0037">
              <w:rPr>
                <w:rFonts w:ascii="Angsana New" w:hAnsi="Angsana New"/>
                <w:sz w:val="24"/>
                <w:szCs w:val="24"/>
              </w:rPr>
              <w:t>6,168</w:t>
            </w:r>
            <w:r w:rsidRPr="002A003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" w:type="pct"/>
            <w:vAlign w:val="bottom"/>
          </w:tcPr>
          <w:p w14:paraId="12D38919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bottom"/>
          </w:tcPr>
          <w:p w14:paraId="583F395B" w14:textId="016F6496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95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</w:t>
            </w:r>
            <w:r w:rsidR="00FC347B" w:rsidRPr="002A0037">
              <w:rPr>
                <w:rFonts w:ascii="Angsana New" w:hAnsi="Angsana New"/>
                <w:sz w:val="24"/>
                <w:szCs w:val="24"/>
              </w:rPr>
              <w:t>122,248</w:t>
            </w:r>
            <w:r w:rsidRPr="002A003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85" w:type="pct"/>
            <w:vAlign w:val="bottom"/>
          </w:tcPr>
          <w:p w14:paraId="0C883785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60C6AC87" w14:textId="13442442" w:rsidR="00DA283B" w:rsidRPr="002A0037" w:rsidRDefault="00DA283B" w:rsidP="008B2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(175,515)</w:t>
            </w:r>
          </w:p>
        </w:tc>
        <w:tc>
          <w:tcPr>
            <w:tcW w:w="87" w:type="pct"/>
            <w:vAlign w:val="bottom"/>
          </w:tcPr>
          <w:p w14:paraId="40D58E43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5BBF644C" w14:textId="61CEEBF5" w:rsidR="00DA283B" w:rsidRPr="002A0037" w:rsidRDefault="00DA283B" w:rsidP="00ED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pct"/>
            <w:vAlign w:val="bottom"/>
          </w:tcPr>
          <w:p w14:paraId="5877AE25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0260A8EC" w14:textId="3B57CF3A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(363,914)</w:t>
            </w:r>
          </w:p>
        </w:tc>
      </w:tr>
      <w:tr w:rsidR="00DA283B" w:rsidRPr="002A0037" w14:paraId="2285B5D3" w14:textId="77777777" w:rsidTr="005E7D99">
        <w:tc>
          <w:tcPr>
            <w:tcW w:w="894" w:type="pct"/>
          </w:tcPr>
          <w:p w14:paraId="2F19E882" w14:textId="3159BC6D" w:rsidR="00DA283B" w:rsidRPr="002A0037" w:rsidRDefault="00DA283B" w:rsidP="00DA283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vAlign w:val="bottom"/>
          </w:tcPr>
          <w:p w14:paraId="0FF99FEB" w14:textId="40D9D2AE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485,366</w:t>
            </w:r>
          </w:p>
        </w:tc>
        <w:tc>
          <w:tcPr>
            <w:tcW w:w="92" w:type="pct"/>
            <w:vAlign w:val="bottom"/>
          </w:tcPr>
          <w:p w14:paraId="7678A1EE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vAlign w:val="bottom"/>
          </w:tcPr>
          <w:p w14:paraId="0CE92412" w14:textId="038AB180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5,016,000</w:t>
            </w:r>
          </w:p>
        </w:tc>
        <w:tc>
          <w:tcPr>
            <w:tcW w:w="87" w:type="pct"/>
            <w:vAlign w:val="bottom"/>
          </w:tcPr>
          <w:p w14:paraId="67197CB6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vAlign w:val="bottom"/>
          </w:tcPr>
          <w:p w14:paraId="57D23878" w14:textId="60A42D30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2,924,27</w:t>
            </w:r>
            <w:r w:rsidR="006C7EE2" w:rsidRPr="002A0037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4" w:type="pct"/>
            <w:vAlign w:val="bottom"/>
          </w:tcPr>
          <w:p w14:paraId="1D56D140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bottom"/>
          </w:tcPr>
          <w:p w14:paraId="26A6436B" w14:textId="1D7F981C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7,202,233</w:t>
            </w:r>
          </w:p>
        </w:tc>
        <w:tc>
          <w:tcPr>
            <w:tcW w:w="87" w:type="pct"/>
            <w:vAlign w:val="bottom"/>
          </w:tcPr>
          <w:p w14:paraId="53751811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4E2926DB" w14:textId="2F7EBE95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1,548,858</w:t>
            </w:r>
          </w:p>
        </w:tc>
        <w:tc>
          <w:tcPr>
            <w:tcW w:w="87" w:type="pct"/>
            <w:vAlign w:val="bottom"/>
          </w:tcPr>
          <w:p w14:paraId="1BC481DE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5CB6E11C" w14:textId="0BA54CF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358,308</w:t>
            </w:r>
          </w:p>
        </w:tc>
        <w:tc>
          <w:tcPr>
            <w:tcW w:w="87" w:type="pct"/>
            <w:vAlign w:val="bottom"/>
          </w:tcPr>
          <w:p w14:paraId="6EE6E99A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bottom"/>
          </w:tcPr>
          <w:p w14:paraId="2B9CB182" w14:textId="660B6F47" w:rsidR="00DA283B" w:rsidRPr="002A0037" w:rsidRDefault="00FC347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30"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275,187</w:t>
            </w:r>
          </w:p>
        </w:tc>
        <w:tc>
          <w:tcPr>
            <w:tcW w:w="85" w:type="pct"/>
            <w:vAlign w:val="bottom"/>
          </w:tcPr>
          <w:p w14:paraId="355285BE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bottom"/>
          </w:tcPr>
          <w:p w14:paraId="39E1A8BC" w14:textId="47A338D2" w:rsidR="00DA283B" w:rsidRPr="002A0037" w:rsidRDefault="00FC347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95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936,093</w:t>
            </w:r>
          </w:p>
        </w:tc>
        <w:tc>
          <w:tcPr>
            <w:tcW w:w="85" w:type="pct"/>
            <w:vAlign w:val="bottom"/>
          </w:tcPr>
          <w:p w14:paraId="2112FE8E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70BC4149" w14:textId="382FADA1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3,044,428</w:t>
            </w:r>
          </w:p>
        </w:tc>
        <w:tc>
          <w:tcPr>
            <w:tcW w:w="87" w:type="pct"/>
            <w:vAlign w:val="bottom"/>
          </w:tcPr>
          <w:p w14:paraId="0121741A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7B6FB02E" w14:textId="5C841CF0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26,395</w:t>
            </w:r>
          </w:p>
        </w:tc>
        <w:tc>
          <w:tcPr>
            <w:tcW w:w="87" w:type="pct"/>
            <w:vAlign w:val="bottom"/>
          </w:tcPr>
          <w:p w14:paraId="06C6D166" w14:textId="77777777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145BD84D" w14:textId="6E2E7452" w:rsidR="00DA283B" w:rsidRPr="002A0037" w:rsidRDefault="00DA283B" w:rsidP="00DA2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84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21,817,14</w:t>
            </w:r>
            <w:r w:rsidR="006C7EE2" w:rsidRPr="002A0037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</w:tr>
    </w:tbl>
    <w:p w14:paraId="7E9D2DCD" w14:textId="77777777" w:rsidR="002A22E3" w:rsidRPr="002A0037" w:rsidRDefault="002A22E3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426"/>
        <w:jc w:val="thaiDistribute"/>
        <w:rPr>
          <w:rFonts w:ascii="Angsana New" w:hAnsi="Angsana New"/>
          <w:bCs/>
          <w:sz w:val="2"/>
          <w:szCs w:val="2"/>
        </w:rPr>
      </w:pPr>
      <w:r w:rsidRPr="002A003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Pr="002A0037">
        <w:rPr>
          <w:rFonts w:ascii="Angsana New" w:hAnsi="Angsana New"/>
          <w:b/>
          <w:sz w:val="2"/>
          <w:szCs w:val="2"/>
          <w:cs/>
        </w:rPr>
        <w:lastRenderedPageBreak/>
        <w:t xml:space="preserve"> </w:t>
      </w:r>
    </w:p>
    <w:tbl>
      <w:tblPr>
        <w:tblW w:w="1431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320"/>
        <w:gridCol w:w="792"/>
        <w:gridCol w:w="236"/>
        <w:gridCol w:w="780"/>
        <w:gridCol w:w="240"/>
        <w:gridCol w:w="859"/>
        <w:gridCol w:w="275"/>
        <w:gridCol w:w="807"/>
        <w:gridCol w:w="238"/>
        <w:gridCol w:w="844"/>
        <w:gridCol w:w="238"/>
        <w:gridCol w:w="996"/>
        <w:gridCol w:w="238"/>
        <w:gridCol w:w="836"/>
        <w:gridCol w:w="238"/>
        <w:gridCol w:w="850"/>
        <w:gridCol w:w="238"/>
        <w:gridCol w:w="924"/>
        <w:gridCol w:w="280"/>
        <w:gridCol w:w="813"/>
        <w:gridCol w:w="238"/>
        <w:gridCol w:w="1016"/>
        <w:gridCol w:w="14"/>
      </w:tblGrid>
      <w:tr w:rsidR="006A5F27" w:rsidRPr="002A0037" w14:paraId="311E7306" w14:textId="77777777" w:rsidTr="006A5F27">
        <w:trPr>
          <w:gridAfter w:val="1"/>
          <w:wAfter w:w="5" w:type="pct"/>
        </w:trPr>
        <w:tc>
          <w:tcPr>
            <w:tcW w:w="811" w:type="pct"/>
          </w:tcPr>
          <w:p w14:paraId="540CD2FC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84" w:type="pct"/>
            <w:gridSpan w:val="21"/>
          </w:tcPr>
          <w:p w14:paraId="084A9AB9" w14:textId="55E71ED9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A5F27" w:rsidRPr="002A0037" w14:paraId="033EE04B" w14:textId="77777777" w:rsidTr="007A67B3">
        <w:tc>
          <w:tcPr>
            <w:tcW w:w="811" w:type="pct"/>
          </w:tcPr>
          <w:p w14:paraId="521E66BA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7" w:type="pct"/>
          </w:tcPr>
          <w:p w14:paraId="7357DB7D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0C8C3629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7A067E29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6622DEBB" w14:textId="77777777" w:rsidR="006A5F27" w:rsidRPr="002A0037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62C7A53E" w14:textId="77777777" w:rsidR="006A5F27" w:rsidRPr="002A0037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6" w:type="pct"/>
          </w:tcPr>
          <w:p w14:paraId="17FB1DA2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7AC8654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3" w:type="pct"/>
          </w:tcPr>
          <w:p w14:paraId="50A9FA04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3E93975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54DF45A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5AA3F909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5F95AE07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0C4221A1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6010E438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0310242B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1D4847B6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78F3CC89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pct"/>
          </w:tcPr>
          <w:p w14:paraId="3BFA9630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17607101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3" w:type="pct"/>
          </w:tcPr>
          <w:p w14:paraId="69DBE45D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33D4BC0C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5F27" w:rsidRPr="002A0037" w14:paraId="385C1B77" w14:textId="77777777" w:rsidTr="007A67B3">
        <w:tc>
          <w:tcPr>
            <w:tcW w:w="811" w:type="pct"/>
          </w:tcPr>
          <w:p w14:paraId="0A1F2F8C" w14:textId="77777777" w:rsidR="006A5F27" w:rsidRPr="002A0037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  <w:gridSpan w:val="3"/>
          </w:tcPr>
          <w:p w14:paraId="21396EAE" w14:textId="17BACB29" w:rsidR="006A5F27" w:rsidRPr="002A0037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4" w:type="pct"/>
          </w:tcPr>
          <w:p w14:paraId="3357CC46" w14:textId="77777777" w:rsidR="006A5F27" w:rsidRPr="002A0037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4A4462B6" w14:textId="655435A8" w:rsidR="006A5F27" w:rsidRPr="002A0037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6" w:type="pct"/>
          </w:tcPr>
          <w:p w14:paraId="288F2723" w14:textId="77777777" w:rsidR="006A5F27" w:rsidRPr="002A0037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" w:type="pct"/>
          </w:tcPr>
          <w:p w14:paraId="16DD407C" w14:textId="6A9B5D5F" w:rsidR="006A5F27" w:rsidRPr="002A0037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83" w:type="pct"/>
          </w:tcPr>
          <w:p w14:paraId="40FF958F" w14:textId="77777777" w:rsidR="006A5F27" w:rsidRPr="002A0037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81977DA" w14:textId="77777777" w:rsidR="006A5F27" w:rsidRPr="002A0037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7417A50F" w14:textId="77777777" w:rsidR="006A5F27" w:rsidRPr="002A0037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4A241980" w14:textId="655A0291" w:rsidR="006A5F27" w:rsidRPr="002A0037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3" w:type="pct"/>
          </w:tcPr>
          <w:p w14:paraId="65F31073" w14:textId="77777777" w:rsidR="006A5F27" w:rsidRPr="002A0037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38CAFA86" w14:textId="77777777" w:rsidR="006A5F27" w:rsidRPr="002A0037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</w:tcPr>
          <w:p w14:paraId="5DF9ABFD" w14:textId="77777777" w:rsidR="006A5F27" w:rsidRPr="002A0037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4E47E36C" w14:textId="77777777" w:rsidR="006A5F27" w:rsidRPr="002A0037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</w:tcPr>
          <w:p w14:paraId="36EC9042" w14:textId="77777777" w:rsidR="006A5F27" w:rsidRPr="002A0037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2C670EA4" w14:textId="49215495" w:rsidR="006A5F27" w:rsidRPr="002A0037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8" w:type="pct"/>
          </w:tcPr>
          <w:p w14:paraId="08A97B2E" w14:textId="77777777" w:rsidR="006A5F27" w:rsidRPr="002A0037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68E73FC4" w14:textId="1EB6C527" w:rsidR="006A5F27" w:rsidRPr="002A0037" w:rsidRDefault="006A5F27" w:rsidP="006A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3" w:type="pct"/>
          </w:tcPr>
          <w:p w14:paraId="0A863AEB" w14:textId="77777777" w:rsidR="006A5F27" w:rsidRPr="002A0037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5A8EEE62" w14:textId="77777777" w:rsidR="006A5F27" w:rsidRPr="002A0037" w:rsidRDefault="006A5F27" w:rsidP="006A5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5F27" w:rsidRPr="002A0037" w14:paraId="6C6C261F" w14:textId="77777777" w:rsidTr="007A67B3">
        <w:tc>
          <w:tcPr>
            <w:tcW w:w="811" w:type="pct"/>
          </w:tcPr>
          <w:p w14:paraId="5A33E85D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auto"/>
            </w:tcBorders>
          </w:tcPr>
          <w:p w14:paraId="14661526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single" w:sz="4" w:space="0" w:color="auto"/>
            </w:tcBorders>
          </w:tcPr>
          <w:p w14:paraId="2B4612B8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3A48F45C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4" w:type="pct"/>
          </w:tcPr>
          <w:p w14:paraId="1BD34D42" w14:textId="77777777" w:rsidR="006A5F27" w:rsidRPr="002A0037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14479CAB" w14:textId="77777777" w:rsidR="006A5F27" w:rsidRPr="002A0037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6" w:type="pct"/>
          </w:tcPr>
          <w:p w14:paraId="3DA0BEEB" w14:textId="77777777" w:rsidR="006A5F27" w:rsidRPr="002A0037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" w:type="pct"/>
          </w:tcPr>
          <w:p w14:paraId="5AC90A8C" w14:textId="77777777" w:rsidR="006A5F27" w:rsidRPr="002A0037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83" w:type="pct"/>
          </w:tcPr>
          <w:p w14:paraId="6DA67A25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6A8BCC1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25DED63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5868CE6C" w14:textId="77777777" w:rsidR="006A5F27" w:rsidRPr="002A0037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83" w:type="pct"/>
          </w:tcPr>
          <w:p w14:paraId="47C3EECF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42AD526A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3" w:type="pct"/>
          </w:tcPr>
          <w:p w14:paraId="0E3F96D6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388A398E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83" w:type="pct"/>
          </w:tcPr>
          <w:p w14:paraId="29CEBDB3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7B504FF2" w14:textId="77777777" w:rsidR="006A5F27" w:rsidRPr="002A0037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98" w:type="pct"/>
          </w:tcPr>
          <w:p w14:paraId="5317E189" w14:textId="77777777" w:rsidR="006A5F27" w:rsidRPr="002A0037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563430E4" w14:textId="77777777" w:rsidR="006A5F27" w:rsidRPr="002A0037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3" w:type="pct"/>
          </w:tcPr>
          <w:p w14:paraId="2B4478CA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7CDAAEAD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5F27" w:rsidRPr="002A0037" w14:paraId="269A477A" w14:textId="77777777" w:rsidTr="007A67B3">
        <w:tc>
          <w:tcPr>
            <w:tcW w:w="811" w:type="pct"/>
          </w:tcPr>
          <w:p w14:paraId="0BFF5618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7" w:type="pct"/>
          </w:tcPr>
          <w:p w14:paraId="5D96A0AC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2" w:type="pct"/>
          </w:tcPr>
          <w:p w14:paraId="769ECB09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44E00F55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4" w:type="pct"/>
          </w:tcPr>
          <w:p w14:paraId="62B8FB7B" w14:textId="77777777" w:rsidR="006A5F27" w:rsidRPr="002A0037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6D948216" w14:textId="77777777" w:rsidR="006A5F27" w:rsidRPr="002A0037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6" w:type="pct"/>
          </w:tcPr>
          <w:p w14:paraId="13F14DC2" w14:textId="77777777" w:rsidR="006A5F27" w:rsidRPr="002A0037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" w:type="pct"/>
          </w:tcPr>
          <w:p w14:paraId="2B40B5E3" w14:textId="77777777" w:rsidR="006A5F27" w:rsidRPr="002A0037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83" w:type="pct"/>
          </w:tcPr>
          <w:p w14:paraId="6C8E97F5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356891AF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3" w:type="pct"/>
          </w:tcPr>
          <w:p w14:paraId="07A9ADD6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137E9441" w14:textId="77777777" w:rsidR="006A5F27" w:rsidRPr="002A0037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83" w:type="pct"/>
          </w:tcPr>
          <w:p w14:paraId="7A0A4D36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78411B62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3" w:type="pct"/>
          </w:tcPr>
          <w:p w14:paraId="74C467B9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2DCC1E6B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83" w:type="pct"/>
          </w:tcPr>
          <w:p w14:paraId="0AB7AC3E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3" w:type="pct"/>
          </w:tcPr>
          <w:p w14:paraId="435770EF" w14:textId="77777777" w:rsidR="006A5F27" w:rsidRPr="002A0037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98" w:type="pct"/>
          </w:tcPr>
          <w:p w14:paraId="0C945353" w14:textId="77777777" w:rsidR="006A5F27" w:rsidRPr="002A0037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314D4A1B" w14:textId="77777777" w:rsidR="006A5F27" w:rsidRPr="002A0037" w:rsidRDefault="006A5F2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3" w:type="pct"/>
          </w:tcPr>
          <w:p w14:paraId="7D20B510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6ACF1D0C" w14:textId="77777777" w:rsidR="006A5F27" w:rsidRPr="002A0037" w:rsidRDefault="006A5F27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6A5F27" w:rsidRPr="002A0037" w14:paraId="5363A8E0" w14:textId="77777777" w:rsidTr="006A5F27">
        <w:trPr>
          <w:gridAfter w:val="1"/>
          <w:wAfter w:w="5" w:type="pct"/>
        </w:trPr>
        <w:tc>
          <w:tcPr>
            <w:tcW w:w="811" w:type="pct"/>
          </w:tcPr>
          <w:p w14:paraId="6D6A8D26" w14:textId="77777777" w:rsidR="006A5F27" w:rsidRPr="002A0037" w:rsidRDefault="006A5F27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184" w:type="pct"/>
            <w:gridSpan w:val="21"/>
          </w:tcPr>
          <w:p w14:paraId="7FB4BA7F" w14:textId="5B7CA631" w:rsidR="006A5F27" w:rsidRPr="002A0037" w:rsidRDefault="006A5F27" w:rsidP="00042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A5F27" w:rsidRPr="002A0037" w14:paraId="11A981B9" w14:textId="77777777" w:rsidTr="007A67B3">
        <w:tc>
          <w:tcPr>
            <w:tcW w:w="811" w:type="pct"/>
          </w:tcPr>
          <w:p w14:paraId="518A951B" w14:textId="23CEC25A" w:rsidR="006A5F27" w:rsidRPr="002A0037" w:rsidRDefault="006A5F27" w:rsidP="00B7250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ค่า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เสื่อม</w:t>
            </w:r>
            <w:r w:rsidRPr="002A0037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ราคา</w:t>
            </w:r>
          </w:p>
        </w:tc>
        <w:tc>
          <w:tcPr>
            <w:tcW w:w="277" w:type="pct"/>
          </w:tcPr>
          <w:p w14:paraId="4C8704C6" w14:textId="77777777" w:rsidR="006A5F27" w:rsidRPr="002A0037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72CF0335" w14:textId="77777777" w:rsidR="006A5F27" w:rsidRPr="002A0037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</w:tcPr>
          <w:p w14:paraId="0ABAFBF2" w14:textId="77777777" w:rsidR="006A5F27" w:rsidRPr="002A0037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426037C6" w14:textId="77777777" w:rsidR="006A5F27" w:rsidRPr="002A0037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00487E00" w14:textId="77777777" w:rsidR="006A5F27" w:rsidRPr="002A0037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</w:tcPr>
          <w:p w14:paraId="60891E54" w14:textId="77777777" w:rsidR="006A5F27" w:rsidRPr="002A0037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075D790D" w14:textId="77777777" w:rsidR="006A5F27" w:rsidRPr="002A0037" w:rsidRDefault="006A5F27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27F996DB" w14:textId="77777777" w:rsidR="006A5F27" w:rsidRPr="002A0037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D1D0CB4" w14:textId="77777777" w:rsidR="006A5F27" w:rsidRPr="002A0037" w:rsidRDefault="006A5F27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E7D1142" w14:textId="77777777" w:rsidR="006A5F27" w:rsidRPr="002A0037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</w:tcPr>
          <w:p w14:paraId="2F0BEFD6" w14:textId="77777777" w:rsidR="006A5F27" w:rsidRPr="002A0037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77FCBCEE" w14:textId="77777777" w:rsidR="006A5F27" w:rsidRPr="002A0037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</w:tcPr>
          <w:p w14:paraId="35E8EEA6" w14:textId="77777777" w:rsidR="006A5F27" w:rsidRPr="002A0037" w:rsidRDefault="006A5F27" w:rsidP="000B2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4181745" w14:textId="77777777" w:rsidR="006A5F27" w:rsidRPr="002A0037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6B41780C" w14:textId="77777777" w:rsidR="006A5F27" w:rsidRPr="002A0037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49A75739" w14:textId="77777777" w:rsidR="006A5F27" w:rsidRPr="002A0037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</w:tcPr>
          <w:p w14:paraId="33CA1115" w14:textId="77777777" w:rsidR="006A5F27" w:rsidRPr="002A0037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" w:type="pct"/>
          </w:tcPr>
          <w:p w14:paraId="69FE1144" w14:textId="77777777" w:rsidR="006A5F27" w:rsidRPr="002A0037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</w:tcPr>
          <w:p w14:paraId="52E95836" w14:textId="77777777" w:rsidR="006A5F27" w:rsidRPr="002A0037" w:rsidRDefault="006A5F27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5CE9E8C8" w14:textId="77777777" w:rsidR="006A5F27" w:rsidRPr="002A0037" w:rsidRDefault="006A5F27" w:rsidP="00B7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</w:tcPr>
          <w:p w14:paraId="14942058" w14:textId="77777777" w:rsidR="006A5F27" w:rsidRPr="002A0037" w:rsidRDefault="006A5F27" w:rsidP="00A03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130420" w:rsidRPr="002A0037" w14:paraId="706637E4" w14:textId="77777777" w:rsidTr="00130420">
        <w:tc>
          <w:tcPr>
            <w:tcW w:w="811" w:type="pct"/>
            <w:vAlign w:val="bottom"/>
          </w:tcPr>
          <w:p w14:paraId="6F63892D" w14:textId="4D562584" w:rsidR="00130420" w:rsidRPr="002A0037" w:rsidRDefault="00130420" w:rsidP="001304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sz w:val="24"/>
                <w:szCs w:val="24"/>
              </w:rPr>
              <w:t>1</w:t>
            </w:r>
            <w:r w:rsidRPr="002A0037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2A003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7" w:type="pct"/>
            <w:vAlign w:val="bottom"/>
          </w:tcPr>
          <w:p w14:paraId="589264D4" w14:textId="5E8BE6A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2" w:type="pct"/>
            <w:vAlign w:val="bottom"/>
          </w:tcPr>
          <w:p w14:paraId="0332FEFF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566D3847" w14:textId="380FC8A5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" w:type="pct"/>
            <w:vAlign w:val="bottom"/>
          </w:tcPr>
          <w:p w14:paraId="3714EC1D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8B2E9BB" w14:textId="6FBA8D4C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1,824,961</w:t>
            </w:r>
          </w:p>
        </w:tc>
        <w:tc>
          <w:tcPr>
            <w:tcW w:w="96" w:type="pct"/>
            <w:vAlign w:val="bottom"/>
          </w:tcPr>
          <w:p w14:paraId="688B76E7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495D6258" w14:textId="3848C984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5,901,721</w:t>
            </w:r>
          </w:p>
        </w:tc>
        <w:tc>
          <w:tcPr>
            <w:tcW w:w="83" w:type="pct"/>
            <w:vAlign w:val="bottom"/>
          </w:tcPr>
          <w:p w14:paraId="1E92AF6D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bottom"/>
          </w:tcPr>
          <w:p w14:paraId="7C6099D2" w14:textId="2F5A4F3E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1,506,853</w:t>
            </w:r>
          </w:p>
        </w:tc>
        <w:tc>
          <w:tcPr>
            <w:tcW w:w="83" w:type="pct"/>
            <w:vAlign w:val="bottom"/>
          </w:tcPr>
          <w:p w14:paraId="20FA1A75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35D5B613" w14:textId="05404D6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325,892</w:t>
            </w:r>
          </w:p>
        </w:tc>
        <w:tc>
          <w:tcPr>
            <w:tcW w:w="83" w:type="pct"/>
            <w:vAlign w:val="bottom"/>
          </w:tcPr>
          <w:p w14:paraId="62B6B9E3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17062224" w14:textId="2D220DDB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289</w:t>
            </w:r>
            <w:r w:rsidRPr="002A0037">
              <w:rPr>
                <w:rFonts w:ascii="Angsana New" w:hAnsi="Angsana New"/>
                <w:sz w:val="24"/>
                <w:szCs w:val="24"/>
              </w:rPr>
              <w:t>,551</w:t>
            </w:r>
          </w:p>
        </w:tc>
        <w:tc>
          <w:tcPr>
            <w:tcW w:w="83" w:type="pct"/>
            <w:vAlign w:val="bottom"/>
          </w:tcPr>
          <w:p w14:paraId="61588F66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1D823178" w14:textId="0673655D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477,374</w:t>
            </w:r>
          </w:p>
        </w:tc>
        <w:tc>
          <w:tcPr>
            <w:tcW w:w="83" w:type="pct"/>
            <w:vAlign w:val="bottom"/>
          </w:tcPr>
          <w:p w14:paraId="26B09446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vAlign w:val="bottom"/>
          </w:tcPr>
          <w:p w14:paraId="5F350670" w14:textId="03E80E1D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3,579,009</w:t>
            </w:r>
          </w:p>
        </w:tc>
        <w:tc>
          <w:tcPr>
            <w:tcW w:w="98" w:type="pct"/>
            <w:vAlign w:val="bottom"/>
          </w:tcPr>
          <w:p w14:paraId="1044DBB2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3CACE972" w14:textId="4BD212CF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50849394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vAlign w:val="bottom"/>
          </w:tcPr>
          <w:p w14:paraId="091E7474" w14:textId="08418E1B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13,905,361</w:t>
            </w:r>
          </w:p>
        </w:tc>
      </w:tr>
      <w:tr w:rsidR="00130420" w:rsidRPr="002A0037" w14:paraId="6D5D0404" w14:textId="77777777" w:rsidTr="00130420">
        <w:trPr>
          <w:trHeight w:val="299"/>
        </w:trPr>
        <w:tc>
          <w:tcPr>
            <w:tcW w:w="811" w:type="pct"/>
            <w:vAlign w:val="bottom"/>
          </w:tcPr>
          <w:p w14:paraId="6791B773" w14:textId="54E42D6B" w:rsidR="00130420" w:rsidRPr="002A0037" w:rsidRDefault="00130420" w:rsidP="00130420">
            <w:pPr>
              <w:tabs>
                <w:tab w:val="clear" w:pos="3742"/>
                <w:tab w:val="left" w:pos="4212"/>
                <w:tab w:val="left" w:pos="8040"/>
              </w:tabs>
              <w:spacing w:line="240" w:lineRule="auto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77" w:type="pct"/>
            <w:vAlign w:val="bottom"/>
          </w:tcPr>
          <w:p w14:paraId="5C37AD50" w14:textId="7C81BB9D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5F00BD89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3A742B0E" w14:textId="6F616A26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15A47C59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2432803" w14:textId="29F9B9F5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87,071</w:t>
            </w:r>
          </w:p>
        </w:tc>
        <w:tc>
          <w:tcPr>
            <w:tcW w:w="96" w:type="pct"/>
            <w:vAlign w:val="bottom"/>
          </w:tcPr>
          <w:p w14:paraId="4562F872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00E202D6" w14:textId="3007EEB9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257,023</w:t>
            </w:r>
          </w:p>
        </w:tc>
        <w:tc>
          <w:tcPr>
            <w:tcW w:w="83" w:type="pct"/>
            <w:vAlign w:val="bottom"/>
          </w:tcPr>
          <w:p w14:paraId="799381EA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bottom"/>
          </w:tcPr>
          <w:p w14:paraId="2AEBD45D" w14:textId="1D5AD36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10,396</w:t>
            </w:r>
          </w:p>
        </w:tc>
        <w:tc>
          <w:tcPr>
            <w:tcW w:w="83" w:type="pct"/>
            <w:vAlign w:val="bottom"/>
          </w:tcPr>
          <w:p w14:paraId="343EB772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65106B13" w14:textId="297B9D00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17,943</w:t>
            </w:r>
          </w:p>
        </w:tc>
        <w:tc>
          <w:tcPr>
            <w:tcW w:w="83" w:type="pct"/>
            <w:vAlign w:val="bottom"/>
          </w:tcPr>
          <w:p w14:paraId="41E8AFDD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16AF83B6" w14:textId="4ED1661B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2,928</w:t>
            </w:r>
          </w:p>
        </w:tc>
        <w:tc>
          <w:tcPr>
            <w:tcW w:w="83" w:type="pct"/>
            <w:vAlign w:val="bottom"/>
          </w:tcPr>
          <w:p w14:paraId="665C8919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070475D4" w14:textId="068AFE2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81,972</w:t>
            </w:r>
          </w:p>
        </w:tc>
        <w:tc>
          <w:tcPr>
            <w:tcW w:w="83" w:type="pct"/>
            <w:vAlign w:val="bottom"/>
          </w:tcPr>
          <w:p w14:paraId="5128EF27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vAlign w:val="bottom"/>
          </w:tcPr>
          <w:p w14:paraId="2A6B7A4B" w14:textId="75CF25BB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9,824</w:t>
            </w:r>
          </w:p>
        </w:tc>
        <w:tc>
          <w:tcPr>
            <w:tcW w:w="98" w:type="pct"/>
            <w:vAlign w:val="bottom"/>
          </w:tcPr>
          <w:p w14:paraId="783F61E4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329B4F15" w14:textId="14D2F981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0B3597CC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vAlign w:val="bottom"/>
          </w:tcPr>
          <w:p w14:paraId="220D254F" w14:textId="1BC5C8FE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467,157</w:t>
            </w:r>
          </w:p>
        </w:tc>
      </w:tr>
      <w:tr w:rsidR="00130420" w:rsidRPr="002A0037" w14:paraId="6918E326" w14:textId="77777777" w:rsidTr="00130420">
        <w:trPr>
          <w:trHeight w:val="299"/>
        </w:trPr>
        <w:tc>
          <w:tcPr>
            <w:tcW w:w="811" w:type="pct"/>
            <w:vAlign w:val="bottom"/>
          </w:tcPr>
          <w:p w14:paraId="1C7B170C" w14:textId="6E75B393" w:rsidR="00130420" w:rsidRPr="002A0037" w:rsidRDefault="00130420" w:rsidP="00130420">
            <w:pPr>
              <w:tabs>
                <w:tab w:val="clear" w:pos="3742"/>
                <w:tab w:val="left" w:pos="4212"/>
                <w:tab w:val="left" w:pos="8040"/>
              </w:tabs>
              <w:spacing w:line="240" w:lineRule="auto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A003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โอน</w:t>
            </w:r>
          </w:p>
        </w:tc>
        <w:tc>
          <w:tcPr>
            <w:tcW w:w="277" w:type="pct"/>
            <w:vAlign w:val="bottom"/>
          </w:tcPr>
          <w:p w14:paraId="392FEC85" w14:textId="125BA0F5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7E9176E4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2D8AFB18" w14:textId="41C55802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47CFA1B5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37B7C5E" w14:textId="62BC1839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(18)</w:t>
            </w:r>
          </w:p>
        </w:tc>
        <w:tc>
          <w:tcPr>
            <w:tcW w:w="96" w:type="pct"/>
            <w:vAlign w:val="bottom"/>
          </w:tcPr>
          <w:p w14:paraId="39796C2F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02381035" w14:textId="6BCF6563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41</w:t>
            </w:r>
          </w:p>
        </w:tc>
        <w:tc>
          <w:tcPr>
            <w:tcW w:w="83" w:type="pct"/>
            <w:vAlign w:val="bottom"/>
          </w:tcPr>
          <w:p w14:paraId="3BD27F85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vAlign w:val="bottom"/>
          </w:tcPr>
          <w:p w14:paraId="1572E8FD" w14:textId="34DF886B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-</w:t>
            </w:r>
          </w:p>
        </w:tc>
        <w:tc>
          <w:tcPr>
            <w:tcW w:w="83" w:type="pct"/>
            <w:vAlign w:val="bottom"/>
          </w:tcPr>
          <w:p w14:paraId="7460E9F4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44FC30BF" w14:textId="426C4AA8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(23)</w:t>
            </w:r>
          </w:p>
        </w:tc>
        <w:tc>
          <w:tcPr>
            <w:tcW w:w="83" w:type="pct"/>
            <w:vAlign w:val="bottom"/>
          </w:tcPr>
          <w:p w14:paraId="19E6FA03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4D120AC6" w14:textId="6EF768BF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84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483424EC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13794728" w14:textId="05A8ABD5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3" w:right="-1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2EAB7FB5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vAlign w:val="bottom"/>
          </w:tcPr>
          <w:p w14:paraId="044F02BF" w14:textId="26702D23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-</w:t>
            </w:r>
          </w:p>
        </w:tc>
        <w:tc>
          <w:tcPr>
            <w:tcW w:w="98" w:type="pct"/>
            <w:vAlign w:val="bottom"/>
          </w:tcPr>
          <w:p w14:paraId="66291182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509183F0" w14:textId="3112D776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797F749C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vAlign w:val="bottom"/>
          </w:tcPr>
          <w:p w14:paraId="29A9907D" w14:textId="088F167E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-   </w:t>
            </w:r>
          </w:p>
        </w:tc>
      </w:tr>
      <w:tr w:rsidR="00130420" w:rsidRPr="002A0037" w14:paraId="02E054C6" w14:textId="77777777" w:rsidTr="00130420">
        <w:tc>
          <w:tcPr>
            <w:tcW w:w="811" w:type="pct"/>
            <w:vAlign w:val="bottom"/>
          </w:tcPr>
          <w:p w14:paraId="7ACF1D8A" w14:textId="523F52AE" w:rsidR="00130420" w:rsidRPr="002A0037" w:rsidRDefault="00130420" w:rsidP="001304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bottom"/>
          </w:tcPr>
          <w:p w14:paraId="76AD372F" w14:textId="1F0C9AE9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6E2AF03F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004F8991" w14:textId="255F7949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065D29B7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vAlign w:val="bottom"/>
          </w:tcPr>
          <w:p w14:paraId="3F160123" w14:textId="10AADBC9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(729)</w:t>
            </w:r>
          </w:p>
        </w:tc>
        <w:tc>
          <w:tcPr>
            <w:tcW w:w="96" w:type="pct"/>
            <w:vAlign w:val="bottom"/>
          </w:tcPr>
          <w:p w14:paraId="4F593B24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vAlign w:val="bottom"/>
          </w:tcPr>
          <w:p w14:paraId="2D3EAC1F" w14:textId="74FF67AD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(49,070)</w:t>
            </w:r>
          </w:p>
        </w:tc>
        <w:tc>
          <w:tcPr>
            <w:tcW w:w="83" w:type="pct"/>
            <w:vAlign w:val="bottom"/>
          </w:tcPr>
          <w:p w14:paraId="585DE525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vAlign w:val="bottom"/>
          </w:tcPr>
          <w:p w14:paraId="252CAC03" w14:textId="009E02F5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(6,884)</w:t>
            </w:r>
          </w:p>
        </w:tc>
        <w:tc>
          <w:tcPr>
            <w:tcW w:w="83" w:type="pct"/>
            <w:vAlign w:val="bottom"/>
          </w:tcPr>
          <w:p w14:paraId="3DCFB453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6445A7B2" w14:textId="74D0E369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(24,261)</w:t>
            </w:r>
          </w:p>
        </w:tc>
        <w:tc>
          <w:tcPr>
            <w:tcW w:w="83" w:type="pct"/>
            <w:vAlign w:val="bottom"/>
          </w:tcPr>
          <w:p w14:paraId="5F3F45CF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1965F07E" w14:textId="0647E0DB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(14,373)</w:t>
            </w:r>
          </w:p>
        </w:tc>
        <w:tc>
          <w:tcPr>
            <w:tcW w:w="83" w:type="pct"/>
            <w:vAlign w:val="bottom"/>
          </w:tcPr>
          <w:p w14:paraId="76C7C087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6831E211" w14:textId="5D2CA488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(55,329)</w:t>
            </w:r>
          </w:p>
        </w:tc>
        <w:tc>
          <w:tcPr>
            <w:tcW w:w="83" w:type="pct"/>
            <w:vAlign w:val="bottom"/>
          </w:tcPr>
          <w:p w14:paraId="5CBA9D16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bottom"/>
          </w:tcPr>
          <w:p w14:paraId="7E2938F1" w14:textId="612D717A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(430,069)</w:t>
            </w:r>
          </w:p>
        </w:tc>
        <w:tc>
          <w:tcPr>
            <w:tcW w:w="98" w:type="pct"/>
            <w:vAlign w:val="bottom"/>
          </w:tcPr>
          <w:p w14:paraId="0E7A8198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0CCA6A6E" w14:textId="3CA2E86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4C61B901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vAlign w:val="bottom"/>
          </w:tcPr>
          <w:p w14:paraId="5C033A4C" w14:textId="2083013A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(580,715)</w:t>
            </w:r>
          </w:p>
        </w:tc>
      </w:tr>
      <w:tr w:rsidR="00130420" w:rsidRPr="002A0037" w14:paraId="06F938F5" w14:textId="77777777" w:rsidTr="00130420">
        <w:tc>
          <w:tcPr>
            <w:tcW w:w="811" w:type="pct"/>
            <w:vAlign w:val="bottom"/>
          </w:tcPr>
          <w:p w14:paraId="7320D744" w14:textId="0BC8D89C" w:rsidR="00130420" w:rsidRPr="002A0037" w:rsidRDefault="00130420" w:rsidP="001304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bottom"/>
          </w:tcPr>
          <w:p w14:paraId="4DEF3368" w14:textId="19E7F05C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vAlign w:val="bottom"/>
          </w:tcPr>
          <w:p w14:paraId="6C93F651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  <w:vAlign w:val="bottom"/>
          </w:tcPr>
          <w:p w14:paraId="035D83F4" w14:textId="08149D6C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vAlign w:val="bottom"/>
          </w:tcPr>
          <w:p w14:paraId="359BEB4D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</w:tcBorders>
            <w:vAlign w:val="bottom"/>
          </w:tcPr>
          <w:p w14:paraId="399EC3A3" w14:textId="6A5CE045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7430FBE4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  <w:vAlign w:val="bottom"/>
          </w:tcPr>
          <w:p w14:paraId="163C4BA6" w14:textId="3708DEEC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222ECF7C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vAlign w:val="bottom"/>
          </w:tcPr>
          <w:p w14:paraId="78DA9A04" w14:textId="09CA7576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755380B7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vAlign w:val="bottom"/>
          </w:tcPr>
          <w:p w14:paraId="1F7DD0A9" w14:textId="08DC62E4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38BAB7B1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</w:tcBorders>
            <w:vAlign w:val="bottom"/>
          </w:tcPr>
          <w:p w14:paraId="6E25C209" w14:textId="591B56C3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3991D113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vAlign w:val="bottom"/>
          </w:tcPr>
          <w:p w14:paraId="2A0E9ED8" w14:textId="0ECC9275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0DF08F40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vAlign w:val="bottom"/>
          </w:tcPr>
          <w:p w14:paraId="60B4485D" w14:textId="2F669E1D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" w:type="pct"/>
            <w:vAlign w:val="bottom"/>
          </w:tcPr>
          <w:p w14:paraId="7F4907E0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  <w:vAlign w:val="bottom"/>
          </w:tcPr>
          <w:p w14:paraId="2FC01263" w14:textId="4AC980FF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768E3D19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vAlign w:val="bottom"/>
          </w:tcPr>
          <w:p w14:paraId="49CADFD1" w14:textId="66AE60EE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30420" w:rsidRPr="002A0037" w14:paraId="6E327747" w14:textId="77777777" w:rsidTr="00130420">
        <w:trPr>
          <w:trHeight w:val="70"/>
        </w:trPr>
        <w:tc>
          <w:tcPr>
            <w:tcW w:w="811" w:type="pct"/>
            <w:vAlign w:val="bottom"/>
          </w:tcPr>
          <w:p w14:paraId="220AD54A" w14:textId="01D0E52C" w:rsidR="00130420" w:rsidRPr="002A0037" w:rsidRDefault="00130420" w:rsidP="001304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77" w:type="pct"/>
            <w:vAlign w:val="bottom"/>
          </w:tcPr>
          <w:p w14:paraId="14A539E6" w14:textId="07BFEA61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21AAE102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3386C2E6" w14:textId="688F333F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53EFBBBC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2F01EE65" w14:textId="58ADF7F0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1,911,285</w:t>
            </w:r>
          </w:p>
        </w:tc>
        <w:tc>
          <w:tcPr>
            <w:tcW w:w="96" w:type="pct"/>
            <w:vAlign w:val="bottom"/>
          </w:tcPr>
          <w:p w14:paraId="4FBF2B1C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73E5AE01" w14:textId="250D9C4A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6,109,715</w:t>
            </w:r>
          </w:p>
        </w:tc>
        <w:tc>
          <w:tcPr>
            <w:tcW w:w="83" w:type="pct"/>
            <w:vAlign w:val="bottom"/>
          </w:tcPr>
          <w:p w14:paraId="4D515E97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vAlign w:val="bottom"/>
          </w:tcPr>
          <w:p w14:paraId="45A69501" w14:textId="16317E2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1,510,365</w:t>
            </w:r>
          </w:p>
        </w:tc>
        <w:tc>
          <w:tcPr>
            <w:tcW w:w="83" w:type="pct"/>
            <w:vAlign w:val="bottom"/>
          </w:tcPr>
          <w:p w14:paraId="22AF3283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36319BB0" w14:textId="03C16BA6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319,551</w:t>
            </w:r>
          </w:p>
        </w:tc>
        <w:tc>
          <w:tcPr>
            <w:tcW w:w="83" w:type="pct"/>
            <w:vAlign w:val="bottom"/>
          </w:tcPr>
          <w:p w14:paraId="282E8F72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1D41E075" w14:textId="2E4B6BBD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278,106</w:t>
            </w:r>
          </w:p>
        </w:tc>
        <w:tc>
          <w:tcPr>
            <w:tcW w:w="83" w:type="pct"/>
            <w:vAlign w:val="bottom"/>
          </w:tcPr>
          <w:p w14:paraId="034CAC65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2F7E4189" w14:textId="1E71007D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504,017</w:t>
            </w:r>
          </w:p>
        </w:tc>
        <w:tc>
          <w:tcPr>
            <w:tcW w:w="83" w:type="pct"/>
            <w:vAlign w:val="bottom"/>
          </w:tcPr>
          <w:p w14:paraId="19A4EA02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vAlign w:val="bottom"/>
          </w:tcPr>
          <w:p w14:paraId="66B212E9" w14:textId="702C722E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3,158,764</w:t>
            </w:r>
          </w:p>
        </w:tc>
        <w:tc>
          <w:tcPr>
            <w:tcW w:w="98" w:type="pct"/>
            <w:vAlign w:val="bottom"/>
          </w:tcPr>
          <w:p w14:paraId="588C59B9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1B5AE953" w14:textId="74254672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-</w:t>
            </w:r>
          </w:p>
        </w:tc>
        <w:tc>
          <w:tcPr>
            <w:tcW w:w="83" w:type="pct"/>
            <w:vAlign w:val="bottom"/>
          </w:tcPr>
          <w:p w14:paraId="09B5C3D6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vAlign w:val="bottom"/>
          </w:tcPr>
          <w:p w14:paraId="1D26A270" w14:textId="550C6771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13,791,803</w:t>
            </w:r>
          </w:p>
        </w:tc>
      </w:tr>
      <w:tr w:rsidR="00130420" w:rsidRPr="002A0037" w14:paraId="7AF4E100" w14:textId="77777777" w:rsidTr="00130420">
        <w:tc>
          <w:tcPr>
            <w:tcW w:w="811" w:type="pct"/>
            <w:vAlign w:val="bottom"/>
          </w:tcPr>
          <w:p w14:paraId="2116E1C5" w14:textId="77777777" w:rsidR="00130420" w:rsidRPr="002A0037" w:rsidRDefault="00130420" w:rsidP="00130420">
            <w:pPr>
              <w:tabs>
                <w:tab w:val="clear" w:pos="3742"/>
                <w:tab w:val="left" w:pos="4212"/>
                <w:tab w:val="left" w:pos="8040"/>
              </w:tabs>
              <w:spacing w:line="240" w:lineRule="auto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77" w:type="pct"/>
            <w:vAlign w:val="bottom"/>
          </w:tcPr>
          <w:p w14:paraId="05E00987" w14:textId="66632269" w:rsidR="00130420" w:rsidRPr="002A0037" w:rsidRDefault="00146AD8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7EDA340A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140B6616" w14:textId="131FE64F" w:rsidR="00130420" w:rsidRPr="002A0037" w:rsidRDefault="00146AD8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1458169D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1268367E" w14:textId="2F3E434A" w:rsidR="00130420" w:rsidRPr="002A0037" w:rsidRDefault="00146AD8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91,154</w:t>
            </w:r>
          </w:p>
        </w:tc>
        <w:tc>
          <w:tcPr>
            <w:tcW w:w="96" w:type="pct"/>
            <w:vAlign w:val="bottom"/>
          </w:tcPr>
          <w:p w14:paraId="7D4938AE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7D106FAE" w14:textId="5090FAFE" w:rsidR="00130420" w:rsidRPr="002A0037" w:rsidRDefault="00146AD8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241,319</w:t>
            </w:r>
          </w:p>
        </w:tc>
        <w:tc>
          <w:tcPr>
            <w:tcW w:w="83" w:type="pct"/>
            <w:vAlign w:val="bottom"/>
          </w:tcPr>
          <w:p w14:paraId="7A996BCE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vAlign w:val="bottom"/>
          </w:tcPr>
          <w:p w14:paraId="6AC9B8F1" w14:textId="03A8EB09" w:rsidR="00130420" w:rsidRPr="002A0037" w:rsidRDefault="00186641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10,655</w:t>
            </w:r>
          </w:p>
        </w:tc>
        <w:tc>
          <w:tcPr>
            <w:tcW w:w="83" w:type="pct"/>
            <w:vAlign w:val="bottom"/>
          </w:tcPr>
          <w:p w14:paraId="57C8E02C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504CE41B" w14:textId="2B1B95D9" w:rsidR="00130420" w:rsidRPr="002A0037" w:rsidRDefault="00186641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19,981</w:t>
            </w:r>
          </w:p>
        </w:tc>
        <w:tc>
          <w:tcPr>
            <w:tcW w:w="83" w:type="pct"/>
            <w:vAlign w:val="bottom"/>
          </w:tcPr>
          <w:p w14:paraId="30D7BDC5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5F97FFDD" w14:textId="65AB9F5F" w:rsidR="00130420" w:rsidRPr="002A0037" w:rsidRDefault="00DE1AFC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1,840</w:t>
            </w:r>
          </w:p>
        </w:tc>
        <w:tc>
          <w:tcPr>
            <w:tcW w:w="83" w:type="pct"/>
            <w:vAlign w:val="bottom"/>
          </w:tcPr>
          <w:p w14:paraId="653F9E32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54A4C6FE" w14:textId="67430495" w:rsidR="00130420" w:rsidRPr="002A0037" w:rsidRDefault="00DE1AFC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76,511</w:t>
            </w:r>
          </w:p>
        </w:tc>
        <w:tc>
          <w:tcPr>
            <w:tcW w:w="83" w:type="pct"/>
            <w:vAlign w:val="bottom"/>
          </w:tcPr>
          <w:p w14:paraId="5072EE84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vAlign w:val="bottom"/>
          </w:tcPr>
          <w:p w14:paraId="64351B89" w14:textId="44162CF2" w:rsidR="00130420" w:rsidRPr="002A0037" w:rsidRDefault="00462EE5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11,501</w:t>
            </w:r>
          </w:p>
        </w:tc>
        <w:tc>
          <w:tcPr>
            <w:tcW w:w="98" w:type="pct"/>
            <w:vAlign w:val="bottom"/>
          </w:tcPr>
          <w:p w14:paraId="646E51F3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774AC8CA" w14:textId="79B82FE5" w:rsidR="00130420" w:rsidRPr="002A0037" w:rsidRDefault="00A75ADC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0B05F4B5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vAlign w:val="bottom"/>
          </w:tcPr>
          <w:p w14:paraId="7E897906" w14:textId="7A6E05B5" w:rsidR="00130420" w:rsidRPr="002A0037" w:rsidRDefault="00A75ADC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spacing w:val="-2"/>
                <w:sz w:val="24"/>
                <w:szCs w:val="24"/>
                <w:cs/>
              </w:rPr>
              <w:t>452</w:t>
            </w:r>
            <w:r w:rsidRPr="002A0037">
              <w:rPr>
                <w:rFonts w:ascii="Angsana New" w:hAnsi="Angsana New"/>
                <w:spacing w:val="-2"/>
                <w:sz w:val="24"/>
                <w:szCs w:val="24"/>
              </w:rPr>
              <w:t>,</w:t>
            </w:r>
            <w:r w:rsidRPr="002A0037">
              <w:rPr>
                <w:rFonts w:ascii="Angsana New" w:hAnsi="Angsana New"/>
                <w:spacing w:val="-2"/>
                <w:sz w:val="24"/>
                <w:szCs w:val="24"/>
                <w:cs/>
              </w:rPr>
              <w:t>961</w:t>
            </w:r>
          </w:p>
        </w:tc>
      </w:tr>
      <w:tr w:rsidR="00130420" w:rsidRPr="002A0037" w14:paraId="2FC031D6" w14:textId="77777777" w:rsidTr="00130420">
        <w:tc>
          <w:tcPr>
            <w:tcW w:w="811" w:type="pct"/>
            <w:vAlign w:val="bottom"/>
          </w:tcPr>
          <w:p w14:paraId="1FC78DE4" w14:textId="2C9FA03F" w:rsidR="00130420" w:rsidRPr="002A0037" w:rsidRDefault="00130420" w:rsidP="00130420">
            <w:pPr>
              <w:tabs>
                <w:tab w:val="clear" w:pos="3742"/>
                <w:tab w:val="left" w:pos="4212"/>
                <w:tab w:val="left" w:pos="8040"/>
              </w:tabs>
              <w:spacing w:line="240" w:lineRule="auto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A003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โอน</w:t>
            </w:r>
          </w:p>
        </w:tc>
        <w:tc>
          <w:tcPr>
            <w:tcW w:w="277" w:type="pct"/>
            <w:vAlign w:val="bottom"/>
          </w:tcPr>
          <w:p w14:paraId="459B31C1" w14:textId="042BFFCC" w:rsidR="00130420" w:rsidRPr="002A0037" w:rsidRDefault="00146AD8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6DD08F5A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vAlign w:val="bottom"/>
          </w:tcPr>
          <w:p w14:paraId="75187284" w14:textId="49D3224A" w:rsidR="00130420" w:rsidRPr="002A0037" w:rsidRDefault="00146AD8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45EE37DA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5EE17073" w14:textId="1C15C5CE" w:rsidR="00130420" w:rsidRPr="002A0037" w:rsidRDefault="00146AD8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1,990</w:t>
            </w:r>
          </w:p>
        </w:tc>
        <w:tc>
          <w:tcPr>
            <w:tcW w:w="96" w:type="pct"/>
            <w:vAlign w:val="bottom"/>
          </w:tcPr>
          <w:p w14:paraId="2205999A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4BE2784B" w14:textId="41DAA745" w:rsidR="00130420" w:rsidRPr="002A0037" w:rsidRDefault="00186641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146AD8" w:rsidRPr="002A0037">
              <w:rPr>
                <w:rFonts w:ascii="Angsana New" w:hAnsi="Angsana New"/>
                <w:color w:val="000000"/>
                <w:sz w:val="24"/>
                <w:szCs w:val="24"/>
              </w:rPr>
              <w:t>3,060</w:t>
            </w: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3" w:type="pct"/>
            <w:vAlign w:val="bottom"/>
          </w:tcPr>
          <w:p w14:paraId="4A2DBCCC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vAlign w:val="bottom"/>
          </w:tcPr>
          <w:p w14:paraId="57B0B8FF" w14:textId="0F84B879" w:rsidR="00130420" w:rsidRPr="002A0037" w:rsidRDefault="00024429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31B5F524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vAlign w:val="bottom"/>
          </w:tcPr>
          <w:p w14:paraId="2C8A2C23" w14:textId="387377BE" w:rsidR="00130420" w:rsidRPr="002A0037" w:rsidRDefault="00186641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1,082</w:t>
            </w:r>
          </w:p>
        </w:tc>
        <w:tc>
          <w:tcPr>
            <w:tcW w:w="83" w:type="pct"/>
            <w:vAlign w:val="bottom"/>
          </w:tcPr>
          <w:p w14:paraId="4BCC0E2F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6E49083F" w14:textId="71A5A0D8" w:rsidR="00130420" w:rsidRPr="002A0037" w:rsidRDefault="00024429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02CE5DAA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-12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41EBF123" w14:textId="7A1862B8" w:rsidR="00130420" w:rsidRPr="002A0037" w:rsidRDefault="00024429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left="-103" w:right="-1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138EB645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  <w:tab w:val="decimal" w:pos="437"/>
              </w:tabs>
              <w:spacing w:line="240" w:lineRule="auto"/>
              <w:ind w:left="-12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vAlign w:val="bottom"/>
          </w:tcPr>
          <w:p w14:paraId="64F3246B" w14:textId="14902E8C" w:rsidR="00130420" w:rsidRPr="002A0037" w:rsidRDefault="00024429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" w:type="pct"/>
            <w:vAlign w:val="bottom"/>
          </w:tcPr>
          <w:p w14:paraId="5EC91548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vAlign w:val="bottom"/>
          </w:tcPr>
          <w:p w14:paraId="63424106" w14:textId="2A124CDE" w:rsidR="00130420" w:rsidRPr="002A0037" w:rsidRDefault="00A75ADC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7FC56329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vAlign w:val="bottom"/>
          </w:tcPr>
          <w:p w14:paraId="527A0FE2" w14:textId="43CB1AF0" w:rsidR="00130420" w:rsidRPr="002A0037" w:rsidRDefault="00A75ADC" w:rsidP="00A75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</w:p>
        </w:tc>
      </w:tr>
      <w:tr w:rsidR="00130420" w:rsidRPr="002A0037" w14:paraId="489A7355" w14:textId="77777777" w:rsidTr="00130420">
        <w:tc>
          <w:tcPr>
            <w:tcW w:w="811" w:type="pct"/>
            <w:vAlign w:val="bottom"/>
          </w:tcPr>
          <w:p w14:paraId="1F68A6BA" w14:textId="77777777" w:rsidR="00130420" w:rsidRPr="002A0037" w:rsidRDefault="00130420" w:rsidP="001304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vAlign w:val="bottom"/>
          </w:tcPr>
          <w:p w14:paraId="0CD0EC70" w14:textId="2700ECEF" w:rsidR="00130420" w:rsidRPr="002A0037" w:rsidRDefault="00146AD8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460B4760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39BDFAAD" w14:textId="43D75690" w:rsidR="00130420" w:rsidRPr="002A0037" w:rsidRDefault="00146AD8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48469FA8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vAlign w:val="bottom"/>
          </w:tcPr>
          <w:p w14:paraId="5867BD95" w14:textId="049490A2" w:rsidR="00130420" w:rsidRPr="002A0037" w:rsidRDefault="00146AD8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(4,640)</w:t>
            </w:r>
          </w:p>
        </w:tc>
        <w:tc>
          <w:tcPr>
            <w:tcW w:w="96" w:type="pct"/>
            <w:vAlign w:val="bottom"/>
          </w:tcPr>
          <w:p w14:paraId="5FD403B3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vAlign w:val="bottom"/>
          </w:tcPr>
          <w:p w14:paraId="639EDE3D" w14:textId="64611C6E" w:rsidR="00130420" w:rsidRPr="002A0037" w:rsidRDefault="00186641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(12,350)</w:t>
            </w:r>
          </w:p>
        </w:tc>
        <w:tc>
          <w:tcPr>
            <w:tcW w:w="83" w:type="pct"/>
            <w:vAlign w:val="bottom"/>
          </w:tcPr>
          <w:p w14:paraId="60C0BFCC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vAlign w:val="bottom"/>
          </w:tcPr>
          <w:p w14:paraId="5D8AD5B1" w14:textId="0575B9C6" w:rsidR="00130420" w:rsidRPr="002A0037" w:rsidRDefault="00186641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(24,660)</w:t>
            </w:r>
          </w:p>
        </w:tc>
        <w:tc>
          <w:tcPr>
            <w:tcW w:w="83" w:type="pct"/>
            <w:vAlign w:val="bottom"/>
          </w:tcPr>
          <w:p w14:paraId="3234C650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  <w:vAlign w:val="bottom"/>
          </w:tcPr>
          <w:p w14:paraId="2DA8AAD4" w14:textId="1163AC4F" w:rsidR="00130420" w:rsidRPr="002A0037" w:rsidRDefault="00186641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(16,915)</w:t>
            </w:r>
          </w:p>
        </w:tc>
        <w:tc>
          <w:tcPr>
            <w:tcW w:w="83" w:type="pct"/>
            <w:vAlign w:val="bottom"/>
          </w:tcPr>
          <w:p w14:paraId="3AAE5099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4C56BF4B" w14:textId="649285A3" w:rsidR="00130420" w:rsidRPr="002A0037" w:rsidRDefault="00DE1AFC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(6,165)</w:t>
            </w:r>
          </w:p>
        </w:tc>
        <w:tc>
          <w:tcPr>
            <w:tcW w:w="83" w:type="pct"/>
            <w:vAlign w:val="bottom"/>
          </w:tcPr>
          <w:p w14:paraId="36F5858D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04113BE2" w14:textId="47F92BE8" w:rsidR="00130420" w:rsidRPr="002A0037" w:rsidRDefault="00DE1AFC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(77,605)</w:t>
            </w:r>
          </w:p>
        </w:tc>
        <w:tc>
          <w:tcPr>
            <w:tcW w:w="83" w:type="pct"/>
            <w:vAlign w:val="bottom"/>
          </w:tcPr>
          <w:p w14:paraId="2432EF6C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bottom"/>
          </w:tcPr>
          <w:p w14:paraId="5117BD0D" w14:textId="7225CE7F" w:rsidR="00130420" w:rsidRPr="002A0037" w:rsidRDefault="00462EE5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(175,497)</w:t>
            </w:r>
          </w:p>
        </w:tc>
        <w:tc>
          <w:tcPr>
            <w:tcW w:w="98" w:type="pct"/>
            <w:vAlign w:val="bottom"/>
          </w:tcPr>
          <w:p w14:paraId="16BC8C1E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5A58200E" w14:textId="1B1BB10D" w:rsidR="00130420" w:rsidRPr="002A0037" w:rsidRDefault="00A75ADC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01D2AC08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vAlign w:val="bottom"/>
          </w:tcPr>
          <w:p w14:paraId="0A1E5473" w14:textId="28BA5E21" w:rsidR="00130420" w:rsidRPr="002A0037" w:rsidRDefault="00A75ADC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(317,832)</w:t>
            </w:r>
          </w:p>
        </w:tc>
      </w:tr>
      <w:tr w:rsidR="00130420" w:rsidRPr="002A0037" w14:paraId="1922247C" w14:textId="77777777" w:rsidTr="00130420">
        <w:tc>
          <w:tcPr>
            <w:tcW w:w="811" w:type="pct"/>
            <w:vAlign w:val="bottom"/>
          </w:tcPr>
          <w:p w14:paraId="68474D26" w14:textId="4DB3DF6C" w:rsidR="00130420" w:rsidRPr="002A0037" w:rsidRDefault="00130420" w:rsidP="0013042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78E16" w14:textId="698E4CA9" w:rsidR="00130420" w:rsidRPr="002A0037" w:rsidRDefault="00146AD8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29C2AF52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CA1A6" w14:textId="37209872" w:rsidR="00130420" w:rsidRPr="002A0037" w:rsidRDefault="00146AD8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4162345F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FFCE5" w14:textId="41E7690A" w:rsidR="00130420" w:rsidRPr="002A0037" w:rsidRDefault="00146AD8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1,999,789</w:t>
            </w:r>
          </w:p>
        </w:tc>
        <w:tc>
          <w:tcPr>
            <w:tcW w:w="96" w:type="pct"/>
            <w:vAlign w:val="bottom"/>
          </w:tcPr>
          <w:p w14:paraId="7F941640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682B8" w14:textId="34E9CA9F" w:rsidR="00130420" w:rsidRPr="002A0037" w:rsidRDefault="00186641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6,335,624</w:t>
            </w:r>
          </w:p>
        </w:tc>
        <w:tc>
          <w:tcPr>
            <w:tcW w:w="83" w:type="pct"/>
            <w:vAlign w:val="bottom"/>
          </w:tcPr>
          <w:p w14:paraId="3371B538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2003C" w14:textId="24B6154B" w:rsidR="00130420" w:rsidRPr="002A0037" w:rsidRDefault="00186641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1,496</w:t>
            </w:r>
            <w:r w:rsidR="00471DC6"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360</w:t>
            </w:r>
          </w:p>
        </w:tc>
        <w:tc>
          <w:tcPr>
            <w:tcW w:w="83" w:type="pct"/>
            <w:vAlign w:val="bottom"/>
          </w:tcPr>
          <w:p w14:paraId="7B0FBDEF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6663F" w14:textId="026FE35F" w:rsidR="00130420" w:rsidRPr="002A0037" w:rsidRDefault="00186641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323,699</w:t>
            </w:r>
          </w:p>
        </w:tc>
        <w:tc>
          <w:tcPr>
            <w:tcW w:w="83" w:type="pct"/>
            <w:vAlign w:val="bottom"/>
          </w:tcPr>
          <w:p w14:paraId="78BD526E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0341C" w14:textId="75A943FB" w:rsidR="00130420" w:rsidRPr="002A0037" w:rsidRDefault="00FC347B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4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273,781</w:t>
            </w:r>
          </w:p>
        </w:tc>
        <w:tc>
          <w:tcPr>
            <w:tcW w:w="83" w:type="pct"/>
            <w:vAlign w:val="bottom"/>
          </w:tcPr>
          <w:p w14:paraId="12ABCA40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AB5F1" w14:textId="061FF911" w:rsidR="00130420" w:rsidRPr="002A0037" w:rsidRDefault="00DE1AFC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3" w:right="-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502,923</w:t>
            </w:r>
          </w:p>
        </w:tc>
        <w:tc>
          <w:tcPr>
            <w:tcW w:w="83" w:type="pct"/>
            <w:vAlign w:val="bottom"/>
          </w:tcPr>
          <w:p w14:paraId="75A2BD55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65D76" w14:textId="633E4488" w:rsidR="00130420" w:rsidRPr="002A0037" w:rsidRDefault="00462EE5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2,994,768</w:t>
            </w:r>
          </w:p>
        </w:tc>
        <w:tc>
          <w:tcPr>
            <w:tcW w:w="98" w:type="pct"/>
            <w:vAlign w:val="bottom"/>
          </w:tcPr>
          <w:p w14:paraId="497C742C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1A303" w14:textId="10B9D090" w:rsidR="00130420" w:rsidRPr="002A0037" w:rsidRDefault="00A75ADC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76577A8F" w14:textId="77777777" w:rsidR="00130420" w:rsidRPr="002A0037" w:rsidRDefault="00130420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5C34D" w14:textId="12CCA017" w:rsidR="00130420" w:rsidRPr="002A0037" w:rsidRDefault="00A75ADC" w:rsidP="0013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13,926,944</w:t>
            </w:r>
          </w:p>
        </w:tc>
      </w:tr>
    </w:tbl>
    <w:p w14:paraId="4DDE75C6" w14:textId="77777777" w:rsidR="00896941" w:rsidRPr="002A0037" w:rsidRDefault="00896941" w:rsidP="00620429">
      <w:pPr>
        <w:spacing w:line="240" w:lineRule="auto"/>
        <w:rPr>
          <w:rFonts w:ascii="Angsana New" w:hAnsi="Angsana New"/>
        </w:rPr>
      </w:pPr>
    </w:p>
    <w:p w14:paraId="6A5906C4" w14:textId="77777777" w:rsidR="000D1D52" w:rsidRPr="002A0037" w:rsidRDefault="000D1D52" w:rsidP="00620429">
      <w:pPr>
        <w:spacing w:line="240" w:lineRule="auto"/>
        <w:rPr>
          <w:rFonts w:ascii="Angsana New" w:hAnsi="Angsana New"/>
          <w:sz w:val="2"/>
          <w:szCs w:val="2"/>
        </w:rPr>
      </w:pPr>
      <w:r w:rsidRPr="002A0037">
        <w:rPr>
          <w:rFonts w:ascii="Angsana New" w:hAnsi="Angsana New"/>
        </w:rPr>
        <w:br w:type="page"/>
      </w:r>
    </w:p>
    <w:tbl>
      <w:tblPr>
        <w:tblW w:w="1420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141"/>
        <w:gridCol w:w="797"/>
        <w:gridCol w:w="239"/>
        <w:gridCol w:w="850"/>
        <w:gridCol w:w="239"/>
        <w:gridCol w:w="838"/>
        <w:gridCol w:w="270"/>
        <w:gridCol w:w="821"/>
        <w:gridCol w:w="239"/>
        <w:gridCol w:w="832"/>
        <w:gridCol w:w="239"/>
        <w:gridCol w:w="955"/>
        <w:gridCol w:w="270"/>
        <w:gridCol w:w="796"/>
        <w:gridCol w:w="261"/>
        <w:gridCol w:w="898"/>
        <w:gridCol w:w="270"/>
        <w:gridCol w:w="892"/>
        <w:gridCol w:w="239"/>
        <w:gridCol w:w="824"/>
        <w:gridCol w:w="239"/>
        <w:gridCol w:w="1057"/>
      </w:tblGrid>
      <w:tr w:rsidR="00364FB5" w:rsidRPr="002A0037" w14:paraId="727FABE8" w14:textId="77777777" w:rsidTr="00364FB5">
        <w:tc>
          <w:tcPr>
            <w:tcW w:w="754" w:type="pct"/>
          </w:tcPr>
          <w:p w14:paraId="0DF13F95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46" w:type="pct"/>
            <w:gridSpan w:val="21"/>
          </w:tcPr>
          <w:p w14:paraId="6899E1FE" w14:textId="43069346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64FB5" w:rsidRPr="002A0037" w14:paraId="37A38990" w14:textId="77777777" w:rsidTr="00C74079">
        <w:tc>
          <w:tcPr>
            <w:tcW w:w="754" w:type="pct"/>
          </w:tcPr>
          <w:p w14:paraId="77DEF879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1" w:type="pct"/>
          </w:tcPr>
          <w:p w14:paraId="3FEF2F25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55F07B94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05C1AE24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72425897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764D9DED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5" w:type="pct"/>
          </w:tcPr>
          <w:p w14:paraId="77052DF1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1CC065F9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4" w:type="pct"/>
          </w:tcPr>
          <w:p w14:paraId="1C14B8D5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62037FC5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3B4991D7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106CC6D1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3813EE02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6F9E9166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313CEB9E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0927E617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5AB2C417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171987FD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4982C263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86822C3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" w:type="pct"/>
          </w:tcPr>
          <w:p w14:paraId="0E0A61AB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3F5193E5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FB5" w:rsidRPr="002A0037" w14:paraId="006AD5D4" w14:textId="77777777" w:rsidTr="00C74079">
        <w:tc>
          <w:tcPr>
            <w:tcW w:w="754" w:type="pct"/>
          </w:tcPr>
          <w:p w14:paraId="17E13D32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pct"/>
            <w:gridSpan w:val="3"/>
            <w:tcBorders>
              <w:bottom w:val="single" w:sz="4" w:space="0" w:color="auto"/>
            </w:tcBorders>
          </w:tcPr>
          <w:p w14:paraId="36F55F83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4" w:type="pct"/>
          </w:tcPr>
          <w:p w14:paraId="7E5DEED7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74A0AE88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5" w:type="pct"/>
          </w:tcPr>
          <w:p w14:paraId="6B0FFF67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5FC5F6BF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84" w:type="pct"/>
          </w:tcPr>
          <w:p w14:paraId="4897DF9E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056A8F43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6406AF2A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6F7AD671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5" w:type="pct"/>
          </w:tcPr>
          <w:p w14:paraId="56819460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4426134C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03BF1E15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55F1CC71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383CE976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13D5289D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4" w:type="pct"/>
          </w:tcPr>
          <w:p w14:paraId="7383D338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234AF06D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4" w:type="pct"/>
          </w:tcPr>
          <w:p w14:paraId="0CF63A6D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5D2C1D3F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FB5" w:rsidRPr="002A0037" w14:paraId="12841F58" w14:textId="77777777" w:rsidTr="00C74079">
        <w:tc>
          <w:tcPr>
            <w:tcW w:w="754" w:type="pct"/>
          </w:tcPr>
          <w:p w14:paraId="1D99D4A0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317EB0DB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</w:tcPr>
          <w:p w14:paraId="64537F69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724BCA07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4" w:type="pct"/>
          </w:tcPr>
          <w:p w14:paraId="60925FD5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A7360CB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5" w:type="pct"/>
          </w:tcPr>
          <w:p w14:paraId="5AC82733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" w:type="pct"/>
          </w:tcPr>
          <w:p w14:paraId="4B94BD72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84" w:type="pct"/>
          </w:tcPr>
          <w:p w14:paraId="2434AA2A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1370C861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68C3F0C6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3FF8DD55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95" w:type="pct"/>
          </w:tcPr>
          <w:p w14:paraId="494FD3F4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6831BD3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92" w:type="pct"/>
          </w:tcPr>
          <w:p w14:paraId="3ECF1B82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2A5F2A5C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95" w:type="pct"/>
          </w:tcPr>
          <w:p w14:paraId="1FE8E6FD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44F22A0A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4" w:type="pct"/>
          </w:tcPr>
          <w:p w14:paraId="194388F8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4EEA4292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4" w:type="pct"/>
          </w:tcPr>
          <w:p w14:paraId="0C08C8E3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480F6AE1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FB5" w:rsidRPr="002A0037" w14:paraId="19EFCDD4" w14:textId="77777777" w:rsidTr="00C74079">
        <w:tc>
          <w:tcPr>
            <w:tcW w:w="754" w:type="pct"/>
          </w:tcPr>
          <w:p w14:paraId="71B33221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029720EA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4" w:type="pct"/>
          </w:tcPr>
          <w:p w14:paraId="7AD66D79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0F32AB35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4" w:type="pct"/>
          </w:tcPr>
          <w:p w14:paraId="25DEB831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C4D0285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5" w:type="pct"/>
          </w:tcPr>
          <w:p w14:paraId="0C13A86A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" w:type="pct"/>
          </w:tcPr>
          <w:p w14:paraId="6930A76C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84" w:type="pct"/>
          </w:tcPr>
          <w:p w14:paraId="0A93CDED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634FC1F4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4" w:type="pct"/>
          </w:tcPr>
          <w:p w14:paraId="05D0AB13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313FADED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95" w:type="pct"/>
          </w:tcPr>
          <w:p w14:paraId="73003583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6A11C950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92" w:type="pct"/>
          </w:tcPr>
          <w:p w14:paraId="47650377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0942BA4F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95" w:type="pct"/>
          </w:tcPr>
          <w:p w14:paraId="5FF22683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67BC6A2C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4" w:type="pct"/>
          </w:tcPr>
          <w:p w14:paraId="4241FA1E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78252C75" w14:textId="77777777" w:rsidR="00364FB5" w:rsidRPr="002A0037" w:rsidRDefault="00364FB5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4" w:type="pct"/>
          </w:tcPr>
          <w:p w14:paraId="4527835C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17E727D5" w14:textId="77777777" w:rsidR="00364FB5" w:rsidRPr="002A0037" w:rsidRDefault="00364FB5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364FB5" w:rsidRPr="002A0037" w14:paraId="63C671B7" w14:textId="77777777" w:rsidTr="00364FB5">
        <w:tc>
          <w:tcPr>
            <w:tcW w:w="754" w:type="pct"/>
          </w:tcPr>
          <w:p w14:paraId="1ED656B8" w14:textId="77777777" w:rsidR="00364FB5" w:rsidRPr="002A0037" w:rsidRDefault="00364FB5" w:rsidP="00C60E1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246" w:type="pct"/>
            <w:gridSpan w:val="21"/>
          </w:tcPr>
          <w:p w14:paraId="1E3B4B5A" w14:textId="131C69E7" w:rsidR="00364FB5" w:rsidRPr="002A0037" w:rsidRDefault="00364FB5" w:rsidP="00364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64FB5" w:rsidRPr="002A0037" w14:paraId="4B50306A" w14:textId="77777777" w:rsidTr="00C74079">
        <w:tc>
          <w:tcPr>
            <w:tcW w:w="754" w:type="pct"/>
          </w:tcPr>
          <w:p w14:paraId="5DC542CD" w14:textId="2D51895C" w:rsidR="00364FB5" w:rsidRPr="002A0037" w:rsidRDefault="00364FB5" w:rsidP="00C60E1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73A08A70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0EBCDF7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149707F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96D840B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196F4D8D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53E7972A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769F14D9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4FEFCCEE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3D95A94B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318C6C20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731CE535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6921D70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1E801CD8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33DF4510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1769524E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E87257F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61B64496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8722B53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3EF4DA28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262038D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152F1BF5" w14:textId="77777777" w:rsidR="00364FB5" w:rsidRPr="002A0037" w:rsidRDefault="00364FB5" w:rsidP="00D7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50A6" w:rsidRPr="002A0037" w14:paraId="42D119D0" w14:textId="77777777" w:rsidTr="00851338">
        <w:tc>
          <w:tcPr>
            <w:tcW w:w="754" w:type="pct"/>
          </w:tcPr>
          <w:p w14:paraId="5E5E2501" w14:textId="7C639108" w:rsidR="00A250A6" w:rsidRPr="002A0037" w:rsidRDefault="00A250A6" w:rsidP="00A250A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sz w:val="24"/>
                <w:szCs w:val="24"/>
              </w:rPr>
              <w:t>1</w:t>
            </w:r>
            <w:r w:rsidRPr="002A0037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2A0037">
              <w:rPr>
                <w:rFonts w:ascii="Angsana New" w:hAnsi="Angsana New"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281" w:type="pct"/>
          </w:tcPr>
          <w:p w14:paraId="5CBE70AD" w14:textId="33192D28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0F58A79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36CDED78" w14:textId="008BAE88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51BE033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974C291" w14:textId="3C3309F6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1B10C836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6DDD8D8A" w14:textId="026EE836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78BE3BD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7CACA631" w14:textId="6B5E42E8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670B285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2C7D5097" w14:textId="31C3CA06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E897424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A396743" w14:textId="4B3A7016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73B5B8A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6B33B40B" w14:textId="1D562451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53,982</w:t>
            </w:r>
          </w:p>
        </w:tc>
        <w:tc>
          <w:tcPr>
            <w:tcW w:w="95" w:type="pct"/>
          </w:tcPr>
          <w:p w14:paraId="398EEDF3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3B4B691B" w14:textId="23B3291D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103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70C04E1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0323FDF0" w14:textId="5E105994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6D19DA2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0299013C" w14:textId="7CDFDE93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53,982</w:t>
            </w:r>
          </w:p>
        </w:tc>
      </w:tr>
      <w:tr w:rsidR="00A250A6" w:rsidRPr="002A0037" w14:paraId="55CD9EB8" w14:textId="77777777" w:rsidTr="00851338">
        <w:tc>
          <w:tcPr>
            <w:tcW w:w="754" w:type="pct"/>
          </w:tcPr>
          <w:p w14:paraId="113D190A" w14:textId="0666CF17" w:rsidR="00A250A6" w:rsidRPr="002A0037" w:rsidRDefault="00A250A6" w:rsidP="00A250A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6FF642C9" w14:textId="60144985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56D1506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54CC78B2" w14:textId="05556669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33F259F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6893203F" w14:textId="38467D9F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6F4908C5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5FE25F62" w14:textId="034E0E70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A720926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53D5A269" w14:textId="648C91B6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5C48B68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2024F8E3" w14:textId="7FBEE7B4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56CE9B7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7E4EF5BB" w14:textId="59CBED82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3636087C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51F05922" w14:textId="7F637DA6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16,570</w:t>
            </w:r>
          </w:p>
        </w:tc>
        <w:tc>
          <w:tcPr>
            <w:tcW w:w="95" w:type="pct"/>
          </w:tcPr>
          <w:p w14:paraId="0C985043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4A4BC4D3" w14:textId="26D838F3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3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7CAAC1E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1539D018" w14:textId="500D8EA1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5F0F059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6741790C" w14:textId="332593DA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16,570</w:t>
            </w:r>
          </w:p>
        </w:tc>
      </w:tr>
      <w:tr w:rsidR="00A250A6" w:rsidRPr="002A0037" w14:paraId="43182ED2" w14:textId="77777777" w:rsidTr="00851338">
        <w:tc>
          <w:tcPr>
            <w:tcW w:w="754" w:type="pct"/>
          </w:tcPr>
          <w:p w14:paraId="4D272C16" w14:textId="36F3AAF0" w:rsidR="00A250A6" w:rsidRPr="002A0037" w:rsidRDefault="00A250A6" w:rsidP="00A250A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72D3354F" w14:textId="43A5D21C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BB1186D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4402E9D6" w14:textId="4B7A53B0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ED18139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06573051" w14:textId="2EE966C6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9E54746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4BEC3CF1" w14:textId="4B18799E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0EAD4B3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14:paraId="0BEEA721" w14:textId="04FE8B60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D8E5722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38B18B65" w14:textId="3435A7B6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0E3D6594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646EA7F8" w14:textId="096FAFB0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042EC0B2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10A319D9" w14:textId="1CB399C1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(32,972)</w:t>
            </w:r>
          </w:p>
        </w:tc>
        <w:tc>
          <w:tcPr>
            <w:tcW w:w="95" w:type="pct"/>
          </w:tcPr>
          <w:p w14:paraId="5C23619D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54649E53" w14:textId="311E3809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left="-103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31AAB46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21295D18" w14:textId="6F589093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AE53231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55C35EC9" w14:textId="33AF596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200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(32,972)</w:t>
            </w:r>
          </w:p>
        </w:tc>
      </w:tr>
      <w:tr w:rsidR="00A250A6" w:rsidRPr="002A0037" w14:paraId="24C99DB8" w14:textId="77777777" w:rsidTr="00A250A6">
        <w:tc>
          <w:tcPr>
            <w:tcW w:w="754" w:type="pct"/>
          </w:tcPr>
          <w:p w14:paraId="6AD8112F" w14:textId="138F92FB" w:rsidR="00A250A6" w:rsidRPr="002A0037" w:rsidRDefault="00A250A6" w:rsidP="00A250A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A3244"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7E1839FF" w14:textId="795A0AE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275EAA5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00B76AED" w14:textId="1A102B4E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78DB54F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32714C72" w14:textId="14C30E81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1EBF0A49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14:paraId="21FA519C" w14:textId="1692B1FE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B19A544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41E5E224" w14:textId="6808041D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2B216103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3A937314" w14:textId="1CA45971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45B28894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6D2E6616" w14:textId="1BFEE503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280F4F68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14:paraId="6E661488" w14:textId="0507EC3F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5D2E97BF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14:paraId="5F805B6B" w14:textId="3AB67734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A3FFA53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14:paraId="637335EA" w14:textId="1921A4A8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5E84433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4A8D2B79" w14:textId="388D206C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250A6" w:rsidRPr="002A0037" w14:paraId="0B85D97E" w14:textId="77777777" w:rsidTr="00A250A6">
        <w:tc>
          <w:tcPr>
            <w:tcW w:w="754" w:type="pct"/>
          </w:tcPr>
          <w:p w14:paraId="65B470BC" w14:textId="401DF10B" w:rsidR="00A250A6" w:rsidRPr="002A0037" w:rsidRDefault="00A250A6" w:rsidP="00A250A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A3244"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81" w:type="pct"/>
          </w:tcPr>
          <w:p w14:paraId="5655D4C8" w14:textId="0EC6AE93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5D0D97E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83492A3" w14:textId="7724009C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3EA4538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4D6E2C31" w14:textId="3B385E41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7AB830D3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0735FBC0" w14:textId="7C84A792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D07BA36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6C7F6BB4" w14:textId="081D8294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F53BA2B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7A1A0578" w14:textId="6F27290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350C48E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5C914E15" w14:textId="4C5DD366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D6D54F1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76608F2B" w14:textId="4683D296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37,580</w:t>
            </w:r>
          </w:p>
        </w:tc>
        <w:tc>
          <w:tcPr>
            <w:tcW w:w="95" w:type="pct"/>
          </w:tcPr>
          <w:p w14:paraId="71615ADB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3EE775AD" w14:textId="4A3298DC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09A39E6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47AC1468" w14:textId="121F1DFF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F97AA2E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68687CBA" w14:textId="4ECE6C98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37,580</w:t>
            </w:r>
          </w:p>
        </w:tc>
      </w:tr>
      <w:tr w:rsidR="00A250A6" w:rsidRPr="002A0037" w14:paraId="1547A2C9" w14:textId="77777777" w:rsidTr="00A250A6">
        <w:tc>
          <w:tcPr>
            <w:tcW w:w="754" w:type="pct"/>
          </w:tcPr>
          <w:p w14:paraId="7D3AEF1E" w14:textId="67DC8063" w:rsidR="00A250A6" w:rsidRPr="002A0037" w:rsidRDefault="00A250A6" w:rsidP="00A250A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58F44DC1" w14:textId="64996C9B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F57C8B2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55BB1780" w14:textId="0509958F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581643E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4FEF50BA" w14:textId="26C00011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2AF8BDDF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2398E6BC" w14:textId="65F89A03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BD88227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7C05F36C" w14:textId="5D0056B5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B586D99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5A7147B2" w14:textId="4FD3C439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6D84B95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72D87DC0" w14:textId="5EF76D32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765D1ACB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6CD9DB40" w14:textId="08DFFD87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25,417</w:t>
            </w:r>
          </w:p>
        </w:tc>
        <w:tc>
          <w:tcPr>
            <w:tcW w:w="95" w:type="pct"/>
          </w:tcPr>
          <w:p w14:paraId="7CBD09AD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7B29338C" w14:textId="36A3CF46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6AB6BE1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295697D7" w14:textId="3F2CA30B" w:rsidR="00A250A6" w:rsidRPr="002A0037" w:rsidRDefault="00633A53" w:rsidP="00ED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A0BEBBE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365FD3A8" w14:textId="4FA666A2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25,417</w:t>
            </w:r>
          </w:p>
        </w:tc>
      </w:tr>
      <w:tr w:rsidR="00A250A6" w:rsidRPr="002A0037" w14:paraId="758EA512" w14:textId="77777777" w:rsidTr="00977F3C">
        <w:tc>
          <w:tcPr>
            <w:tcW w:w="754" w:type="pct"/>
          </w:tcPr>
          <w:p w14:paraId="42E347E4" w14:textId="03749E96" w:rsidR="00A250A6" w:rsidRPr="002A0037" w:rsidRDefault="00A250A6" w:rsidP="00A250A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2449D07E" w14:textId="6CE85936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ED0435F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56B565EF" w14:textId="2ECF6604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814542D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0EEDE75E" w14:textId="5BBB44BF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7D1AA48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217E81A5" w14:textId="0D3959AF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D406997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14:paraId="7B1F86BD" w14:textId="710B3EC9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3810C68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08C59C1F" w14:textId="45B870FF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2002F66E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2CB49109" w14:textId="5524F81F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262CCD27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1FC72491" w14:textId="665BC185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(11,390)</w:t>
            </w:r>
          </w:p>
        </w:tc>
        <w:tc>
          <w:tcPr>
            <w:tcW w:w="95" w:type="pct"/>
          </w:tcPr>
          <w:p w14:paraId="35D28885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68CC38D8" w14:textId="45537BE2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DADB133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0B73DF9A" w14:textId="2E77B005" w:rsidR="00A250A6" w:rsidRPr="002A0037" w:rsidRDefault="00633A53" w:rsidP="00ED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755C3F9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304C2E08" w14:textId="5E594067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(11,390)</w:t>
            </w:r>
          </w:p>
        </w:tc>
      </w:tr>
      <w:tr w:rsidR="00A250A6" w:rsidRPr="002A0037" w14:paraId="243E97FF" w14:textId="77777777" w:rsidTr="00977F3C">
        <w:tc>
          <w:tcPr>
            <w:tcW w:w="754" w:type="pct"/>
          </w:tcPr>
          <w:p w14:paraId="28F57C29" w14:textId="5A102483" w:rsidR="00A250A6" w:rsidRPr="002A0037" w:rsidRDefault="00A250A6" w:rsidP="00A250A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A3244"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6CA8EC03" w14:textId="28B363D4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77314FF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</w:tcPr>
          <w:p w14:paraId="04F92F51" w14:textId="6589791F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698DE23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</w:tcPr>
          <w:p w14:paraId="118EC8E6" w14:textId="3A493D43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3103205B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14:paraId="5FFD1B8C" w14:textId="6C3233F6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C16B78F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single" w:sz="4" w:space="0" w:color="auto"/>
            </w:tcBorders>
          </w:tcPr>
          <w:p w14:paraId="5E8C996D" w14:textId="57748779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2E6D871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7D0A4BD3" w14:textId="0A1B9388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0F0BE99F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14:paraId="570E37ED" w14:textId="064F98C1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57845DA8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0C09D8B7" w14:textId="64483CB6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51,607</w:t>
            </w:r>
          </w:p>
        </w:tc>
        <w:tc>
          <w:tcPr>
            <w:tcW w:w="95" w:type="pct"/>
          </w:tcPr>
          <w:p w14:paraId="70CBA06C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4ED63510" w14:textId="2EC46392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ABE7AF6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14:paraId="487FE22B" w14:textId="40A86D2F" w:rsidR="00A250A6" w:rsidRPr="002A0037" w:rsidRDefault="00633A53" w:rsidP="00ED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D146B4D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43656774" w14:textId="602E2049" w:rsidR="00A250A6" w:rsidRPr="002A0037" w:rsidRDefault="00633A53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51,607</w:t>
            </w:r>
          </w:p>
        </w:tc>
      </w:tr>
      <w:tr w:rsidR="00A250A6" w:rsidRPr="002A0037" w14:paraId="162668DF" w14:textId="77777777" w:rsidTr="00A250A6">
        <w:tc>
          <w:tcPr>
            <w:tcW w:w="754" w:type="pct"/>
          </w:tcPr>
          <w:p w14:paraId="1059D6B9" w14:textId="77777777" w:rsidR="00A250A6" w:rsidRPr="002A0037" w:rsidRDefault="00A250A6" w:rsidP="00A250A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1" w:type="pct"/>
          </w:tcPr>
          <w:p w14:paraId="618F3CD0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4F1CEDF3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3E15CD2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7B29A17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39CE27DE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5C2C2627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24C07F90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7EA6D0A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4765D52D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8AFF032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009E87A2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5CC600AE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33150135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47DC2612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63AD55E1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0BC494AC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0F884E99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B3BFB53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4725A4C0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A2E2E7F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28BA8253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250A6" w:rsidRPr="002A0037" w14:paraId="42F56D09" w14:textId="77777777" w:rsidTr="00A250A6">
        <w:tc>
          <w:tcPr>
            <w:tcW w:w="754" w:type="pct"/>
          </w:tcPr>
          <w:p w14:paraId="5A91E7C3" w14:textId="77777777" w:rsidR="00A250A6" w:rsidRPr="002A0037" w:rsidRDefault="00A250A6" w:rsidP="00A250A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81" w:type="pct"/>
          </w:tcPr>
          <w:p w14:paraId="2A74F8E3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47CD628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430B77E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BFC1305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10729424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4F2CDD7E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0739FC00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6853B94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504B83B7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C08F358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7E6C7E70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233B781D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3B7BB9E4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14973300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078C524F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2D3E42DE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489811E5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8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CF35077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6D62A9A3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D12CC32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55308F47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250A6" w:rsidRPr="002A0037" w14:paraId="62AE4D5D" w14:textId="77777777" w:rsidTr="00A250A6">
        <w:tc>
          <w:tcPr>
            <w:tcW w:w="754" w:type="pct"/>
          </w:tcPr>
          <w:p w14:paraId="67805D53" w14:textId="689A9D7D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81" w:type="pct"/>
            <w:tcBorders>
              <w:bottom w:val="double" w:sz="4" w:space="0" w:color="auto"/>
            </w:tcBorders>
          </w:tcPr>
          <w:p w14:paraId="428931C9" w14:textId="0AF8807A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485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366</w:t>
            </w:r>
          </w:p>
        </w:tc>
        <w:tc>
          <w:tcPr>
            <w:tcW w:w="84" w:type="pct"/>
          </w:tcPr>
          <w:p w14:paraId="2447D6CB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double" w:sz="4" w:space="0" w:color="auto"/>
            </w:tcBorders>
          </w:tcPr>
          <w:p w14:paraId="7307FD5D" w14:textId="23E90029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,016,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84" w:type="pct"/>
          </w:tcPr>
          <w:p w14:paraId="148FCDE7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vAlign w:val="center"/>
          </w:tcPr>
          <w:p w14:paraId="6BDAC6CB" w14:textId="76F6E385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942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,804</w:t>
            </w:r>
          </w:p>
        </w:tc>
        <w:tc>
          <w:tcPr>
            <w:tcW w:w="95" w:type="pct"/>
            <w:vAlign w:val="center"/>
          </w:tcPr>
          <w:p w14:paraId="4E87CD95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vAlign w:val="center"/>
          </w:tcPr>
          <w:p w14:paraId="4AE6A039" w14:textId="64FFA3DF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1,002,152</w:t>
            </w:r>
          </w:p>
        </w:tc>
        <w:tc>
          <w:tcPr>
            <w:tcW w:w="84" w:type="pct"/>
            <w:vAlign w:val="center"/>
          </w:tcPr>
          <w:p w14:paraId="0C9D9569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double" w:sz="4" w:space="0" w:color="auto"/>
            </w:tcBorders>
            <w:vAlign w:val="center"/>
          </w:tcPr>
          <w:p w14:paraId="14798370" w14:textId="7F5E5DA3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55,060</w:t>
            </w:r>
          </w:p>
        </w:tc>
        <w:tc>
          <w:tcPr>
            <w:tcW w:w="84" w:type="pct"/>
            <w:vAlign w:val="center"/>
          </w:tcPr>
          <w:p w14:paraId="14B40C33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double" w:sz="4" w:space="0" w:color="auto"/>
            </w:tcBorders>
            <w:vAlign w:val="center"/>
          </w:tcPr>
          <w:p w14:paraId="5A44AFF5" w14:textId="15A06D3D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35,</w:t>
            </w: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324</w:t>
            </w:r>
          </w:p>
        </w:tc>
        <w:tc>
          <w:tcPr>
            <w:tcW w:w="95" w:type="pct"/>
            <w:vAlign w:val="center"/>
          </w:tcPr>
          <w:p w14:paraId="181F2305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  <w:vAlign w:val="center"/>
          </w:tcPr>
          <w:p w14:paraId="7D8F488F" w14:textId="728BDF6C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3,249</w:t>
            </w:r>
          </w:p>
        </w:tc>
        <w:tc>
          <w:tcPr>
            <w:tcW w:w="92" w:type="pct"/>
            <w:vAlign w:val="center"/>
          </w:tcPr>
          <w:p w14:paraId="7CDF9CAB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double" w:sz="4" w:space="0" w:color="auto"/>
            </w:tcBorders>
            <w:vAlign w:val="center"/>
          </w:tcPr>
          <w:p w14:paraId="298A3CBD" w14:textId="5BA5C133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496,572</w:t>
            </w:r>
          </w:p>
        </w:tc>
        <w:tc>
          <w:tcPr>
            <w:tcW w:w="95" w:type="pct"/>
            <w:vAlign w:val="center"/>
          </w:tcPr>
          <w:p w14:paraId="3748F8CD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double" w:sz="4" w:space="0" w:color="auto"/>
            </w:tcBorders>
            <w:vAlign w:val="center"/>
          </w:tcPr>
          <w:p w14:paraId="057D97A9" w14:textId="4F91BA71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13,918</w:t>
            </w:r>
          </w:p>
        </w:tc>
        <w:tc>
          <w:tcPr>
            <w:tcW w:w="84" w:type="pct"/>
            <w:vAlign w:val="center"/>
          </w:tcPr>
          <w:p w14:paraId="3E2FD0F0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  <w:vAlign w:val="center"/>
          </w:tcPr>
          <w:p w14:paraId="4B6F56E9" w14:textId="3667FA39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15,685</w:t>
            </w:r>
          </w:p>
        </w:tc>
        <w:tc>
          <w:tcPr>
            <w:tcW w:w="84" w:type="pct"/>
            <w:vAlign w:val="bottom"/>
          </w:tcPr>
          <w:p w14:paraId="09660CAD" w14:textId="77777777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  <w:vAlign w:val="center"/>
          </w:tcPr>
          <w:p w14:paraId="2B010F22" w14:textId="1FEBCAEC" w:rsidR="00A250A6" w:rsidRPr="002A0037" w:rsidRDefault="00A250A6" w:rsidP="00A25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8,066,130</w:t>
            </w:r>
          </w:p>
        </w:tc>
      </w:tr>
      <w:tr w:rsidR="00633A53" w:rsidRPr="002A0037" w14:paraId="648CD0F0" w14:textId="77777777" w:rsidTr="007945AD">
        <w:tc>
          <w:tcPr>
            <w:tcW w:w="754" w:type="pct"/>
          </w:tcPr>
          <w:p w14:paraId="53DAC399" w14:textId="10690A03" w:rsidR="00633A53" w:rsidRPr="002A0037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281" w:type="pct"/>
            <w:tcBorders>
              <w:top w:val="double" w:sz="4" w:space="0" w:color="auto"/>
              <w:bottom w:val="double" w:sz="4" w:space="0" w:color="auto"/>
            </w:tcBorders>
          </w:tcPr>
          <w:p w14:paraId="0A8EA41F" w14:textId="0DA665F7" w:rsidR="00633A53" w:rsidRPr="002A0037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485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366</w:t>
            </w:r>
          </w:p>
        </w:tc>
        <w:tc>
          <w:tcPr>
            <w:tcW w:w="84" w:type="pct"/>
          </w:tcPr>
          <w:p w14:paraId="1D3ADD14" w14:textId="77777777" w:rsidR="00633A53" w:rsidRPr="002A0037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double" w:sz="4" w:space="0" w:color="auto"/>
              <w:bottom w:val="double" w:sz="4" w:space="0" w:color="auto"/>
            </w:tcBorders>
          </w:tcPr>
          <w:p w14:paraId="76401B5C" w14:textId="43A2650F" w:rsidR="00633A53" w:rsidRPr="002A0037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,016,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84" w:type="pct"/>
          </w:tcPr>
          <w:p w14:paraId="1466831F" w14:textId="77777777" w:rsidR="00633A53" w:rsidRPr="002A0037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C108EA" w14:textId="0CDCEBE4" w:rsidR="00633A53" w:rsidRPr="002A0037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924,48</w:t>
            </w:r>
            <w:r w:rsidR="006C7EE2" w:rsidRPr="002A0037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5" w:type="pct"/>
            <w:vAlign w:val="center"/>
          </w:tcPr>
          <w:p w14:paraId="052DD680" w14:textId="77777777" w:rsidR="00633A53" w:rsidRPr="002A0037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A8A9EED" w14:textId="533EA112" w:rsidR="00633A53" w:rsidRPr="002A0037" w:rsidRDefault="00471DC6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866,609</w:t>
            </w:r>
          </w:p>
        </w:tc>
        <w:tc>
          <w:tcPr>
            <w:tcW w:w="84" w:type="pct"/>
            <w:vAlign w:val="center"/>
          </w:tcPr>
          <w:p w14:paraId="42FFCD4E" w14:textId="77777777" w:rsidR="00633A53" w:rsidRPr="002A0037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A73EFB1" w14:textId="34C7852B" w:rsidR="00633A53" w:rsidRPr="002A0037" w:rsidRDefault="00471DC6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52,498</w:t>
            </w:r>
          </w:p>
        </w:tc>
        <w:tc>
          <w:tcPr>
            <w:tcW w:w="84" w:type="pct"/>
            <w:vAlign w:val="center"/>
          </w:tcPr>
          <w:p w14:paraId="7CBF48A4" w14:textId="77777777" w:rsidR="00633A53" w:rsidRPr="002A0037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52B8A2" w14:textId="46017C93" w:rsidR="00633A53" w:rsidRPr="002A0037" w:rsidRDefault="002011FF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34,609</w:t>
            </w:r>
          </w:p>
        </w:tc>
        <w:tc>
          <w:tcPr>
            <w:tcW w:w="95" w:type="pct"/>
            <w:vAlign w:val="center"/>
          </w:tcPr>
          <w:p w14:paraId="6D81FED5" w14:textId="77777777" w:rsidR="00633A53" w:rsidRPr="002A0037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1A255F" w14:textId="69E6F880" w:rsidR="00633A53" w:rsidRPr="002A0037" w:rsidRDefault="00FC347B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1,406</w:t>
            </w:r>
          </w:p>
        </w:tc>
        <w:tc>
          <w:tcPr>
            <w:tcW w:w="92" w:type="pct"/>
            <w:vAlign w:val="center"/>
          </w:tcPr>
          <w:p w14:paraId="191867E2" w14:textId="77777777" w:rsidR="00633A53" w:rsidRPr="002A0037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560FAF" w14:textId="0AB11269" w:rsidR="00633A53" w:rsidRPr="002A0037" w:rsidRDefault="00A316EB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381,563</w:t>
            </w:r>
          </w:p>
        </w:tc>
        <w:tc>
          <w:tcPr>
            <w:tcW w:w="95" w:type="pct"/>
            <w:vAlign w:val="center"/>
          </w:tcPr>
          <w:p w14:paraId="78A48A75" w14:textId="77777777" w:rsidR="00633A53" w:rsidRPr="002A0037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B609B32" w14:textId="2D1A785D" w:rsidR="00633A53" w:rsidRPr="002A0037" w:rsidRDefault="00B84D8F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49,660</w:t>
            </w:r>
          </w:p>
        </w:tc>
        <w:tc>
          <w:tcPr>
            <w:tcW w:w="84" w:type="pct"/>
            <w:vAlign w:val="center"/>
          </w:tcPr>
          <w:p w14:paraId="242EAE33" w14:textId="77777777" w:rsidR="00633A53" w:rsidRPr="002A0037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DD969F" w14:textId="778CE52B" w:rsidR="00633A53" w:rsidRPr="002A0037" w:rsidRDefault="00B84D8F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26,395</w:t>
            </w:r>
          </w:p>
        </w:tc>
        <w:tc>
          <w:tcPr>
            <w:tcW w:w="84" w:type="pct"/>
            <w:vAlign w:val="bottom"/>
          </w:tcPr>
          <w:p w14:paraId="28E81F2A" w14:textId="77777777" w:rsidR="00633A53" w:rsidRPr="002A0037" w:rsidRDefault="00633A53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005A15" w14:textId="785FC6FF" w:rsidR="00633A53" w:rsidRPr="002A0037" w:rsidRDefault="00B84D8F" w:rsidP="00633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7,838,59</w:t>
            </w:r>
            <w:r w:rsidR="006C7EE2"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</w:tr>
    </w:tbl>
    <w:p w14:paraId="09386407" w14:textId="77777777" w:rsidR="002A22E3" w:rsidRPr="002A0037" w:rsidRDefault="002A22E3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5362160A" w14:textId="77777777" w:rsidR="00684E9F" w:rsidRPr="002A0037" w:rsidRDefault="00684E9F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74F471FE" w14:textId="77777777" w:rsidR="00684E9F" w:rsidRPr="002A0037" w:rsidRDefault="00684E9F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60C620D9" w14:textId="77777777" w:rsidR="00990ECD" w:rsidRPr="002A0037" w:rsidRDefault="00990ECD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2BE6FD2D" w14:textId="77777777" w:rsidR="00FC7011" w:rsidRPr="002A0037" w:rsidRDefault="00FC7011" w:rsidP="00930967">
      <w:pPr>
        <w:spacing w:line="240" w:lineRule="auto"/>
        <w:rPr>
          <w:rFonts w:ascii="Angsana New" w:hAnsi="Angsana New"/>
          <w:sz w:val="2"/>
          <w:szCs w:val="2"/>
        </w:rPr>
      </w:pPr>
      <w:r w:rsidRPr="002A0037">
        <w:rPr>
          <w:rFonts w:ascii="Angsana New" w:hAnsi="Angsana New"/>
        </w:rPr>
        <w:br w:type="page"/>
      </w:r>
    </w:p>
    <w:tbl>
      <w:tblPr>
        <w:tblW w:w="1447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236"/>
        <w:gridCol w:w="808"/>
        <w:gridCol w:w="243"/>
        <w:gridCol w:w="860"/>
        <w:gridCol w:w="237"/>
        <w:gridCol w:w="860"/>
        <w:gridCol w:w="278"/>
        <w:gridCol w:w="941"/>
        <w:gridCol w:w="240"/>
        <w:gridCol w:w="813"/>
        <w:gridCol w:w="249"/>
        <w:gridCol w:w="961"/>
        <w:gridCol w:w="240"/>
        <w:gridCol w:w="920"/>
        <w:gridCol w:w="237"/>
        <w:gridCol w:w="883"/>
        <w:gridCol w:w="269"/>
        <w:gridCol w:w="839"/>
        <w:gridCol w:w="240"/>
        <w:gridCol w:w="851"/>
        <w:gridCol w:w="243"/>
        <w:gridCol w:w="1025"/>
      </w:tblGrid>
      <w:tr w:rsidR="007109B0" w:rsidRPr="002A0037" w14:paraId="1B7AD24F" w14:textId="77777777" w:rsidTr="00851338">
        <w:trPr>
          <w:trHeight w:val="259"/>
        </w:trPr>
        <w:tc>
          <w:tcPr>
            <w:tcW w:w="772" w:type="pct"/>
          </w:tcPr>
          <w:p w14:paraId="0635C1BF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8" w:type="pct"/>
            <w:gridSpan w:val="21"/>
          </w:tcPr>
          <w:p w14:paraId="5C289221" w14:textId="6BD1A04C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109B0" w:rsidRPr="002A0037" w14:paraId="4554D4A9" w14:textId="77777777" w:rsidTr="00851338">
        <w:trPr>
          <w:trHeight w:val="259"/>
        </w:trPr>
        <w:tc>
          <w:tcPr>
            <w:tcW w:w="772" w:type="pct"/>
          </w:tcPr>
          <w:p w14:paraId="2F5099BE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</w:tcPr>
          <w:p w14:paraId="4226D01C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60AA3F4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</w:tcPr>
          <w:p w14:paraId="4140A30E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67BC1AA3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3656D527" w14:textId="77777777" w:rsidR="00042509" w:rsidRPr="002A0037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6" w:type="pct"/>
          </w:tcPr>
          <w:p w14:paraId="29C544EA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0FF18081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EDB90E2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0851F48A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4B1EFBB8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7EAB9469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176986CB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4664DCF5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267D7A39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36C6A0AB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pct"/>
          </w:tcPr>
          <w:p w14:paraId="7D0E904A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2C274B9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6904B133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740EE31E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" w:type="pct"/>
          </w:tcPr>
          <w:p w14:paraId="7A2BDDD2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</w:tcPr>
          <w:p w14:paraId="7FE9BF17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09B0" w:rsidRPr="002A0037" w14:paraId="36EFF5FE" w14:textId="77777777" w:rsidTr="00851338">
        <w:trPr>
          <w:trHeight w:val="106"/>
        </w:trPr>
        <w:tc>
          <w:tcPr>
            <w:tcW w:w="772" w:type="pct"/>
          </w:tcPr>
          <w:p w14:paraId="626F223F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  <w:gridSpan w:val="3"/>
            <w:tcBorders>
              <w:bottom w:val="single" w:sz="4" w:space="0" w:color="auto"/>
            </w:tcBorders>
          </w:tcPr>
          <w:p w14:paraId="5C81B655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2" w:type="pct"/>
          </w:tcPr>
          <w:p w14:paraId="773CC6D9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71A56937" w14:textId="77777777" w:rsidR="00042509" w:rsidRPr="002A0037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6" w:type="pct"/>
          </w:tcPr>
          <w:p w14:paraId="5CA85828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414AEC78" w14:textId="77777777" w:rsidR="00042509" w:rsidRPr="002A0037" w:rsidRDefault="00042509" w:rsidP="0043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2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3" w:type="pct"/>
          </w:tcPr>
          <w:p w14:paraId="725E8DAF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306E6777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1684017F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613A20A1" w14:textId="77777777" w:rsidR="00042509" w:rsidRPr="002A0037" w:rsidRDefault="00042509" w:rsidP="0089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3" w:type="pct"/>
          </w:tcPr>
          <w:p w14:paraId="0E02A2DF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162F0B72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25D6E45D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4003965B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pct"/>
          </w:tcPr>
          <w:p w14:paraId="64AC0157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5BC501B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3" w:type="pct"/>
          </w:tcPr>
          <w:p w14:paraId="1459EC0F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58C1C387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4" w:type="pct"/>
          </w:tcPr>
          <w:p w14:paraId="1C770835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</w:tcPr>
          <w:p w14:paraId="1D829DE4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09B0" w:rsidRPr="002A0037" w14:paraId="598CE3C0" w14:textId="77777777" w:rsidTr="00851338">
        <w:trPr>
          <w:trHeight w:val="60"/>
        </w:trPr>
        <w:tc>
          <w:tcPr>
            <w:tcW w:w="772" w:type="pct"/>
          </w:tcPr>
          <w:p w14:paraId="2EBCD3A9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</w:tcPr>
          <w:p w14:paraId="1D10D1B0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</w:tcPr>
          <w:p w14:paraId="294917DE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</w:tcPr>
          <w:p w14:paraId="74256BB3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2" w:type="pct"/>
          </w:tcPr>
          <w:p w14:paraId="5AA199E0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04991D4A" w14:textId="77777777" w:rsidR="00042509" w:rsidRPr="002A0037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6" w:type="pct"/>
          </w:tcPr>
          <w:p w14:paraId="3653C35A" w14:textId="77777777" w:rsidR="00042509" w:rsidRPr="002A0037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467A133C" w14:textId="77777777" w:rsidR="00042509" w:rsidRPr="002A0037" w:rsidRDefault="00042509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83" w:type="pct"/>
          </w:tcPr>
          <w:p w14:paraId="5440BFD5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30C42D1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186C301C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097E5008" w14:textId="77777777" w:rsidR="00042509" w:rsidRPr="002A0037" w:rsidRDefault="00042509" w:rsidP="0089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83" w:type="pct"/>
          </w:tcPr>
          <w:p w14:paraId="4DD0FCAD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657A5468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2" w:type="pct"/>
          </w:tcPr>
          <w:p w14:paraId="210518A3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5B8EEC8C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93" w:type="pct"/>
          </w:tcPr>
          <w:p w14:paraId="15158DB4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76E9F9DF" w14:textId="77777777" w:rsidR="00042509" w:rsidRPr="002A0037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3" w:type="pct"/>
          </w:tcPr>
          <w:p w14:paraId="0923C4CB" w14:textId="77777777" w:rsidR="00042509" w:rsidRPr="002A0037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3C415F10" w14:textId="77777777" w:rsidR="00042509" w:rsidRPr="002A0037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4" w:type="pct"/>
          </w:tcPr>
          <w:p w14:paraId="32E8AEF2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</w:tcPr>
          <w:p w14:paraId="238C545B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109B0" w:rsidRPr="002A0037" w14:paraId="4D1CBCEA" w14:textId="77777777" w:rsidTr="00851338">
        <w:tc>
          <w:tcPr>
            <w:tcW w:w="772" w:type="pct"/>
          </w:tcPr>
          <w:p w14:paraId="0D0A1B8A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9" w:type="pct"/>
          </w:tcPr>
          <w:p w14:paraId="57CF27FE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4" w:type="pct"/>
          </w:tcPr>
          <w:p w14:paraId="413E1137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</w:tcPr>
          <w:p w14:paraId="052751F0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2" w:type="pct"/>
          </w:tcPr>
          <w:p w14:paraId="507F0754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</w:tcPr>
          <w:p w14:paraId="344902A0" w14:textId="77777777" w:rsidR="00042509" w:rsidRPr="002A0037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6" w:type="pct"/>
          </w:tcPr>
          <w:p w14:paraId="0FE4A033" w14:textId="77777777" w:rsidR="00042509" w:rsidRPr="002A0037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50E27B86" w14:textId="77777777" w:rsidR="00042509" w:rsidRPr="002A0037" w:rsidRDefault="00042509" w:rsidP="0043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3" w:type="pct"/>
          </w:tcPr>
          <w:p w14:paraId="1BA9A9F6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6E9F385" w14:textId="77777777" w:rsidR="00042509" w:rsidRPr="002A0037" w:rsidRDefault="00042509" w:rsidP="0043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6" w:type="pct"/>
          </w:tcPr>
          <w:p w14:paraId="68301526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</w:tcPr>
          <w:p w14:paraId="17A838DC" w14:textId="77777777" w:rsidR="00042509" w:rsidRPr="002A0037" w:rsidRDefault="00042509" w:rsidP="00896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83" w:type="pct"/>
          </w:tcPr>
          <w:p w14:paraId="2B9A1289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</w:tcPr>
          <w:p w14:paraId="50C5D79A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2" w:type="pct"/>
          </w:tcPr>
          <w:p w14:paraId="50ED13DF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3220458D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93" w:type="pct"/>
          </w:tcPr>
          <w:p w14:paraId="1B190F83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2B74CD89" w14:textId="77777777" w:rsidR="00042509" w:rsidRPr="002A0037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3" w:type="pct"/>
          </w:tcPr>
          <w:p w14:paraId="3AFDDC68" w14:textId="77777777" w:rsidR="00042509" w:rsidRPr="002A0037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</w:tcPr>
          <w:p w14:paraId="37FD613E" w14:textId="77777777" w:rsidR="00042509" w:rsidRPr="002A0037" w:rsidRDefault="00042509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4" w:type="pct"/>
          </w:tcPr>
          <w:p w14:paraId="0E884ABD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</w:tcPr>
          <w:p w14:paraId="1DA7E584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7109B0" w:rsidRPr="002A0037" w14:paraId="42371EA5" w14:textId="77777777" w:rsidTr="00851338">
        <w:trPr>
          <w:trHeight w:val="60"/>
        </w:trPr>
        <w:tc>
          <w:tcPr>
            <w:tcW w:w="772" w:type="pct"/>
          </w:tcPr>
          <w:p w14:paraId="3549FF45" w14:textId="77777777" w:rsidR="00042509" w:rsidRPr="002A0037" w:rsidRDefault="00042509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228" w:type="pct"/>
            <w:gridSpan w:val="21"/>
          </w:tcPr>
          <w:p w14:paraId="251F70CD" w14:textId="670735F1" w:rsidR="00042509" w:rsidRPr="002A0037" w:rsidRDefault="00042509" w:rsidP="000425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109B0" w:rsidRPr="002A0037" w14:paraId="0C92F2E4" w14:textId="77777777" w:rsidTr="00D93726">
        <w:trPr>
          <w:trHeight w:val="60"/>
        </w:trPr>
        <w:tc>
          <w:tcPr>
            <w:tcW w:w="772" w:type="pct"/>
          </w:tcPr>
          <w:p w14:paraId="65166BAE" w14:textId="77777777" w:rsidR="00042509" w:rsidRPr="002A0037" w:rsidRDefault="00042509" w:rsidP="00BC34B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/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ราคาประเมินใหม่</w:t>
            </w:r>
          </w:p>
        </w:tc>
        <w:tc>
          <w:tcPr>
            <w:tcW w:w="279" w:type="pct"/>
            <w:vAlign w:val="bottom"/>
          </w:tcPr>
          <w:p w14:paraId="282DDE42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vAlign w:val="bottom"/>
          </w:tcPr>
          <w:p w14:paraId="02B460F9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5CF8DF83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vAlign w:val="bottom"/>
          </w:tcPr>
          <w:p w14:paraId="52A38121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659DA5FA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178F401D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14:paraId="6D9B579F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7B7D6CB6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15C08F5C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vAlign w:val="bottom"/>
          </w:tcPr>
          <w:p w14:paraId="17487F09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533E421A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167AC460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  <w:vAlign w:val="bottom"/>
          </w:tcPr>
          <w:p w14:paraId="7ECC640C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vAlign w:val="bottom"/>
          </w:tcPr>
          <w:p w14:paraId="02272403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  <w:vAlign w:val="bottom"/>
          </w:tcPr>
          <w:p w14:paraId="329D401D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" w:type="pct"/>
            <w:vAlign w:val="bottom"/>
          </w:tcPr>
          <w:p w14:paraId="55B154C7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  <w:vAlign w:val="bottom"/>
          </w:tcPr>
          <w:p w14:paraId="0F0E48A3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32054FBC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10D0B3D2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vAlign w:val="bottom"/>
          </w:tcPr>
          <w:p w14:paraId="318F2E92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5CFA621E" w14:textId="77777777" w:rsidR="00042509" w:rsidRPr="002A0037" w:rsidRDefault="00042509" w:rsidP="00BC3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4E07" w:rsidRPr="002A0037" w14:paraId="6012D67B" w14:textId="77777777" w:rsidTr="00D93726">
        <w:tc>
          <w:tcPr>
            <w:tcW w:w="772" w:type="pct"/>
          </w:tcPr>
          <w:p w14:paraId="7C7CCE12" w14:textId="39FAF60B" w:rsidR="001B4E07" w:rsidRPr="002A0037" w:rsidRDefault="001B4E07" w:rsidP="001B4E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sz w:val="24"/>
                <w:szCs w:val="24"/>
              </w:rPr>
              <w:t>1</w:t>
            </w:r>
            <w:r w:rsidRPr="002A0037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2A0037">
              <w:rPr>
                <w:rFonts w:ascii="Angsana New" w:hAnsi="Angsana New"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279" w:type="pct"/>
            <w:vAlign w:val="bottom"/>
          </w:tcPr>
          <w:p w14:paraId="5AFA800C" w14:textId="1F9DDD06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203" w:right="-115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360,</w:t>
            </w: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863</w:t>
            </w:r>
          </w:p>
        </w:tc>
        <w:tc>
          <w:tcPr>
            <w:tcW w:w="84" w:type="pct"/>
            <w:vAlign w:val="bottom"/>
          </w:tcPr>
          <w:p w14:paraId="570F41C5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7F5B149B" w14:textId="3A35072C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  <w:r w:rsidRPr="002A0037">
              <w:rPr>
                <w:rFonts w:ascii="Angsana New" w:hAnsi="Angsana New"/>
                <w:sz w:val="24"/>
                <w:szCs w:val="24"/>
              </w:rPr>
              <w:t>,393,811</w:t>
            </w:r>
          </w:p>
        </w:tc>
        <w:tc>
          <w:tcPr>
            <w:tcW w:w="82" w:type="pct"/>
            <w:vAlign w:val="bottom"/>
          </w:tcPr>
          <w:p w14:paraId="643269AE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7D0D1D49" w14:textId="65ECE68A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2,482,937</w:t>
            </w:r>
          </w:p>
        </w:tc>
        <w:tc>
          <w:tcPr>
            <w:tcW w:w="96" w:type="pct"/>
            <w:vAlign w:val="bottom"/>
          </w:tcPr>
          <w:p w14:paraId="68F6BC57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42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14:paraId="5CA45788" w14:textId="79F343B3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6,297,059</w:t>
            </w:r>
          </w:p>
        </w:tc>
        <w:tc>
          <w:tcPr>
            <w:tcW w:w="83" w:type="pct"/>
            <w:vAlign w:val="bottom"/>
          </w:tcPr>
          <w:p w14:paraId="27BEE05D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60B20F19" w14:textId="36AC52BD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1,552,256</w:t>
            </w:r>
          </w:p>
        </w:tc>
        <w:tc>
          <w:tcPr>
            <w:tcW w:w="86" w:type="pct"/>
            <w:vAlign w:val="bottom"/>
          </w:tcPr>
          <w:p w14:paraId="29FA1E94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7B73EE33" w14:textId="6593AACA" w:rsidR="001B4E07" w:rsidRPr="002A0037" w:rsidRDefault="001B4E07" w:rsidP="004A7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330,237</w:t>
            </w:r>
          </w:p>
        </w:tc>
        <w:tc>
          <w:tcPr>
            <w:tcW w:w="83" w:type="pct"/>
            <w:vAlign w:val="bottom"/>
          </w:tcPr>
          <w:p w14:paraId="298623F3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  <w:vAlign w:val="bottom"/>
          </w:tcPr>
          <w:p w14:paraId="1A1DD9DA" w14:textId="7C13F624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67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271,875</w:t>
            </w:r>
          </w:p>
        </w:tc>
        <w:tc>
          <w:tcPr>
            <w:tcW w:w="82" w:type="pct"/>
            <w:vAlign w:val="bottom"/>
          </w:tcPr>
          <w:p w14:paraId="063B38FF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  <w:vAlign w:val="bottom"/>
          </w:tcPr>
          <w:p w14:paraId="290635FA" w14:textId="5FCEDEBA" w:rsidR="001B4E07" w:rsidRPr="002A0037" w:rsidRDefault="001B4E07" w:rsidP="0089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8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1,249,553</w:t>
            </w:r>
          </w:p>
        </w:tc>
        <w:tc>
          <w:tcPr>
            <w:tcW w:w="93" w:type="pct"/>
            <w:vAlign w:val="bottom"/>
          </w:tcPr>
          <w:p w14:paraId="6E517928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  <w:vAlign w:val="bottom"/>
          </w:tcPr>
          <w:p w14:paraId="46A1DC5B" w14:textId="1C0E9588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2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3,596,831</w:t>
            </w:r>
          </w:p>
        </w:tc>
        <w:tc>
          <w:tcPr>
            <w:tcW w:w="83" w:type="pct"/>
            <w:vAlign w:val="bottom"/>
          </w:tcPr>
          <w:p w14:paraId="4A8F6D65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7B648977" w14:textId="57793B6F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67,051</w:t>
            </w:r>
          </w:p>
        </w:tc>
        <w:tc>
          <w:tcPr>
            <w:tcW w:w="84" w:type="pct"/>
            <w:vAlign w:val="bottom"/>
          </w:tcPr>
          <w:p w14:paraId="5AFA88E6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5862C455" w14:textId="0A766A58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20,602,473</w:t>
            </w:r>
          </w:p>
        </w:tc>
      </w:tr>
      <w:tr w:rsidR="001B4E07" w:rsidRPr="002A0037" w14:paraId="46A6C70C" w14:textId="77777777" w:rsidTr="00D93726">
        <w:tc>
          <w:tcPr>
            <w:tcW w:w="772" w:type="pct"/>
          </w:tcPr>
          <w:p w14:paraId="4DBB1236" w14:textId="77777777" w:rsidR="001B4E07" w:rsidRPr="002A0037" w:rsidRDefault="001B4E07" w:rsidP="001B4E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9" w:type="pct"/>
            <w:vAlign w:val="bottom"/>
          </w:tcPr>
          <w:p w14:paraId="1CB6802E" w14:textId="38EE58E5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20602108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22DFEBDA" w14:textId="4E3D751C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411,067</w:t>
            </w:r>
          </w:p>
        </w:tc>
        <w:tc>
          <w:tcPr>
            <w:tcW w:w="82" w:type="pct"/>
            <w:vAlign w:val="bottom"/>
          </w:tcPr>
          <w:p w14:paraId="0367C9AA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3FB02C77" w14:textId="1434D4E6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33,979</w:t>
            </w:r>
          </w:p>
        </w:tc>
        <w:tc>
          <w:tcPr>
            <w:tcW w:w="96" w:type="pct"/>
            <w:vAlign w:val="bottom"/>
          </w:tcPr>
          <w:p w14:paraId="755CF728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14:paraId="0A82AE46" w14:textId="05D054BD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61,570</w:t>
            </w:r>
          </w:p>
        </w:tc>
        <w:tc>
          <w:tcPr>
            <w:tcW w:w="83" w:type="pct"/>
            <w:vAlign w:val="bottom"/>
          </w:tcPr>
          <w:p w14:paraId="526466E8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70CCA3F3" w14:textId="184B4B38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15,522</w:t>
            </w:r>
          </w:p>
        </w:tc>
        <w:tc>
          <w:tcPr>
            <w:tcW w:w="86" w:type="pct"/>
            <w:vAlign w:val="bottom"/>
          </w:tcPr>
          <w:p w14:paraId="75BAA107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13C07E36" w14:textId="35431F5B" w:rsidR="001B4E07" w:rsidRPr="002A0037" w:rsidRDefault="001B4E07" w:rsidP="0089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28,862</w:t>
            </w:r>
          </w:p>
        </w:tc>
        <w:tc>
          <w:tcPr>
            <w:tcW w:w="83" w:type="pct"/>
            <w:vAlign w:val="bottom"/>
          </w:tcPr>
          <w:p w14:paraId="5AB68A0C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  <w:vAlign w:val="bottom"/>
          </w:tcPr>
          <w:p w14:paraId="27DAE38D" w14:textId="5E885D5E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13584F00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  <w:vAlign w:val="bottom"/>
          </w:tcPr>
          <w:p w14:paraId="3DDB5E02" w14:textId="40DB5DC8" w:rsidR="001B4E07" w:rsidRPr="002A0037" w:rsidRDefault="001B4E07" w:rsidP="0089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8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9,902</w:t>
            </w:r>
          </w:p>
        </w:tc>
        <w:tc>
          <w:tcPr>
            <w:tcW w:w="93" w:type="pct"/>
            <w:vAlign w:val="bottom"/>
          </w:tcPr>
          <w:p w14:paraId="23B2569C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Align w:val="bottom"/>
          </w:tcPr>
          <w:p w14:paraId="0BB15705" w14:textId="1979D4E5" w:rsidR="001B4E07" w:rsidRPr="002A0037" w:rsidRDefault="001B4E07" w:rsidP="0089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2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5,952</w:t>
            </w:r>
          </w:p>
        </w:tc>
        <w:tc>
          <w:tcPr>
            <w:tcW w:w="83" w:type="pct"/>
            <w:vAlign w:val="bottom"/>
          </w:tcPr>
          <w:p w14:paraId="2D642512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75EEFD9A" w14:textId="168DBC4F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73,841</w:t>
            </w:r>
          </w:p>
        </w:tc>
        <w:tc>
          <w:tcPr>
            <w:tcW w:w="84" w:type="pct"/>
            <w:vAlign w:val="bottom"/>
          </w:tcPr>
          <w:p w14:paraId="6C83E385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1ABC58C9" w14:textId="376E2CEA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640,695</w:t>
            </w:r>
          </w:p>
        </w:tc>
      </w:tr>
      <w:tr w:rsidR="001B4E07" w:rsidRPr="002A0037" w14:paraId="46E92676" w14:textId="77777777" w:rsidTr="00D93726">
        <w:tc>
          <w:tcPr>
            <w:tcW w:w="772" w:type="pct"/>
          </w:tcPr>
          <w:p w14:paraId="072F01C3" w14:textId="77777777" w:rsidR="001B4E07" w:rsidRPr="002A0037" w:rsidRDefault="001B4E07" w:rsidP="001B4E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79" w:type="pct"/>
            <w:vAlign w:val="bottom"/>
          </w:tcPr>
          <w:p w14:paraId="3163469F" w14:textId="455CC663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4898FEC1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30720669" w14:textId="3EFD30B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216CAAE3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60E4778B" w14:textId="22878E6A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7,148</w:t>
            </w:r>
          </w:p>
        </w:tc>
        <w:tc>
          <w:tcPr>
            <w:tcW w:w="96" w:type="pct"/>
            <w:vAlign w:val="bottom"/>
          </w:tcPr>
          <w:p w14:paraId="1E00DED2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14:paraId="2270E7A5" w14:textId="57361A5A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118,378</w:t>
            </w:r>
          </w:p>
        </w:tc>
        <w:tc>
          <w:tcPr>
            <w:tcW w:w="83" w:type="pct"/>
            <w:vAlign w:val="bottom"/>
          </w:tcPr>
          <w:p w14:paraId="6073781C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48D3BBD6" w14:textId="3008A014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vAlign w:val="bottom"/>
          </w:tcPr>
          <w:p w14:paraId="7DD9EFA2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2CCB1376" w14:textId="3AC10297" w:rsidR="001B4E07" w:rsidRPr="002A0037" w:rsidRDefault="001B4E07" w:rsidP="0089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(319)</w:t>
            </w:r>
          </w:p>
        </w:tc>
        <w:tc>
          <w:tcPr>
            <w:tcW w:w="83" w:type="pct"/>
            <w:vAlign w:val="bottom"/>
          </w:tcPr>
          <w:p w14:paraId="05B66838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  <w:vAlign w:val="bottom"/>
          </w:tcPr>
          <w:p w14:paraId="41C8D15C" w14:textId="58E0A5B2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501485EC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vAlign w:val="bottom"/>
          </w:tcPr>
          <w:p w14:paraId="3E627DDC" w14:textId="18102DCF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  <w:vAlign w:val="bottom"/>
          </w:tcPr>
          <w:p w14:paraId="63833391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Align w:val="bottom"/>
          </w:tcPr>
          <w:p w14:paraId="3B5E28ED" w14:textId="6061AA39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spacing w:line="240" w:lineRule="auto"/>
              <w:ind w:left="-72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  <w:vAlign w:val="bottom"/>
          </w:tcPr>
          <w:p w14:paraId="2654F17A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23C0A5F2" w14:textId="4130DE02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(125,207)</w:t>
            </w:r>
          </w:p>
        </w:tc>
        <w:tc>
          <w:tcPr>
            <w:tcW w:w="84" w:type="pct"/>
            <w:vAlign w:val="bottom"/>
          </w:tcPr>
          <w:p w14:paraId="30AAF97A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2A317884" w14:textId="462DFB3B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B4E07" w:rsidRPr="002A0037" w14:paraId="41AB7D2C" w14:textId="77777777" w:rsidTr="00D93726">
        <w:tc>
          <w:tcPr>
            <w:tcW w:w="772" w:type="pct"/>
          </w:tcPr>
          <w:p w14:paraId="797553C8" w14:textId="77777777" w:rsidR="001B4E07" w:rsidRPr="002A0037" w:rsidRDefault="001B4E07" w:rsidP="001B4E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251C1479" w14:textId="79C4C4D3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414A2054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53C6FD19" w14:textId="36426AB8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13E885F8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5A68456C" w14:textId="31651FD3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(800)</w:t>
            </w:r>
          </w:p>
        </w:tc>
        <w:tc>
          <w:tcPr>
            <w:tcW w:w="96" w:type="pct"/>
            <w:vAlign w:val="bottom"/>
          </w:tcPr>
          <w:p w14:paraId="26D9C272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bottom"/>
          </w:tcPr>
          <w:p w14:paraId="0B05692F" w14:textId="24430F40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(49,100)</w:t>
            </w:r>
          </w:p>
        </w:tc>
        <w:tc>
          <w:tcPr>
            <w:tcW w:w="83" w:type="pct"/>
            <w:vAlign w:val="bottom"/>
          </w:tcPr>
          <w:p w14:paraId="69A0D46A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bottom"/>
          </w:tcPr>
          <w:p w14:paraId="5A01C404" w14:textId="708C50FC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(6,903)</w:t>
            </w:r>
          </w:p>
        </w:tc>
        <w:tc>
          <w:tcPr>
            <w:tcW w:w="86" w:type="pct"/>
            <w:vAlign w:val="bottom"/>
          </w:tcPr>
          <w:p w14:paraId="10C9C1AC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14:paraId="27178C66" w14:textId="292C30EB" w:rsidR="001B4E07" w:rsidRPr="002A0037" w:rsidRDefault="001B4E07" w:rsidP="0089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(24,282)</w:t>
            </w:r>
          </w:p>
        </w:tc>
        <w:tc>
          <w:tcPr>
            <w:tcW w:w="83" w:type="pct"/>
            <w:vAlign w:val="bottom"/>
          </w:tcPr>
          <w:p w14:paraId="4D71DF46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248F5F71" w14:textId="5D75915A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67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(14,378)</w:t>
            </w:r>
          </w:p>
        </w:tc>
        <w:tc>
          <w:tcPr>
            <w:tcW w:w="82" w:type="pct"/>
            <w:vAlign w:val="bottom"/>
          </w:tcPr>
          <w:p w14:paraId="2B4D31D1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bottom"/>
          </w:tcPr>
          <w:p w14:paraId="4B7CE881" w14:textId="3D309E22" w:rsidR="001B4E07" w:rsidRPr="002A0037" w:rsidRDefault="001B4E07" w:rsidP="0089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8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(93,492)</w:t>
            </w:r>
          </w:p>
        </w:tc>
        <w:tc>
          <w:tcPr>
            <w:tcW w:w="93" w:type="pct"/>
            <w:vAlign w:val="bottom"/>
          </w:tcPr>
          <w:p w14:paraId="11F084F1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14:paraId="5328D07D" w14:textId="6D7F4B2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2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(430,</w:t>
            </w:r>
            <w:r w:rsidRPr="002A0037">
              <w:rPr>
                <w:rFonts w:ascii="Angsana New" w:hAnsi="Angsana New"/>
                <w:sz w:val="24"/>
                <w:szCs w:val="24"/>
              </w:rPr>
              <w:t>101</w:t>
            </w: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3" w:type="pct"/>
            <w:vAlign w:val="bottom"/>
          </w:tcPr>
          <w:p w14:paraId="5FD33B6D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459BB3A4" w14:textId="23887DF4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9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01477BC4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bottom"/>
          </w:tcPr>
          <w:p w14:paraId="2E63B1DF" w14:textId="3B9031E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(619,056)</w:t>
            </w:r>
          </w:p>
        </w:tc>
      </w:tr>
      <w:tr w:rsidR="001B4E07" w:rsidRPr="002A0037" w14:paraId="125BD040" w14:textId="77777777" w:rsidTr="00D93726">
        <w:tc>
          <w:tcPr>
            <w:tcW w:w="772" w:type="pct"/>
          </w:tcPr>
          <w:p w14:paraId="6AEDD90F" w14:textId="0DAA46B1" w:rsidR="001B4E07" w:rsidRPr="002A0037" w:rsidRDefault="001B4E07" w:rsidP="001B4E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79" w:type="pct"/>
            <w:tcBorders>
              <w:top w:val="single" w:sz="4" w:space="0" w:color="auto"/>
            </w:tcBorders>
            <w:vAlign w:val="bottom"/>
          </w:tcPr>
          <w:p w14:paraId="41AD1553" w14:textId="06671209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450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vAlign w:val="bottom"/>
          </w:tcPr>
          <w:p w14:paraId="2817FB2D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vAlign w:val="bottom"/>
          </w:tcPr>
          <w:p w14:paraId="3B0BC803" w14:textId="378BB9E3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vAlign w:val="bottom"/>
          </w:tcPr>
          <w:p w14:paraId="4E04ECB0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vAlign w:val="bottom"/>
          </w:tcPr>
          <w:p w14:paraId="2DF8EE5C" w14:textId="3E755D5E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  <w:vAlign w:val="bottom"/>
          </w:tcPr>
          <w:p w14:paraId="5C8F7C69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  <w:vAlign w:val="bottom"/>
          </w:tcPr>
          <w:p w14:paraId="07A4BDA3" w14:textId="1A0B4C28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44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560BC27F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vAlign w:val="bottom"/>
          </w:tcPr>
          <w:p w14:paraId="1C316964" w14:textId="3BF3FBAF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  <w:vAlign w:val="bottom"/>
          </w:tcPr>
          <w:p w14:paraId="2EA4E058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  <w:vAlign w:val="bottom"/>
          </w:tcPr>
          <w:p w14:paraId="063F6098" w14:textId="206ACAD4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48696BC7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</w:tcBorders>
            <w:vAlign w:val="bottom"/>
          </w:tcPr>
          <w:p w14:paraId="0F5892DA" w14:textId="0FDCB079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67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vAlign w:val="bottom"/>
          </w:tcPr>
          <w:p w14:paraId="54067BB4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single" w:sz="4" w:space="0" w:color="auto"/>
            </w:tcBorders>
            <w:vAlign w:val="bottom"/>
          </w:tcPr>
          <w:p w14:paraId="17C47F4F" w14:textId="6A59BE0C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" w:type="pct"/>
            <w:vAlign w:val="bottom"/>
          </w:tcPr>
          <w:p w14:paraId="6854C826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  <w:vAlign w:val="bottom"/>
          </w:tcPr>
          <w:p w14:paraId="178F3A77" w14:textId="545F62AF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6CC2A6D8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vAlign w:val="bottom"/>
          </w:tcPr>
          <w:p w14:paraId="02878E7B" w14:textId="6131F3B5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vAlign w:val="bottom"/>
          </w:tcPr>
          <w:p w14:paraId="2571A847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vAlign w:val="bottom"/>
          </w:tcPr>
          <w:p w14:paraId="145169FD" w14:textId="575B35F6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B4E07" w:rsidRPr="002A0037" w14:paraId="752F9B46" w14:textId="77777777" w:rsidTr="00D93726">
        <w:tc>
          <w:tcPr>
            <w:tcW w:w="772" w:type="pct"/>
          </w:tcPr>
          <w:p w14:paraId="6750E9B6" w14:textId="76E027B6" w:rsidR="001B4E07" w:rsidRPr="002A0037" w:rsidRDefault="001B4E07" w:rsidP="001B4E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79" w:type="pct"/>
            <w:vAlign w:val="bottom"/>
          </w:tcPr>
          <w:p w14:paraId="2622C961" w14:textId="1942E42D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203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360,863</w:t>
            </w:r>
          </w:p>
        </w:tc>
        <w:tc>
          <w:tcPr>
            <w:tcW w:w="84" w:type="pct"/>
            <w:vAlign w:val="bottom"/>
          </w:tcPr>
          <w:p w14:paraId="1F94550C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188F79CA" w14:textId="2B6D9833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4,804,878</w:t>
            </w:r>
          </w:p>
        </w:tc>
        <w:tc>
          <w:tcPr>
            <w:tcW w:w="82" w:type="pct"/>
            <w:vAlign w:val="bottom"/>
          </w:tcPr>
          <w:p w14:paraId="533FF859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5827507D" w14:textId="65881133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2,523,264</w:t>
            </w:r>
          </w:p>
        </w:tc>
        <w:tc>
          <w:tcPr>
            <w:tcW w:w="96" w:type="pct"/>
            <w:vAlign w:val="bottom"/>
          </w:tcPr>
          <w:p w14:paraId="39AECAF8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14:paraId="01AD5095" w14:textId="5A2CA99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6,427,907</w:t>
            </w:r>
          </w:p>
        </w:tc>
        <w:tc>
          <w:tcPr>
            <w:tcW w:w="83" w:type="pct"/>
            <w:vAlign w:val="bottom"/>
          </w:tcPr>
          <w:p w14:paraId="70F9185A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1F2825B1" w14:textId="1C12D244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1,560,875</w:t>
            </w:r>
          </w:p>
        </w:tc>
        <w:tc>
          <w:tcPr>
            <w:tcW w:w="86" w:type="pct"/>
            <w:vAlign w:val="bottom"/>
          </w:tcPr>
          <w:p w14:paraId="623ABE8E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02AD43D4" w14:textId="756C739F" w:rsidR="001B4E07" w:rsidRPr="002A0037" w:rsidRDefault="001B4E07" w:rsidP="0089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334,498</w:t>
            </w:r>
          </w:p>
        </w:tc>
        <w:tc>
          <w:tcPr>
            <w:tcW w:w="83" w:type="pct"/>
            <w:vAlign w:val="bottom"/>
          </w:tcPr>
          <w:p w14:paraId="4C0FC141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8" w:type="pct"/>
            <w:vAlign w:val="bottom"/>
          </w:tcPr>
          <w:p w14:paraId="1375BF06" w14:textId="7EF7873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67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257,497</w:t>
            </w:r>
          </w:p>
        </w:tc>
        <w:tc>
          <w:tcPr>
            <w:tcW w:w="82" w:type="pct"/>
            <w:vAlign w:val="bottom"/>
          </w:tcPr>
          <w:p w14:paraId="272DFC95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vAlign w:val="bottom"/>
          </w:tcPr>
          <w:p w14:paraId="2A3FAAD6" w14:textId="40C144B9" w:rsidR="001B4E07" w:rsidRPr="002A0037" w:rsidRDefault="001B4E07" w:rsidP="00890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8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1,165,963</w:t>
            </w:r>
          </w:p>
        </w:tc>
        <w:tc>
          <w:tcPr>
            <w:tcW w:w="93" w:type="pct"/>
            <w:vAlign w:val="bottom"/>
          </w:tcPr>
          <w:p w14:paraId="67898AE3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vAlign w:val="bottom"/>
          </w:tcPr>
          <w:p w14:paraId="22A21AAE" w14:textId="3E770CBA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3,172,682</w:t>
            </w:r>
          </w:p>
        </w:tc>
        <w:tc>
          <w:tcPr>
            <w:tcW w:w="83" w:type="pct"/>
            <w:vAlign w:val="bottom"/>
          </w:tcPr>
          <w:p w14:paraId="3FE6547C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0243F9A2" w14:textId="659B86DE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15,685</w:t>
            </w:r>
          </w:p>
        </w:tc>
        <w:tc>
          <w:tcPr>
            <w:tcW w:w="84" w:type="pct"/>
            <w:vAlign w:val="bottom"/>
          </w:tcPr>
          <w:p w14:paraId="04CC7480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329E1244" w14:textId="6BF068EF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20,624,112</w:t>
            </w:r>
          </w:p>
        </w:tc>
      </w:tr>
      <w:tr w:rsidR="001B4E07" w:rsidRPr="002A0037" w14:paraId="49554DDC" w14:textId="77777777" w:rsidTr="00D93726">
        <w:trPr>
          <w:trHeight w:val="70"/>
        </w:trPr>
        <w:tc>
          <w:tcPr>
            <w:tcW w:w="772" w:type="pct"/>
          </w:tcPr>
          <w:p w14:paraId="3E64C28E" w14:textId="77777777" w:rsidR="001B4E07" w:rsidRPr="002A0037" w:rsidRDefault="001B4E07" w:rsidP="001B4E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9" w:type="pct"/>
            <w:vAlign w:val="bottom"/>
          </w:tcPr>
          <w:p w14:paraId="3A889608" w14:textId="0019E763" w:rsidR="001B4E07" w:rsidRPr="002A0037" w:rsidRDefault="00244851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24F07F95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395B4654" w14:textId="40CFB168" w:rsidR="001B4E07" w:rsidRPr="002A0037" w:rsidRDefault="00244851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7DA5DE20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5F477B1E" w14:textId="2E73120E" w:rsidR="001B4E07" w:rsidRPr="002A0037" w:rsidRDefault="00201200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16,192</w:t>
            </w:r>
          </w:p>
        </w:tc>
        <w:tc>
          <w:tcPr>
            <w:tcW w:w="96" w:type="pct"/>
            <w:vAlign w:val="bottom"/>
          </w:tcPr>
          <w:p w14:paraId="4C7957C6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14:paraId="66292ABB" w14:textId="26738D15" w:rsidR="001B4E07" w:rsidRPr="002A0037" w:rsidRDefault="00201200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52,273</w:t>
            </w:r>
          </w:p>
        </w:tc>
        <w:tc>
          <w:tcPr>
            <w:tcW w:w="83" w:type="pct"/>
            <w:vAlign w:val="bottom"/>
          </w:tcPr>
          <w:p w14:paraId="54594609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7FE0BC01" w14:textId="59D2305F" w:rsidR="001B4E07" w:rsidRPr="002A0037" w:rsidRDefault="00201200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8,11</w:t>
            </w:r>
            <w:r w:rsidR="001062F6" w:rsidRPr="002A003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86" w:type="pct"/>
            <w:vAlign w:val="bottom"/>
          </w:tcPr>
          <w:p w14:paraId="6B99726A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78C736AE" w14:textId="4AC4B5E8" w:rsidR="001B4E07" w:rsidRPr="002A0037" w:rsidRDefault="00C13336" w:rsidP="004A7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16,991</w:t>
            </w:r>
          </w:p>
        </w:tc>
        <w:tc>
          <w:tcPr>
            <w:tcW w:w="83" w:type="pct"/>
            <w:vAlign w:val="bottom"/>
          </w:tcPr>
          <w:p w14:paraId="0D8999E4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  <w:vAlign w:val="bottom"/>
          </w:tcPr>
          <w:p w14:paraId="72E169DC" w14:textId="519576CC" w:rsidR="001B4E07" w:rsidRPr="002A0037" w:rsidRDefault="00D57F6D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4CA7194D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  <w:vAlign w:val="bottom"/>
          </w:tcPr>
          <w:p w14:paraId="41828CE5" w14:textId="28C34758" w:rsidR="001B4E07" w:rsidRPr="002A0037" w:rsidRDefault="00C7707B" w:rsidP="004A7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8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2</w:t>
            </w:r>
            <w:r w:rsidR="0057423E" w:rsidRPr="002A0037">
              <w:rPr>
                <w:rFonts w:ascii="Angsana New" w:hAnsi="Angsana New"/>
                <w:sz w:val="24"/>
                <w:szCs w:val="24"/>
              </w:rPr>
              <w:t>0</w:t>
            </w:r>
            <w:r w:rsidRPr="002A0037">
              <w:rPr>
                <w:rFonts w:ascii="Angsana New" w:hAnsi="Angsana New"/>
                <w:sz w:val="24"/>
                <w:szCs w:val="24"/>
              </w:rPr>
              <w:t>,</w:t>
            </w:r>
            <w:r w:rsidR="0057423E" w:rsidRPr="002A0037">
              <w:rPr>
                <w:rFonts w:ascii="Angsana New" w:hAnsi="Angsana New"/>
                <w:sz w:val="24"/>
                <w:szCs w:val="24"/>
              </w:rPr>
              <w:t>1</w:t>
            </w:r>
            <w:r w:rsidRPr="002A0037">
              <w:rPr>
                <w:rFonts w:ascii="Angsana New" w:hAnsi="Angsana New"/>
                <w:sz w:val="24"/>
                <w:szCs w:val="24"/>
              </w:rPr>
              <w:t>72</w:t>
            </w:r>
          </w:p>
        </w:tc>
        <w:tc>
          <w:tcPr>
            <w:tcW w:w="93" w:type="pct"/>
            <w:vAlign w:val="bottom"/>
          </w:tcPr>
          <w:p w14:paraId="4863F293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Align w:val="bottom"/>
          </w:tcPr>
          <w:p w14:paraId="3D5DD2E2" w14:textId="2253ACC3" w:rsidR="001B4E07" w:rsidRPr="002A0037" w:rsidRDefault="00D31906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38,734</w:t>
            </w:r>
          </w:p>
        </w:tc>
        <w:tc>
          <w:tcPr>
            <w:tcW w:w="83" w:type="pct"/>
            <w:vAlign w:val="bottom"/>
          </w:tcPr>
          <w:p w14:paraId="53700E01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0CD61768" w14:textId="1206B9AF" w:rsidR="001B4E07" w:rsidRPr="002A0037" w:rsidRDefault="00D45EC5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125,083</w:t>
            </w:r>
          </w:p>
        </w:tc>
        <w:tc>
          <w:tcPr>
            <w:tcW w:w="84" w:type="pct"/>
            <w:vAlign w:val="bottom"/>
          </w:tcPr>
          <w:p w14:paraId="0C4C987F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7182FDF3" w14:textId="5933B7DB" w:rsidR="001B4E07" w:rsidRPr="002A0037" w:rsidRDefault="0057423E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277,55</w:t>
            </w:r>
            <w:r w:rsidR="001062F6" w:rsidRPr="002A0037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</w:tr>
      <w:tr w:rsidR="001B4E07" w:rsidRPr="002A0037" w14:paraId="673C4A30" w14:textId="77777777" w:rsidTr="00D93726">
        <w:trPr>
          <w:trHeight w:val="70"/>
        </w:trPr>
        <w:tc>
          <w:tcPr>
            <w:tcW w:w="772" w:type="pct"/>
          </w:tcPr>
          <w:p w14:paraId="6898D10D" w14:textId="77777777" w:rsidR="001B4E07" w:rsidRPr="002A0037" w:rsidRDefault="001B4E07" w:rsidP="001B4E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279" w:type="pct"/>
            <w:vAlign w:val="bottom"/>
          </w:tcPr>
          <w:p w14:paraId="4998E1A6" w14:textId="7CCE5FE8" w:rsidR="001B4E07" w:rsidRPr="002A0037" w:rsidRDefault="00244851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091575CC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1754DA72" w14:textId="7AD5CCBA" w:rsidR="001B4E07" w:rsidRPr="002A0037" w:rsidRDefault="00244851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2D4CF7E5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vAlign w:val="bottom"/>
          </w:tcPr>
          <w:p w14:paraId="7CCED3AB" w14:textId="55733C7F" w:rsidR="001B4E07" w:rsidRPr="002A0037" w:rsidRDefault="00201200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53,36</w:t>
            </w:r>
            <w:r w:rsidR="000E6B42" w:rsidRPr="002A0037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" w:type="pct"/>
            <w:vAlign w:val="bottom"/>
          </w:tcPr>
          <w:p w14:paraId="3A8017F3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vAlign w:val="bottom"/>
          </w:tcPr>
          <w:p w14:paraId="5F239FB7" w14:textId="78300D6E" w:rsidR="001B4E07" w:rsidRPr="002A0037" w:rsidRDefault="00201200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52,308</w:t>
            </w:r>
          </w:p>
        </w:tc>
        <w:tc>
          <w:tcPr>
            <w:tcW w:w="83" w:type="pct"/>
            <w:vAlign w:val="bottom"/>
          </w:tcPr>
          <w:p w14:paraId="74B31288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  <w:vAlign w:val="bottom"/>
          </w:tcPr>
          <w:p w14:paraId="14DAF08F" w14:textId="74383F59" w:rsidR="001B4E07" w:rsidRPr="002A0037" w:rsidRDefault="00201200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vAlign w:val="bottom"/>
          </w:tcPr>
          <w:p w14:paraId="2E4B48E2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1937E304" w14:textId="14D1CF61" w:rsidR="001B4E07" w:rsidRPr="002A0037" w:rsidRDefault="00C13336" w:rsidP="004A7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176</w:t>
            </w:r>
          </w:p>
        </w:tc>
        <w:tc>
          <w:tcPr>
            <w:tcW w:w="83" w:type="pct"/>
            <w:vAlign w:val="bottom"/>
          </w:tcPr>
          <w:p w14:paraId="100CCCEC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  <w:vAlign w:val="bottom"/>
          </w:tcPr>
          <w:p w14:paraId="561E439D" w14:textId="6DFB582F" w:rsidR="001B4E07" w:rsidRPr="002A0037" w:rsidRDefault="00D57F6D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6214BB9E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vAlign w:val="bottom"/>
          </w:tcPr>
          <w:p w14:paraId="506E9794" w14:textId="4ADA2744" w:rsidR="001B4E07" w:rsidRPr="002A0037" w:rsidRDefault="00C7707B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3" w:type="pct"/>
            <w:vAlign w:val="bottom"/>
          </w:tcPr>
          <w:p w14:paraId="3DB9FA48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vAlign w:val="bottom"/>
          </w:tcPr>
          <w:p w14:paraId="22C37D1E" w14:textId="29CBE286" w:rsidR="001B4E07" w:rsidRPr="002A0037" w:rsidRDefault="00D31906" w:rsidP="00D31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8,52</w:t>
            </w:r>
            <w:r w:rsidR="00DC6623" w:rsidRPr="002A0037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83" w:type="pct"/>
            <w:vAlign w:val="bottom"/>
          </w:tcPr>
          <w:p w14:paraId="40A39D06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5FCBC0B3" w14:textId="781A6DDE" w:rsidR="001B4E07" w:rsidRPr="002A0037" w:rsidRDefault="00D45EC5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(1</w:t>
            </w:r>
            <w:r w:rsidR="00116C03" w:rsidRPr="002A0037">
              <w:rPr>
                <w:rFonts w:ascii="Angsana New" w:hAnsi="Angsana New"/>
                <w:sz w:val="24"/>
                <w:szCs w:val="24"/>
              </w:rPr>
              <w:t>1</w:t>
            </w:r>
            <w:r w:rsidRPr="002A0037">
              <w:rPr>
                <w:rFonts w:ascii="Angsana New" w:hAnsi="Angsana New"/>
                <w:sz w:val="24"/>
                <w:szCs w:val="24"/>
              </w:rPr>
              <w:t>4,373)</w:t>
            </w:r>
          </w:p>
        </w:tc>
        <w:tc>
          <w:tcPr>
            <w:tcW w:w="84" w:type="pct"/>
            <w:vAlign w:val="bottom"/>
          </w:tcPr>
          <w:p w14:paraId="26AC84D8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vAlign w:val="bottom"/>
          </w:tcPr>
          <w:p w14:paraId="437128F0" w14:textId="72D6A2B9" w:rsidR="001B4E07" w:rsidRPr="002A0037" w:rsidRDefault="000E6B42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B4E07" w:rsidRPr="002A0037" w14:paraId="0E61F3D4" w14:textId="77777777" w:rsidTr="00D93726">
        <w:trPr>
          <w:trHeight w:val="87"/>
        </w:trPr>
        <w:tc>
          <w:tcPr>
            <w:tcW w:w="772" w:type="pct"/>
          </w:tcPr>
          <w:p w14:paraId="0EF70CD3" w14:textId="77777777" w:rsidR="001B4E07" w:rsidRPr="002A0037" w:rsidRDefault="001B4E07" w:rsidP="001B4E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36B3B805" w14:textId="1442482A" w:rsidR="001B4E07" w:rsidRPr="002A0037" w:rsidRDefault="00244851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27A76897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5C643B5A" w14:textId="771BF5A0" w:rsidR="001B4E07" w:rsidRPr="002A0037" w:rsidRDefault="00244851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pct"/>
            <w:vAlign w:val="bottom"/>
          </w:tcPr>
          <w:p w14:paraId="0C45C503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6BA3CB58" w14:textId="2CB43366" w:rsidR="001B4E07" w:rsidRPr="002A0037" w:rsidRDefault="00201200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(5,702)</w:t>
            </w:r>
          </w:p>
        </w:tc>
        <w:tc>
          <w:tcPr>
            <w:tcW w:w="96" w:type="pct"/>
            <w:vAlign w:val="bottom"/>
          </w:tcPr>
          <w:p w14:paraId="57048EB4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bottom"/>
          </w:tcPr>
          <w:p w14:paraId="64E37045" w14:textId="622B8874" w:rsidR="001B4E07" w:rsidRPr="002A0037" w:rsidRDefault="00201200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(7,284)</w:t>
            </w:r>
          </w:p>
        </w:tc>
        <w:tc>
          <w:tcPr>
            <w:tcW w:w="83" w:type="pct"/>
            <w:vAlign w:val="bottom"/>
          </w:tcPr>
          <w:p w14:paraId="045701F4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bottom"/>
          </w:tcPr>
          <w:p w14:paraId="18F29CEC" w14:textId="67B3B51E" w:rsidR="001B4E07" w:rsidRPr="002A0037" w:rsidRDefault="00201200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(24,678)</w:t>
            </w:r>
          </w:p>
        </w:tc>
        <w:tc>
          <w:tcPr>
            <w:tcW w:w="86" w:type="pct"/>
            <w:vAlign w:val="bottom"/>
          </w:tcPr>
          <w:p w14:paraId="2E7AD4D0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14:paraId="3943098D" w14:textId="56493076" w:rsidR="001B4E07" w:rsidRPr="002A0037" w:rsidRDefault="00C13336" w:rsidP="004A7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(14,400)</w:t>
            </w:r>
          </w:p>
        </w:tc>
        <w:tc>
          <w:tcPr>
            <w:tcW w:w="83" w:type="pct"/>
            <w:vAlign w:val="bottom"/>
          </w:tcPr>
          <w:p w14:paraId="5BD245D4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2CCDCD87" w14:textId="6533619C" w:rsidR="001B4E07" w:rsidRPr="002A0037" w:rsidRDefault="00D57F6D" w:rsidP="004A7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8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(6,168)</w:t>
            </w:r>
          </w:p>
        </w:tc>
        <w:tc>
          <w:tcPr>
            <w:tcW w:w="82" w:type="pct"/>
            <w:vAlign w:val="bottom"/>
          </w:tcPr>
          <w:p w14:paraId="6E528304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bottom"/>
          </w:tcPr>
          <w:p w14:paraId="6E791B86" w14:textId="7BE46F75" w:rsidR="001B4E07" w:rsidRPr="002A0037" w:rsidRDefault="00C7707B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8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(121,031)</w:t>
            </w:r>
          </w:p>
        </w:tc>
        <w:tc>
          <w:tcPr>
            <w:tcW w:w="93" w:type="pct"/>
            <w:vAlign w:val="bottom"/>
          </w:tcPr>
          <w:p w14:paraId="3721D340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14:paraId="27B2038F" w14:textId="333F5AF7" w:rsidR="001B4E07" w:rsidRPr="002A0037" w:rsidRDefault="00D31906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2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(175,515)</w:t>
            </w:r>
          </w:p>
        </w:tc>
        <w:tc>
          <w:tcPr>
            <w:tcW w:w="83" w:type="pct"/>
            <w:vAlign w:val="bottom"/>
          </w:tcPr>
          <w:p w14:paraId="733F5F76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613E1BE4" w14:textId="1130419E" w:rsidR="001B4E07" w:rsidRPr="002A0037" w:rsidRDefault="00D45EC5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  <w:vAlign w:val="bottom"/>
          </w:tcPr>
          <w:p w14:paraId="26C0D491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bottom"/>
          </w:tcPr>
          <w:p w14:paraId="4EA7973E" w14:textId="6E81563F" w:rsidR="001B4E07" w:rsidRPr="002A0037" w:rsidRDefault="000E6B42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(354,778)</w:t>
            </w:r>
          </w:p>
        </w:tc>
      </w:tr>
      <w:tr w:rsidR="001B4E07" w:rsidRPr="002A0037" w14:paraId="3D8F5CE5" w14:textId="77777777" w:rsidTr="00D93726">
        <w:tc>
          <w:tcPr>
            <w:tcW w:w="772" w:type="pct"/>
          </w:tcPr>
          <w:p w14:paraId="5ED3B85F" w14:textId="5DBA5630" w:rsidR="001B4E07" w:rsidRPr="002A0037" w:rsidRDefault="001B4E07" w:rsidP="001B4E0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vAlign w:val="bottom"/>
          </w:tcPr>
          <w:p w14:paraId="7B5502BA" w14:textId="2BE67F4F" w:rsidR="001B4E07" w:rsidRPr="002A0037" w:rsidRDefault="00244851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203" w:right="-1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360,863</w:t>
            </w:r>
          </w:p>
        </w:tc>
        <w:tc>
          <w:tcPr>
            <w:tcW w:w="84" w:type="pct"/>
            <w:vAlign w:val="bottom"/>
          </w:tcPr>
          <w:p w14:paraId="0756A132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2172A5F3" w14:textId="5216693A" w:rsidR="001B4E07" w:rsidRPr="002A0037" w:rsidRDefault="00244851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4,804,878</w:t>
            </w:r>
          </w:p>
        </w:tc>
        <w:tc>
          <w:tcPr>
            <w:tcW w:w="82" w:type="pct"/>
            <w:vAlign w:val="bottom"/>
          </w:tcPr>
          <w:p w14:paraId="46552A40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4C42C452" w14:textId="235FDA0D" w:rsidR="001B4E07" w:rsidRPr="002A0037" w:rsidRDefault="00201200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72"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2,587,11</w:t>
            </w:r>
            <w:r w:rsidR="000E6B42"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6" w:type="pct"/>
            <w:vAlign w:val="bottom"/>
          </w:tcPr>
          <w:p w14:paraId="15E9C1B0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vAlign w:val="bottom"/>
          </w:tcPr>
          <w:p w14:paraId="43B84458" w14:textId="7008BAB9" w:rsidR="001B4E07" w:rsidRPr="002A0037" w:rsidRDefault="00201200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2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6,525,204</w:t>
            </w:r>
          </w:p>
        </w:tc>
        <w:tc>
          <w:tcPr>
            <w:tcW w:w="83" w:type="pct"/>
            <w:vAlign w:val="bottom"/>
          </w:tcPr>
          <w:p w14:paraId="0F22C1C8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bottom"/>
          </w:tcPr>
          <w:p w14:paraId="4370D904" w14:textId="7C7C1E90" w:rsidR="001B4E07" w:rsidRPr="002A0037" w:rsidRDefault="00201200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1,544,30</w:t>
            </w:r>
            <w:r w:rsidR="001062F6" w:rsidRPr="002A0037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6" w:type="pct"/>
            <w:vAlign w:val="bottom"/>
          </w:tcPr>
          <w:p w14:paraId="5B42539B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14:paraId="1A8E4364" w14:textId="770F9BB4" w:rsidR="001B4E07" w:rsidRPr="004A763D" w:rsidRDefault="00C13336" w:rsidP="004A7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A763D">
              <w:rPr>
                <w:rFonts w:ascii="Angsana New" w:hAnsi="Angsana New"/>
                <w:b/>
                <w:bCs/>
                <w:sz w:val="24"/>
                <w:szCs w:val="24"/>
              </w:rPr>
              <w:t>337,265</w:t>
            </w:r>
          </w:p>
        </w:tc>
        <w:tc>
          <w:tcPr>
            <w:tcW w:w="83" w:type="pct"/>
            <w:vAlign w:val="bottom"/>
          </w:tcPr>
          <w:p w14:paraId="5EBC2440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72C78BAE" w14:textId="71652DA8" w:rsidR="001B4E07" w:rsidRPr="002A0037" w:rsidRDefault="00D57F6D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67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251,329</w:t>
            </w:r>
          </w:p>
        </w:tc>
        <w:tc>
          <w:tcPr>
            <w:tcW w:w="82" w:type="pct"/>
            <w:vAlign w:val="bottom"/>
          </w:tcPr>
          <w:p w14:paraId="6C4689A5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bottom"/>
          </w:tcPr>
          <w:p w14:paraId="691B6D75" w14:textId="546CD2AC" w:rsidR="001B4E07" w:rsidRPr="002A0037" w:rsidRDefault="00C7707B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8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1,0</w:t>
            </w:r>
            <w:r w:rsidR="0057423E" w:rsidRPr="002A0037">
              <w:rPr>
                <w:rFonts w:ascii="Angsana New" w:hAnsi="Angsana New"/>
                <w:b/>
                <w:bCs/>
                <w:sz w:val="24"/>
                <w:szCs w:val="24"/>
              </w:rPr>
              <w:t>65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57423E"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3" w:type="pct"/>
            <w:vAlign w:val="bottom"/>
          </w:tcPr>
          <w:p w14:paraId="5C431EB5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14:paraId="15FDF39A" w14:textId="34A78AA1" w:rsidR="001B4E07" w:rsidRPr="002A0037" w:rsidRDefault="00DC6623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7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3,044,428</w:t>
            </w:r>
          </w:p>
        </w:tc>
        <w:tc>
          <w:tcPr>
            <w:tcW w:w="83" w:type="pct"/>
            <w:vAlign w:val="bottom"/>
          </w:tcPr>
          <w:p w14:paraId="4A77195C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5614C406" w14:textId="7410C998" w:rsidR="001B4E07" w:rsidRPr="002A0037" w:rsidRDefault="00116C03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26,395</w:t>
            </w:r>
          </w:p>
        </w:tc>
        <w:tc>
          <w:tcPr>
            <w:tcW w:w="84" w:type="pct"/>
            <w:vAlign w:val="bottom"/>
          </w:tcPr>
          <w:p w14:paraId="75B0FFB4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bottom"/>
          </w:tcPr>
          <w:p w14:paraId="224EA151" w14:textId="0454B703" w:rsidR="001B4E07" w:rsidRPr="002A0037" w:rsidRDefault="000E6B42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2" w:right="-9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20,546,89</w:t>
            </w:r>
            <w:r w:rsidR="001062F6"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14:paraId="3FEB8712" w14:textId="77777777" w:rsidR="00684E9F" w:rsidRPr="002A0037" w:rsidRDefault="00684E9F" w:rsidP="001B1A7B">
      <w:pPr>
        <w:tabs>
          <w:tab w:val="clear" w:pos="454"/>
          <w:tab w:val="clear" w:pos="680"/>
          <w:tab w:val="left" w:pos="567"/>
        </w:tabs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</w:p>
    <w:p w14:paraId="49A99B20" w14:textId="77777777" w:rsidR="00684E9F" w:rsidRPr="002A0037" w:rsidRDefault="00684E9F" w:rsidP="00544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63"/>
        </w:tabs>
        <w:ind w:right="-90"/>
        <w:rPr>
          <w:rFonts w:ascii="Angsana New" w:hAnsi="Angsana New"/>
          <w:color w:val="000000"/>
          <w:sz w:val="22"/>
          <w:szCs w:val="22"/>
        </w:rPr>
      </w:pPr>
    </w:p>
    <w:p w14:paraId="0AB0EF73" w14:textId="77777777" w:rsidR="00684E9F" w:rsidRPr="002A0037" w:rsidRDefault="00684E9F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40DEB391" w14:textId="77777777" w:rsidR="008B7383" w:rsidRPr="002A0037" w:rsidRDefault="00FC7011" w:rsidP="00930967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2"/>
          <w:szCs w:val="2"/>
        </w:rPr>
      </w:pPr>
      <w:r w:rsidRPr="002A0037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39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230"/>
        <w:gridCol w:w="809"/>
        <w:gridCol w:w="236"/>
        <w:gridCol w:w="867"/>
        <w:gridCol w:w="239"/>
        <w:gridCol w:w="861"/>
        <w:gridCol w:w="274"/>
        <w:gridCol w:w="809"/>
        <w:gridCol w:w="271"/>
        <w:gridCol w:w="806"/>
        <w:gridCol w:w="271"/>
        <w:gridCol w:w="898"/>
        <w:gridCol w:w="271"/>
        <w:gridCol w:w="947"/>
        <w:gridCol w:w="239"/>
        <w:gridCol w:w="895"/>
        <w:gridCol w:w="271"/>
        <w:gridCol w:w="852"/>
        <w:gridCol w:w="271"/>
        <w:gridCol w:w="812"/>
        <w:gridCol w:w="271"/>
        <w:gridCol w:w="996"/>
      </w:tblGrid>
      <w:tr w:rsidR="00993A89" w:rsidRPr="002A0037" w14:paraId="75FAF158" w14:textId="77777777" w:rsidTr="00851338">
        <w:tc>
          <w:tcPr>
            <w:tcW w:w="775" w:type="pct"/>
          </w:tcPr>
          <w:p w14:paraId="60400891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25" w:type="pct"/>
            <w:gridSpan w:val="21"/>
          </w:tcPr>
          <w:p w14:paraId="665F6D8F" w14:textId="287FABD3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93A89" w:rsidRPr="002A0037" w14:paraId="59400170" w14:textId="77777777" w:rsidTr="00851338">
        <w:tc>
          <w:tcPr>
            <w:tcW w:w="775" w:type="pct"/>
          </w:tcPr>
          <w:p w14:paraId="23D42871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1" w:type="pct"/>
          </w:tcPr>
          <w:p w14:paraId="1D204D85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</w:tcPr>
          <w:p w14:paraId="7B4AB251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7BA7C6CE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6E82D6ED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2C7C394F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5" w:type="pct"/>
          </w:tcPr>
          <w:p w14:paraId="6C5E80A9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007AC67D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011D5CE4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E814223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1FD31D9B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01238939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4B53EEE0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6DFFF6CB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0FABB2E0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48F9E8DB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3666FD37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280CF0C9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137E25A4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6976B727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4" w:type="pct"/>
          </w:tcPr>
          <w:p w14:paraId="0A5D4450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6" w:type="pct"/>
          </w:tcPr>
          <w:p w14:paraId="37126F2E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3A89" w:rsidRPr="002A0037" w14:paraId="1A51256F" w14:textId="77777777" w:rsidTr="00851338">
        <w:tc>
          <w:tcPr>
            <w:tcW w:w="775" w:type="pct"/>
          </w:tcPr>
          <w:p w14:paraId="07841BB4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pct"/>
            <w:gridSpan w:val="3"/>
            <w:tcBorders>
              <w:bottom w:val="single" w:sz="4" w:space="0" w:color="auto"/>
            </w:tcBorders>
          </w:tcPr>
          <w:p w14:paraId="72277F16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3" w:type="pct"/>
          </w:tcPr>
          <w:p w14:paraId="70435FC2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63BD7D8D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5" w:type="pct"/>
          </w:tcPr>
          <w:p w14:paraId="3484A099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F11EF36" w14:textId="0F4CE8B3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94" w:type="pct"/>
          </w:tcPr>
          <w:p w14:paraId="4E12DE75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44ED014D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5357B5CC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66E6303E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4" w:type="pct"/>
          </w:tcPr>
          <w:p w14:paraId="27D5B243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4C2471DB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2D30BD45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41D9CA52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5B3385DA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62A2E2C5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4" w:type="pct"/>
          </w:tcPr>
          <w:p w14:paraId="1DE292F5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82C905B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94" w:type="pct"/>
          </w:tcPr>
          <w:p w14:paraId="00AAB440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6" w:type="pct"/>
          </w:tcPr>
          <w:p w14:paraId="2FD1AFC7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3A89" w:rsidRPr="002A0037" w14:paraId="02BE165E" w14:textId="77777777" w:rsidTr="00851338">
        <w:tc>
          <w:tcPr>
            <w:tcW w:w="775" w:type="pct"/>
          </w:tcPr>
          <w:p w14:paraId="3615E4E2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00FA9439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single" w:sz="4" w:space="0" w:color="auto"/>
            </w:tcBorders>
          </w:tcPr>
          <w:p w14:paraId="28150FE5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14:paraId="4B0F9F15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3" w:type="pct"/>
          </w:tcPr>
          <w:p w14:paraId="3156B445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664E8FBC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5" w:type="pct"/>
          </w:tcPr>
          <w:p w14:paraId="71B1C623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1" w:type="pct"/>
          </w:tcPr>
          <w:p w14:paraId="4C0B2BA5" w14:textId="2F8152A9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94" w:type="pct"/>
          </w:tcPr>
          <w:p w14:paraId="63962764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27207FD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3BA93486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6550DAAF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94" w:type="pct"/>
          </w:tcPr>
          <w:p w14:paraId="69E25BE4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2BEC1E62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83" w:type="pct"/>
          </w:tcPr>
          <w:p w14:paraId="1C56664D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399F6380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94" w:type="pct"/>
          </w:tcPr>
          <w:p w14:paraId="32B902F0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7EB27811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94" w:type="pct"/>
          </w:tcPr>
          <w:p w14:paraId="1FB51DF0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024A3A1C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94" w:type="pct"/>
          </w:tcPr>
          <w:p w14:paraId="74A4074E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6" w:type="pct"/>
          </w:tcPr>
          <w:p w14:paraId="53B931F3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3A89" w:rsidRPr="002A0037" w14:paraId="2DFAA634" w14:textId="77777777" w:rsidTr="00851338">
        <w:tc>
          <w:tcPr>
            <w:tcW w:w="775" w:type="pct"/>
          </w:tcPr>
          <w:p w14:paraId="516CB484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25617C7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2" w:type="pct"/>
          </w:tcPr>
          <w:p w14:paraId="4BDB0662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2C90B651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3" w:type="pct"/>
          </w:tcPr>
          <w:p w14:paraId="46AF1DAA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4711CD3D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5" w:type="pct"/>
          </w:tcPr>
          <w:p w14:paraId="07DCD906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1" w:type="pct"/>
          </w:tcPr>
          <w:p w14:paraId="3E7E7FF7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94" w:type="pct"/>
          </w:tcPr>
          <w:p w14:paraId="15FFF6D5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7AD0387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4" w:type="pct"/>
          </w:tcPr>
          <w:p w14:paraId="636D03B8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68349417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94" w:type="pct"/>
          </w:tcPr>
          <w:p w14:paraId="442225EC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6D15BA54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83" w:type="pct"/>
          </w:tcPr>
          <w:p w14:paraId="759A226C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35277774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94" w:type="pct"/>
          </w:tcPr>
          <w:p w14:paraId="461E7E79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1AE6BFED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94" w:type="pct"/>
          </w:tcPr>
          <w:p w14:paraId="215DA404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2069FAC8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94" w:type="pct"/>
          </w:tcPr>
          <w:p w14:paraId="1CC68F85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6" w:type="pct"/>
          </w:tcPr>
          <w:p w14:paraId="087C9206" w14:textId="77777777" w:rsidR="00993A89" w:rsidRPr="002A0037" w:rsidRDefault="00993A89" w:rsidP="00281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93A89" w:rsidRPr="002A0037" w14:paraId="1A44A739" w14:textId="77777777" w:rsidTr="00851338">
        <w:tc>
          <w:tcPr>
            <w:tcW w:w="775" w:type="pct"/>
          </w:tcPr>
          <w:p w14:paraId="03D08A23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225" w:type="pct"/>
            <w:gridSpan w:val="21"/>
          </w:tcPr>
          <w:p w14:paraId="3053CF4E" w14:textId="02B3E1B0" w:rsidR="00993A89" w:rsidRPr="002A0037" w:rsidRDefault="00993A89" w:rsidP="00993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93A89" w:rsidRPr="002A0037" w14:paraId="0A0C4835" w14:textId="77777777" w:rsidTr="00851338">
        <w:tc>
          <w:tcPr>
            <w:tcW w:w="775" w:type="pct"/>
          </w:tcPr>
          <w:p w14:paraId="30B787AD" w14:textId="74EC0156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ค่า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เสื่อม</w:t>
            </w:r>
            <w:r w:rsidRPr="002A0037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ราคา</w:t>
            </w:r>
          </w:p>
        </w:tc>
        <w:tc>
          <w:tcPr>
            <w:tcW w:w="281" w:type="pct"/>
          </w:tcPr>
          <w:p w14:paraId="0BDCC51A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</w:tcPr>
          <w:p w14:paraId="2F823456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311EA26E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7F4A31F8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5C6BF965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2BBF9FA7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715CA647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0A63DF1E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347335FA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42EA7483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3784A460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76A2C818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5DE33D06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4" w:right="-16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71A8F634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79FA1FB9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pct"/>
          </w:tcPr>
          <w:p w14:paraId="0B9FFFB6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14219434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673F535F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036E6478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3D10F3DC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4E681577" w14:textId="77777777" w:rsidR="00993A89" w:rsidRPr="002A0037" w:rsidRDefault="00993A89" w:rsidP="00281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1B4E07" w:rsidRPr="002A0037" w14:paraId="156573BE" w14:textId="77777777" w:rsidTr="00851338">
        <w:tc>
          <w:tcPr>
            <w:tcW w:w="775" w:type="pct"/>
          </w:tcPr>
          <w:p w14:paraId="6A8945E0" w14:textId="72993B21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sz w:val="24"/>
                <w:szCs w:val="24"/>
              </w:rPr>
              <w:t>1</w:t>
            </w:r>
            <w:r w:rsidRPr="002A0037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2A0037">
              <w:rPr>
                <w:rFonts w:ascii="Angsana New" w:hAnsi="Angsana New"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281" w:type="pct"/>
          </w:tcPr>
          <w:p w14:paraId="2F4A9CB7" w14:textId="7ED5BCE5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C6AEB93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0CDC511B" w14:textId="28E8E6AE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B201F18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1A55D4F5" w14:textId="65CFC426" w:rsidR="001B4E07" w:rsidRPr="002A0037" w:rsidRDefault="001B4E07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1,568,441</w:t>
            </w:r>
          </w:p>
        </w:tc>
        <w:tc>
          <w:tcPr>
            <w:tcW w:w="95" w:type="pct"/>
          </w:tcPr>
          <w:p w14:paraId="6B029822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D933175" w14:textId="4424AE69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5,306,863</w:t>
            </w:r>
          </w:p>
        </w:tc>
        <w:tc>
          <w:tcPr>
            <w:tcW w:w="94" w:type="pct"/>
          </w:tcPr>
          <w:p w14:paraId="72DD3EED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2CC3F9BE" w14:textId="1B59C42F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1,525,721</w:t>
            </w:r>
          </w:p>
        </w:tc>
        <w:tc>
          <w:tcPr>
            <w:tcW w:w="94" w:type="pct"/>
          </w:tcPr>
          <w:p w14:paraId="7550BA5F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350AD23D" w14:textId="5E87F0AA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301,783</w:t>
            </w:r>
          </w:p>
        </w:tc>
        <w:tc>
          <w:tcPr>
            <w:tcW w:w="94" w:type="pct"/>
          </w:tcPr>
          <w:p w14:paraId="7B302E38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026A262A" w14:textId="4EBD45B3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266,001</w:t>
            </w:r>
          </w:p>
        </w:tc>
        <w:tc>
          <w:tcPr>
            <w:tcW w:w="83" w:type="pct"/>
          </w:tcPr>
          <w:p w14:paraId="3D46CAA3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5FD89D97" w14:textId="670A6F8A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605,333</w:t>
            </w:r>
          </w:p>
        </w:tc>
        <w:tc>
          <w:tcPr>
            <w:tcW w:w="94" w:type="pct"/>
          </w:tcPr>
          <w:p w14:paraId="14229A8D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0E8FCDE5" w14:textId="61A199AC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3,579,009</w:t>
            </w:r>
          </w:p>
        </w:tc>
        <w:tc>
          <w:tcPr>
            <w:tcW w:w="94" w:type="pct"/>
          </w:tcPr>
          <w:p w14:paraId="3DDA8649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035E6BED" w14:textId="5335A61D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85F0890" w14:textId="77777777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50D84F42" w14:textId="4942AB3C" w:rsidR="001B4E07" w:rsidRPr="002A0037" w:rsidRDefault="001B4E07" w:rsidP="001B4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13,153,151</w:t>
            </w:r>
          </w:p>
        </w:tc>
      </w:tr>
      <w:tr w:rsidR="00263C52" w:rsidRPr="002A0037" w14:paraId="5E79377D" w14:textId="77777777" w:rsidTr="00851338">
        <w:tc>
          <w:tcPr>
            <w:tcW w:w="775" w:type="pct"/>
          </w:tcPr>
          <w:p w14:paraId="7015EE8D" w14:textId="6C63A2C0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81" w:type="pct"/>
          </w:tcPr>
          <w:p w14:paraId="146D8FB6" w14:textId="7EBD3732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A2EEF97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05AA4FB9" w14:textId="3AD60C9A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1C113D7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172322AF" w14:textId="7737EDDF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78,153</w:t>
            </w:r>
          </w:p>
        </w:tc>
        <w:tc>
          <w:tcPr>
            <w:tcW w:w="95" w:type="pct"/>
          </w:tcPr>
          <w:p w14:paraId="50D9A944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493F82CC" w14:textId="17261EC3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239,031</w:t>
            </w:r>
          </w:p>
        </w:tc>
        <w:tc>
          <w:tcPr>
            <w:tcW w:w="94" w:type="pct"/>
          </w:tcPr>
          <w:p w14:paraId="2489B7EF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2620DE9" w14:textId="665DD45D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10,353</w:t>
            </w:r>
          </w:p>
        </w:tc>
        <w:tc>
          <w:tcPr>
            <w:tcW w:w="94" w:type="pct"/>
          </w:tcPr>
          <w:p w14:paraId="16BC856E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59578202" w14:textId="3F4FA003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16,767</w:t>
            </w:r>
          </w:p>
        </w:tc>
        <w:tc>
          <w:tcPr>
            <w:tcW w:w="94" w:type="pct"/>
          </w:tcPr>
          <w:p w14:paraId="0D2377A6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24B1C484" w14:textId="4705D73A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2,928</w:t>
            </w:r>
          </w:p>
        </w:tc>
        <w:tc>
          <w:tcPr>
            <w:tcW w:w="83" w:type="pct"/>
          </w:tcPr>
          <w:p w14:paraId="52CCD20B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16A2E4E3" w14:textId="222E5D8A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81,004</w:t>
            </w:r>
          </w:p>
        </w:tc>
        <w:tc>
          <w:tcPr>
            <w:tcW w:w="94" w:type="pct"/>
          </w:tcPr>
          <w:p w14:paraId="023399BB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109D566E" w14:textId="63CDB9E3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9,824</w:t>
            </w:r>
          </w:p>
        </w:tc>
        <w:tc>
          <w:tcPr>
            <w:tcW w:w="94" w:type="pct"/>
          </w:tcPr>
          <w:p w14:paraId="7F0975FA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28FFFB9F" w14:textId="37AC8C4C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7F64C9B7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589B7235" w14:textId="1A9F1924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438,060</w:t>
            </w:r>
          </w:p>
        </w:tc>
      </w:tr>
      <w:tr w:rsidR="00263C52" w:rsidRPr="002A0037" w14:paraId="6EA03FEE" w14:textId="77777777" w:rsidTr="00851338">
        <w:tc>
          <w:tcPr>
            <w:tcW w:w="775" w:type="pct"/>
          </w:tcPr>
          <w:p w14:paraId="248B24A6" w14:textId="456790AB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โอน</w:t>
            </w:r>
          </w:p>
        </w:tc>
        <w:tc>
          <w:tcPr>
            <w:tcW w:w="281" w:type="pct"/>
          </w:tcPr>
          <w:p w14:paraId="0909AE01" w14:textId="251FE130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53650A98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665445D4" w14:textId="780C6A23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4A07C356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26DD949C" w14:textId="253CE931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(18)</w:t>
            </w:r>
          </w:p>
        </w:tc>
        <w:tc>
          <w:tcPr>
            <w:tcW w:w="95" w:type="pct"/>
          </w:tcPr>
          <w:p w14:paraId="1D9ADA66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58B93798" w14:textId="7B824FCB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4" w:type="pct"/>
          </w:tcPr>
          <w:p w14:paraId="5496B96E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35548A6D" w14:textId="07152924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074F4CCB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0841CF62" w14:textId="637DC0E8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FBD8897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052DE638" w14:textId="43DFDF51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4CE5B242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</w:tcPr>
          <w:p w14:paraId="22F4657F" w14:textId="1E5E08A4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4E6729C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17"/>
              </w:tabs>
              <w:spacing w:line="320" w:lineRule="exact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67C78A5C" w14:textId="3F669526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6D13D465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2CC812E4" w14:textId="618B768A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2897365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3E1CB6DE" w14:textId="0BADDD9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63C52" w:rsidRPr="002A0037" w14:paraId="2A46E665" w14:textId="77777777" w:rsidTr="00DA69B0">
        <w:tc>
          <w:tcPr>
            <w:tcW w:w="775" w:type="pct"/>
          </w:tcPr>
          <w:p w14:paraId="6B52A740" w14:textId="103AC5A1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5CE73138" w14:textId="23097569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2C580BA2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14:paraId="48C31AF8" w14:textId="795E6BCA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FEE831E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7C290CBB" w14:textId="37C50812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(729)</w:t>
            </w:r>
          </w:p>
        </w:tc>
        <w:tc>
          <w:tcPr>
            <w:tcW w:w="95" w:type="pct"/>
          </w:tcPr>
          <w:p w14:paraId="0BF9846B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7E59B118" w14:textId="789D0DF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(49,070)</w:t>
            </w:r>
          </w:p>
        </w:tc>
        <w:tc>
          <w:tcPr>
            <w:tcW w:w="94" w:type="pct"/>
          </w:tcPr>
          <w:p w14:paraId="51EBD6B6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5F98DAA8" w14:textId="413A540F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(6,884)</w:t>
            </w:r>
          </w:p>
        </w:tc>
        <w:tc>
          <w:tcPr>
            <w:tcW w:w="94" w:type="pct"/>
          </w:tcPr>
          <w:p w14:paraId="0609575F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14:paraId="2F69800D" w14:textId="1DD82B8D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(24,260)</w:t>
            </w:r>
          </w:p>
        </w:tc>
        <w:tc>
          <w:tcPr>
            <w:tcW w:w="94" w:type="pct"/>
          </w:tcPr>
          <w:p w14:paraId="7D623076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3AEA127B" w14:textId="1ABB052A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(14,373)</w:t>
            </w:r>
          </w:p>
        </w:tc>
        <w:tc>
          <w:tcPr>
            <w:tcW w:w="83" w:type="pct"/>
          </w:tcPr>
          <w:p w14:paraId="40D3DD03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1AD29E40" w14:textId="0D28B286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(55,316)</w:t>
            </w:r>
          </w:p>
        </w:tc>
        <w:tc>
          <w:tcPr>
            <w:tcW w:w="94" w:type="pct"/>
          </w:tcPr>
          <w:p w14:paraId="1D0DAEC8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17"/>
              </w:tabs>
              <w:spacing w:line="320" w:lineRule="exact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30F6E49B" w14:textId="03A167D8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(430,069)</w:t>
            </w:r>
          </w:p>
        </w:tc>
        <w:tc>
          <w:tcPr>
            <w:tcW w:w="94" w:type="pct"/>
          </w:tcPr>
          <w:p w14:paraId="0AACDFC2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2510D9F7" w14:textId="0554332E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2868CF5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14:paraId="4EDA5DA2" w14:textId="3D3520C0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(580,701)</w:t>
            </w:r>
          </w:p>
        </w:tc>
      </w:tr>
      <w:tr w:rsidR="00263C52" w:rsidRPr="002A0037" w14:paraId="42531AA4" w14:textId="77777777" w:rsidTr="00263C52">
        <w:tc>
          <w:tcPr>
            <w:tcW w:w="775" w:type="pct"/>
          </w:tcPr>
          <w:p w14:paraId="7D0182A9" w14:textId="55028EE0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3DFE82A8" w14:textId="2390B79A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" w:type="pct"/>
          </w:tcPr>
          <w:p w14:paraId="67E74B35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14:paraId="2F3D2AD7" w14:textId="09267630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58A133E0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3B4FF3F0" w14:textId="3886097B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77282356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59E08816" w14:textId="0D9216EC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right="-6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15D198EC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24E462EA" w14:textId="2AFED730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20" w:lineRule="exact"/>
              <w:ind w:right="-8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68B361EE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</w:tcPr>
          <w:p w14:paraId="44C0C6C5" w14:textId="00CBF190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6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32964F34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14:paraId="4B695D59" w14:textId="6FD95CD9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right="-2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242F08E8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</w:tcPr>
          <w:p w14:paraId="3B758380" w14:textId="42772529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" w:type="pct"/>
          </w:tcPr>
          <w:p w14:paraId="26428976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61A0440A" w14:textId="7D3A590C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right="-9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5C5F1B1B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479FD517" w14:textId="1D8B1F3E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59BEBDFA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</w:tcBorders>
          </w:tcPr>
          <w:p w14:paraId="058B0BDF" w14:textId="05DA2A08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8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63C52" w:rsidRPr="002A0037" w14:paraId="242ACDB3" w14:textId="77777777" w:rsidTr="00263C52">
        <w:tc>
          <w:tcPr>
            <w:tcW w:w="775" w:type="pct"/>
          </w:tcPr>
          <w:p w14:paraId="0931DB00" w14:textId="74B974FC" w:rsidR="00263C52" w:rsidRPr="002A0037" w:rsidRDefault="00263C52" w:rsidP="00263C52">
            <w:pPr>
              <w:tabs>
                <w:tab w:val="clear" w:pos="3742"/>
                <w:tab w:val="left" w:pos="4212"/>
                <w:tab w:val="left" w:pos="8040"/>
              </w:tabs>
              <w:spacing w:line="320" w:lineRule="exact"/>
              <w:ind w:right="-2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81" w:type="pct"/>
          </w:tcPr>
          <w:p w14:paraId="58AB452C" w14:textId="3A077FC5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3D898F56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</w:tcPr>
          <w:p w14:paraId="614CB4BA" w14:textId="4CBD6D93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56BE1F48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56C2F395" w14:textId="1A218569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1,645,847</w:t>
            </w:r>
          </w:p>
        </w:tc>
        <w:tc>
          <w:tcPr>
            <w:tcW w:w="95" w:type="pct"/>
          </w:tcPr>
          <w:p w14:paraId="4EB498A5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</w:tcPr>
          <w:p w14:paraId="0150D3E0" w14:textId="1307BAEE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5,496,842</w:t>
            </w:r>
          </w:p>
        </w:tc>
        <w:tc>
          <w:tcPr>
            <w:tcW w:w="94" w:type="pct"/>
          </w:tcPr>
          <w:p w14:paraId="14DCFB5D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7CA3E118" w14:textId="2A9AEF44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1,529,190</w:t>
            </w:r>
          </w:p>
        </w:tc>
        <w:tc>
          <w:tcPr>
            <w:tcW w:w="94" w:type="pct"/>
          </w:tcPr>
          <w:p w14:paraId="35FF57E8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</w:tcPr>
          <w:p w14:paraId="1FDC3D05" w14:textId="14D9BD0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294,290</w:t>
            </w:r>
          </w:p>
        </w:tc>
        <w:tc>
          <w:tcPr>
            <w:tcW w:w="94" w:type="pct"/>
          </w:tcPr>
          <w:p w14:paraId="5F1DA535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</w:tcPr>
          <w:p w14:paraId="0F57CB88" w14:textId="0035674D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254,556</w:t>
            </w:r>
          </w:p>
        </w:tc>
        <w:tc>
          <w:tcPr>
            <w:tcW w:w="83" w:type="pct"/>
          </w:tcPr>
          <w:p w14:paraId="3627DBC0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</w:tcPr>
          <w:p w14:paraId="32262932" w14:textId="1BC899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631,021</w:t>
            </w:r>
          </w:p>
        </w:tc>
        <w:tc>
          <w:tcPr>
            <w:tcW w:w="94" w:type="pct"/>
          </w:tcPr>
          <w:p w14:paraId="7D0731D6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</w:tcPr>
          <w:p w14:paraId="180FD44F" w14:textId="79B42F50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3,158,764</w:t>
            </w:r>
          </w:p>
        </w:tc>
        <w:tc>
          <w:tcPr>
            <w:tcW w:w="94" w:type="pct"/>
          </w:tcPr>
          <w:p w14:paraId="32508E07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</w:tcPr>
          <w:p w14:paraId="57656647" w14:textId="10880A6C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6811936C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05518A14" w14:textId="4E049C89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13,010,510</w:t>
            </w:r>
          </w:p>
        </w:tc>
      </w:tr>
      <w:tr w:rsidR="00263C52" w:rsidRPr="002A0037" w14:paraId="2D3473F8" w14:textId="77777777" w:rsidTr="00263C52">
        <w:tc>
          <w:tcPr>
            <w:tcW w:w="775" w:type="pct"/>
          </w:tcPr>
          <w:p w14:paraId="19221ADB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2A0037">
              <w:rPr>
                <w:rFonts w:ascii="Angsana New" w:hAnsi="Angsana New"/>
                <w:spacing w:val="-2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81" w:type="pct"/>
          </w:tcPr>
          <w:p w14:paraId="4C6CFA55" w14:textId="70E1DBDF" w:rsidR="00263C52" w:rsidRPr="002A0037" w:rsidRDefault="00244851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BCC6041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3A955B21" w14:textId="47BD5971" w:rsidR="00263C52" w:rsidRPr="002A0037" w:rsidRDefault="00244851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ED5DFB3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3DF3A048" w14:textId="2ECE3A0C" w:rsidR="00263C52" w:rsidRPr="002A0037" w:rsidRDefault="00F760CA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81,940</w:t>
            </w:r>
          </w:p>
        </w:tc>
        <w:tc>
          <w:tcPr>
            <w:tcW w:w="95" w:type="pct"/>
          </w:tcPr>
          <w:p w14:paraId="1B4DF0C3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181A3831" w14:textId="24A84985" w:rsidR="00263C52" w:rsidRPr="002A0037" w:rsidRDefault="003A784B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224,5</w:t>
            </w:r>
            <w:r w:rsidR="001062F6" w:rsidRPr="002A0037"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4" w:type="pct"/>
          </w:tcPr>
          <w:p w14:paraId="40EA70FD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7CFD74CB" w14:textId="0735146A" w:rsidR="00263C52" w:rsidRPr="002A0037" w:rsidRDefault="00F5014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10,62</w:t>
            </w:r>
            <w:r w:rsidR="006C7EE2" w:rsidRPr="002A0037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" w:type="pct"/>
          </w:tcPr>
          <w:p w14:paraId="22769C9D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3B62F918" w14:textId="328E7E81" w:rsidR="00263C52" w:rsidRPr="002A0037" w:rsidRDefault="00515A68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18,660</w:t>
            </w:r>
          </w:p>
        </w:tc>
        <w:tc>
          <w:tcPr>
            <w:tcW w:w="94" w:type="pct"/>
          </w:tcPr>
          <w:p w14:paraId="5EFAE130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599DD59D" w14:textId="411A64F4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1,84</w:t>
            </w:r>
            <w:r w:rsidR="002A55BA" w:rsidRPr="002A0037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83" w:type="pct"/>
          </w:tcPr>
          <w:p w14:paraId="1718C673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2C81D829" w14:textId="00E33BEE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75,581</w:t>
            </w:r>
          </w:p>
        </w:tc>
        <w:tc>
          <w:tcPr>
            <w:tcW w:w="94" w:type="pct"/>
          </w:tcPr>
          <w:p w14:paraId="0C4E6115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35EF2158" w14:textId="1357480B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11,501</w:t>
            </w:r>
          </w:p>
        </w:tc>
        <w:tc>
          <w:tcPr>
            <w:tcW w:w="94" w:type="pct"/>
          </w:tcPr>
          <w:p w14:paraId="31DF0815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5445E2AC" w14:textId="5FB8435D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815C08C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15886918" w14:textId="61D4664A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424,66</w:t>
            </w:r>
            <w:r w:rsidR="006C7EE2" w:rsidRPr="002A0037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</w:tr>
      <w:tr w:rsidR="00263C52" w:rsidRPr="002A0037" w14:paraId="64C6C60B" w14:textId="77777777" w:rsidTr="00851338">
        <w:tc>
          <w:tcPr>
            <w:tcW w:w="775" w:type="pct"/>
          </w:tcPr>
          <w:p w14:paraId="4E4BD889" w14:textId="140572DE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2A0037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โอน</w:t>
            </w:r>
          </w:p>
        </w:tc>
        <w:tc>
          <w:tcPr>
            <w:tcW w:w="281" w:type="pct"/>
          </w:tcPr>
          <w:p w14:paraId="4EBEDBEE" w14:textId="23BCF9D7" w:rsidR="00263C52" w:rsidRPr="002A0037" w:rsidRDefault="00244851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0B082357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</w:tcPr>
          <w:p w14:paraId="524066F8" w14:textId="461D2229" w:rsidR="00263C52" w:rsidRPr="002A0037" w:rsidRDefault="00244851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0BBB11F0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22ABCF80" w14:textId="34DBEA00" w:rsidR="00263C52" w:rsidRPr="002A0037" w:rsidRDefault="00F760CA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95" w:type="pct"/>
          </w:tcPr>
          <w:p w14:paraId="15A51BD2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</w:tcPr>
          <w:p w14:paraId="7A291343" w14:textId="12EB8824" w:rsidR="00263C52" w:rsidRPr="002A0037" w:rsidRDefault="003A784B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94" w:type="pct"/>
          </w:tcPr>
          <w:p w14:paraId="14D4F897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49516716" w14:textId="26A9A48E" w:rsidR="00263C52" w:rsidRPr="002A0037" w:rsidRDefault="00F5014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2EC939A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</w:tcPr>
          <w:p w14:paraId="58E76844" w14:textId="50B75C0B" w:rsidR="00263C52" w:rsidRPr="002A0037" w:rsidRDefault="00515A68" w:rsidP="00515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(2)</w:t>
            </w:r>
          </w:p>
        </w:tc>
        <w:tc>
          <w:tcPr>
            <w:tcW w:w="94" w:type="pct"/>
          </w:tcPr>
          <w:p w14:paraId="4097D311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1B890F44" w14:textId="79E235BE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741B603E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1" w:type="pct"/>
          </w:tcPr>
          <w:p w14:paraId="594821BC" w14:textId="287EBA22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3F4302D6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</w:tcPr>
          <w:p w14:paraId="08D0A7E8" w14:textId="1D7D01BC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47C632CB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</w:tcPr>
          <w:p w14:paraId="1997627A" w14:textId="3AFD3E39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FA995CB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</w:tcPr>
          <w:p w14:paraId="07E484C9" w14:textId="2CFC84CF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85" w:right="-27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63C52" w:rsidRPr="002A0037" w14:paraId="57A8492B" w14:textId="77777777" w:rsidTr="00851338">
        <w:tc>
          <w:tcPr>
            <w:tcW w:w="775" w:type="pct"/>
          </w:tcPr>
          <w:p w14:paraId="5051B80D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6A0EA515" w14:textId="23C98273" w:rsidR="00263C52" w:rsidRPr="002A0037" w:rsidRDefault="00244851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4EE01914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</w:tcPr>
          <w:p w14:paraId="062EF72D" w14:textId="66B45E20" w:rsidR="00263C52" w:rsidRPr="002A0037" w:rsidRDefault="00244851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52CD23D5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22E47BD8" w14:textId="058D84BB" w:rsidR="00263C52" w:rsidRPr="002A0037" w:rsidRDefault="00F760CA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20" w:lineRule="exact"/>
              <w:ind w:left="-106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(4,553)</w:t>
            </w:r>
          </w:p>
        </w:tc>
        <w:tc>
          <w:tcPr>
            <w:tcW w:w="95" w:type="pct"/>
          </w:tcPr>
          <w:p w14:paraId="7759D7AD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4CB40B92" w14:textId="6BEF66AF" w:rsidR="00263C52" w:rsidRPr="002A0037" w:rsidRDefault="003A784B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31" w:right="-9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(7,042)</w:t>
            </w:r>
          </w:p>
        </w:tc>
        <w:tc>
          <w:tcPr>
            <w:tcW w:w="94" w:type="pct"/>
          </w:tcPr>
          <w:p w14:paraId="322CC678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7AC6A8AE" w14:textId="23D46815" w:rsidR="00263C52" w:rsidRPr="002A0037" w:rsidRDefault="00F5014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(24,660)</w:t>
            </w:r>
          </w:p>
        </w:tc>
        <w:tc>
          <w:tcPr>
            <w:tcW w:w="94" w:type="pct"/>
          </w:tcPr>
          <w:p w14:paraId="3242192B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14:paraId="2CCC4723" w14:textId="19F2C054" w:rsidR="00263C52" w:rsidRPr="002A0037" w:rsidRDefault="00515A68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(14,394)</w:t>
            </w:r>
          </w:p>
        </w:tc>
        <w:tc>
          <w:tcPr>
            <w:tcW w:w="94" w:type="pct"/>
          </w:tcPr>
          <w:p w14:paraId="33D1CC41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1295987B" w14:textId="042FE309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(6,165)</w:t>
            </w:r>
          </w:p>
        </w:tc>
        <w:tc>
          <w:tcPr>
            <w:tcW w:w="83" w:type="pct"/>
          </w:tcPr>
          <w:p w14:paraId="1007695F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</w:tcPr>
          <w:p w14:paraId="07622E51" w14:textId="07924462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(77,039)</w:t>
            </w:r>
          </w:p>
        </w:tc>
        <w:tc>
          <w:tcPr>
            <w:tcW w:w="94" w:type="pct"/>
          </w:tcPr>
          <w:p w14:paraId="5C9793DE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  <w:tab w:val="decimal" w:pos="617"/>
              </w:tabs>
              <w:spacing w:line="320" w:lineRule="exact"/>
              <w:ind w:left="-85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</w:tcPr>
          <w:p w14:paraId="3E109F90" w14:textId="6C1C873C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(175,497)</w:t>
            </w:r>
          </w:p>
        </w:tc>
        <w:tc>
          <w:tcPr>
            <w:tcW w:w="94" w:type="pct"/>
          </w:tcPr>
          <w:p w14:paraId="1EC63114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345596F8" w14:textId="2048D8B7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528D859A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14:paraId="1A4B5929" w14:textId="6487134E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(309,350)</w:t>
            </w:r>
          </w:p>
        </w:tc>
      </w:tr>
      <w:tr w:rsidR="00263C52" w:rsidRPr="002A0037" w14:paraId="75B12311" w14:textId="77777777" w:rsidTr="00851338">
        <w:tc>
          <w:tcPr>
            <w:tcW w:w="775" w:type="pct"/>
          </w:tcPr>
          <w:p w14:paraId="6E0BD734" w14:textId="1DF28EC8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574BC4E6" w14:textId="049E4B59" w:rsidR="00263C52" w:rsidRPr="002A0037" w:rsidRDefault="00244851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2" w:type="pct"/>
          </w:tcPr>
          <w:p w14:paraId="10CD91AF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single" w:sz="4" w:space="0" w:color="auto"/>
            </w:tcBorders>
          </w:tcPr>
          <w:p w14:paraId="395AB028" w14:textId="308BECA9" w:rsidR="00263C52" w:rsidRPr="002A0037" w:rsidRDefault="00244851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14:paraId="6724B03E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20" w:lineRule="exact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</w:tcPr>
          <w:p w14:paraId="058A1FD5" w14:textId="3F6CABF9" w:rsidR="00263C52" w:rsidRPr="002A0037" w:rsidRDefault="00F760CA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06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1,723,233</w:t>
            </w:r>
          </w:p>
        </w:tc>
        <w:tc>
          <w:tcPr>
            <w:tcW w:w="95" w:type="pct"/>
          </w:tcPr>
          <w:p w14:paraId="6F0B3870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left="-14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1C811115" w14:textId="50642CB2" w:rsidR="00263C52" w:rsidRPr="002A0037" w:rsidRDefault="003A784B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320" w:lineRule="exact"/>
              <w:ind w:left="-131" w:right="-9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5,714,32</w:t>
            </w:r>
            <w:r w:rsidR="001062F6"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4" w:type="pct"/>
          </w:tcPr>
          <w:p w14:paraId="1E7917CA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14:paraId="26926CF6" w14:textId="3BF4131B" w:rsidR="00263C52" w:rsidRPr="002A0037" w:rsidRDefault="00F5014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320" w:lineRule="exact"/>
              <w:ind w:left="-95" w:right="-10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1,515,15</w:t>
            </w:r>
            <w:r w:rsidR="006C7EE2"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4" w:type="pct"/>
          </w:tcPr>
          <w:p w14:paraId="5A6AE545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</w:tcPr>
          <w:p w14:paraId="51EA61FB" w14:textId="2FF9D17B" w:rsidR="00263C52" w:rsidRPr="002A0037" w:rsidRDefault="00515A68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320" w:lineRule="exact"/>
              <w:ind w:left="-106" w:right="-9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298,554</w:t>
            </w:r>
          </w:p>
        </w:tc>
        <w:tc>
          <w:tcPr>
            <w:tcW w:w="94" w:type="pct"/>
          </w:tcPr>
          <w:p w14:paraId="27BDB2D3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14:paraId="33821DEC" w14:textId="05AEF9A1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20" w:lineRule="exact"/>
              <w:ind w:left="-104" w:right="-2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250,23</w:t>
            </w:r>
            <w:r w:rsidR="002A55BA"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3" w:type="pct"/>
          </w:tcPr>
          <w:p w14:paraId="21C2B556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</w:tcPr>
          <w:p w14:paraId="45B36C79" w14:textId="4DB880E7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320" w:lineRule="exact"/>
              <w:ind w:left="-11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629,563</w:t>
            </w:r>
          </w:p>
        </w:tc>
        <w:tc>
          <w:tcPr>
            <w:tcW w:w="94" w:type="pct"/>
          </w:tcPr>
          <w:p w14:paraId="0F553BB2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</w:tcPr>
          <w:p w14:paraId="53DFD80E" w14:textId="52910E01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20" w:lineRule="exact"/>
              <w:ind w:left="-123" w:right="-9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2,994,768</w:t>
            </w:r>
          </w:p>
        </w:tc>
        <w:tc>
          <w:tcPr>
            <w:tcW w:w="94" w:type="pct"/>
          </w:tcPr>
          <w:p w14:paraId="4D707A5C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14:paraId="6F12FD20" w14:textId="25AEAD50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left="-85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4685AF6F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320" w:lineRule="exact"/>
              <w:ind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</w:tcPr>
          <w:p w14:paraId="11A80414" w14:textId="2ECD99A5" w:rsidR="00263C52" w:rsidRPr="002A0037" w:rsidRDefault="000A10EE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320" w:lineRule="exact"/>
              <w:ind w:left="-111" w:right="-104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13,125,82</w:t>
            </w:r>
            <w:r w:rsidR="006C7EE2"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263C52" w:rsidRPr="002A0037" w14:paraId="6C4A4CED" w14:textId="77777777" w:rsidTr="00851338">
        <w:tc>
          <w:tcPr>
            <w:tcW w:w="775" w:type="pct"/>
          </w:tcPr>
          <w:p w14:paraId="279B3F09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09CDF97D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" w:type="pct"/>
          </w:tcPr>
          <w:p w14:paraId="3DE8F33F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</w:tcPr>
          <w:p w14:paraId="2CC892A0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3" w:type="pct"/>
          </w:tcPr>
          <w:p w14:paraId="25ADDCB1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19F8409A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5" w:type="pct"/>
          </w:tcPr>
          <w:p w14:paraId="49469914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42"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346B6544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1718A2BE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27281FFA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495F8233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</w:tcPr>
          <w:p w14:paraId="7012CA32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66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1BE3E10B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329" w:type="pct"/>
            <w:tcBorders>
              <w:top w:val="single" w:sz="4" w:space="0" w:color="auto"/>
            </w:tcBorders>
          </w:tcPr>
          <w:p w14:paraId="103D26A9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80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3" w:type="pct"/>
          </w:tcPr>
          <w:p w14:paraId="1500D5B3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</w:tcPr>
          <w:p w14:paraId="5C12DF42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4" w:type="pct"/>
          </w:tcPr>
          <w:p w14:paraId="5B0BDFC2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</w:tcPr>
          <w:p w14:paraId="71940E2F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ind w:right="-95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57F112D0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566BAB93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85" w:right="-113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4" w:type="pct"/>
          </w:tcPr>
          <w:p w14:paraId="7BA20376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46" w:type="pct"/>
            <w:tcBorders>
              <w:top w:val="single" w:sz="4" w:space="0" w:color="auto"/>
            </w:tcBorders>
          </w:tcPr>
          <w:p w14:paraId="116BB6A3" w14:textId="77777777" w:rsidR="00263C52" w:rsidRPr="002A0037" w:rsidRDefault="00263C52" w:rsidP="0026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11" w:right="-180"/>
              <w:rPr>
                <w:rFonts w:ascii="Angsana New" w:hAnsi="Angsana New"/>
                <w:b/>
                <w:bCs/>
                <w:color w:val="000000"/>
                <w:sz w:val="12"/>
                <w:szCs w:val="12"/>
              </w:rPr>
            </w:pPr>
          </w:p>
        </w:tc>
      </w:tr>
    </w:tbl>
    <w:p w14:paraId="177C5478" w14:textId="4006C155" w:rsidR="00194E36" w:rsidRPr="002A0037" w:rsidRDefault="00194E36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5E33ABED" w14:textId="77777777" w:rsidR="00194E36" w:rsidRPr="002A0037" w:rsidRDefault="00194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</w:rPr>
        <w:br w:type="page"/>
      </w:r>
    </w:p>
    <w:tbl>
      <w:tblPr>
        <w:tblW w:w="14206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141"/>
        <w:gridCol w:w="797"/>
        <w:gridCol w:w="239"/>
        <w:gridCol w:w="850"/>
        <w:gridCol w:w="239"/>
        <w:gridCol w:w="838"/>
        <w:gridCol w:w="270"/>
        <w:gridCol w:w="821"/>
        <w:gridCol w:w="239"/>
        <w:gridCol w:w="832"/>
        <w:gridCol w:w="239"/>
        <w:gridCol w:w="955"/>
        <w:gridCol w:w="270"/>
        <w:gridCol w:w="796"/>
        <w:gridCol w:w="261"/>
        <w:gridCol w:w="898"/>
        <w:gridCol w:w="270"/>
        <w:gridCol w:w="892"/>
        <w:gridCol w:w="239"/>
        <w:gridCol w:w="824"/>
        <w:gridCol w:w="239"/>
        <w:gridCol w:w="1057"/>
      </w:tblGrid>
      <w:tr w:rsidR="00194E36" w:rsidRPr="002A0037" w14:paraId="7195CAA4" w14:textId="77777777" w:rsidTr="00290BA1">
        <w:tc>
          <w:tcPr>
            <w:tcW w:w="754" w:type="pct"/>
          </w:tcPr>
          <w:p w14:paraId="3E49E97C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46" w:type="pct"/>
            <w:gridSpan w:val="21"/>
          </w:tcPr>
          <w:p w14:paraId="348F1E9A" w14:textId="7B3EE92E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4E36" w:rsidRPr="002A0037" w14:paraId="5EE61BE2" w14:textId="77777777" w:rsidTr="00290BA1">
        <w:tc>
          <w:tcPr>
            <w:tcW w:w="754" w:type="pct"/>
          </w:tcPr>
          <w:p w14:paraId="1A8BE779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1" w:type="pct"/>
          </w:tcPr>
          <w:p w14:paraId="043BC409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03DC2DCB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30D571C7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077ABF81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0B117409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31" w:firstLine="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95" w:type="pct"/>
          </w:tcPr>
          <w:p w14:paraId="379D2B47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23920A80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84" w:type="pct"/>
          </w:tcPr>
          <w:p w14:paraId="34A9A3D2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6AFE8887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41C889B2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455745CF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401DEF5D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774A278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3089ADB6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2CD9E9F9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3EF1BA8B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5A8E2C1A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1B3ED7D6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54EADFEB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" w:type="pct"/>
          </w:tcPr>
          <w:p w14:paraId="519D1688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12764948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4E36" w:rsidRPr="002A0037" w14:paraId="42AD93EF" w14:textId="77777777" w:rsidTr="00290BA1">
        <w:tc>
          <w:tcPr>
            <w:tcW w:w="754" w:type="pct"/>
          </w:tcPr>
          <w:p w14:paraId="3CC886F1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pct"/>
            <w:gridSpan w:val="3"/>
            <w:tcBorders>
              <w:bottom w:val="single" w:sz="4" w:space="0" w:color="auto"/>
            </w:tcBorders>
          </w:tcPr>
          <w:p w14:paraId="73ED9D38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84" w:type="pct"/>
          </w:tcPr>
          <w:p w14:paraId="7DB56D18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34272662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95" w:type="pct"/>
          </w:tcPr>
          <w:p w14:paraId="5CF85065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3D3127E1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อุปกรณ์และ</w:t>
            </w:r>
          </w:p>
        </w:tc>
        <w:tc>
          <w:tcPr>
            <w:tcW w:w="84" w:type="pct"/>
          </w:tcPr>
          <w:p w14:paraId="21D3BFE0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5374C5BF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41D31444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59BD5369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5" w:type="pct"/>
          </w:tcPr>
          <w:p w14:paraId="4F35D3C3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5F09B9E7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132DB97F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5C320A29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" w:type="pct"/>
          </w:tcPr>
          <w:p w14:paraId="06BCBC9C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119C6DDD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4" w:type="pct"/>
          </w:tcPr>
          <w:p w14:paraId="392F6BD0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6B47CAB3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84" w:type="pct"/>
          </w:tcPr>
          <w:p w14:paraId="3C382173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50680C52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4E36" w:rsidRPr="002A0037" w14:paraId="502D95BD" w14:textId="77777777" w:rsidTr="00290BA1">
        <w:tc>
          <w:tcPr>
            <w:tcW w:w="754" w:type="pct"/>
          </w:tcPr>
          <w:p w14:paraId="1811121E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61F0B7A7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</w:tcPr>
          <w:p w14:paraId="6AC268B1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3F374523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ส่วนที่</w:t>
            </w:r>
          </w:p>
        </w:tc>
        <w:tc>
          <w:tcPr>
            <w:tcW w:w="84" w:type="pct"/>
          </w:tcPr>
          <w:p w14:paraId="46642CB3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0C13B8D4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95" w:type="pct"/>
          </w:tcPr>
          <w:p w14:paraId="6BA662C6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" w:type="pct"/>
          </w:tcPr>
          <w:p w14:paraId="692823E3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84" w:type="pct"/>
          </w:tcPr>
          <w:p w14:paraId="43F5B346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43EB6F47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" w:type="pct"/>
          </w:tcPr>
          <w:p w14:paraId="3A18D162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6525673A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95" w:type="pct"/>
          </w:tcPr>
          <w:p w14:paraId="66F618F9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0A2900CC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กระบะ</w:t>
            </w:r>
          </w:p>
        </w:tc>
        <w:tc>
          <w:tcPr>
            <w:tcW w:w="92" w:type="pct"/>
          </w:tcPr>
          <w:p w14:paraId="62103AA5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23A6B00C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ภาชนะ</w:t>
            </w:r>
          </w:p>
        </w:tc>
        <w:tc>
          <w:tcPr>
            <w:tcW w:w="95" w:type="pct"/>
          </w:tcPr>
          <w:p w14:paraId="4CBC899C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77F809EC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84" w:type="pct"/>
          </w:tcPr>
          <w:p w14:paraId="01A1A44A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128609C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4" w:type="pct"/>
          </w:tcPr>
          <w:p w14:paraId="750EFD36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5B150354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94E36" w:rsidRPr="002A0037" w14:paraId="6CD2A18A" w14:textId="77777777" w:rsidTr="00290BA1">
        <w:tc>
          <w:tcPr>
            <w:tcW w:w="754" w:type="pct"/>
          </w:tcPr>
          <w:p w14:paraId="7FD666E5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pct"/>
          </w:tcPr>
          <w:p w14:paraId="5F366D54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6"/>
              </w:tabs>
              <w:spacing w:after="0" w:line="240" w:lineRule="auto"/>
              <w:ind w:left="-108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84" w:type="pct"/>
          </w:tcPr>
          <w:p w14:paraId="460D1F62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0079D3B6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ตีราคาเพิ่ม</w:t>
            </w:r>
          </w:p>
        </w:tc>
        <w:tc>
          <w:tcPr>
            <w:tcW w:w="84" w:type="pct"/>
          </w:tcPr>
          <w:p w14:paraId="5CBBB02D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27629DFE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5" w:type="pct"/>
          </w:tcPr>
          <w:p w14:paraId="0D53F0F1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" w:type="pct"/>
          </w:tcPr>
          <w:p w14:paraId="684F14F5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84" w:type="pct"/>
          </w:tcPr>
          <w:p w14:paraId="3CE3D8D1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0C018D4A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4" w:type="pct"/>
          </w:tcPr>
          <w:p w14:paraId="32960EAD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41BDBE91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95" w:type="pct"/>
          </w:tcPr>
          <w:p w14:paraId="2744919A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0C927B05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พลาสติก</w:t>
            </w:r>
          </w:p>
        </w:tc>
        <w:tc>
          <w:tcPr>
            <w:tcW w:w="92" w:type="pct"/>
          </w:tcPr>
          <w:p w14:paraId="6A861986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358E180D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บรรจุ</w:t>
            </w:r>
          </w:p>
        </w:tc>
        <w:tc>
          <w:tcPr>
            <w:tcW w:w="95" w:type="pct"/>
          </w:tcPr>
          <w:p w14:paraId="273D738E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7B86D757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การตลาด</w:t>
            </w:r>
          </w:p>
        </w:tc>
        <w:tc>
          <w:tcPr>
            <w:tcW w:w="84" w:type="pct"/>
          </w:tcPr>
          <w:p w14:paraId="7F000CC1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3FF63489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84" w:type="pct"/>
          </w:tcPr>
          <w:p w14:paraId="634A3F50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326BCE35" w14:textId="77777777" w:rsidR="00194E36" w:rsidRPr="002A0037" w:rsidRDefault="00194E36" w:rsidP="00290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94E36" w:rsidRPr="002A0037" w14:paraId="7EB70248" w14:textId="77777777" w:rsidTr="00290BA1">
        <w:tc>
          <w:tcPr>
            <w:tcW w:w="754" w:type="pct"/>
          </w:tcPr>
          <w:p w14:paraId="678C269D" w14:textId="77777777" w:rsidR="00194E36" w:rsidRPr="002A0037" w:rsidRDefault="00194E36" w:rsidP="00290B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</w:pPr>
          </w:p>
        </w:tc>
        <w:tc>
          <w:tcPr>
            <w:tcW w:w="4246" w:type="pct"/>
            <w:gridSpan w:val="21"/>
          </w:tcPr>
          <w:p w14:paraId="06B23C11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94E36" w:rsidRPr="002A0037" w14:paraId="10945481" w14:textId="77777777" w:rsidTr="00290BA1">
        <w:tc>
          <w:tcPr>
            <w:tcW w:w="754" w:type="pct"/>
          </w:tcPr>
          <w:p w14:paraId="4DDF8781" w14:textId="77777777" w:rsidR="00194E36" w:rsidRPr="002A0037" w:rsidRDefault="00194E36" w:rsidP="00290BA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135E49BD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33FA464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5B9243CD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5400783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546CDF9D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6FCB7E9F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6CC58BE0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719402CA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563BE74F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3259924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6470D2F1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575951B9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18A10ECF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75C1E48D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2A69EEC2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CF953EE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4415A7EE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DD82078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37624840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07AA2FB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0BCB47F6" w14:textId="77777777" w:rsidR="00194E36" w:rsidRPr="002A0037" w:rsidRDefault="00194E36" w:rsidP="00290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243D5" w:rsidRPr="002A0037" w14:paraId="23405BEA" w14:textId="77777777" w:rsidTr="00851338">
        <w:tc>
          <w:tcPr>
            <w:tcW w:w="754" w:type="pct"/>
          </w:tcPr>
          <w:p w14:paraId="257A8BD1" w14:textId="64E745E9" w:rsidR="00C243D5" w:rsidRPr="002A0037" w:rsidRDefault="00C243D5" w:rsidP="00C243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sz w:val="24"/>
                <w:szCs w:val="24"/>
              </w:rPr>
              <w:t>1</w:t>
            </w:r>
            <w:r w:rsidRPr="002A0037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2A0037">
              <w:rPr>
                <w:rFonts w:ascii="Angsana New" w:hAnsi="Angsana New"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281" w:type="pct"/>
          </w:tcPr>
          <w:p w14:paraId="6952982E" w14:textId="5CB600F9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0A512F3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77D4BFE0" w14:textId="1753D8B5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7D1FF25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0E35F135" w14:textId="4225FCDB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6732BA9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4B5ECF15" w14:textId="3EE60D65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F3B268F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6B42EBD3" w14:textId="06E4AB7D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15E007B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0E4527DB" w14:textId="7332528E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0E16C6BE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AD31F42" w14:textId="4FE295FF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3062F9F6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601C1F6E" w14:textId="3B4A7A22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53,982</w:t>
            </w:r>
          </w:p>
        </w:tc>
        <w:tc>
          <w:tcPr>
            <w:tcW w:w="95" w:type="pct"/>
          </w:tcPr>
          <w:p w14:paraId="31EEA4FA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2B3BDD18" w14:textId="296A24FA" w:rsidR="00C243D5" w:rsidRPr="002A0037" w:rsidRDefault="00C243D5" w:rsidP="004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29DA621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64FB139B" w14:textId="2CB9ACCC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F2C166D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29650367" w14:textId="715DE9CB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53,982</w:t>
            </w:r>
          </w:p>
        </w:tc>
      </w:tr>
      <w:tr w:rsidR="00C243D5" w:rsidRPr="002A0037" w14:paraId="62DD4C61" w14:textId="77777777" w:rsidTr="00851338">
        <w:tc>
          <w:tcPr>
            <w:tcW w:w="754" w:type="pct"/>
          </w:tcPr>
          <w:p w14:paraId="5225C8D1" w14:textId="70B4B566" w:rsidR="00C243D5" w:rsidRPr="002A0037" w:rsidRDefault="00C243D5" w:rsidP="00C243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0E95DF15" w14:textId="54CB0359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69BE459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4593FB41" w14:textId="06EEC4B2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91ACD0B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7439166E" w14:textId="46922651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D1E6854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22954DC9" w14:textId="519DC05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4D5E7BE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2D28480E" w14:textId="1796954B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D61075E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0E648987" w14:textId="60A4CA9D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1FCB491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16A8052E" w14:textId="2068C32F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6DB7BC5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</w:tcPr>
          <w:p w14:paraId="6D280809" w14:textId="299FB288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15,974</w:t>
            </w:r>
          </w:p>
        </w:tc>
        <w:tc>
          <w:tcPr>
            <w:tcW w:w="95" w:type="pct"/>
          </w:tcPr>
          <w:p w14:paraId="33C92872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47217BE6" w14:textId="438A23AB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A9B0244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57B2D121" w14:textId="4E292224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20DC472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</w:tcPr>
          <w:p w14:paraId="6535FAA4" w14:textId="43ABDB8A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20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15,974</w:t>
            </w:r>
          </w:p>
        </w:tc>
      </w:tr>
      <w:tr w:rsidR="00C243D5" w:rsidRPr="002A0037" w14:paraId="171A4CE1" w14:textId="77777777" w:rsidTr="00851338">
        <w:tc>
          <w:tcPr>
            <w:tcW w:w="754" w:type="pct"/>
          </w:tcPr>
          <w:p w14:paraId="7712DD25" w14:textId="1835290E" w:rsidR="00C243D5" w:rsidRPr="002A0037" w:rsidRDefault="00C243D5" w:rsidP="00C243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29BADD0A" w14:textId="5716AAFE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0BE8135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276F870D" w14:textId="7DAAE56D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C9CCB6C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2634E170" w14:textId="02AA2176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5B956D5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42451EB7" w14:textId="4A24932F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0B83D8D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14:paraId="671E39B7" w14:textId="49FE9BFD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D99061D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428C37D7" w14:textId="3D6A0FD6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1846FA84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76055166" w14:textId="581D34ED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5109FC7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29CE7A86" w14:textId="34BCDC08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(32,972)</w:t>
            </w:r>
          </w:p>
        </w:tc>
        <w:tc>
          <w:tcPr>
            <w:tcW w:w="95" w:type="pct"/>
          </w:tcPr>
          <w:p w14:paraId="713F295D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1F22C7F4" w14:textId="7EC39470" w:rsidR="00C243D5" w:rsidRPr="002A0037" w:rsidRDefault="00C243D5" w:rsidP="004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45D962A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65567769" w14:textId="354DBD90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12FF327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678FEA3E" w14:textId="53DCEBF4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200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(32,972)</w:t>
            </w:r>
          </w:p>
        </w:tc>
      </w:tr>
      <w:tr w:rsidR="00C243D5" w:rsidRPr="002A0037" w14:paraId="1A068EF8" w14:textId="77777777" w:rsidTr="00C243D5">
        <w:tc>
          <w:tcPr>
            <w:tcW w:w="754" w:type="pct"/>
          </w:tcPr>
          <w:p w14:paraId="67040CFB" w14:textId="2F8BFBBB" w:rsidR="00C243D5" w:rsidRPr="002A0037" w:rsidRDefault="00C243D5" w:rsidP="00C243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2172F0B2" w14:textId="7EAE9536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188ABA3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</w:tcBorders>
          </w:tcPr>
          <w:p w14:paraId="032D774B" w14:textId="1C6F8E30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02461B04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</w:tcPr>
          <w:p w14:paraId="568726B8" w14:textId="41DB7DA2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19E54F83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</w:tcPr>
          <w:p w14:paraId="0D280B4A" w14:textId="04440E0B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445E049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</w:tcPr>
          <w:p w14:paraId="17BA3886" w14:textId="328A71FF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</w:tcPr>
          <w:p w14:paraId="5E1724A6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38E5E872" w14:textId="47D0DBBB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671325B8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</w:tcPr>
          <w:p w14:paraId="649AE88C" w14:textId="0382B11A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25D8217F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</w:tcBorders>
          </w:tcPr>
          <w:p w14:paraId="6F89C86B" w14:textId="7206A206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13DAB56C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14:paraId="486EB026" w14:textId="547D9D41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9687952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14:paraId="18031EA0" w14:textId="4B13DFCD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4ABA9FD0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7491D789" w14:textId="0E4D6B23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243D5" w:rsidRPr="002A0037" w14:paraId="246DEBEA" w14:textId="77777777" w:rsidTr="00C243D5">
        <w:tc>
          <w:tcPr>
            <w:tcW w:w="754" w:type="pct"/>
          </w:tcPr>
          <w:p w14:paraId="08A77EAA" w14:textId="7A8B8829" w:rsidR="00C243D5" w:rsidRPr="002A0037" w:rsidRDefault="00C243D5" w:rsidP="00C243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81" w:type="pct"/>
          </w:tcPr>
          <w:p w14:paraId="1CB2E693" w14:textId="20756C2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6444C54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5530EB76" w14:textId="53C2E610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0C5E981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539BD952" w14:textId="7700E21B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1CED085E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4C66AF00" w14:textId="77EF0E08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A547D53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3658A954" w14:textId="28FA3C39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264BCA2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6DA54068" w14:textId="22E51F2A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77A4C067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06763279" w14:textId="4AE95A89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7F7AF397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2ADFEB6E" w14:textId="75431029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36,984</w:t>
            </w:r>
          </w:p>
        </w:tc>
        <w:tc>
          <w:tcPr>
            <w:tcW w:w="95" w:type="pct"/>
          </w:tcPr>
          <w:p w14:paraId="6B57B34D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1E8670BC" w14:textId="28CFDF4B" w:rsidR="00C243D5" w:rsidRPr="002A0037" w:rsidRDefault="00C243D5" w:rsidP="0043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69F952B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532A674A" w14:textId="49B61763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CC96577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75464910" w14:textId="69AC1451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36,984</w:t>
            </w:r>
          </w:p>
        </w:tc>
      </w:tr>
      <w:tr w:rsidR="00C243D5" w:rsidRPr="002A0037" w14:paraId="30D068B6" w14:textId="77777777" w:rsidTr="00C243D5">
        <w:tc>
          <w:tcPr>
            <w:tcW w:w="754" w:type="pct"/>
          </w:tcPr>
          <w:p w14:paraId="280048A6" w14:textId="77777777" w:rsidR="00C243D5" w:rsidRPr="002A0037" w:rsidRDefault="00C243D5" w:rsidP="00C243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81" w:type="pct"/>
          </w:tcPr>
          <w:p w14:paraId="2DEFDD93" w14:textId="0302CC9D" w:rsidR="00C243D5" w:rsidRPr="002A0037" w:rsidRDefault="00244851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6141F00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</w:tcPr>
          <w:p w14:paraId="2CF63198" w14:textId="4C071351" w:rsidR="00C243D5" w:rsidRPr="002A0037" w:rsidRDefault="00244851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BD971F3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5FF58065" w14:textId="6E7FBB22" w:rsidR="00C243D5" w:rsidRPr="002A0037" w:rsidRDefault="000A10EE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684B8C1D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354B242E" w14:textId="28B519FC" w:rsidR="00C243D5" w:rsidRPr="002A0037" w:rsidRDefault="000A10EE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EB7C4EA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</w:tcPr>
          <w:p w14:paraId="0B0A146F" w14:textId="15BE2A52" w:rsidR="00C243D5" w:rsidRPr="002A0037" w:rsidRDefault="000A10EE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CBEAE7C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</w:tcPr>
          <w:p w14:paraId="5A387B73" w14:textId="36F031D4" w:rsidR="00C243D5" w:rsidRPr="002A0037" w:rsidRDefault="000A10EE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3E4D1A7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3C4BDC91" w14:textId="58CB847F" w:rsidR="00C243D5" w:rsidRPr="002A0037" w:rsidRDefault="000A10EE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5598BE7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175905F8" w14:textId="37381F23" w:rsidR="00C243D5" w:rsidRPr="002A0037" w:rsidRDefault="000A10EE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24,141</w:t>
            </w:r>
          </w:p>
        </w:tc>
        <w:tc>
          <w:tcPr>
            <w:tcW w:w="95" w:type="pct"/>
          </w:tcPr>
          <w:p w14:paraId="4D46C7E5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</w:tcPr>
          <w:p w14:paraId="2F6F7D00" w14:textId="5B5C621B" w:rsidR="00C243D5" w:rsidRPr="002A0037" w:rsidRDefault="005F5E74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3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31B368D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</w:tcPr>
          <w:p w14:paraId="260898FD" w14:textId="739BEB7D" w:rsidR="00C243D5" w:rsidRPr="002A0037" w:rsidRDefault="005F5E74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2E1EC9D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203F208C" w14:textId="597AE949" w:rsidR="00C243D5" w:rsidRPr="002A0037" w:rsidRDefault="005F5E74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24,141</w:t>
            </w:r>
          </w:p>
        </w:tc>
      </w:tr>
      <w:tr w:rsidR="00C243D5" w:rsidRPr="002A0037" w14:paraId="7B5BCA25" w14:textId="77777777" w:rsidTr="00290BA1">
        <w:tc>
          <w:tcPr>
            <w:tcW w:w="754" w:type="pct"/>
          </w:tcPr>
          <w:p w14:paraId="464DDD64" w14:textId="77777777" w:rsidR="00C243D5" w:rsidRPr="002A0037" w:rsidRDefault="00C243D5" w:rsidP="00C243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343325E9" w14:textId="1D7065E0" w:rsidR="00C243D5" w:rsidRPr="002A0037" w:rsidRDefault="00244851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9423AA8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6CD0FECB" w14:textId="467CF619" w:rsidR="00C243D5" w:rsidRPr="002A0037" w:rsidRDefault="00244851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28CBA1B1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2706C52A" w14:textId="353B0190" w:rsidR="00C243D5" w:rsidRPr="002A0037" w:rsidRDefault="000A10EE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49C6A922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14:paraId="65536520" w14:textId="46B2AB0B" w:rsidR="00C243D5" w:rsidRPr="002A0037" w:rsidRDefault="000A10EE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B5B6C6B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</w:tcPr>
          <w:p w14:paraId="0D5B1F03" w14:textId="3B6A5BAA" w:rsidR="00C243D5" w:rsidRPr="002A0037" w:rsidRDefault="000A10EE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BC17D45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48EFAF56" w14:textId="37B454C7" w:rsidR="00C243D5" w:rsidRPr="002A0037" w:rsidRDefault="000A10EE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2E26460B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0D59D8A2" w14:textId="12A6F06E" w:rsidR="00C243D5" w:rsidRPr="002A0037" w:rsidRDefault="000A10EE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4AD88103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</w:tcPr>
          <w:p w14:paraId="6EDA38D6" w14:textId="15BA2279" w:rsidR="00C243D5" w:rsidRPr="002A0037" w:rsidRDefault="0037753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A10EE" w:rsidRPr="002A0037">
              <w:rPr>
                <w:rFonts w:ascii="Angsana New" w:hAnsi="Angsana New"/>
                <w:color w:val="000000"/>
                <w:sz w:val="24"/>
                <w:szCs w:val="24"/>
              </w:rPr>
              <w:t>10,7</w:t>
            </w: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94)</w:t>
            </w:r>
          </w:p>
        </w:tc>
        <w:tc>
          <w:tcPr>
            <w:tcW w:w="95" w:type="pct"/>
          </w:tcPr>
          <w:p w14:paraId="44C36766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14:paraId="17627F10" w14:textId="022C7D67" w:rsidR="00C243D5" w:rsidRPr="002A0037" w:rsidRDefault="005F5E74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3" w:right="-113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38B13578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015D2054" w14:textId="3FA61AC3" w:rsidR="00C243D5" w:rsidRPr="002A0037" w:rsidRDefault="005F5E74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sz w:val="24"/>
                <w:szCs w:val="24"/>
              </w:rPr>
            </w:pPr>
            <w:r w:rsidRPr="002A00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6CADE0EC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659AB698" w14:textId="0A091757" w:rsidR="00C243D5" w:rsidRPr="002A0037" w:rsidRDefault="005F5E74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color w:val="000000"/>
                <w:sz w:val="24"/>
                <w:szCs w:val="24"/>
              </w:rPr>
              <w:t>(10,794)</w:t>
            </w:r>
          </w:p>
        </w:tc>
      </w:tr>
      <w:tr w:rsidR="00C243D5" w:rsidRPr="002A0037" w14:paraId="6C5521DD" w14:textId="77777777" w:rsidTr="00290BA1">
        <w:tc>
          <w:tcPr>
            <w:tcW w:w="754" w:type="pct"/>
          </w:tcPr>
          <w:p w14:paraId="0B66E0FC" w14:textId="7BDD6560" w:rsidR="00C243D5" w:rsidRPr="002A0037" w:rsidRDefault="00C243D5" w:rsidP="00C243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30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</w:tcPr>
          <w:p w14:paraId="04D1DAA0" w14:textId="7C00F6C0" w:rsidR="00C243D5" w:rsidRPr="002A0037" w:rsidRDefault="00244851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3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1BCCCA6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single" w:sz="4" w:space="0" w:color="auto"/>
            </w:tcBorders>
          </w:tcPr>
          <w:p w14:paraId="4303A956" w14:textId="42F9F798" w:rsidR="00C243D5" w:rsidRPr="002A0037" w:rsidRDefault="00244851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7E842873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single" w:sz="4" w:space="0" w:color="auto"/>
            </w:tcBorders>
          </w:tcPr>
          <w:p w14:paraId="2F10BD50" w14:textId="33B7AEAE" w:rsidR="00C243D5" w:rsidRPr="002A0037" w:rsidRDefault="000A10EE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303B7184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</w:tcPr>
          <w:p w14:paraId="737EAB6B" w14:textId="4F589E4F" w:rsidR="00C243D5" w:rsidRPr="002A0037" w:rsidRDefault="000A10EE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5D83193C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single" w:sz="4" w:space="0" w:color="auto"/>
            </w:tcBorders>
          </w:tcPr>
          <w:p w14:paraId="096C0C42" w14:textId="7A4B545B" w:rsidR="00C243D5" w:rsidRPr="002A0037" w:rsidRDefault="000A10EE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111F0450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6DF53DB6" w14:textId="1C252A11" w:rsidR="00C243D5" w:rsidRPr="002A0037" w:rsidRDefault="000A10EE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744D6859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single" w:sz="4" w:space="0" w:color="auto"/>
            </w:tcBorders>
          </w:tcPr>
          <w:p w14:paraId="58A91AA3" w14:textId="29625BD8" w:rsidR="00C243D5" w:rsidRPr="002A0037" w:rsidRDefault="000A10EE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14:paraId="6A6FC63D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</w:tcPr>
          <w:p w14:paraId="5D1508FF" w14:textId="63E80791" w:rsidR="00C243D5" w:rsidRPr="002A0037" w:rsidRDefault="0037753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50,331</w:t>
            </w:r>
          </w:p>
        </w:tc>
        <w:tc>
          <w:tcPr>
            <w:tcW w:w="95" w:type="pct"/>
          </w:tcPr>
          <w:p w14:paraId="0B06FBA0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14:paraId="25EFEC90" w14:textId="7FD398DA" w:rsidR="00C243D5" w:rsidRPr="002A0037" w:rsidRDefault="005F5E74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00531613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single" w:sz="4" w:space="0" w:color="auto"/>
            </w:tcBorders>
          </w:tcPr>
          <w:p w14:paraId="0E828E81" w14:textId="625D8A86" w:rsidR="00C243D5" w:rsidRPr="002A0037" w:rsidRDefault="005F5E74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</w:tcPr>
          <w:p w14:paraId="41A195CD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</w:tcPr>
          <w:p w14:paraId="6EFC9E63" w14:textId="70881E16" w:rsidR="00C243D5" w:rsidRPr="002A0037" w:rsidRDefault="005F5E74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50,331</w:t>
            </w:r>
          </w:p>
        </w:tc>
      </w:tr>
      <w:tr w:rsidR="00C243D5" w:rsidRPr="002A0037" w14:paraId="758DDC56" w14:textId="77777777" w:rsidTr="001B4335">
        <w:tc>
          <w:tcPr>
            <w:tcW w:w="754" w:type="pct"/>
          </w:tcPr>
          <w:p w14:paraId="19011CB0" w14:textId="77777777" w:rsidR="00C243D5" w:rsidRPr="002A0037" w:rsidRDefault="00C243D5" w:rsidP="00C243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1" w:type="pct"/>
          </w:tcPr>
          <w:p w14:paraId="5AB65A16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0AAE924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57BEDA2D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4FC4D0DB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4C8D3999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60E78CD4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2E129096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9418FBB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0333A61F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20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F7894AD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7FECB180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662679F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782E1CCB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1C139661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367CB9D1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69F151B4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69D84ADE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8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29BD16BE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561E46AC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28A118B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65CFF243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243D5" w:rsidRPr="002A0037" w14:paraId="2AE432B5" w14:textId="77777777" w:rsidTr="001B4335">
        <w:tc>
          <w:tcPr>
            <w:tcW w:w="754" w:type="pct"/>
          </w:tcPr>
          <w:p w14:paraId="5E4AD3F0" w14:textId="77777777" w:rsidR="00C243D5" w:rsidRPr="002A0037" w:rsidRDefault="00C243D5" w:rsidP="00C243D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81" w:type="pct"/>
          </w:tcPr>
          <w:p w14:paraId="77B19266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24A48B0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</w:tcPr>
          <w:p w14:paraId="26D38F09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D2312EE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</w:tcPr>
          <w:p w14:paraId="6599F2F3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59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5E0A40D9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</w:tcPr>
          <w:p w14:paraId="4A66A63D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5F045118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3" w:type="pct"/>
          </w:tcPr>
          <w:p w14:paraId="43A7E4E1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202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1B045971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86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6" w:type="pct"/>
          </w:tcPr>
          <w:p w14:paraId="10E80564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6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0238FCA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7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0" w:type="pct"/>
          </w:tcPr>
          <w:p w14:paraId="5F5016A4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6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" w:type="pct"/>
          </w:tcPr>
          <w:p w14:paraId="1E817EC0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</w:tcPr>
          <w:p w14:paraId="68E8582D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3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</w:tcPr>
          <w:p w14:paraId="348B9AAD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4" w:type="pct"/>
          </w:tcPr>
          <w:p w14:paraId="6AB9C100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80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732E1B40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</w:tcPr>
          <w:p w14:paraId="4AD868ED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2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</w:tcPr>
          <w:p w14:paraId="6B3E1D8B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</w:tcPr>
          <w:p w14:paraId="49004858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86" w:right="-19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243D5" w:rsidRPr="002A0037" w14:paraId="588D2646" w14:textId="77777777" w:rsidTr="001B4335">
        <w:tc>
          <w:tcPr>
            <w:tcW w:w="754" w:type="pct"/>
          </w:tcPr>
          <w:p w14:paraId="35BA95E1" w14:textId="38358C3D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81" w:type="pct"/>
            <w:tcBorders>
              <w:bottom w:val="double" w:sz="4" w:space="0" w:color="auto"/>
            </w:tcBorders>
          </w:tcPr>
          <w:p w14:paraId="5214ADB5" w14:textId="696683FE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360,863</w:t>
            </w:r>
          </w:p>
        </w:tc>
        <w:tc>
          <w:tcPr>
            <w:tcW w:w="84" w:type="pct"/>
          </w:tcPr>
          <w:p w14:paraId="7E58D1D7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bottom w:val="double" w:sz="4" w:space="0" w:color="auto"/>
            </w:tcBorders>
          </w:tcPr>
          <w:p w14:paraId="3077242F" w14:textId="1DB4566B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4,804,878</w:t>
            </w:r>
          </w:p>
        </w:tc>
        <w:tc>
          <w:tcPr>
            <w:tcW w:w="84" w:type="pct"/>
          </w:tcPr>
          <w:p w14:paraId="65B3FB4F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</w:tcPr>
          <w:p w14:paraId="44BCF68B" w14:textId="308D1645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877,417</w:t>
            </w:r>
          </w:p>
        </w:tc>
        <w:tc>
          <w:tcPr>
            <w:tcW w:w="95" w:type="pct"/>
          </w:tcPr>
          <w:p w14:paraId="204AFB1B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</w:tcPr>
          <w:p w14:paraId="778FEEA8" w14:textId="5D339662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931,065</w:t>
            </w:r>
          </w:p>
        </w:tc>
        <w:tc>
          <w:tcPr>
            <w:tcW w:w="84" w:type="pct"/>
          </w:tcPr>
          <w:p w14:paraId="67C3978B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tcBorders>
              <w:bottom w:val="double" w:sz="4" w:space="0" w:color="auto"/>
            </w:tcBorders>
          </w:tcPr>
          <w:p w14:paraId="55999AB8" w14:textId="32592368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31,685</w:t>
            </w:r>
          </w:p>
        </w:tc>
        <w:tc>
          <w:tcPr>
            <w:tcW w:w="84" w:type="pct"/>
          </w:tcPr>
          <w:p w14:paraId="00D15BEA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bottom w:val="double" w:sz="4" w:space="0" w:color="auto"/>
            </w:tcBorders>
          </w:tcPr>
          <w:p w14:paraId="7ABFD607" w14:textId="60F0E623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40,208</w:t>
            </w:r>
          </w:p>
        </w:tc>
        <w:tc>
          <w:tcPr>
            <w:tcW w:w="95" w:type="pct"/>
          </w:tcPr>
          <w:p w14:paraId="2C82C953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</w:tcPr>
          <w:p w14:paraId="3072410E" w14:textId="70D1EABE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2,941</w:t>
            </w:r>
          </w:p>
        </w:tc>
        <w:tc>
          <w:tcPr>
            <w:tcW w:w="92" w:type="pct"/>
          </w:tcPr>
          <w:p w14:paraId="2A369000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bottom w:val="double" w:sz="4" w:space="0" w:color="auto"/>
            </w:tcBorders>
          </w:tcPr>
          <w:p w14:paraId="0A3F28A5" w14:textId="60F4C5CE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497,958</w:t>
            </w:r>
          </w:p>
        </w:tc>
        <w:tc>
          <w:tcPr>
            <w:tcW w:w="95" w:type="pct"/>
          </w:tcPr>
          <w:p w14:paraId="3406F0D9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bottom w:val="double" w:sz="4" w:space="0" w:color="auto"/>
            </w:tcBorders>
          </w:tcPr>
          <w:p w14:paraId="0952836F" w14:textId="00CB1F9A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13,918</w:t>
            </w:r>
          </w:p>
        </w:tc>
        <w:tc>
          <w:tcPr>
            <w:tcW w:w="84" w:type="pct"/>
          </w:tcPr>
          <w:p w14:paraId="3D89018E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</w:tcPr>
          <w:p w14:paraId="4C0D8252" w14:textId="2938059D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15,685</w:t>
            </w:r>
          </w:p>
        </w:tc>
        <w:tc>
          <w:tcPr>
            <w:tcW w:w="84" w:type="pct"/>
          </w:tcPr>
          <w:p w14:paraId="3D4D668C" w14:textId="77777777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bottom w:val="double" w:sz="4" w:space="0" w:color="auto"/>
            </w:tcBorders>
          </w:tcPr>
          <w:p w14:paraId="5D63CBC5" w14:textId="3747AE26" w:rsidR="00C243D5" w:rsidRPr="002A0037" w:rsidRDefault="00C243D5" w:rsidP="00C2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7,576,618</w:t>
            </w:r>
          </w:p>
        </w:tc>
      </w:tr>
      <w:tr w:rsidR="00244851" w:rsidRPr="002A0037" w14:paraId="0A3C4312" w14:textId="77777777" w:rsidTr="00290BA1">
        <w:tc>
          <w:tcPr>
            <w:tcW w:w="754" w:type="pct"/>
          </w:tcPr>
          <w:p w14:paraId="488E2669" w14:textId="63EB3870" w:rsidR="00244851" w:rsidRPr="002A0037" w:rsidRDefault="00244851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กันยายน </w:t>
            </w: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Pr="002A003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281" w:type="pct"/>
            <w:tcBorders>
              <w:top w:val="double" w:sz="4" w:space="0" w:color="auto"/>
              <w:bottom w:val="double" w:sz="4" w:space="0" w:color="auto"/>
            </w:tcBorders>
          </w:tcPr>
          <w:p w14:paraId="106464E3" w14:textId="1AAEB385" w:rsidR="00244851" w:rsidRPr="002A0037" w:rsidRDefault="00244851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7"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360,863</w:t>
            </w:r>
          </w:p>
        </w:tc>
        <w:tc>
          <w:tcPr>
            <w:tcW w:w="84" w:type="pct"/>
          </w:tcPr>
          <w:p w14:paraId="767F0AAA" w14:textId="77777777" w:rsidR="00244851" w:rsidRPr="002A0037" w:rsidRDefault="00244851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74" w:right="-11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double" w:sz="4" w:space="0" w:color="auto"/>
              <w:bottom w:val="double" w:sz="4" w:space="0" w:color="auto"/>
            </w:tcBorders>
          </w:tcPr>
          <w:p w14:paraId="02C9106D" w14:textId="3B29C26B" w:rsidR="00244851" w:rsidRPr="002A0037" w:rsidRDefault="00244851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24" w:right="-11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sz w:val="24"/>
                <w:szCs w:val="24"/>
              </w:rPr>
              <w:t>4,804,878</w:t>
            </w:r>
          </w:p>
        </w:tc>
        <w:tc>
          <w:tcPr>
            <w:tcW w:w="84" w:type="pct"/>
          </w:tcPr>
          <w:p w14:paraId="7687D207" w14:textId="77777777" w:rsidR="00244851" w:rsidRPr="002A0037" w:rsidRDefault="00244851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double" w:sz="4" w:space="0" w:color="auto"/>
              <w:bottom w:val="double" w:sz="4" w:space="0" w:color="auto"/>
            </w:tcBorders>
          </w:tcPr>
          <w:p w14:paraId="53914BBB" w14:textId="1D06F7A9" w:rsidR="00244851" w:rsidRPr="002A0037" w:rsidRDefault="005F5E74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863,883</w:t>
            </w:r>
          </w:p>
        </w:tc>
        <w:tc>
          <w:tcPr>
            <w:tcW w:w="95" w:type="pct"/>
          </w:tcPr>
          <w:p w14:paraId="08133927" w14:textId="77777777" w:rsidR="00244851" w:rsidRPr="002A0037" w:rsidRDefault="00244851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double" w:sz="4" w:space="0" w:color="auto"/>
              <w:bottom w:val="double" w:sz="4" w:space="0" w:color="auto"/>
            </w:tcBorders>
          </w:tcPr>
          <w:p w14:paraId="64843614" w14:textId="3CDE87E8" w:rsidR="00244851" w:rsidRPr="002A0037" w:rsidRDefault="005F5E74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810,88</w:t>
            </w:r>
            <w:r w:rsidR="001062F6"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84" w:type="pct"/>
          </w:tcPr>
          <w:p w14:paraId="3F1B7DD9" w14:textId="77777777" w:rsidR="00244851" w:rsidRPr="002A0037" w:rsidRDefault="00244851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double" w:sz="4" w:space="0" w:color="auto"/>
              <w:bottom w:val="double" w:sz="4" w:space="0" w:color="auto"/>
            </w:tcBorders>
          </w:tcPr>
          <w:p w14:paraId="1CB7CCD8" w14:textId="3A9B04B9" w:rsidR="00244851" w:rsidRPr="002A0037" w:rsidRDefault="005F5E74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29,15</w:t>
            </w:r>
            <w:r w:rsidR="006C7EE2"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4" w:type="pct"/>
          </w:tcPr>
          <w:p w14:paraId="523A3A3B" w14:textId="77777777" w:rsidR="00244851" w:rsidRPr="002A0037" w:rsidRDefault="00244851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double" w:sz="4" w:space="0" w:color="auto"/>
              <w:bottom w:val="double" w:sz="4" w:space="0" w:color="auto"/>
            </w:tcBorders>
          </w:tcPr>
          <w:p w14:paraId="1ED8D961" w14:textId="3843DF92" w:rsidR="00244851" w:rsidRPr="002A0037" w:rsidRDefault="00323685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38,711</w:t>
            </w:r>
          </w:p>
        </w:tc>
        <w:tc>
          <w:tcPr>
            <w:tcW w:w="95" w:type="pct"/>
          </w:tcPr>
          <w:p w14:paraId="00181FF4" w14:textId="77777777" w:rsidR="00244851" w:rsidRPr="002A0037" w:rsidRDefault="00244851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double" w:sz="4" w:space="0" w:color="auto"/>
              <w:bottom w:val="double" w:sz="4" w:space="0" w:color="auto"/>
            </w:tcBorders>
          </w:tcPr>
          <w:p w14:paraId="388E9295" w14:textId="0F331CF5" w:rsidR="00244851" w:rsidRPr="002A0037" w:rsidRDefault="00323685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1,09</w:t>
            </w:r>
            <w:r w:rsidR="002A55BA"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2" w:type="pct"/>
          </w:tcPr>
          <w:p w14:paraId="509A27C9" w14:textId="77777777" w:rsidR="00244851" w:rsidRPr="002A0037" w:rsidRDefault="00244851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double" w:sz="4" w:space="0" w:color="auto"/>
              <w:bottom w:val="double" w:sz="4" w:space="0" w:color="auto"/>
            </w:tcBorders>
          </w:tcPr>
          <w:p w14:paraId="44F52056" w14:textId="2A75DBC8" w:rsidR="00244851" w:rsidRPr="002A0037" w:rsidRDefault="00377535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385,21</w:t>
            </w:r>
            <w:r w:rsidR="00430519"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5" w:type="pct"/>
          </w:tcPr>
          <w:p w14:paraId="0AE666AD" w14:textId="77777777" w:rsidR="00244851" w:rsidRPr="002A0037" w:rsidRDefault="00244851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double" w:sz="4" w:space="0" w:color="auto"/>
              <w:bottom w:val="double" w:sz="4" w:space="0" w:color="auto"/>
            </w:tcBorders>
          </w:tcPr>
          <w:p w14:paraId="43FDAFBF" w14:textId="128A68EA" w:rsidR="00244851" w:rsidRPr="002A0037" w:rsidRDefault="00323685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3" w:right="-113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49,660</w:t>
            </w:r>
          </w:p>
        </w:tc>
        <w:tc>
          <w:tcPr>
            <w:tcW w:w="84" w:type="pct"/>
          </w:tcPr>
          <w:p w14:paraId="764C155D" w14:textId="77777777" w:rsidR="00244851" w:rsidRPr="002A0037" w:rsidRDefault="00244851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double" w:sz="4" w:space="0" w:color="auto"/>
              <w:bottom w:val="double" w:sz="4" w:space="0" w:color="auto"/>
            </w:tcBorders>
          </w:tcPr>
          <w:p w14:paraId="5FDC8EF6" w14:textId="3021E40B" w:rsidR="00244851" w:rsidRPr="002A0037" w:rsidRDefault="001062F6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26,395</w:t>
            </w:r>
          </w:p>
        </w:tc>
        <w:tc>
          <w:tcPr>
            <w:tcW w:w="84" w:type="pct"/>
          </w:tcPr>
          <w:p w14:paraId="2B656F13" w14:textId="77777777" w:rsidR="00244851" w:rsidRPr="002A0037" w:rsidRDefault="00244851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7" w:right="-9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double" w:sz="4" w:space="0" w:color="auto"/>
              <w:bottom w:val="double" w:sz="4" w:space="0" w:color="auto"/>
            </w:tcBorders>
          </w:tcPr>
          <w:p w14:paraId="6D630178" w14:textId="60900C1D" w:rsidR="00244851" w:rsidRPr="002A0037" w:rsidRDefault="002A55BA" w:rsidP="00244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left="-103" w:right="-11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7,370,734</w:t>
            </w:r>
          </w:p>
        </w:tc>
      </w:tr>
    </w:tbl>
    <w:p w14:paraId="4C3F9527" w14:textId="77777777" w:rsidR="00194E36" w:rsidRPr="002A0037" w:rsidRDefault="00194E36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  <w:cs/>
        </w:rPr>
      </w:pPr>
    </w:p>
    <w:p w14:paraId="055ECAB5" w14:textId="77777777" w:rsidR="00194E36" w:rsidRPr="002A0037" w:rsidRDefault="00194E36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</w:rPr>
      </w:pPr>
    </w:p>
    <w:p w14:paraId="4C170BD4" w14:textId="6CD3688D" w:rsidR="00194E36" w:rsidRPr="002A0037" w:rsidRDefault="00194E36" w:rsidP="00BC34B5">
      <w:pPr>
        <w:tabs>
          <w:tab w:val="clear" w:pos="454"/>
          <w:tab w:val="clear" w:pos="680"/>
          <w:tab w:val="left" w:pos="567"/>
        </w:tabs>
        <w:spacing w:line="240" w:lineRule="auto"/>
        <w:ind w:left="562" w:right="-115"/>
        <w:jc w:val="thaiDistribute"/>
        <w:rPr>
          <w:rFonts w:ascii="Angsana New" w:hAnsi="Angsana New"/>
          <w:sz w:val="30"/>
          <w:szCs w:val="30"/>
          <w:cs/>
        </w:rPr>
        <w:sectPr w:rsidR="00194E36" w:rsidRPr="002A0037" w:rsidSect="00E808BB">
          <w:headerReference w:type="even" r:id="rId28"/>
          <w:headerReference w:type="default" r:id="rId29"/>
          <w:footerReference w:type="default" r:id="rId30"/>
          <w:headerReference w:type="first" r:id="rId31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1D232B90" w14:textId="40619472" w:rsidR="00BE7C36" w:rsidRPr="002A0037" w:rsidRDefault="00BE7C36" w:rsidP="00BE7C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lastRenderedPageBreak/>
        <w:t>ข้อมูลเกี่ยวกับสัญญาเช่าเปิดเผยในหมายเหตุข้อ</w:t>
      </w:r>
      <w:r w:rsidRPr="002A0037">
        <w:rPr>
          <w:rFonts w:ascii="Angsana New" w:hAnsi="Angsana New"/>
          <w:sz w:val="30"/>
          <w:szCs w:val="30"/>
        </w:rPr>
        <w:t xml:space="preserve"> 1</w:t>
      </w:r>
      <w:r w:rsidR="005D6E08" w:rsidRPr="002A0037">
        <w:rPr>
          <w:rFonts w:ascii="Angsana New" w:hAnsi="Angsana New"/>
          <w:sz w:val="30"/>
          <w:szCs w:val="30"/>
        </w:rPr>
        <w:t>2</w:t>
      </w:r>
    </w:p>
    <w:p w14:paraId="7AC97670" w14:textId="482470B3" w:rsidR="00BE7C36" w:rsidRPr="002A0037" w:rsidRDefault="00BE7C36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9045261" w14:textId="588A0EBB" w:rsidR="000B2E16" w:rsidRPr="002A0037" w:rsidRDefault="00707066" w:rsidP="000B2E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2A0037">
        <w:rPr>
          <w:rFonts w:ascii="Angsana New" w:hAnsi="Angsana New" w:hint="cs"/>
          <w:sz w:val="30"/>
          <w:szCs w:val="30"/>
          <w:cs/>
        </w:rPr>
        <w:t>ใน</w:t>
      </w:r>
      <w:r w:rsidR="000B2E16" w:rsidRPr="002A0037">
        <w:rPr>
          <w:rFonts w:ascii="Angsana New" w:hAnsi="Angsana New" w:hint="cs"/>
          <w:sz w:val="30"/>
          <w:szCs w:val="30"/>
          <w:cs/>
        </w:rPr>
        <w:t>เดือน</w:t>
      </w:r>
      <w:r w:rsidR="00611915" w:rsidRPr="002A0037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611915" w:rsidRPr="002A0037">
        <w:rPr>
          <w:rFonts w:ascii="Angsana New" w:hAnsi="Angsana New"/>
          <w:sz w:val="30"/>
          <w:szCs w:val="30"/>
        </w:rPr>
        <w:t>256</w:t>
      </w:r>
      <w:r w:rsidR="006C7EE2" w:rsidRPr="002A0037">
        <w:rPr>
          <w:rFonts w:ascii="Angsana New" w:hAnsi="Angsana New"/>
          <w:sz w:val="30"/>
          <w:szCs w:val="30"/>
        </w:rPr>
        <w:t>5</w:t>
      </w:r>
      <w:r w:rsidR="000B2E16" w:rsidRPr="002A0037">
        <w:rPr>
          <w:rFonts w:ascii="Angsana New" w:hAnsi="Angsana New" w:hint="cs"/>
          <w:sz w:val="30"/>
          <w:szCs w:val="30"/>
          <w:cs/>
        </w:rPr>
        <w:t xml:space="preserve"> ที่ดินของกลุ่มบริษัทและบริษัท</w:t>
      </w:r>
      <w:r w:rsidR="000B2E16" w:rsidRPr="002A0037">
        <w:rPr>
          <w:rFonts w:ascii="Angsana New" w:hAnsi="Angsana New"/>
          <w:sz w:val="30"/>
          <w:szCs w:val="30"/>
          <w:cs/>
        </w:rPr>
        <w:t>ได้ถูกวัดมูลค่าใหม่โดยผู้ประเมินราคาอิสระด้วยวิธีมูลค่าตลาดสำหรับการใช้ประโยชน์ปัจจุบัน</w:t>
      </w:r>
      <w:r w:rsidR="000B2E16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="000B2E16" w:rsidRPr="002A0037">
        <w:rPr>
          <w:rFonts w:ascii="Angsana New" w:hAnsi="Angsana New"/>
          <w:sz w:val="30"/>
          <w:szCs w:val="30"/>
          <w:cs/>
        </w:rPr>
        <w:t xml:space="preserve">ซึ่งจัดลำดับมูลค่ายุติธรรมเป็นระดับ </w:t>
      </w:r>
      <w:r w:rsidR="000B2E16" w:rsidRPr="002A0037">
        <w:rPr>
          <w:rFonts w:ascii="Angsana New" w:hAnsi="Angsana New"/>
          <w:sz w:val="30"/>
          <w:szCs w:val="30"/>
        </w:rPr>
        <w:t>3</w:t>
      </w:r>
      <w:r w:rsidR="000B2E16" w:rsidRPr="002A0037">
        <w:rPr>
          <w:rFonts w:ascii="Angsana New" w:hAnsi="Angsana New"/>
          <w:sz w:val="30"/>
          <w:szCs w:val="30"/>
          <w:cs/>
        </w:rPr>
        <w:t xml:space="preserve"> ซึ่งกลุ่มบริษัทและบริษัทรับรู้สำรองการตีราคาสินทรัพย์ใหม่จำนวน </w:t>
      </w:r>
      <w:r w:rsidR="006C7EE2" w:rsidRPr="002A0037">
        <w:rPr>
          <w:rFonts w:ascii="Angsana New" w:hAnsi="Angsana New"/>
          <w:sz w:val="30"/>
          <w:szCs w:val="30"/>
        </w:rPr>
        <w:t>415.37</w:t>
      </w:r>
      <w:r w:rsidR="000B2E16" w:rsidRPr="002A0037">
        <w:rPr>
          <w:rFonts w:ascii="Angsana New" w:hAnsi="Angsana New"/>
          <w:sz w:val="30"/>
          <w:szCs w:val="30"/>
        </w:rPr>
        <w:t xml:space="preserve"> </w:t>
      </w:r>
      <w:r w:rsidR="000B2E16" w:rsidRPr="002A0037">
        <w:rPr>
          <w:rFonts w:ascii="Angsana New" w:hAnsi="Angsana New"/>
          <w:sz w:val="30"/>
          <w:szCs w:val="30"/>
          <w:cs/>
        </w:rPr>
        <w:t>ล้านบาทและ</w:t>
      </w:r>
      <w:r w:rsidR="000B2E16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="006C7EE2" w:rsidRPr="002A0037">
        <w:rPr>
          <w:rFonts w:ascii="Angsana New" w:hAnsi="Angsana New"/>
          <w:sz w:val="30"/>
          <w:szCs w:val="30"/>
        </w:rPr>
        <w:t>411.07</w:t>
      </w:r>
      <w:r w:rsidR="000B2E16" w:rsidRPr="002A0037">
        <w:rPr>
          <w:rFonts w:ascii="Angsana New" w:hAnsi="Angsana New"/>
          <w:sz w:val="30"/>
          <w:szCs w:val="30"/>
        </w:rPr>
        <w:t xml:space="preserve"> </w:t>
      </w:r>
      <w:r w:rsidR="000B2E16" w:rsidRPr="002A0037">
        <w:rPr>
          <w:rFonts w:ascii="Angsana New" w:hAnsi="Angsana New"/>
          <w:sz w:val="30"/>
          <w:szCs w:val="30"/>
          <w:cs/>
        </w:rPr>
        <w:t>ล้านบาท ตามลำดับในกำไรขาดทุนเบ็ดเสร็จอื่น ทั้งนี้</w:t>
      </w:r>
      <w:r w:rsidR="000B2E16" w:rsidRPr="002A0037">
        <w:rPr>
          <w:rFonts w:ascii="Angsana New" w:hAnsi="Angsana New" w:hint="cs"/>
          <w:sz w:val="30"/>
          <w:szCs w:val="30"/>
          <w:cs/>
        </w:rPr>
        <w:t xml:space="preserve"> ที่ดินของกลุ่มบริษัทและบริษัท</w:t>
      </w:r>
      <w:r w:rsidR="000B2E16" w:rsidRPr="002A0037">
        <w:rPr>
          <w:rFonts w:ascii="Angsana New" w:hAnsi="Angsana New"/>
          <w:sz w:val="30"/>
          <w:szCs w:val="30"/>
          <w:cs/>
        </w:rPr>
        <w:t>จะมีมูลค่า</w:t>
      </w:r>
      <w:r w:rsidR="002573D6" w:rsidRPr="002A0037">
        <w:rPr>
          <w:rFonts w:ascii="Angsana New" w:hAnsi="Angsana New" w:hint="cs"/>
          <w:sz w:val="30"/>
          <w:szCs w:val="30"/>
          <w:cs/>
        </w:rPr>
        <w:t>ยุติธรรม</w:t>
      </w:r>
      <w:r w:rsidR="000B2E16" w:rsidRPr="002A0037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0B2E16" w:rsidRPr="002A0037">
        <w:rPr>
          <w:rFonts w:ascii="Angsana New" w:hAnsi="Angsana New"/>
          <w:sz w:val="30"/>
          <w:szCs w:val="30"/>
        </w:rPr>
        <w:t>30</w:t>
      </w:r>
      <w:r w:rsidR="000B2E16" w:rsidRPr="002A0037">
        <w:rPr>
          <w:rFonts w:ascii="Angsana New" w:hAnsi="Angsana New"/>
          <w:sz w:val="30"/>
          <w:szCs w:val="30"/>
          <w:cs/>
        </w:rPr>
        <w:t xml:space="preserve"> </w:t>
      </w:r>
      <w:r w:rsidR="000B2E16" w:rsidRPr="002A0037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0B2E16" w:rsidRPr="002A0037">
        <w:rPr>
          <w:rFonts w:ascii="Angsana New" w:hAnsi="Angsana New"/>
          <w:sz w:val="30"/>
          <w:szCs w:val="30"/>
        </w:rPr>
        <w:t>256</w:t>
      </w:r>
      <w:r w:rsidR="00C243D5" w:rsidRPr="002A0037">
        <w:rPr>
          <w:rFonts w:ascii="Angsana New" w:hAnsi="Angsana New"/>
          <w:sz w:val="30"/>
          <w:szCs w:val="30"/>
        </w:rPr>
        <w:t>6</w:t>
      </w:r>
      <w:r w:rsidR="000B2E16" w:rsidRPr="002A0037">
        <w:rPr>
          <w:rFonts w:ascii="Angsana New" w:hAnsi="Angsana New"/>
          <w:sz w:val="30"/>
          <w:szCs w:val="30"/>
        </w:rPr>
        <w:t xml:space="preserve"> </w:t>
      </w:r>
      <w:r w:rsidR="000B2E16" w:rsidRPr="002A0037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6C7EE2" w:rsidRPr="002A0037">
        <w:rPr>
          <w:rFonts w:ascii="Angsana New" w:hAnsi="Angsana New"/>
          <w:sz w:val="30"/>
          <w:szCs w:val="30"/>
        </w:rPr>
        <w:t xml:space="preserve">5,501.37 </w:t>
      </w:r>
      <w:r w:rsidR="000B2E16" w:rsidRPr="002A0037">
        <w:rPr>
          <w:rFonts w:ascii="Angsana New" w:hAnsi="Angsana New"/>
          <w:sz w:val="30"/>
          <w:szCs w:val="30"/>
          <w:cs/>
        </w:rPr>
        <w:t>ล้านบาทและ</w:t>
      </w:r>
      <w:r w:rsidR="00BC200A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="006C7EE2" w:rsidRPr="002A0037">
        <w:rPr>
          <w:rFonts w:ascii="Angsana New" w:hAnsi="Angsana New"/>
          <w:sz w:val="30"/>
          <w:szCs w:val="30"/>
        </w:rPr>
        <w:t xml:space="preserve">5,165.74 </w:t>
      </w:r>
      <w:r w:rsidR="000B2E16" w:rsidRPr="002A0037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0B2E16" w:rsidRPr="002A0037">
        <w:rPr>
          <w:rFonts w:ascii="Angsana New" w:hAnsi="Angsana New"/>
          <w:i/>
          <w:iCs/>
          <w:sz w:val="30"/>
          <w:szCs w:val="30"/>
          <w:cs/>
        </w:rPr>
        <w:t>(</w:t>
      </w:r>
      <w:r w:rsidR="00E6281E" w:rsidRPr="002A0037">
        <w:rPr>
          <w:rFonts w:ascii="Angsana New" w:hAnsi="Angsana New"/>
          <w:i/>
          <w:iCs/>
          <w:sz w:val="30"/>
          <w:szCs w:val="30"/>
        </w:rPr>
        <w:t>256</w:t>
      </w:r>
      <w:r w:rsidR="00C243D5" w:rsidRPr="002A0037">
        <w:rPr>
          <w:rFonts w:ascii="Angsana New" w:hAnsi="Angsana New"/>
          <w:i/>
          <w:iCs/>
          <w:sz w:val="30"/>
          <w:szCs w:val="30"/>
        </w:rPr>
        <w:t>5</w:t>
      </w:r>
      <w:r w:rsidR="000B2E16" w:rsidRPr="002A003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243D5" w:rsidRPr="002A0037">
        <w:rPr>
          <w:rFonts w:ascii="Angsana New" w:hAnsi="Angsana New"/>
          <w:i/>
          <w:iCs/>
          <w:sz w:val="30"/>
          <w:szCs w:val="30"/>
        </w:rPr>
        <w:t xml:space="preserve">5,501.37 </w:t>
      </w:r>
      <w:r w:rsidR="000B2E16" w:rsidRPr="002A0037">
        <w:rPr>
          <w:rFonts w:ascii="Angsana New" w:hAnsi="Angsana New"/>
          <w:i/>
          <w:iCs/>
          <w:sz w:val="30"/>
          <w:szCs w:val="30"/>
          <w:cs/>
        </w:rPr>
        <w:t>ล้านบาทและ</w:t>
      </w:r>
      <w:r w:rsidR="00E6281E" w:rsidRPr="002A0037">
        <w:rPr>
          <w:rFonts w:ascii="Angsana New" w:hAnsi="Angsana New"/>
          <w:i/>
          <w:iCs/>
          <w:sz w:val="30"/>
          <w:szCs w:val="30"/>
        </w:rPr>
        <w:t xml:space="preserve"> </w:t>
      </w:r>
      <w:r w:rsidR="00C243D5" w:rsidRPr="002A0037">
        <w:rPr>
          <w:rFonts w:ascii="Angsana New" w:hAnsi="Angsana New"/>
          <w:i/>
          <w:iCs/>
          <w:sz w:val="30"/>
          <w:szCs w:val="30"/>
        </w:rPr>
        <w:t xml:space="preserve">5,165.74 </w:t>
      </w:r>
      <w:r w:rsidR="000B2E16" w:rsidRPr="002A0037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1E47FF2B" w14:textId="77777777" w:rsidR="00A24C9B" w:rsidRPr="002A0037" w:rsidRDefault="00A24C9B" w:rsidP="000B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6"/>
        <w:gridCol w:w="5580"/>
      </w:tblGrid>
      <w:tr w:rsidR="00932AF7" w:rsidRPr="002A0037" w14:paraId="7B90218F" w14:textId="77777777" w:rsidTr="00BA04C3">
        <w:trPr>
          <w:trHeight w:val="68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AD542" w14:textId="77777777" w:rsidR="00932AF7" w:rsidRPr="002A0037" w:rsidRDefault="00932AF7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989C8" w14:textId="77777777" w:rsidR="00932AF7" w:rsidRPr="002A0037" w:rsidRDefault="00932AF7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</w:t>
            </w:r>
          </w:p>
          <w:p w14:paraId="09F4488E" w14:textId="53E7B52A" w:rsidR="00932AF7" w:rsidRPr="002A0037" w:rsidRDefault="00932AF7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และการวัดมูลค่ายุติธรรม</w:t>
            </w:r>
          </w:p>
        </w:tc>
      </w:tr>
      <w:tr w:rsidR="00932AF7" w:rsidRPr="002A0037" w14:paraId="40562075" w14:textId="77777777" w:rsidTr="00BF68BB">
        <w:trPr>
          <w:trHeight w:val="1238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00F4B" w14:textId="77777777" w:rsidR="00932AF7" w:rsidRPr="002A0037" w:rsidRDefault="00932AF7" w:rsidP="00BC30F3">
            <w:pPr>
              <w:pStyle w:val="BodyText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</w:t>
            </w:r>
          </w:p>
          <w:p w14:paraId="3FA1E699" w14:textId="7B1E0198" w:rsidR="00932AF7" w:rsidRPr="002A0037" w:rsidRDefault="00932AF7" w:rsidP="00932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ที่มีลักษณะใกล้เคียงกัน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1185F29" w14:textId="77777777" w:rsidR="00932AF7" w:rsidRPr="002A0037" w:rsidRDefault="00932AF7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5F079118" w14:textId="1CA854CB" w:rsidR="00932AF7" w:rsidRPr="002A0037" w:rsidRDefault="00932AF7" w:rsidP="00BF68BB">
            <w:pPr>
              <w:pStyle w:val="BodyText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ราคาเสนอขายของทรัพย์สินที่มีลักษณะใกล้เคียงกันสูงขึ้น (ลดลง)</w:t>
            </w:r>
          </w:p>
        </w:tc>
      </w:tr>
    </w:tbl>
    <w:p w14:paraId="552B14FC" w14:textId="77777777" w:rsidR="00BF68BB" w:rsidRPr="002A0037" w:rsidRDefault="00BF68BB" w:rsidP="00A76D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471E714" w14:textId="6AE4042D" w:rsidR="00A76DB8" w:rsidRPr="002A0037" w:rsidRDefault="00A76DB8" w:rsidP="00A76D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A0037">
        <w:rPr>
          <w:rFonts w:ascii="Angsana New" w:hAnsi="Angsana New"/>
          <w:b/>
          <w:bCs/>
          <w:sz w:val="30"/>
          <w:szCs w:val="30"/>
          <w:cs/>
        </w:rPr>
        <w:t>1</w:t>
      </w:r>
      <w:r w:rsidR="005D6E08" w:rsidRPr="002A0037">
        <w:rPr>
          <w:rFonts w:ascii="Angsana New" w:hAnsi="Angsana New"/>
          <w:b/>
          <w:bCs/>
          <w:sz w:val="30"/>
          <w:szCs w:val="30"/>
        </w:rPr>
        <w:t>2</w:t>
      </w:r>
      <w:r w:rsidRPr="002A0037">
        <w:rPr>
          <w:rFonts w:ascii="Angsana New" w:hAnsi="Angsana New"/>
          <w:b/>
          <w:bCs/>
          <w:sz w:val="30"/>
          <w:szCs w:val="30"/>
        </w:rPr>
        <w:tab/>
      </w:r>
      <w:r w:rsidRPr="002A0037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20BA8E29" w14:textId="21F0D4E3" w:rsidR="00A76DB8" w:rsidRPr="002A0037" w:rsidRDefault="00A76DB8" w:rsidP="00BA0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78"/>
        <w:gridCol w:w="1262"/>
        <w:gridCol w:w="180"/>
        <w:gridCol w:w="1260"/>
        <w:gridCol w:w="180"/>
        <w:gridCol w:w="1260"/>
      </w:tblGrid>
      <w:tr w:rsidR="0051224A" w:rsidRPr="002A0037" w14:paraId="75783905" w14:textId="77777777" w:rsidTr="0051224A">
        <w:trPr>
          <w:cantSplit/>
          <w:trHeight w:val="20"/>
          <w:tblHeader/>
        </w:trPr>
        <w:tc>
          <w:tcPr>
            <w:tcW w:w="3510" w:type="dxa"/>
            <w:vAlign w:val="bottom"/>
          </w:tcPr>
          <w:p w14:paraId="3D502CE5" w14:textId="720C5190" w:rsidR="0051224A" w:rsidRPr="002A0037" w:rsidRDefault="0051224A" w:rsidP="007945A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00" w:type="dxa"/>
            <w:gridSpan w:val="3"/>
          </w:tcPr>
          <w:p w14:paraId="47D7132D" w14:textId="7D86D170" w:rsidR="0051224A" w:rsidRPr="002A0037" w:rsidRDefault="0051224A" w:rsidP="007945A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10771DA" w14:textId="77777777" w:rsidR="0051224A" w:rsidRPr="002A0037" w:rsidRDefault="0051224A" w:rsidP="007945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5A77D21" w14:textId="55CD4E0A" w:rsidR="0051224A" w:rsidRPr="002A0037" w:rsidRDefault="0051224A" w:rsidP="007945A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1224A" w:rsidRPr="002A0037" w14:paraId="6E91045D" w14:textId="77777777" w:rsidTr="0051224A">
        <w:trPr>
          <w:cantSplit/>
          <w:trHeight w:val="20"/>
          <w:tblHeader/>
        </w:trPr>
        <w:tc>
          <w:tcPr>
            <w:tcW w:w="3510" w:type="dxa"/>
            <w:vAlign w:val="bottom"/>
          </w:tcPr>
          <w:p w14:paraId="20307373" w14:textId="08C945AF" w:rsidR="0051224A" w:rsidRPr="002A0037" w:rsidRDefault="0051224A" w:rsidP="007945A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7DC9B55A" w14:textId="66CA40E3" w:rsidR="0051224A" w:rsidRPr="002A0037" w:rsidRDefault="0051224A" w:rsidP="007945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63737"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E3F2ED6" w14:textId="77777777" w:rsidR="0051224A" w:rsidRPr="002A0037" w:rsidRDefault="0051224A" w:rsidP="007945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8F4AC60" w14:textId="369262D6" w:rsidR="0051224A" w:rsidRPr="002A0037" w:rsidRDefault="0051224A" w:rsidP="007945A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663737" w:rsidRPr="002A00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7D85902D" w14:textId="77777777" w:rsidR="0051224A" w:rsidRPr="002A0037" w:rsidRDefault="0051224A" w:rsidP="007945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F8FC1F" w14:textId="2CDF0AFA" w:rsidR="0051224A" w:rsidRPr="002A0037" w:rsidRDefault="0051224A" w:rsidP="007945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3737" w:rsidRPr="002A003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5ECE8C8" w14:textId="77777777" w:rsidR="0051224A" w:rsidRPr="002A0037" w:rsidRDefault="0051224A" w:rsidP="007945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AB315A" w14:textId="4E585FE1" w:rsidR="0051224A" w:rsidRPr="002A0037" w:rsidRDefault="0051224A" w:rsidP="007945A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63737" w:rsidRPr="002A003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1224A" w:rsidRPr="002A0037" w14:paraId="3CB460AB" w14:textId="77777777" w:rsidTr="0051224A">
        <w:trPr>
          <w:cantSplit/>
          <w:trHeight w:val="20"/>
          <w:tblHeader/>
        </w:trPr>
        <w:tc>
          <w:tcPr>
            <w:tcW w:w="3510" w:type="dxa"/>
          </w:tcPr>
          <w:p w14:paraId="4C61463E" w14:textId="492E8F47" w:rsidR="0051224A" w:rsidRPr="002A0037" w:rsidRDefault="0051224A" w:rsidP="0051224A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center"/>
          </w:tcPr>
          <w:p w14:paraId="4AD08613" w14:textId="77777777" w:rsidR="0051224A" w:rsidRPr="002A0037" w:rsidRDefault="0051224A" w:rsidP="007945AD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63737" w:rsidRPr="002A0037" w14:paraId="59183A92" w14:textId="77777777" w:rsidTr="009A5B6C">
        <w:trPr>
          <w:cantSplit/>
          <w:trHeight w:val="20"/>
        </w:trPr>
        <w:tc>
          <w:tcPr>
            <w:tcW w:w="3510" w:type="dxa"/>
          </w:tcPr>
          <w:p w14:paraId="0A94337A" w14:textId="24C607D8" w:rsidR="00663737" w:rsidRPr="002A0037" w:rsidRDefault="00663737" w:rsidP="006637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728789FD" w14:textId="4AB79A0F" w:rsidR="00663737" w:rsidRPr="002A0037" w:rsidRDefault="00FD7592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91,443</w:t>
            </w:r>
          </w:p>
        </w:tc>
        <w:tc>
          <w:tcPr>
            <w:tcW w:w="178" w:type="dxa"/>
            <w:vAlign w:val="bottom"/>
          </w:tcPr>
          <w:p w14:paraId="54C5915D" w14:textId="77777777" w:rsidR="00663737" w:rsidRPr="002A0037" w:rsidRDefault="00663737" w:rsidP="006637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A6690B3" w14:textId="4530036D" w:rsidR="00663737" w:rsidRPr="002A0037" w:rsidRDefault="00663737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98,538</w:t>
            </w:r>
          </w:p>
        </w:tc>
        <w:tc>
          <w:tcPr>
            <w:tcW w:w="180" w:type="dxa"/>
            <w:vAlign w:val="bottom"/>
          </w:tcPr>
          <w:p w14:paraId="0BC9FCCC" w14:textId="77777777" w:rsidR="00663737" w:rsidRPr="002A0037" w:rsidRDefault="00663737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F3C273" w14:textId="79CE8ECC" w:rsidR="00663737" w:rsidRPr="002A0037" w:rsidRDefault="00CF21F5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93</w:t>
            </w:r>
            <w:r w:rsidRPr="002A0037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2A0037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520</w:t>
            </w:r>
          </w:p>
        </w:tc>
        <w:tc>
          <w:tcPr>
            <w:tcW w:w="180" w:type="dxa"/>
            <w:vAlign w:val="bottom"/>
          </w:tcPr>
          <w:p w14:paraId="4877934A" w14:textId="77777777" w:rsidR="00663737" w:rsidRPr="002A0037" w:rsidRDefault="00663737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5A4BBC" w14:textId="09F2C2D2" w:rsidR="00663737" w:rsidRPr="002A0037" w:rsidRDefault="00663737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98,538</w:t>
            </w:r>
          </w:p>
        </w:tc>
      </w:tr>
      <w:tr w:rsidR="00663737" w:rsidRPr="002A0037" w14:paraId="79029002" w14:textId="77777777" w:rsidTr="009A5B6C">
        <w:trPr>
          <w:cantSplit/>
          <w:trHeight w:val="20"/>
        </w:trPr>
        <w:tc>
          <w:tcPr>
            <w:tcW w:w="3510" w:type="dxa"/>
          </w:tcPr>
          <w:p w14:paraId="118BD3A0" w14:textId="7C1DA3A3" w:rsidR="00663737" w:rsidRPr="002A0037" w:rsidRDefault="00663737" w:rsidP="006637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3C4259C5" w14:textId="301C5A0E" w:rsidR="00663737" w:rsidRPr="002A0037" w:rsidRDefault="00FD7592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16,552</w:t>
            </w:r>
          </w:p>
        </w:tc>
        <w:tc>
          <w:tcPr>
            <w:tcW w:w="178" w:type="dxa"/>
            <w:vAlign w:val="bottom"/>
          </w:tcPr>
          <w:p w14:paraId="587AC0B1" w14:textId="77777777" w:rsidR="00663737" w:rsidRPr="002A0037" w:rsidRDefault="00663737" w:rsidP="006637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83F363E" w14:textId="4A3C5823" w:rsidR="00663737" w:rsidRPr="002A0037" w:rsidRDefault="00663737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26,456</w:t>
            </w:r>
          </w:p>
        </w:tc>
        <w:tc>
          <w:tcPr>
            <w:tcW w:w="180" w:type="dxa"/>
            <w:vAlign w:val="bottom"/>
          </w:tcPr>
          <w:p w14:paraId="2C10D09A" w14:textId="77777777" w:rsidR="00663737" w:rsidRPr="002A0037" w:rsidRDefault="00663737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1F62F6" w14:textId="067F6CAC" w:rsidR="00663737" w:rsidRPr="002A0037" w:rsidRDefault="00CF21F5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A003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16</w:t>
            </w:r>
            <w:r w:rsidRPr="002A0037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2A0037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552</w:t>
            </w:r>
          </w:p>
        </w:tc>
        <w:tc>
          <w:tcPr>
            <w:tcW w:w="180" w:type="dxa"/>
            <w:vAlign w:val="bottom"/>
          </w:tcPr>
          <w:p w14:paraId="7B2447FD" w14:textId="77777777" w:rsidR="00663737" w:rsidRPr="002A0037" w:rsidRDefault="00663737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EA9FD5" w14:textId="502F9915" w:rsidR="00663737" w:rsidRPr="002A0037" w:rsidRDefault="00663737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26,456</w:t>
            </w:r>
          </w:p>
        </w:tc>
      </w:tr>
      <w:tr w:rsidR="00663737" w:rsidRPr="002A0037" w14:paraId="4DF1DCFC" w14:textId="77777777" w:rsidTr="009A5B6C">
        <w:trPr>
          <w:cantSplit/>
          <w:trHeight w:val="20"/>
        </w:trPr>
        <w:tc>
          <w:tcPr>
            <w:tcW w:w="3510" w:type="dxa"/>
          </w:tcPr>
          <w:p w14:paraId="725B9090" w14:textId="74D06D73" w:rsidR="00663737" w:rsidRPr="002A0037" w:rsidRDefault="00663737" w:rsidP="006637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C5DD9F" w14:textId="1CF64E08" w:rsidR="00663737" w:rsidRPr="002A0037" w:rsidRDefault="00FD7592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297,649</w:t>
            </w:r>
          </w:p>
        </w:tc>
        <w:tc>
          <w:tcPr>
            <w:tcW w:w="178" w:type="dxa"/>
            <w:vAlign w:val="bottom"/>
          </w:tcPr>
          <w:p w14:paraId="6AD3F998" w14:textId="77777777" w:rsidR="00663737" w:rsidRPr="002A0037" w:rsidRDefault="00663737" w:rsidP="006637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611B3E71" w14:textId="1F27E30D" w:rsidR="00663737" w:rsidRPr="002A0037" w:rsidRDefault="00663737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272,01</w:t>
            </w: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D376990" w14:textId="77777777" w:rsidR="00663737" w:rsidRPr="002A0037" w:rsidRDefault="00663737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D9A477" w14:textId="6CAED13A" w:rsidR="00663737" w:rsidRPr="002A0037" w:rsidRDefault="00CF21F5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296,198</w:t>
            </w:r>
          </w:p>
        </w:tc>
        <w:tc>
          <w:tcPr>
            <w:tcW w:w="180" w:type="dxa"/>
            <w:vAlign w:val="bottom"/>
          </w:tcPr>
          <w:p w14:paraId="1587131E" w14:textId="77777777" w:rsidR="00663737" w:rsidRPr="002A0037" w:rsidRDefault="00663737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F52DFB" w14:textId="0E4AE638" w:rsidR="00663737" w:rsidRPr="002A0037" w:rsidRDefault="00663737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269,425</w:t>
            </w:r>
          </w:p>
        </w:tc>
      </w:tr>
      <w:tr w:rsidR="00663737" w:rsidRPr="002A0037" w14:paraId="338C79A2" w14:textId="77777777" w:rsidTr="009A5B6C">
        <w:trPr>
          <w:cantSplit/>
          <w:trHeight w:val="20"/>
        </w:trPr>
        <w:tc>
          <w:tcPr>
            <w:tcW w:w="3510" w:type="dxa"/>
          </w:tcPr>
          <w:p w14:paraId="52B7917A" w14:textId="77777777" w:rsidR="00663737" w:rsidRPr="002A0037" w:rsidRDefault="00663737" w:rsidP="006637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4DEAB" w14:textId="69A5E95C" w:rsidR="00663737" w:rsidRPr="002A0037" w:rsidRDefault="00FD7592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405,644</w:t>
            </w:r>
          </w:p>
        </w:tc>
        <w:tc>
          <w:tcPr>
            <w:tcW w:w="178" w:type="dxa"/>
            <w:vAlign w:val="bottom"/>
          </w:tcPr>
          <w:p w14:paraId="3DEF2ECC" w14:textId="77777777" w:rsidR="00663737" w:rsidRPr="002A0037" w:rsidRDefault="00663737" w:rsidP="0066373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3186F" w14:textId="66BB881B" w:rsidR="00663737" w:rsidRPr="002A0037" w:rsidRDefault="00663737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397,009</w:t>
            </w:r>
          </w:p>
        </w:tc>
        <w:tc>
          <w:tcPr>
            <w:tcW w:w="180" w:type="dxa"/>
            <w:vAlign w:val="bottom"/>
          </w:tcPr>
          <w:p w14:paraId="722D295F" w14:textId="77777777" w:rsidR="00663737" w:rsidRPr="002A0037" w:rsidRDefault="00663737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9138D" w14:textId="266ADD0C" w:rsidR="00663737" w:rsidRPr="002A0037" w:rsidRDefault="00CF21F5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180" w:type="dxa"/>
            <w:vAlign w:val="bottom"/>
          </w:tcPr>
          <w:p w14:paraId="108FF3BF" w14:textId="77777777" w:rsidR="00663737" w:rsidRPr="002A0037" w:rsidRDefault="00663737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6B2F6" w14:textId="341B2119" w:rsidR="00663737" w:rsidRPr="002A0037" w:rsidRDefault="00663737" w:rsidP="0066373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394,419</w:t>
            </w:r>
          </w:p>
        </w:tc>
      </w:tr>
    </w:tbl>
    <w:p w14:paraId="69675F07" w14:textId="56CAF358" w:rsidR="00034084" w:rsidRPr="002A0037" w:rsidRDefault="00034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68CF6D4" w14:textId="0F8DE603" w:rsidR="00A76DB8" w:rsidRPr="002A0037" w:rsidRDefault="00A06DBF" w:rsidP="007D20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 xml:space="preserve">ในปี </w:t>
      </w:r>
      <w:r w:rsidRPr="002A0037">
        <w:rPr>
          <w:rFonts w:ascii="Angsana New" w:hAnsi="Angsana New"/>
          <w:sz w:val="30"/>
          <w:szCs w:val="30"/>
        </w:rPr>
        <w:t>256</w:t>
      </w:r>
      <w:r w:rsidR="00663737" w:rsidRPr="002A0037">
        <w:rPr>
          <w:rFonts w:ascii="Angsana New" w:hAnsi="Angsana New"/>
          <w:sz w:val="30"/>
          <w:szCs w:val="30"/>
        </w:rPr>
        <w:t>6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FD7592" w:rsidRPr="002A0037">
        <w:rPr>
          <w:rFonts w:ascii="Angsana New" w:hAnsi="Angsana New"/>
          <w:sz w:val="30"/>
          <w:szCs w:val="30"/>
        </w:rPr>
        <w:t>103</w:t>
      </w:r>
      <w:r w:rsidR="00BF68BB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FD7592" w:rsidRPr="002A0037">
        <w:rPr>
          <w:rFonts w:ascii="Angsana New" w:hAnsi="Angsana New"/>
          <w:sz w:val="30"/>
          <w:szCs w:val="30"/>
        </w:rPr>
        <w:t>106</w:t>
      </w:r>
      <w:r w:rsidR="0051224A"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ล้านบาท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ตามลำดับ</w:t>
      </w:r>
      <w:r w:rsidR="00E6281E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="00E6281E" w:rsidRPr="002A0037">
        <w:rPr>
          <w:rFonts w:ascii="Angsana New" w:hAnsi="Angsana New"/>
          <w:i/>
          <w:iCs/>
          <w:sz w:val="30"/>
          <w:szCs w:val="30"/>
        </w:rPr>
        <w:t>(256</w:t>
      </w:r>
      <w:r w:rsidR="00BF7BAB" w:rsidRPr="002A0037">
        <w:rPr>
          <w:rFonts w:ascii="Angsana New" w:hAnsi="Angsana New"/>
          <w:i/>
          <w:iCs/>
          <w:sz w:val="30"/>
          <w:szCs w:val="30"/>
        </w:rPr>
        <w:t>5</w:t>
      </w:r>
      <w:r w:rsidR="00E6281E" w:rsidRPr="002A0037">
        <w:rPr>
          <w:rFonts w:ascii="Angsana New" w:hAnsi="Angsana New"/>
          <w:i/>
          <w:iCs/>
          <w:sz w:val="30"/>
          <w:szCs w:val="30"/>
        </w:rPr>
        <w:t xml:space="preserve">: </w:t>
      </w:r>
      <w:r w:rsidR="00663737" w:rsidRPr="002A0037">
        <w:rPr>
          <w:rFonts w:ascii="Angsana New" w:hAnsi="Angsana New"/>
          <w:i/>
          <w:iCs/>
          <w:sz w:val="30"/>
          <w:szCs w:val="30"/>
        </w:rPr>
        <w:t xml:space="preserve">125 </w:t>
      </w:r>
      <w:r w:rsidR="00E6281E" w:rsidRPr="002A0037">
        <w:rPr>
          <w:rFonts w:ascii="Angsana New" w:hAnsi="Angsana New"/>
          <w:i/>
          <w:iCs/>
          <w:sz w:val="30"/>
          <w:szCs w:val="30"/>
          <w:cs/>
        </w:rPr>
        <w:t xml:space="preserve">ล้านบาทและ </w:t>
      </w:r>
      <w:r w:rsidR="00663737" w:rsidRPr="002A0037">
        <w:rPr>
          <w:rFonts w:ascii="Angsana New" w:hAnsi="Angsana New"/>
          <w:i/>
          <w:iCs/>
          <w:sz w:val="30"/>
          <w:szCs w:val="30"/>
        </w:rPr>
        <w:t xml:space="preserve">125 </w:t>
      </w:r>
      <w:r w:rsidR="00E6281E" w:rsidRPr="002A0037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480928C2" w14:textId="42E661E4" w:rsidR="002C480D" w:rsidRPr="002A0037" w:rsidRDefault="002C4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</w:rPr>
        <w:br w:type="page"/>
      </w:r>
    </w:p>
    <w:p w14:paraId="1E99CD3D" w14:textId="317B1839" w:rsidR="004858A6" w:rsidRPr="002A0037" w:rsidRDefault="004858A6" w:rsidP="004858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2A0037">
        <w:rPr>
          <w:rFonts w:ascii="Angsana New" w:hAnsi="Angsana New"/>
          <w:sz w:val="30"/>
          <w:szCs w:val="30"/>
          <w:cs/>
        </w:rPr>
        <w:lastRenderedPageBreak/>
        <w:t>บริษัทเช่าที่ดิน</w:t>
      </w:r>
      <w:r w:rsidRPr="002A0037">
        <w:rPr>
          <w:rFonts w:ascii="Angsana New" w:hAnsi="Angsana New"/>
          <w:color w:val="FFFFFF"/>
          <w:sz w:val="30"/>
          <w:szCs w:val="30"/>
        </w:rPr>
        <w:t>.</w:t>
      </w:r>
      <w:r w:rsidRPr="002A0037">
        <w:rPr>
          <w:rFonts w:ascii="Angsana New" w:hAnsi="Angsana New"/>
          <w:sz w:val="30"/>
          <w:szCs w:val="30"/>
          <w:cs/>
        </w:rPr>
        <w:t>อาคาร</w:t>
      </w:r>
      <w:r w:rsidRPr="002A0037">
        <w:rPr>
          <w:rFonts w:ascii="Angsana New" w:hAnsi="Angsana New"/>
          <w:color w:val="FFFFFF"/>
          <w:sz w:val="30"/>
          <w:szCs w:val="30"/>
        </w:rPr>
        <w:t>.</w:t>
      </w:r>
      <w:r w:rsidRPr="002A0037">
        <w:rPr>
          <w:rFonts w:ascii="Angsana New" w:hAnsi="Angsana New"/>
          <w:sz w:val="30"/>
          <w:szCs w:val="30"/>
          <w:cs/>
        </w:rPr>
        <w:t>สิ่งปลูกสร้างและสินทรัพย์อื่นเพื่อใช้ในการดำเนินงานของกิจการหลายสัญญา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 xml:space="preserve">เป็นระยะเวลา </w:t>
      </w:r>
      <w:r w:rsidRPr="002A0037">
        <w:rPr>
          <w:rFonts w:ascii="Angsana New" w:hAnsi="Angsana New"/>
          <w:sz w:val="30"/>
          <w:szCs w:val="30"/>
        </w:rPr>
        <w:t>1 - 30</w:t>
      </w:r>
      <w:r w:rsidRPr="002A0037">
        <w:rPr>
          <w:rFonts w:ascii="Angsana New" w:hAnsi="Angsana New"/>
          <w:sz w:val="30"/>
          <w:szCs w:val="30"/>
          <w:cs/>
        </w:rPr>
        <w:t xml:space="preserve"> ปี สัญญาสิ้นสุดในระยะเวลาต่างๆ กันจนถึงเดือนธันวาคม </w:t>
      </w:r>
      <w:r w:rsidRPr="002A0037">
        <w:rPr>
          <w:rFonts w:ascii="Angsana New" w:hAnsi="Angsana New"/>
          <w:sz w:val="30"/>
          <w:szCs w:val="30"/>
        </w:rPr>
        <w:t xml:space="preserve">2581 </w:t>
      </w:r>
      <w:r w:rsidRPr="002A0037">
        <w:rPr>
          <w:rFonts w:ascii="Angsana New" w:hAnsi="Angsana New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69B277D9" w14:textId="16D0C4A9" w:rsidR="00A06DBF" w:rsidRPr="002A0037" w:rsidRDefault="00A06DBF" w:rsidP="00A06D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260"/>
      </w:tblGrid>
      <w:tr w:rsidR="00BB0153" w:rsidRPr="002A0037" w14:paraId="33476BCF" w14:textId="77777777" w:rsidTr="00BB0153">
        <w:trPr>
          <w:cantSplit/>
          <w:trHeight w:val="144"/>
          <w:tblHeader/>
        </w:trPr>
        <w:tc>
          <w:tcPr>
            <w:tcW w:w="3510" w:type="dxa"/>
            <w:shd w:val="clear" w:color="auto" w:fill="auto"/>
            <w:vAlign w:val="bottom"/>
          </w:tcPr>
          <w:p w14:paraId="4B7F689C" w14:textId="77777777" w:rsidR="00BB0153" w:rsidRPr="002A0037" w:rsidRDefault="00BB0153" w:rsidP="00BB0153">
            <w:pPr>
              <w:tabs>
                <w:tab w:val="clear" w:pos="6322"/>
                <w:tab w:val="left" w:pos="335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1DD0CC6" w14:textId="5CDABBB3" w:rsidR="00BB0153" w:rsidRPr="002A0037" w:rsidRDefault="00BB0153" w:rsidP="00BB0153">
            <w:pPr>
              <w:pStyle w:val="acctfourfigures"/>
              <w:tabs>
                <w:tab w:val="decimal" w:pos="731"/>
                <w:tab w:val="decimal" w:pos="1642"/>
                <w:tab w:val="left" w:pos="33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2A003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3FFB8B" w14:textId="77777777" w:rsidR="00BB0153" w:rsidRPr="002A0037" w:rsidRDefault="00BB0153" w:rsidP="00BB0153">
            <w:pPr>
              <w:pStyle w:val="acctfourfigures"/>
              <w:tabs>
                <w:tab w:val="decimal" w:pos="1181"/>
                <w:tab w:val="left" w:pos="3350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9A1E7D3" w14:textId="6592255E" w:rsidR="00BB0153" w:rsidRPr="002A0037" w:rsidRDefault="00BB0153" w:rsidP="00BB0153">
            <w:pPr>
              <w:pStyle w:val="acctfourfigures"/>
              <w:tabs>
                <w:tab w:val="decimal" w:pos="731"/>
                <w:tab w:val="decimal" w:pos="1642"/>
                <w:tab w:val="left" w:pos="3350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0153" w:rsidRPr="002A0037" w14:paraId="278610B6" w14:textId="77777777" w:rsidTr="00BB0153">
        <w:trPr>
          <w:cantSplit/>
          <w:tblHeader/>
        </w:trPr>
        <w:tc>
          <w:tcPr>
            <w:tcW w:w="3510" w:type="dxa"/>
          </w:tcPr>
          <w:p w14:paraId="55FFBC17" w14:textId="5CE69444" w:rsidR="00BB0153" w:rsidRPr="002A0037" w:rsidRDefault="00BB0153" w:rsidP="00BB0153">
            <w:pPr>
              <w:pStyle w:val="acctfourfigures"/>
              <w:tabs>
                <w:tab w:val="clear" w:pos="765"/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2A00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60" w:type="dxa"/>
          </w:tcPr>
          <w:p w14:paraId="4EDF9AAB" w14:textId="738995B9" w:rsidR="00BB0153" w:rsidRPr="002A0037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63737"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33D6391" w14:textId="77777777" w:rsidR="00BB0153" w:rsidRPr="002A0037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219C87" w14:textId="7864EB79" w:rsidR="00BB0153" w:rsidRPr="002A0037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63737"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57E9B6B" w14:textId="77777777" w:rsidR="00BB0153" w:rsidRPr="002A0037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1D3070" w14:textId="71A887C5" w:rsidR="00BB0153" w:rsidRPr="002A0037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63737"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BD806FC" w14:textId="77777777" w:rsidR="00BB0153" w:rsidRPr="002A0037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90EAA1" w14:textId="299A1B49" w:rsidR="00BB0153" w:rsidRPr="002A0037" w:rsidRDefault="00BB0153" w:rsidP="00BB0153">
            <w:pPr>
              <w:pStyle w:val="acctmergecolhdg"/>
              <w:tabs>
                <w:tab w:val="left" w:pos="335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663737" w:rsidRPr="002A003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BB0153" w:rsidRPr="002A0037" w14:paraId="333E0065" w14:textId="77777777" w:rsidTr="00BB0153">
        <w:trPr>
          <w:cantSplit/>
          <w:tblHeader/>
        </w:trPr>
        <w:tc>
          <w:tcPr>
            <w:tcW w:w="3510" w:type="dxa"/>
          </w:tcPr>
          <w:p w14:paraId="5D3BD102" w14:textId="0E99E0CE" w:rsidR="00BB0153" w:rsidRPr="002A0037" w:rsidRDefault="00BB0153" w:rsidP="00BB0153">
            <w:pPr>
              <w:tabs>
                <w:tab w:val="clear" w:pos="6322"/>
                <w:tab w:val="left" w:pos="335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ACE3116" w14:textId="1361161C" w:rsidR="00BB0153" w:rsidRPr="002A0037" w:rsidRDefault="00BB0153" w:rsidP="00BB0153">
            <w:pPr>
              <w:pStyle w:val="acctfourfigures"/>
              <w:tabs>
                <w:tab w:val="left" w:pos="335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A00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B0153" w:rsidRPr="002A0037" w14:paraId="480750E9" w14:textId="77777777" w:rsidTr="00BB0153">
        <w:trPr>
          <w:cantSplit/>
        </w:trPr>
        <w:tc>
          <w:tcPr>
            <w:tcW w:w="3510" w:type="dxa"/>
          </w:tcPr>
          <w:p w14:paraId="6CA1EFA4" w14:textId="75E99FD2" w:rsidR="00BB0153" w:rsidRPr="002A0037" w:rsidRDefault="00BB0153" w:rsidP="00BB0153">
            <w:pPr>
              <w:tabs>
                <w:tab w:val="clear" w:pos="680"/>
                <w:tab w:val="clear" w:pos="907"/>
                <w:tab w:val="clear" w:pos="6322"/>
                <w:tab w:val="left" w:pos="335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260" w:type="dxa"/>
          </w:tcPr>
          <w:p w14:paraId="1B735553" w14:textId="77777777" w:rsidR="00BB0153" w:rsidRPr="002A0037" w:rsidRDefault="00BB0153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9D169D" w14:textId="77777777" w:rsidR="00BB0153" w:rsidRPr="002A0037" w:rsidRDefault="00BB0153" w:rsidP="00BB015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79471F" w14:textId="77777777" w:rsidR="00BB0153" w:rsidRPr="002A0037" w:rsidRDefault="00BB0153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AA520A" w14:textId="77777777" w:rsidR="00BB0153" w:rsidRPr="002A0037" w:rsidRDefault="00BB0153" w:rsidP="00BB015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1A4B68" w14:textId="77777777" w:rsidR="00BB0153" w:rsidRPr="002A0037" w:rsidRDefault="00BB0153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CBC5B3" w14:textId="77777777" w:rsidR="00BB0153" w:rsidRPr="002A0037" w:rsidRDefault="00BB0153" w:rsidP="00BB015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6C33AC" w14:textId="77777777" w:rsidR="00BB0153" w:rsidRPr="002A0037" w:rsidRDefault="00BB0153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39" w:rsidRPr="002A0037" w14:paraId="3A5C6E1B" w14:textId="77777777" w:rsidTr="00BB0153">
        <w:trPr>
          <w:cantSplit/>
        </w:trPr>
        <w:tc>
          <w:tcPr>
            <w:tcW w:w="3510" w:type="dxa"/>
          </w:tcPr>
          <w:p w14:paraId="39D20555" w14:textId="1ABC0995" w:rsidR="00CB4C39" w:rsidRPr="002A0037" w:rsidRDefault="00CB4C39" w:rsidP="00BB0153">
            <w:pPr>
              <w:tabs>
                <w:tab w:val="clear" w:pos="680"/>
                <w:tab w:val="clear" w:pos="907"/>
                <w:tab w:val="clear" w:pos="6322"/>
                <w:tab w:val="left" w:pos="335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9235D01" w14:textId="77777777" w:rsidR="00CB4C39" w:rsidRPr="002A0037" w:rsidRDefault="00CB4C39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B3C202" w14:textId="77777777" w:rsidR="00CB4C39" w:rsidRPr="002A0037" w:rsidRDefault="00CB4C39" w:rsidP="00BB015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26ADFA" w14:textId="77777777" w:rsidR="00CB4C39" w:rsidRPr="002A0037" w:rsidRDefault="00CB4C39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ED3559" w14:textId="77777777" w:rsidR="00CB4C39" w:rsidRPr="002A0037" w:rsidRDefault="00CB4C39" w:rsidP="00BB015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2475E4" w14:textId="77777777" w:rsidR="00CB4C39" w:rsidRPr="002A0037" w:rsidRDefault="00CB4C39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CB8E82" w14:textId="77777777" w:rsidR="00CB4C39" w:rsidRPr="002A0037" w:rsidRDefault="00CB4C39" w:rsidP="00BB0153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26F39B" w14:textId="77777777" w:rsidR="00CB4C39" w:rsidRPr="002A0037" w:rsidRDefault="00CB4C39" w:rsidP="00BB0153">
            <w:pPr>
              <w:pStyle w:val="acctfourfigures"/>
              <w:tabs>
                <w:tab w:val="clear" w:pos="765"/>
                <w:tab w:val="decimal" w:pos="731"/>
                <w:tab w:val="left" w:pos="3350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3737" w:rsidRPr="002A0037" w14:paraId="37FABE33" w14:textId="77777777" w:rsidTr="000714EE">
        <w:trPr>
          <w:cantSplit/>
        </w:trPr>
        <w:tc>
          <w:tcPr>
            <w:tcW w:w="3510" w:type="dxa"/>
          </w:tcPr>
          <w:p w14:paraId="467A6AA9" w14:textId="075185E1" w:rsidR="00663737" w:rsidRPr="002A0037" w:rsidRDefault="00663737" w:rsidP="00663737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  <w:tab w:val="clear" w:pos="6322"/>
                <w:tab w:val="left" w:pos="3350"/>
              </w:tabs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615ABCF2" w14:textId="2C1014A0" w:rsidR="00663737" w:rsidRPr="002A0037" w:rsidRDefault="00064373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17,233</w:t>
            </w:r>
          </w:p>
        </w:tc>
        <w:tc>
          <w:tcPr>
            <w:tcW w:w="180" w:type="dxa"/>
            <w:vAlign w:val="bottom"/>
          </w:tcPr>
          <w:p w14:paraId="710F6ACD" w14:textId="77777777" w:rsidR="00663737" w:rsidRPr="002A0037" w:rsidRDefault="00663737" w:rsidP="00663737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8120F9" w14:textId="3B4ED4C6" w:rsidR="00663737" w:rsidRPr="002A0037" w:rsidRDefault="00663737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16,685</w:t>
            </w:r>
          </w:p>
        </w:tc>
        <w:tc>
          <w:tcPr>
            <w:tcW w:w="180" w:type="dxa"/>
            <w:vAlign w:val="bottom"/>
          </w:tcPr>
          <w:p w14:paraId="2FDADCE1" w14:textId="77777777" w:rsidR="00663737" w:rsidRPr="002A0037" w:rsidRDefault="00663737" w:rsidP="00663737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587748" w14:textId="40B6B33C" w:rsidR="00663737" w:rsidRPr="002A0037" w:rsidRDefault="00064373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</w:t>
            </w:r>
            <w:r w:rsidR="00FD71FC"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</w:p>
        </w:tc>
        <w:tc>
          <w:tcPr>
            <w:tcW w:w="180" w:type="dxa"/>
            <w:vAlign w:val="bottom"/>
          </w:tcPr>
          <w:p w14:paraId="2EE4F34D" w14:textId="77777777" w:rsidR="00663737" w:rsidRPr="002A0037" w:rsidRDefault="00663737" w:rsidP="00663737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56AB6A" w14:textId="42C83251" w:rsidR="00663737" w:rsidRPr="002A0037" w:rsidRDefault="00663737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16,685</w:t>
            </w:r>
          </w:p>
        </w:tc>
      </w:tr>
      <w:tr w:rsidR="00663737" w:rsidRPr="002A0037" w14:paraId="41EEDF2A" w14:textId="77777777" w:rsidTr="000714EE">
        <w:trPr>
          <w:cantSplit/>
        </w:trPr>
        <w:tc>
          <w:tcPr>
            <w:tcW w:w="3510" w:type="dxa"/>
          </w:tcPr>
          <w:p w14:paraId="6F217704" w14:textId="07B0CD3A" w:rsidR="00663737" w:rsidRPr="002A0037" w:rsidRDefault="00663737" w:rsidP="00663737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  <w:tab w:val="clear" w:pos="6322"/>
                <w:tab w:val="left" w:pos="3350"/>
              </w:tabs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71DFC42B" w14:textId="6236A4C0" w:rsidR="00663737" w:rsidRPr="002A0037" w:rsidRDefault="00064373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9,904</w:t>
            </w:r>
          </w:p>
        </w:tc>
        <w:tc>
          <w:tcPr>
            <w:tcW w:w="180" w:type="dxa"/>
            <w:vAlign w:val="bottom"/>
          </w:tcPr>
          <w:p w14:paraId="30759F3B" w14:textId="77777777" w:rsidR="00663737" w:rsidRPr="002A0037" w:rsidRDefault="00663737" w:rsidP="00663737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6A6CC8" w14:textId="39AED1A2" w:rsidR="00663737" w:rsidRPr="002A0037" w:rsidRDefault="00663737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11,570</w:t>
            </w:r>
          </w:p>
        </w:tc>
        <w:tc>
          <w:tcPr>
            <w:tcW w:w="180" w:type="dxa"/>
            <w:vAlign w:val="bottom"/>
          </w:tcPr>
          <w:p w14:paraId="2CDC0009" w14:textId="77777777" w:rsidR="00663737" w:rsidRPr="002A0037" w:rsidRDefault="00663737" w:rsidP="00663737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FA28C6" w14:textId="141B7F10" w:rsidR="00663737" w:rsidRPr="002A0037" w:rsidRDefault="00064373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9,904</w:t>
            </w:r>
          </w:p>
        </w:tc>
        <w:tc>
          <w:tcPr>
            <w:tcW w:w="180" w:type="dxa"/>
            <w:vAlign w:val="bottom"/>
          </w:tcPr>
          <w:p w14:paraId="2DFADCB1" w14:textId="77777777" w:rsidR="00663737" w:rsidRPr="002A0037" w:rsidRDefault="00663737" w:rsidP="00663737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F144F3" w14:textId="304B6A79" w:rsidR="00663737" w:rsidRPr="002A0037" w:rsidRDefault="00663737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</w:t>
            </w: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570</w:t>
            </w:r>
          </w:p>
        </w:tc>
      </w:tr>
      <w:tr w:rsidR="00663737" w:rsidRPr="002A0037" w14:paraId="0E5B4739" w14:textId="77777777" w:rsidTr="000714EE">
        <w:trPr>
          <w:cantSplit/>
        </w:trPr>
        <w:tc>
          <w:tcPr>
            <w:tcW w:w="3510" w:type="dxa"/>
          </w:tcPr>
          <w:p w14:paraId="44B2C33D" w14:textId="3EC620D8" w:rsidR="00663737" w:rsidRPr="002A0037" w:rsidRDefault="00663737" w:rsidP="00663737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  <w:tab w:val="clear" w:pos="6322"/>
                <w:tab w:val="left" w:pos="3350"/>
              </w:tabs>
              <w:ind w:left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18F8C3D8" w14:textId="0DF3625E" w:rsidR="00663737" w:rsidRPr="002A0037" w:rsidRDefault="00064373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67,250</w:t>
            </w:r>
          </w:p>
        </w:tc>
        <w:tc>
          <w:tcPr>
            <w:tcW w:w="180" w:type="dxa"/>
            <w:vAlign w:val="bottom"/>
          </w:tcPr>
          <w:p w14:paraId="1A7DF04A" w14:textId="77777777" w:rsidR="00663737" w:rsidRPr="002A0037" w:rsidRDefault="00663737" w:rsidP="00663737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7810E9" w14:textId="44FB8513" w:rsidR="00663737" w:rsidRPr="002A0037" w:rsidRDefault="00663737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58,936</w:t>
            </w:r>
          </w:p>
        </w:tc>
        <w:tc>
          <w:tcPr>
            <w:tcW w:w="180" w:type="dxa"/>
            <w:vAlign w:val="bottom"/>
          </w:tcPr>
          <w:p w14:paraId="552DA62A" w14:textId="77777777" w:rsidR="00663737" w:rsidRPr="002A0037" w:rsidRDefault="00663737" w:rsidP="00663737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4C8C46" w14:textId="39852801" w:rsidR="00663737" w:rsidRPr="002A0037" w:rsidRDefault="00064373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66,110</w:t>
            </w:r>
          </w:p>
        </w:tc>
        <w:tc>
          <w:tcPr>
            <w:tcW w:w="180" w:type="dxa"/>
            <w:vAlign w:val="bottom"/>
          </w:tcPr>
          <w:p w14:paraId="3AAE2C4D" w14:textId="77777777" w:rsidR="00663737" w:rsidRPr="002A0037" w:rsidRDefault="00663737" w:rsidP="00663737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E65BC4" w14:textId="3E0FA24E" w:rsidR="00663737" w:rsidRPr="002A0037" w:rsidRDefault="00663737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57,79</w:t>
            </w: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663737" w:rsidRPr="002A0037" w14:paraId="3107C786" w14:textId="77777777" w:rsidTr="000714EE">
        <w:trPr>
          <w:cantSplit/>
        </w:trPr>
        <w:tc>
          <w:tcPr>
            <w:tcW w:w="3510" w:type="dxa"/>
          </w:tcPr>
          <w:p w14:paraId="5BB7C532" w14:textId="38D733B4" w:rsidR="00663737" w:rsidRPr="002A0037" w:rsidRDefault="00663737" w:rsidP="00663737">
            <w:pPr>
              <w:tabs>
                <w:tab w:val="clear" w:pos="680"/>
                <w:tab w:val="clear" w:pos="907"/>
                <w:tab w:val="clear" w:pos="6322"/>
                <w:tab w:val="left" w:pos="33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3415051A" w14:textId="538EB2FA" w:rsidR="00663737" w:rsidRPr="002A0037" w:rsidRDefault="00064373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14,235</w:t>
            </w:r>
          </w:p>
        </w:tc>
        <w:tc>
          <w:tcPr>
            <w:tcW w:w="180" w:type="dxa"/>
            <w:vAlign w:val="bottom"/>
          </w:tcPr>
          <w:p w14:paraId="25718C8A" w14:textId="77777777" w:rsidR="00663737" w:rsidRPr="002A0037" w:rsidRDefault="00663737" w:rsidP="00663737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2958A9" w14:textId="5A90B1B7" w:rsidR="00663737" w:rsidRPr="002A0037" w:rsidRDefault="00663737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13,027</w:t>
            </w:r>
          </w:p>
        </w:tc>
        <w:tc>
          <w:tcPr>
            <w:tcW w:w="180" w:type="dxa"/>
            <w:vAlign w:val="bottom"/>
          </w:tcPr>
          <w:p w14:paraId="1D3B0CA9" w14:textId="77777777" w:rsidR="00663737" w:rsidRPr="002A0037" w:rsidRDefault="00663737" w:rsidP="00663737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616AE2" w14:textId="0B1D59F0" w:rsidR="00663737" w:rsidRPr="002A0037" w:rsidRDefault="00064373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14,235</w:t>
            </w:r>
          </w:p>
        </w:tc>
        <w:tc>
          <w:tcPr>
            <w:tcW w:w="180" w:type="dxa"/>
            <w:vAlign w:val="bottom"/>
          </w:tcPr>
          <w:p w14:paraId="1D4E68D9" w14:textId="77777777" w:rsidR="00663737" w:rsidRPr="002A0037" w:rsidRDefault="00663737" w:rsidP="00663737">
            <w:pPr>
              <w:pStyle w:val="acctfourfigures"/>
              <w:tabs>
                <w:tab w:val="left" w:pos="3350"/>
              </w:tabs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191356" w14:textId="3C007102" w:rsidR="00663737" w:rsidRPr="002A0037" w:rsidRDefault="00663737" w:rsidP="0066373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8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12,951</w:t>
            </w:r>
          </w:p>
        </w:tc>
      </w:tr>
    </w:tbl>
    <w:p w14:paraId="7BE7DDFE" w14:textId="77777777" w:rsidR="00A76DB8" w:rsidRPr="002A0037" w:rsidRDefault="00A76DB8" w:rsidP="00A76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E0F98C8" w14:textId="46F8DE8B" w:rsidR="00D37F8D" w:rsidRPr="002A0037" w:rsidRDefault="00D37F8D" w:rsidP="00A76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 xml:space="preserve">ในปี </w:t>
      </w:r>
      <w:r w:rsidRPr="002A0037">
        <w:rPr>
          <w:rFonts w:ascii="Angsana New" w:hAnsi="Angsana New"/>
          <w:sz w:val="30"/>
          <w:szCs w:val="30"/>
        </w:rPr>
        <w:t>256</w:t>
      </w:r>
      <w:r w:rsidR="00663737" w:rsidRPr="002A0037">
        <w:rPr>
          <w:rFonts w:ascii="Angsana New" w:hAnsi="Angsana New"/>
          <w:sz w:val="30"/>
          <w:szCs w:val="30"/>
        </w:rPr>
        <w:t>6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FD71FC" w:rsidRPr="002A0037">
        <w:rPr>
          <w:rFonts w:ascii="Angsana New" w:hAnsi="Angsana New"/>
          <w:sz w:val="30"/>
          <w:szCs w:val="30"/>
        </w:rPr>
        <w:t>89</w:t>
      </w:r>
      <w:r w:rsidR="00BF68BB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ล้านบาท และ</w:t>
      </w:r>
      <w:r w:rsidR="00BB0153" w:rsidRPr="002A0037">
        <w:rPr>
          <w:rFonts w:ascii="Angsana New" w:hAnsi="Angsana New"/>
          <w:sz w:val="30"/>
          <w:szCs w:val="30"/>
        </w:rPr>
        <w:t xml:space="preserve"> </w:t>
      </w:r>
      <w:r w:rsidR="00FD71FC" w:rsidRPr="002A0037">
        <w:rPr>
          <w:rFonts w:ascii="Angsana New" w:hAnsi="Angsana New"/>
          <w:sz w:val="30"/>
          <w:szCs w:val="30"/>
        </w:rPr>
        <w:t>88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="00FD71FC" w:rsidRPr="002A0037">
        <w:rPr>
          <w:rFonts w:ascii="Angsana New" w:hAnsi="Angsana New"/>
          <w:sz w:val="30"/>
          <w:szCs w:val="30"/>
        </w:rPr>
        <w:br/>
      </w:r>
      <w:r w:rsidRPr="002A0037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E6281E" w:rsidRPr="002A0037">
        <w:rPr>
          <w:rFonts w:ascii="Angsana New" w:hAnsi="Angsana New"/>
          <w:sz w:val="30"/>
          <w:szCs w:val="30"/>
        </w:rPr>
        <w:t xml:space="preserve"> </w:t>
      </w:r>
      <w:r w:rsidR="00E6281E" w:rsidRPr="002A0037">
        <w:rPr>
          <w:rFonts w:ascii="Angsana New" w:hAnsi="Angsana New"/>
          <w:i/>
          <w:iCs/>
          <w:sz w:val="30"/>
          <w:szCs w:val="30"/>
        </w:rPr>
        <w:t>(256</w:t>
      </w:r>
      <w:r w:rsidR="00663737" w:rsidRPr="002A0037">
        <w:rPr>
          <w:rFonts w:ascii="Angsana New" w:hAnsi="Angsana New"/>
          <w:i/>
          <w:iCs/>
          <w:sz w:val="30"/>
          <w:szCs w:val="30"/>
        </w:rPr>
        <w:t>5</w:t>
      </w:r>
      <w:r w:rsidR="00E6281E" w:rsidRPr="002A0037">
        <w:rPr>
          <w:rFonts w:ascii="Angsana New" w:hAnsi="Angsana New"/>
          <w:i/>
          <w:iCs/>
          <w:sz w:val="30"/>
          <w:szCs w:val="30"/>
        </w:rPr>
        <w:t xml:space="preserve">: </w:t>
      </w:r>
      <w:r w:rsidR="00663737" w:rsidRPr="002A0037">
        <w:rPr>
          <w:rFonts w:ascii="Angsana New" w:hAnsi="Angsana New"/>
          <w:i/>
          <w:iCs/>
          <w:sz w:val="30"/>
          <w:szCs w:val="30"/>
        </w:rPr>
        <w:t xml:space="preserve">81 </w:t>
      </w:r>
      <w:r w:rsidR="00E6281E" w:rsidRPr="002A0037">
        <w:rPr>
          <w:rFonts w:ascii="Angsana New" w:hAnsi="Angsana New"/>
          <w:i/>
          <w:iCs/>
          <w:sz w:val="30"/>
          <w:szCs w:val="30"/>
          <w:cs/>
        </w:rPr>
        <w:t xml:space="preserve">ล้านบาทและ </w:t>
      </w:r>
      <w:r w:rsidR="00663737" w:rsidRPr="002A0037">
        <w:rPr>
          <w:rFonts w:ascii="Angsana New" w:hAnsi="Angsana New"/>
          <w:i/>
          <w:iCs/>
          <w:sz w:val="30"/>
          <w:szCs w:val="30"/>
        </w:rPr>
        <w:t xml:space="preserve">80 </w:t>
      </w:r>
      <w:r w:rsidR="00E6281E" w:rsidRPr="002A0037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70BDDDD6" w14:textId="1F382013" w:rsidR="00E64F07" w:rsidRPr="002A0037" w:rsidRDefault="002C555E" w:rsidP="00BE7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A0037">
        <w:rPr>
          <w:rFonts w:ascii="Angsana New" w:hAnsi="Angsana New"/>
          <w:sz w:val="30"/>
          <w:szCs w:val="30"/>
        </w:rPr>
        <w:br w:type="page"/>
      </w:r>
      <w:r w:rsidR="000F5274" w:rsidRPr="002A0037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5D6E08" w:rsidRPr="002A0037">
        <w:rPr>
          <w:rFonts w:ascii="Angsana New" w:hAnsi="Angsana New"/>
          <w:b/>
          <w:bCs/>
          <w:sz w:val="30"/>
          <w:szCs w:val="30"/>
        </w:rPr>
        <w:t>3</w:t>
      </w:r>
      <w:r w:rsidR="00E64F07" w:rsidRPr="002A0037">
        <w:rPr>
          <w:rFonts w:ascii="Angsana New" w:hAnsi="Angsana New"/>
          <w:b/>
          <w:bCs/>
          <w:sz w:val="30"/>
          <w:szCs w:val="30"/>
        </w:rPr>
        <w:tab/>
      </w:r>
      <w:r w:rsidR="00E64F07" w:rsidRPr="002A0037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3EF453D4" w14:textId="77777777" w:rsidR="006A25D2" w:rsidRPr="002A0037" w:rsidRDefault="006A25D2" w:rsidP="002C5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0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86"/>
        <w:gridCol w:w="1125"/>
        <w:gridCol w:w="236"/>
        <w:gridCol w:w="1126"/>
        <w:gridCol w:w="308"/>
        <w:gridCol w:w="1120"/>
      </w:tblGrid>
      <w:tr w:rsidR="00277BF3" w:rsidRPr="002A0037" w14:paraId="0C244F11" w14:textId="77777777" w:rsidTr="00BE7C36">
        <w:trPr>
          <w:tblHeader/>
        </w:trPr>
        <w:tc>
          <w:tcPr>
            <w:tcW w:w="5186" w:type="dxa"/>
          </w:tcPr>
          <w:p w14:paraId="3E40B3DF" w14:textId="77777777" w:rsidR="00277BF3" w:rsidRPr="002A0037" w:rsidRDefault="00277BF3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915" w:type="dxa"/>
            <w:gridSpan w:val="5"/>
          </w:tcPr>
          <w:p w14:paraId="53415345" w14:textId="77777777" w:rsidR="00277BF3" w:rsidRPr="002A0037" w:rsidRDefault="00277BF3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4F32" w:rsidRPr="002A0037" w14:paraId="196AE6EB" w14:textId="77777777" w:rsidTr="00BE7C36">
        <w:trPr>
          <w:tblHeader/>
        </w:trPr>
        <w:tc>
          <w:tcPr>
            <w:tcW w:w="5186" w:type="dxa"/>
          </w:tcPr>
          <w:p w14:paraId="67FA0036" w14:textId="77777777" w:rsidR="007F4F32" w:rsidRPr="002A0037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7CE70AEE" w14:textId="77777777" w:rsidR="007F4F32" w:rsidRPr="002A0037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36" w:type="dxa"/>
          </w:tcPr>
          <w:p w14:paraId="469B3B34" w14:textId="77777777" w:rsidR="007F4F32" w:rsidRPr="002A0037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C3B25B6" w14:textId="77777777" w:rsidR="007F4F32" w:rsidRPr="002A0037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308" w:type="dxa"/>
          </w:tcPr>
          <w:p w14:paraId="14229F92" w14:textId="77777777" w:rsidR="007F4F32" w:rsidRPr="002A0037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F505F76" w14:textId="77777777" w:rsidR="007F4F32" w:rsidRPr="002A0037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4F32" w:rsidRPr="002A0037" w14:paraId="58C45502" w14:textId="77777777" w:rsidTr="00BE7C36">
        <w:trPr>
          <w:tblHeader/>
        </w:trPr>
        <w:tc>
          <w:tcPr>
            <w:tcW w:w="5186" w:type="dxa"/>
          </w:tcPr>
          <w:p w14:paraId="35298FED" w14:textId="77777777" w:rsidR="007F4F32" w:rsidRPr="002A0037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8346AD" w14:textId="77777777" w:rsidR="007F4F32" w:rsidRPr="002A0037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36" w:type="dxa"/>
          </w:tcPr>
          <w:p w14:paraId="453B0A94" w14:textId="77777777" w:rsidR="007F4F32" w:rsidRPr="002A0037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5119E4B" w14:textId="77777777" w:rsidR="007F4F32" w:rsidRPr="002A0037" w:rsidRDefault="00B226B7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ซอฟต์</w:t>
            </w:r>
            <w:r w:rsidR="007F4F32" w:rsidRPr="002A0037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308" w:type="dxa"/>
          </w:tcPr>
          <w:p w14:paraId="0FF26483" w14:textId="77777777" w:rsidR="007F4F32" w:rsidRPr="002A0037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106B115" w14:textId="77777777" w:rsidR="007F4F32" w:rsidRPr="002A0037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972F7" w:rsidRPr="002A0037" w14:paraId="0CA43123" w14:textId="77777777" w:rsidTr="00BE7C36">
        <w:tc>
          <w:tcPr>
            <w:tcW w:w="5186" w:type="dxa"/>
          </w:tcPr>
          <w:p w14:paraId="7EFE1A85" w14:textId="77777777" w:rsidR="00E972F7" w:rsidRPr="002A0037" w:rsidRDefault="00E972F7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15" w:type="dxa"/>
            <w:gridSpan w:val="5"/>
          </w:tcPr>
          <w:p w14:paraId="754C56A0" w14:textId="77777777" w:rsidR="00E972F7" w:rsidRPr="002A0037" w:rsidRDefault="00E972F7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4F32" w:rsidRPr="002A0037" w14:paraId="03FE9FD6" w14:textId="77777777" w:rsidTr="00125E04">
        <w:tc>
          <w:tcPr>
            <w:tcW w:w="5186" w:type="dxa"/>
          </w:tcPr>
          <w:p w14:paraId="11FDCCAE" w14:textId="77777777" w:rsidR="007F4F32" w:rsidRPr="002A0037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25" w:type="dxa"/>
          </w:tcPr>
          <w:p w14:paraId="50A1F531" w14:textId="77777777" w:rsidR="007F4F32" w:rsidRPr="002A0037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484BAA" w14:textId="77777777" w:rsidR="007F4F32" w:rsidRPr="002A0037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08BA40F" w14:textId="77777777" w:rsidR="007F4F32" w:rsidRPr="002A0037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28218B1F" w14:textId="77777777" w:rsidR="007F4F32" w:rsidRPr="002A0037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29E2FC87" w14:textId="77777777" w:rsidR="007F4F32" w:rsidRPr="002A0037" w:rsidRDefault="007F4F32" w:rsidP="00431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E04" w:rsidRPr="002A0037" w14:paraId="499DA905" w14:textId="77777777" w:rsidTr="00BF00E5">
        <w:tc>
          <w:tcPr>
            <w:tcW w:w="5186" w:type="dxa"/>
          </w:tcPr>
          <w:p w14:paraId="5A469195" w14:textId="3B6D690C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sz w:val="30"/>
                <w:szCs w:val="30"/>
              </w:rPr>
              <w:t>1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2A003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25" w:type="dxa"/>
          </w:tcPr>
          <w:p w14:paraId="604BEDD9" w14:textId="2C6566C7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2A0037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5BF08D2D" w14:textId="77777777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664CE0A" w14:textId="1C0095D6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96,662</w:t>
            </w:r>
          </w:p>
        </w:tc>
        <w:tc>
          <w:tcPr>
            <w:tcW w:w="308" w:type="dxa"/>
          </w:tcPr>
          <w:p w14:paraId="5441358A" w14:textId="77777777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4AFDC27" w14:textId="351563A1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98,662</w:t>
            </w:r>
          </w:p>
        </w:tc>
      </w:tr>
      <w:tr w:rsidR="00125E04" w:rsidRPr="002A0037" w14:paraId="76B11165" w14:textId="77777777" w:rsidTr="00BF00E5">
        <w:tc>
          <w:tcPr>
            <w:tcW w:w="5186" w:type="dxa"/>
          </w:tcPr>
          <w:p w14:paraId="15EB0167" w14:textId="40F4823C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3A178B3" w14:textId="690EB9C9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A05248" w14:textId="77777777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5815352" w14:textId="74FA362C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1,399</w:t>
            </w:r>
          </w:p>
        </w:tc>
        <w:tc>
          <w:tcPr>
            <w:tcW w:w="308" w:type="dxa"/>
          </w:tcPr>
          <w:p w14:paraId="2D664F5A" w14:textId="77777777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8FEEC03" w14:textId="3DFD343D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1,399</w:t>
            </w:r>
          </w:p>
        </w:tc>
      </w:tr>
      <w:tr w:rsidR="00125E04" w:rsidRPr="002A0037" w14:paraId="68EF49A2" w14:textId="77777777" w:rsidTr="00BF00E5">
        <w:tc>
          <w:tcPr>
            <w:tcW w:w="5186" w:type="dxa"/>
          </w:tcPr>
          <w:p w14:paraId="6186C7F6" w14:textId="545B59DF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2565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A0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ตุลาคม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0AB215B1" w14:textId="719E6FCD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6CF6DB4C" w14:textId="77777777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5547F50F" w14:textId="720D677E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98,061</w:t>
            </w:r>
          </w:p>
        </w:tc>
        <w:tc>
          <w:tcPr>
            <w:tcW w:w="308" w:type="dxa"/>
          </w:tcPr>
          <w:p w14:paraId="4491236E" w14:textId="77777777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0F090AC8" w14:textId="7B988652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100,061</w:t>
            </w:r>
          </w:p>
        </w:tc>
      </w:tr>
      <w:tr w:rsidR="00125E04" w:rsidRPr="002A0037" w14:paraId="5EE8D7CC" w14:textId="77777777" w:rsidTr="00BE7C36">
        <w:tc>
          <w:tcPr>
            <w:tcW w:w="5186" w:type="dxa"/>
          </w:tcPr>
          <w:p w14:paraId="7C559BF6" w14:textId="7D26F760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</w:tcPr>
          <w:p w14:paraId="7B4D2AEB" w14:textId="7C45189E" w:rsidR="00125E04" w:rsidRPr="002A0037" w:rsidRDefault="0038433F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7471A1" w14:textId="77777777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0381BDC" w14:textId="26FF0667" w:rsidR="00125E04" w:rsidRPr="002A0037" w:rsidRDefault="0038433F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14</w:t>
            </w:r>
            <w:r w:rsidR="00405340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8" w:type="dxa"/>
          </w:tcPr>
          <w:p w14:paraId="43918FC1" w14:textId="77777777" w:rsidR="00125E04" w:rsidRPr="002A0037" w:rsidRDefault="00125E04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244A7DE" w14:textId="261A3E15" w:rsidR="00125E04" w:rsidRPr="002A0037" w:rsidRDefault="0038433F" w:rsidP="00125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14</w:t>
            </w:r>
            <w:r w:rsidR="00405340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4E25" w:rsidRPr="002A0037" w14:paraId="0FD6AF28" w14:textId="77777777" w:rsidTr="00BE7C36">
        <w:tc>
          <w:tcPr>
            <w:tcW w:w="5186" w:type="dxa"/>
          </w:tcPr>
          <w:p w14:paraId="799756DB" w14:textId="6E74B902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25" w:type="dxa"/>
          </w:tcPr>
          <w:p w14:paraId="3DEC105C" w14:textId="01CE7005" w:rsidR="00EA4E25" w:rsidRPr="002A0037" w:rsidRDefault="0038433F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3C7C8E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F8312FA" w14:textId="64A4C12B" w:rsidR="00EA4E25" w:rsidRPr="002A0037" w:rsidRDefault="0038433F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(2</w:t>
            </w:r>
            <w:r w:rsidR="00405340" w:rsidRPr="002A0037">
              <w:rPr>
                <w:rFonts w:ascii="Angsana New" w:hAnsi="Angsana New"/>
                <w:sz w:val="30"/>
                <w:szCs w:val="30"/>
              </w:rPr>
              <w:t>5</w:t>
            </w:r>
            <w:r w:rsidRPr="002A00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8" w:type="dxa"/>
          </w:tcPr>
          <w:p w14:paraId="227BCDEC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297AD0E" w14:textId="6A6434C9" w:rsidR="00EA4E25" w:rsidRPr="002A0037" w:rsidRDefault="0038433F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(2</w:t>
            </w:r>
            <w:r w:rsidR="00405340" w:rsidRPr="002A0037">
              <w:rPr>
                <w:rFonts w:ascii="Angsana New" w:hAnsi="Angsana New"/>
                <w:sz w:val="30"/>
                <w:szCs w:val="30"/>
              </w:rPr>
              <w:t>5</w:t>
            </w:r>
            <w:r w:rsidRPr="002A003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4E25" w:rsidRPr="002A0037" w14:paraId="633629D6" w14:textId="77777777" w:rsidTr="00BE7C36">
        <w:tc>
          <w:tcPr>
            <w:tcW w:w="5186" w:type="dxa"/>
          </w:tcPr>
          <w:p w14:paraId="5D07EA2F" w14:textId="6DCCB161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3B00530" w14:textId="37824988" w:rsidR="00EA4E25" w:rsidRPr="002A0037" w:rsidRDefault="0038433F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62C3BC6E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0A20B86F" w14:textId="41A85BE7" w:rsidR="00EA4E25" w:rsidRPr="002A0037" w:rsidRDefault="0038433F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98,182</w:t>
            </w:r>
          </w:p>
        </w:tc>
        <w:tc>
          <w:tcPr>
            <w:tcW w:w="308" w:type="dxa"/>
          </w:tcPr>
          <w:p w14:paraId="24502017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30EBDAD0" w14:textId="5E401DD5" w:rsidR="00EA4E25" w:rsidRPr="002A0037" w:rsidRDefault="0038433F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100,182</w:t>
            </w:r>
          </w:p>
        </w:tc>
      </w:tr>
      <w:tr w:rsidR="00EA4E25" w:rsidRPr="002A0037" w14:paraId="58E63EC6" w14:textId="77777777" w:rsidTr="00BE7C36">
        <w:trPr>
          <w:trHeight w:val="70"/>
        </w:trPr>
        <w:tc>
          <w:tcPr>
            <w:tcW w:w="5186" w:type="dxa"/>
          </w:tcPr>
          <w:p w14:paraId="2FEFF380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35D3989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7513E9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0889B501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25F1954C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FF94559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4E25" w:rsidRPr="002A0037" w14:paraId="72FA7C79" w14:textId="77777777" w:rsidTr="00125E04">
        <w:tc>
          <w:tcPr>
            <w:tcW w:w="5186" w:type="dxa"/>
          </w:tcPr>
          <w:p w14:paraId="14030ACC" w14:textId="77777777" w:rsidR="00EA4E25" w:rsidRPr="002A0037" w:rsidRDefault="00EA4E25" w:rsidP="00EA4E25">
            <w:pPr>
              <w:tabs>
                <w:tab w:val="left" w:pos="80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25" w:type="dxa"/>
          </w:tcPr>
          <w:p w14:paraId="53C1F7EB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50DAF8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5FED4BCF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2D823DBC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78872099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4E25" w:rsidRPr="002A0037" w14:paraId="3D000F90" w14:textId="77777777" w:rsidTr="00125E04">
        <w:tc>
          <w:tcPr>
            <w:tcW w:w="5186" w:type="dxa"/>
          </w:tcPr>
          <w:p w14:paraId="0E862792" w14:textId="6B06FF2E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sz w:val="30"/>
                <w:szCs w:val="30"/>
              </w:rPr>
              <w:t>1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ตุลาคม </w:t>
            </w:r>
            <w:r w:rsidRPr="002A003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25" w:type="dxa"/>
          </w:tcPr>
          <w:p w14:paraId="4BA8B806" w14:textId="48CD4536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A8898F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6B20273" w14:textId="3D2ED91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52,406</w:t>
            </w:r>
          </w:p>
        </w:tc>
        <w:tc>
          <w:tcPr>
            <w:tcW w:w="308" w:type="dxa"/>
          </w:tcPr>
          <w:p w14:paraId="6614C4E6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45D2A490" w14:textId="62ACC82E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52,406</w:t>
            </w:r>
          </w:p>
        </w:tc>
      </w:tr>
      <w:tr w:rsidR="00EA4E25" w:rsidRPr="002A0037" w14:paraId="6D9EC1BA" w14:textId="77777777" w:rsidTr="00BE7C36">
        <w:tc>
          <w:tcPr>
            <w:tcW w:w="5186" w:type="dxa"/>
          </w:tcPr>
          <w:p w14:paraId="74584FFC" w14:textId="3DB0FFB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125" w:type="dxa"/>
          </w:tcPr>
          <w:p w14:paraId="7B017313" w14:textId="54953966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A8A74D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E26F124" w14:textId="7BC7DC3C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  <w:tc>
          <w:tcPr>
            <w:tcW w:w="308" w:type="dxa"/>
          </w:tcPr>
          <w:p w14:paraId="76FDC672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0B2FCF4" w14:textId="3D58F65D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6,161</w:t>
            </w:r>
          </w:p>
        </w:tc>
      </w:tr>
      <w:tr w:rsidR="00EA4E25" w:rsidRPr="002A0037" w14:paraId="26032C4B" w14:textId="77777777" w:rsidTr="00EA4E25">
        <w:tc>
          <w:tcPr>
            <w:tcW w:w="5186" w:type="dxa"/>
          </w:tcPr>
          <w:p w14:paraId="54F9552B" w14:textId="122209DC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2A0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C45318D" w14:textId="468CE1F1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8AF3C0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3EB5B43D" w14:textId="067FCF8C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58,567</w:t>
            </w:r>
          </w:p>
        </w:tc>
        <w:tc>
          <w:tcPr>
            <w:tcW w:w="308" w:type="dxa"/>
          </w:tcPr>
          <w:p w14:paraId="5BD0576F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2B71DE8" w14:textId="5D08D568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58,567</w:t>
            </w:r>
          </w:p>
        </w:tc>
      </w:tr>
      <w:tr w:rsidR="00EA4E25" w:rsidRPr="002A0037" w14:paraId="23F5F96C" w14:textId="77777777" w:rsidTr="00EA4E25">
        <w:tc>
          <w:tcPr>
            <w:tcW w:w="5186" w:type="dxa"/>
          </w:tcPr>
          <w:p w14:paraId="1539D409" w14:textId="117FEEEF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125" w:type="dxa"/>
          </w:tcPr>
          <w:p w14:paraId="66881C48" w14:textId="5D552A7A" w:rsidR="00EA4E25" w:rsidRPr="002A0037" w:rsidRDefault="008D725C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EB1ED25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AE36900" w14:textId="12354B6B" w:rsidR="00EA4E25" w:rsidRPr="002A0037" w:rsidRDefault="008D725C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6,235</w:t>
            </w:r>
          </w:p>
        </w:tc>
        <w:tc>
          <w:tcPr>
            <w:tcW w:w="308" w:type="dxa"/>
          </w:tcPr>
          <w:p w14:paraId="6140068E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0486274" w14:textId="3DFF499C" w:rsidR="00EA4E25" w:rsidRPr="002A0037" w:rsidRDefault="008D725C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6,235</w:t>
            </w:r>
          </w:p>
        </w:tc>
      </w:tr>
      <w:tr w:rsidR="00EA4E25" w:rsidRPr="002A0037" w14:paraId="6EB7E599" w14:textId="77777777" w:rsidTr="00EA4E25">
        <w:tc>
          <w:tcPr>
            <w:tcW w:w="5186" w:type="dxa"/>
          </w:tcPr>
          <w:p w14:paraId="7785F303" w14:textId="6E3046F1" w:rsidR="00EA4E25" w:rsidRPr="002A0037" w:rsidRDefault="008D725C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8C8BF16" w14:textId="274B6A01" w:rsidR="00EA4E25" w:rsidRPr="002A0037" w:rsidRDefault="008D725C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5798B7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38A89A2" w14:textId="44B7E190" w:rsidR="00EA4E25" w:rsidRPr="002A0037" w:rsidRDefault="008D725C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308" w:type="dxa"/>
          </w:tcPr>
          <w:p w14:paraId="04CEEE16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1907A7E" w14:textId="21DC7445" w:rsidR="00EA4E25" w:rsidRPr="002A0037" w:rsidRDefault="008D725C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</w:tr>
      <w:tr w:rsidR="00EA4E25" w:rsidRPr="002A0037" w14:paraId="5302288E" w14:textId="77777777" w:rsidTr="00823D36">
        <w:tc>
          <w:tcPr>
            <w:tcW w:w="5186" w:type="dxa"/>
          </w:tcPr>
          <w:p w14:paraId="6AD976F8" w14:textId="54F7DBCC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3B5F39E" w14:textId="132E807B" w:rsidR="00EA4E25" w:rsidRPr="002A0037" w:rsidRDefault="008D725C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64FC10C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1CADE299" w14:textId="27C1ED7B" w:rsidR="00EA4E25" w:rsidRPr="002A0037" w:rsidRDefault="008D725C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64,790</w:t>
            </w:r>
          </w:p>
        </w:tc>
        <w:tc>
          <w:tcPr>
            <w:tcW w:w="308" w:type="dxa"/>
          </w:tcPr>
          <w:p w14:paraId="55DAB703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42ABC71B" w14:textId="6FB5111A" w:rsidR="00EA4E25" w:rsidRPr="002A0037" w:rsidRDefault="008D725C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64,790</w:t>
            </w:r>
          </w:p>
        </w:tc>
      </w:tr>
      <w:tr w:rsidR="00EA4E25" w:rsidRPr="002A0037" w14:paraId="148A3126" w14:textId="77777777" w:rsidTr="001B4335">
        <w:tc>
          <w:tcPr>
            <w:tcW w:w="5186" w:type="dxa"/>
          </w:tcPr>
          <w:p w14:paraId="14DAAFF2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49CA105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DA08F2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7295F45E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7DCCACC9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00D97ED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4E25" w:rsidRPr="002A0037" w14:paraId="1A7AA918" w14:textId="77777777" w:rsidTr="001B4335">
        <w:tc>
          <w:tcPr>
            <w:tcW w:w="5186" w:type="dxa"/>
          </w:tcPr>
          <w:p w14:paraId="148C2E50" w14:textId="6CABBBE3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25" w:type="dxa"/>
          </w:tcPr>
          <w:p w14:paraId="60D96CAE" w14:textId="3E37618B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2B4334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6BDDC42" w14:textId="35920786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1CB7BCED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0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4FD7879E" w14:textId="42223683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A4E25" w:rsidRPr="002A0037" w14:paraId="63236D17" w14:textId="77777777" w:rsidTr="001B4335">
        <w:tc>
          <w:tcPr>
            <w:tcW w:w="5186" w:type="dxa"/>
          </w:tcPr>
          <w:p w14:paraId="58CC2358" w14:textId="5442F9A2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2A74C082" w14:textId="05086044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5C0A1763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</w:tcPr>
          <w:p w14:paraId="0A301AD8" w14:textId="0D7F67B0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39,494</w:t>
            </w:r>
          </w:p>
        </w:tc>
        <w:tc>
          <w:tcPr>
            <w:tcW w:w="308" w:type="dxa"/>
          </w:tcPr>
          <w:p w14:paraId="728276D4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1215A339" w14:textId="226C3BA6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41,494</w:t>
            </w:r>
          </w:p>
        </w:tc>
      </w:tr>
      <w:tr w:rsidR="00EA4E25" w:rsidRPr="002A0037" w14:paraId="11A75CE1" w14:textId="77777777" w:rsidTr="00BE7C36">
        <w:tc>
          <w:tcPr>
            <w:tcW w:w="5186" w:type="dxa"/>
          </w:tcPr>
          <w:p w14:paraId="21E78743" w14:textId="2EEBBD9D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25" w:type="dxa"/>
            <w:tcBorders>
              <w:top w:val="double" w:sz="4" w:space="0" w:color="auto"/>
              <w:bottom w:val="double" w:sz="4" w:space="0" w:color="auto"/>
            </w:tcBorders>
          </w:tcPr>
          <w:p w14:paraId="4A3CD7BA" w14:textId="28941539" w:rsidR="00EA4E25" w:rsidRPr="002A0037" w:rsidRDefault="003D21A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7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1B2CD1DD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bottom w:val="double" w:sz="4" w:space="0" w:color="auto"/>
            </w:tcBorders>
          </w:tcPr>
          <w:p w14:paraId="217BD637" w14:textId="51A251A5" w:rsidR="00EA4E25" w:rsidRPr="002A0037" w:rsidRDefault="003D21A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84"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33,392</w:t>
            </w:r>
          </w:p>
        </w:tc>
        <w:tc>
          <w:tcPr>
            <w:tcW w:w="308" w:type="dxa"/>
          </w:tcPr>
          <w:p w14:paraId="26D5C809" w14:textId="77777777" w:rsidR="00EA4E25" w:rsidRPr="002A0037" w:rsidRDefault="00EA4E2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</w:tcPr>
          <w:p w14:paraId="7267C2C1" w14:textId="573EFAA9" w:rsidR="00EA4E25" w:rsidRPr="002A0037" w:rsidRDefault="003D21A5" w:rsidP="00EA4E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8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35,392</w:t>
            </w:r>
          </w:p>
        </w:tc>
      </w:tr>
    </w:tbl>
    <w:p w14:paraId="611CEBB6" w14:textId="77777777" w:rsidR="00D62DD6" w:rsidRPr="002A0037" w:rsidRDefault="00D62DD6" w:rsidP="00BC34B5">
      <w:pPr>
        <w:spacing w:line="240" w:lineRule="auto"/>
        <w:rPr>
          <w:rFonts w:ascii="Angsana New" w:hAnsi="Angsana New"/>
          <w:sz w:val="2"/>
          <w:szCs w:val="2"/>
        </w:rPr>
      </w:pPr>
    </w:p>
    <w:p w14:paraId="2D8B9596" w14:textId="77777777" w:rsidR="00EF4B60" w:rsidRPr="002A0037" w:rsidRDefault="00EF4B60" w:rsidP="00EF4B60">
      <w:pPr>
        <w:spacing w:line="240" w:lineRule="auto"/>
        <w:rPr>
          <w:sz w:val="2"/>
          <w:szCs w:val="2"/>
        </w:rPr>
      </w:pPr>
      <w:r w:rsidRPr="002A0037">
        <w:br w:type="page"/>
      </w:r>
    </w:p>
    <w:tbl>
      <w:tblPr>
        <w:tblW w:w="911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34"/>
        <w:gridCol w:w="1980"/>
      </w:tblGrid>
      <w:tr w:rsidR="00B776CA" w:rsidRPr="002A0037" w14:paraId="390BBB9F" w14:textId="77777777" w:rsidTr="00BE7C36">
        <w:trPr>
          <w:tblHeader/>
        </w:trPr>
        <w:tc>
          <w:tcPr>
            <w:tcW w:w="7134" w:type="dxa"/>
          </w:tcPr>
          <w:p w14:paraId="5EF6679E" w14:textId="77777777" w:rsidR="00B776CA" w:rsidRPr="002A0037" w:rsidRDefault="00A26D5D" w:rsidP="003969A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980" w:type="dxa"/>
          </w:tcPr>
          <w:p w14:paraId="2DF20738" w14:textId="77777777" w:rsidR="00B776CA" w:rsidRPr="002A0037" w:rsidRDefault="00B776C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76CA" w:rsidRPr="002A0037" w14:paraId="595D2CD1" w14:textId="77777777" w:rsidTr="00BE7C36">
        <w:trPr>
          <w:tblHeader/>
        </w:trPr>
        <w:tc>
          <w:tcPr>
            <w:tcW w:w="7134" w:type="dxa"/>
          </w:tcPr>
          <w:p w14:paraId="12299928" w14:textId="77777777" w:rsidR="00B776CA" w:rsidRPr="002A0037" w:rsidRDefault="00B776CA" w:rsidP="003969A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0E55791" w14:textId="4EF41CDD" w:rsidR="00B776CA" w:rsidRPr="002A0037" w:rsidRDefault="00435CC7" w:rsidP="003969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B226B7"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</w:t>
            </w:r>
            <w:r w:rsidR="00B776CA"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</w:tr>
      <w:tr w:rsidR="00B776CA" w:rsidRPr="002A0037" w14:paraId="452F01E1" w14:textId="77777777" w:rsidTr="00BE7C36">
        <w:tc>
          <w:tcPr>
            <w:tcW w:w="7134" w:type="dxa"/>
          </w:tcPr>
          <w:p w14:paraId="668D3147" w14:textId="77777777" w:rsidR="00B776CA" w:rsidRPr="002A0037" w:rsidRDefault="00B776CA" w:rsidP="003969AD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A86B73" w14:textId="77777777" w:rsidR="00B776CA" w:rsidRPr="002A0037" w:rsidRDefault="00B776CA" w:rsidP="003969A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776CA" w:rsidRPr="002A0037" w14:paraId="2D30E694" w14:textId="77777777" w:rsidTr="00BE7C36">
        <w:tc>
          <w:tcPr>
            <w:tcW w:w="7134" w:type="dxa"/>
          </w:tcPr>
          <w:p w14:paraId="3767EC2E" w14:textId="77777777" w:rsidR="00B776CA" w:rsidRPr="002A0037" w:rsidRDefault="00B776C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</w:tcPr>
          <w:p w14:paraId="28DC7994" w14:textId="77777777" w:rsidR="00B776CA" w:rsidRPr="002A0037" w:rsidRDefault="00B776CA" w:rsidP="003969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1338" w:rsidRPr="002A0037" w14:paraId="2B982704" w14:textId="77777777" w:rsidTr="00BE7C36">
        <w:tc>
          <w:tcPr>
            <w:tcW w:w="7134" w:type="dxa"/>
          </w:tcPr>
          <w:p w14:paraId="480A7E01" w14:textId="51F19724" w:rsidR="00851338" w:rsidRPr="002A0037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ตุลาคม 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5622" w:rsidRPr="002A003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980" w:type="dxa"/>
          </w:tcPr>
          <w:p w14:paraId="5590B5B8" w14:textId="650015B0" w:rsidR="00851338" w:rsidRPr="002A0037" w:rsidRDefault="00435622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92,113</w:t>
            </w:r>
          </w:p>
        </w:tc>
      </w:tr>
      <w:tr w:rsidR="00851338" w:rsidRPr="002A0037" w14:paraId="5281E875" w14:textId="77777777" w:rsidTr="00BE7C36">
        <w:tc>
          <w:tcPr>
            <w:tcW w:w="7134" w:type="dxa"/>
          </w:tcPr>
          <w:p w14:paraId="111B660B" w14:textId="43513699" w:rsidR="00851338" w:rsidRPr="002A0037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632661C7" w14:textId="1A759CEF" w:rsidR="00851338" w:rsidRPr="002A0037" w:rsidRDefault="00435622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1,393</w:t>
            </w:r>
          </w:p>
        </w:tc>
      </w:tr>
      <w:tr w:rsidR="00851338" w:rsidRPr="002A0037" w14:paraId="7881E096" w14:textId="77777777" w:rsidTr="00BE7C36">
        <w:tc>
          <w:tcPr>
            <w:tcW w:w="7134" w:type="dxa"/>
          </w:tcPr>
          <w:p w14:paraId="196823BB" w14:textId="390CB701" w:rsidR="00851338" w:rsidRPr="002A0037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35622"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35622"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4B2F8158" w14:textId="2CE9BE01" w:rsidR="00851338" w:rsidRPr="002A0037" w:rsidRDefault="00435622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93,506</w:t>
            </w:r>
          </w:p>
        </w:tc>
      </w:tr>
      <w:tr w:rsidR="00851338" w:rsidRPr="002A0037" w14:paraId="131C4F40" w14:textId="77777777" w:rsidTr="00BE7C36">
        <w:tc>
          <w:tcPr>
            <w:tcW w:w="7134" w:type="dxa"/>
            <w:shd w:val="clear" w:color="auto" w:fill="auto"/>
          </w:tcPr>
          <w:p w14:paraId="04792814" w14:textId="3F2C0D2C" w:rsidR="00851338" w:rsidRPr="002A0037" w:rsidRDefault="00851338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37034289" w14:textId="1F2D2A20" w:rsidR="00851338" w:rsidRPr="002A0037" w:rsidRDefault="006378EF" w:rsidP="00851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05340" w:rsidRPr="002A003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8460E" w:rsidRPr="002A0037" w14:paraId="787C4D02" w14:textId="77777777" w:rsidTr="00BE7C36">
        <w:tc>
          <w:tcPr>
            <w:tcW w:w="7134" w:type="dxa"/>
          </w:tcPr>
          <w:p w14:paraId="37BF9CF5" w14:textId="1390EF51" w:rsidR="0098460E" w:rsidRPr="002A0037" w:rsidRDefault="0098460E" w:rsidP="0098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CF5459C" w14:textId="3578292F" w:rsidR="0098460E" w:rsidRPr="002A0037" w:rsidRDefault="006378EF" w:rsidP="0098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93,65</w:t>
            </w:r>
            <w:r w:rsidR="00405340"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98460E" w:rsidRPr="002A0037" w14:paraId="6E8E10F4" w14:textId="77777777" w:rsidTr="00BE7C36">
        <w:trPr>
          <w:trHeight w:val="70"/>
        </w:trPr>
        <w:tc>
          <w:tcPr>
            <w:tcW w:w="7134" w:type="dxa"/>
          </w:tcPr>
          <w:p w14:paraId="53A32FAD" w14:textId="77777777" w:rsidR="0098460E" w:rsidRPr="002A0037" w:rsidRDefault="0098460E" w:rsidP="009846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40"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668D3B1" w14:textId="77777777" w:rsidR="0098460E" w:rsidRPr="002A0037" w:rsidRDefault="0098460E" w:rsidP="0098460E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460E" w:rsidRPr="002A0037" w14:paraId="374369BD" w14:textId="77777777" w:rsidTr="00BE7C36">
        <w:tc>
          <w:tcPr>
            <w:tcW w:w="7134" w:type="dxa"/>
          </w:tcPr>
          <w:p w14:paraId="5B2D50CF" w14:textId="77777777" w:rsidR="0098460E" w:rsidRPr="002A0037" w:rsidRDefault="0098460E" w:rsidP="0098460E">
            <w:pPr>
              <w:tabs>
                <w:tab w:val="left" w:pos="80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980" w:type="dxa"/>
            <w:vAlign w:val="bottom"/>
          </w:tcPr>
          <w:p w14:paraId="7481EBE3" w14:textId="77777777" w:rsidR="0098460E" w:rsidRPr="002A0037" w:rsidRDefault="0098460E" w:rsidP="0098460E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460E" w:rsidRPr="002A0037" w14:paraId="4572265D" w14:textId="77777777" w:rsidTr="00BE7C36">
        <w:tc>
          <w:tcPr>
            <w:tcW w:w="7134" w:type="dxa"/>
          </w:tcPr>
          <w:p w14:paraId="303C3E52" w14:textId="27485776" w:rsidR="0098460E" w:rsidRPr="002A0037" w:rsidRDefault="0098460E" w:rsidP="0098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ตุลาคม 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980" w:type="dxa"/>
          </w:tcPr>
          <w:p w14:paraId="122F8E48" w14:textId="064FA5C6" w:rsidR="0098460E" w:rsidRPr="002A0037" w:rsidRDefault="0098460E" w:rsidP="0098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48,067</w:t>
            </w:r>
          </w:p>
        </w:tc>
      </w:tr>
      <w:tr w:rsidR="0098460E" w:rsidRPr="002A0037" w14:paraId="13247DA0" w14:textId="77777777" w:rsidTr="00BE7C36">
        <w:tc>
          <w:tcPr>
            <w:tcW w:w="7134" w:type="dxa"/>
          </w:tcPr>
          <w:p w14:paraId="2D1E3A0A" w14:textId="13144C62" w:rsidR="0098460E" w:rsidRPr="002A0037" w:rsidRDefault="0098460E" w:rsidP="0098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980" w:type="dxa"/>
          </w:tcPr>
          <w:p w14:paraId="7BA5651A" w14:textId="58D3EC4E" w:rsidR="0098460E" w:rsidRPr="002A0037" w:rsidRDefault="0098460E" w:rsidP="0098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6,022</w:t>
            </w:r>
          </w:p>
        </w:tc>
      </w:tr>
      <w:tr w:rsidR="0098460E" w:rsidRPr="002A0037" w14:paraId="215839AF" w14:textId="77777777" w:rsidTr="00BE7C36">
        <w:tc>
          <w:tcPr>
            <w:tcW w:w="7134" w:type="dxa"/>
            <w:shd w:val="clear" w:color="auto" w:fill="auto"/>
          </w:tcPr>
          <w:p w14:paraId="26AED635" w14:textId="5A3900C3" w:rsidR="0098460E" w:rsidRPr="002A0037" w:rsidRDefault="0098460E" w:rsidP="0098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C5C7098" w14:textId="79E9A861" w:rsidR="0098460E" w:rsidRPr="002A0037" w:rsidRDefault="0098460E" w:rsidP="0098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54,089</w:t>
            </w:r>
          </w:p>
        </w:tc>
      </w:tr>
      <w:tr w:rsidR="0098460E" w:rsidRPr="002A0037" w14:paraId="196489F4" w14:textId="77777777" w:rsidTr="00BE7C36">
        <w:tc>
          <w:tcPr>
            <w:tcW w:w="7134" w:type="dxa"/>
            <w:shd w:val="clear" w:color="auto" w:fill="auto"/>
          </w:tcPr>
          <w:p w14:paraId="7CE6F9D9" w14:textId="08CB90D8" w:rsidR="0098460E" w:rsidRPr="002A0037" w:rsidRDefault="0098460E" w:rsidP="0098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980" w:type="dxa"/>
          </w:tcPr>
          <w:p w14:paraId="440BF28B" w14:textId="29FC546E" w:rsidR="0098460E" w:rsidRPr="002A0037" w:rsidRDefault="006378EF" w:rsidP="00984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6,17</w:t>
            </w:r>
            <w:r w:rsidR="00405340" w:rsidRPr="002A003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64A10" w:rsidRPr="002A0037" w14:paraId="3ED2D264" w14:textId="77777777" w:rsidTr="00BE7C36">
        <w:tc>
          <w:tcPr>
            <w:tcW w:w="7134" w:type="dxa"/>
            <w:shd w:val="clear" w:color="auto" w:fill="auto"/>
          </w:tcPr>
          <w:p w14:paraId="5F6509D1" w14:textId="27A2436E" w:rsidR="00064A10" w:rsidRPr="002A0037" w:rsidRDefault="00064A10" w:rsidP="0006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2367928" w14:textId="58C44D02" w:rsidR="00064A10" w:rsidRPr="002A0037" w:rsidRDefault="006378EF" w:rsidP="0006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60,2</w:t>
            </w:r>
            <w:r w:rsidR="00405340"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  <w:tr w:rsidR="00064A10" w:rsidRPr="002A0037" w14:paraId="5703740A" w14:textId="77777777" w:rsidTr="00BE7C36">
        <w:tc>
          <w:tcPr>
            <w:tcW w:w="7134" w:type="dxa"/>
            <w:shd w:val="clear" w:color="auto" w:fill="auto"/>
          </w:tcPr>
          <w:p w14:paraId="38DE1E85" w14:textId="77777777" w:rsidR="00064A10" w:rsidRPr="002A0037" w:rsidRDefault="00064A10" w:rsidP="0006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C45A623" w14:textId="77777777" w:rsidR="00064A10" w:rsidRPr="002A0037" w:rsidRDefault="00064A10" w:rsidP="00064A10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4A10" w:rsidRPr="002A0037" w14:paraId="320F90DF" w14:textId="77777777" w:rsidTr="00BE7C36">
        <w:tc>
          <w:tcPr>
            <w:tcW w:w="7134" w:type="dxa"/>
            <w:shd w:val="clear" w:color="auto" w:fill="auto"/>
          </w:tcPr>
          <w:p w14:paraId="3A878FFB" w14:textId="46A62BD0" w:rsidR="00064A10" w:rsidRPr="002A0037" w:rsidRDefault="00064A10" w:rsidP="0006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980" w:type="dxa"/>
            <w:vAlign w:val="bottom"/>
          </w:tcPr>
          <w:p w14:paraId="7DAB5CAF" w14:textId="730B7E4F" w:rsidR="00064A10" w:rsidRPr="002A0037" w:rsidRDefault="00064A10" w:rsidP="00064A10">
            <w:pPr>
              <w:pStyle w:val="acctfourfigures"/>
              <w:tabs>
                <w:tab w:val="clear" w:pos="765"/>
                <w:tab w:val="decimal" w:pos="1512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4A10" w:rsidRPr="002A0037" w14:paraId="68D887EA" w14:textId="77777777" w:rsidTr="00BE7C36">
        <w:tc>
          <w:tcPr>
            <w:tcW w:w="7134" w:type="dxa"/>
            <w:shd w:val="clear" w:color="auto" w:fill="auto"/>
          </w:tcPr>
          <w:p w14:paraId="1A35990D" w14:textId="48897503" w:rsidR="00064A10" w:rsidRPr="002A0037" w:rsidRDefault="00064A10" w:rsidP="0006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153D39A1" w14:textId="7A82E37A" w:rsidR="00064A10" w:rsidRPr="002A0037" w:rsidRDefault="00064A10" w:rsidP="0006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39,417</w:t>
            </w:r>
          </w:p>
        </w:tc>
      </w:tr>
      <w:tr w:rsidR="00064A10" w:rsidRPr="002A0037" w14:paraId="56D17D96" w14:textId="77777777" w:rsidTr="00BE7C36">
        <w:tc>
          <w:tcPr>
            <w:tcW w:w="7134" w:type="dxa"/>
            <w:shd w:val="clear" w:color="auto" w:fill="auto"/>
          </w:tcPr>
          <w:p w14:paraId="55E2FF36" w14:textId="22199AF4" w:rsidR="00064A10" w:rsidRPr="002A0037" w:rsidRDefault="00064A10" w:rsidP="0006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0065A758" w14:textId="39568EAE" w:rsidR="00064A10" w:rsidRPr="002A0037" w:rsidRDefault="006378EF" w:rsidP="00064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33,392</w:t>
            </w:r>
          </w:p>
        </w:tc>
      </w:tr>
    </w:tbl>
    <w:p w14:paraId="1A5D3681" w14:textId="4878AC31" w:rsidR="005C3498" w:rsidRPr="002A0037" w:rsidRDefault="005C3498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872ACD0" w14:textId="77777777" w:rsidR="005C3498" w:rsidRPr="002A0037" w:rsidRDefault="005C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</w:rPr>
        <w:br w:type="page"/>
      </w:r>
    </w:p>
    <w:p w14:paraId="6AE99124" w14:textId="15874562" w:rsidR="00442AB7" w:rsidRPr="002A0037" w:rsidRDefault="00442AB7" w:rsidP="00442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03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D6E08" w:rsidRPr="002A0037">
        <w:rPr>
          <w:rFonts w:ascii="Angsana New" w:hAnsi="Angsana New"/>
          <w:b/>
          <w:bCs/>
          <w:sz w:val="30"/>
          <w:szCs w:val="30"/>
        </w:rPr>
        <w:t>4</w:t>
      </w:r>
      <w:r w:rsidRPr="002A0037">
        <w:rPr>
          <w:rFonts w:ascii="Angsana New" w:hAnsi="Angsana New"/>
          <w:b/>
          <w:bCs/>
          <w:sz w:val="30"/>
          <w:szCs w:val="30"/>
        </w:rPr>
        <w:tab/>
      </w:r>
      <w:r w:rsidRPr="002A0037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02BD1754" w14:textId="32E6AE93" w:rsidR="00442AB7" w:rsidRPr="002A0037" w:rsidRDefault="00442AB7" w:rsidP="00442A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5"/>
        <w:gridCol w:w="810"/>
        <w:gridCol w:w="1168"/>
        <w:gridCol w:w="272"/>
        <w:gridCol w:w="1172"/>
        <w:gridCol w:w="288"/>
        <w:gridCol w:w="1148"/>
        <w:gridCol w:w="276"/>
        <w:gridCol w:w="1167"/>
      </w:tblGrid>
      <w:tr w:rsidR="00E659B1" w:rsidRPr="002A0037" w14:paraId="0CE2F73C" w14:textId="77777777" w:rsidTr="00E12007">
        <w:trPr>
          <w:trHeight w:val="417"/>
          <w:tblHeader/>
        </w:trPr>
        <w:tc>
          <w:tcPr>
            <w:tcW w:w="1570" w:type="pct"/>
          </w:tcPr>
          <w:p w14:paraId="60CF34F8" w14:textId="77777777" w:rsidR="00E659B1" w:rsidRPr="002A0037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0EDFA018" w14:textId="77777777" w:rsidR="00E659B1" w:rsidRPr="002A0037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3"/>
          </w:tcPr>
          <w:p w14:paraId="082FEC5B" w14:textId="466AEBAA" w:rsidR="00E659B1" w:rsidRPr="002A0037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7" w:type="pct"/>
          </w:tcPr>
          <w:p w14:paraId="318B25DE" w14:textId="77777777" w:rsidR="00E659B1" w:rsidRPr="002A0037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14:paraId="42388213" w14:textId="77777777" w:rsidR="00E659B1" w:rsidRPr="002A0037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59B1" w:rsidRPr="002A0037" w14:paraId="556F5029" w14:textId="77777777" w:rsidTr="00E12007">
        <w:trPr>
          <w:trHeight w:val="418"/>
          <w:tblHeader/>
        </w:trPr>
        <w:tc>
          <w:tcPr>
            <w:tcW w:w="1570" w:type="pct"/>
          </w:tcPr>
          <w:p w14:paraId="7A337496" w14:textId="18CAAC56" w:rsidR="00E659B1" w:rsidRPr="002A0037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01899103" w14:textId="6F917FA9" w:rsidR="00E659B1" w:rsidRPr="002A0037" w:rsidRDefault="00CD4AE4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6" w:type="pct"/>
          </w:tcPr>
          <w:p w14:paraId="230C9CC0" w14:textId="795B5C23" w:rsidR="00E659B1" w:rsidRPr="002A0037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E12007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35E627C6" w14:textId="77777777" w:rsidR="00E659B1" w:rsidRPr="002A0037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990AF58" w14:textId="050232AD" w:rsidR="00E659B1" w:rsidRPr="002A0037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E12007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7" w:type="pct"/>
          </w:tcPr>
          <w:p w14:paraId="1EA3A9B3" w14:textId="77777777" w:rsidR="00E659B1" w:rsidRPr="002A0037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07B1ECA1" w14:textId="1164AE3B" w:rsidR="00E659B1" w:rsidRPr="002A0037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E12007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4FCFA398" w14:textId="77777777" w:rsidR="00E659B1" w:rsidRPr="002A0037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BC3E684" w14:textId="73495915" w:rsidR="00E659B1" w:rsidRPr="002A0037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E12007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659B1" w:rsidRPr="002A0037" w14:paraId="460E840D" w14:textId="77777777" w:rsidTr="00E12007">
        <w:trPr>
          <w:trHeight w:val="418"/>
          <w:tblHeader/>
        </w:trPr>
        <w:tc>
          <w:tcPr>
            <w:tcW w:w="1570" w:type="pct"/>
          </w:tcPr>
          <w:p w14:paraId="2A6318A0" w14:textId="77777777" w:rsidR="00E659B1" w:rsidRPr="002A0037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" w:type="pct"/>
          </w:tcPr>
          <w:p w14:paraId="5840E077" w14:textId="77777777" w:rsidR="00E659B1" w:rsidRPr="002A0037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36B482E6" w14:textId="158CDE82" w:rsidR="00E659B1" w:rsidRPr="002A0037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59B1" w:rsidRPr="002A0037" w14:paraId="0D39BDE1" w14:textId="77777777" w:rsidTr="00E12007">
        <w:trPr>
          <w:trHeight w:val="418"/>
        </w:trPr>
        <w:tc>
          <w:tcPr>
            <w:tcW w:w="1570" w:type="pct"/>
          </w:tcPr>
          <w:p w14:paraId="24F2EF1E" w14:textId="62EC2816" w:rsidR="00E659B1" w:rsidRPr="002A0037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441" w:type="pct"/>
          </w:tcPr>
          <w:p w14:paraId="56F89F39" w14:textId="77777777" w:rsidR="00E659B1" w:rsidRPr="002A0037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6CC1ABB" w14:textId="4BF02642" w:rsidR="00E659B1" w:rsidRPr="002A0037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F2A40B1" w14:textId="77777777" w:rsidR="00E659B1" w:rsidRPr="002A0037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3008818" w14:textId="77777777" w:rsidR="00E659B1" w:rsidRPr="002A0037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14:paraId="4671A043" w14:textId="77777777" w:rsidR="00E659B1" w:rsidRPr="002A0037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01E163E" w14:textId="77777777" w:rsidR="00E659B1" w:rsidRPr="002A0037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D480237" w14:textId="77777777" w:rsidR="00E659B1" w:rsidRPr="002A0037" w:rsidRDefault="00E659B1" w:rsidP="009A62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E89F2EF" w14:textId="77777777" w:rsidR="00E659B1" w:rsidRPr="002A0037" w:rsidRDefault="00E659B1" w:rsidP="009A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007" w:rsidRPr="002A0037" w14:paraId="3D4C16E5" w14:textId="77777777" w:rsidTr="00E12007">
        <w:trPr>
          <w:trHeight w:val="418"/>
        </w:trPr>
        <w:tc>
          <w:tcPr>
            <w:tcW w:w="1570" w:type="pct"/>
          </w:tcPr>
          <w:p w14:paraId="4105265A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240" w:lineRule="auto"/>
              <w:ind w:left="-18" w:right="-6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เงินกู้ยืมระยะยาวจากกิจการ</w:t>
            </w:r>
          </w:p>
          <w:p w14:paraId="71EB455C" w14:textId="7D9D1B2A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441" w:type="pct"/>
            <w:vAlign w:val="bottom"/>
          </w:tcPr>
          <w:p w14:paraId="69D0C797" w14:textId="0EFA2D23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6" w:type="pct"/>
            <w:vAlign w:val="bottom"/>
          </w:tcPr>
          <w:p w14:paraId="0985DEB9" w14:textId="3EF184E6" w:rsidR="00E12007" w:rsidRPr="002A0037" w:rsidRDefault="009C3BC5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6FBE2423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6C7D571C" w14:textId="4BC4D65B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" w:type="pct"/>
            <w:vAlign w:val="bottom"/>
          </w:tcPr>
          <w:p w14:paraId="1F83CBE1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1E313036" w14:textId="78250303" w:rsidR="00E12007" w:rsidRPr="002A0037" w:rsidRDefault="009C3BC5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30,968</w:t>
            </w:r>
          </w:p>
        </w:tc>
        <w:tc>
          <w:tcPr>
            <w:tcW w:w="150" w:type="pct"/>
            <w:vAlign w:val="bottom"/>
          </w:tcPr>
          <w:p w14:paraId="6013474E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5EA3644F" w14:textId="4EF89DF2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30,968</w:t>
            </w:r>
          </w:p>
        </w:tc>
      </w:tr>
      <w:tr w:rsidR="00E12007" w:rsidRPr="002A0037" w14:paraId="24FEEFC6" w14:textId="77777777" w:rsidTr="00E12007">
        <w:trPr>
          <w:trHeight w:val="418"/>
        </w:trPr>
        <w:tc>
          <w:tcPr>
            <w:tcW w:w="1570" w:type="pct"/>
          </w:tcPr>
          <w:p w14:paraId="2CAB7B47" w14:textId="6760E6BA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240" w:lineRule="auto"/>
              <w:ind w:left="-18" w:right="-63" w:firstLine="1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41" w:type="pct"/>
          </w:tcPr>
          <w:p w14:paraId="66F88880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9A52D88" w14:textId="31E8BE79" w:rsidR="00E12007" w:rsidRPr="002A0037" w:rsidRDefault="009C3BC5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414,307</w:t>
            </w:r>
          </w:p>
        </w:tc>
        <w:tc>
          <w:tcPr>
            <w:tcW w:w="148" w:type="pct"/>
          </w:tcPr>
          <w:p w14:paraId="60D092F8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CA328C2" w14:textId="5EFC35FB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399,938</w:t>
            </w:r>
          </w:p>
        </w:tc>
        <w:tc>
          <w:tcPr>
            <w:tcW w:w="157" w:type="pct"/>
          </w:tcPr>
          <w:p w14:paraId="5A5F6D32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9ED0563" w14:textId="41AFB1EA" w:rsidR="00E12007" w:rsidRPr="002A0037" w:rsidRDefault="009C3BC5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414,905</w:t>
            </w:r>
          </w:p>
        </w:tc>
        <w:tc>
          <w:tcPr>
            <w:tcW w:w="150" w:type="pct"/>
          </w:tcPr>
          <w:p w14:paraId="34F461DC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E5B05EC" w14:textId="7859F58A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397,286</w:t>
            </w:r>
          </w:p>
        </w:tc>
      </w:tr>
      <w:tr w:rsidR="00E12007" w:rsidRPr="002A0037" w14:paraId="02D6B14B" w14:textId="77777777" w:rsidTr="00E12007">
        <w:trPr>
          <w:trHeight w:val="418"/>
        </w:trPr>
        <w:tc>
          <w:tcPr>
            <w:tcW w:w="1570" w:type="pct"/>
          </w:tcPr>
          <w:p w14:paraId="63414BE1" w14:textId="325471A6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441" w:type="pct"/>
          </w:tcPr>
          <w:p w14:paraId="09572A28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B08E57B" w14:textId="4590625B" w:rsidR="00E12007" w:rsidRPr="002A0037" w:rsidRDefault="009C3BC5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414,307</w:t>
            </w:r>
          </w:p>
        </w:tc>
        <w:tc>
          <w:tcPr>
            <w:tcW w:w="148" w:type="pct"/>
          </w:tcPr>
          <w:p w14:paraId="7F588B5A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2E6FC93" w14:textId="4C7E4C7D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399,938</w:t>
            </w:r>
          </w:p>
        </w:tc>
        <w:tc>
          <w:tcPr>
            <w:tcW w:w="157" w:type="pct"/>
          </w:tcPr>
          <w:p w14:paraId="7274570F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43CDB7A" w14:textId="6CE4EF15" w:rsidR="00E12007" w:rsidRPr="002A0037" w:rsidRDefault="009C3BC5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445,873</w:t>
            </w:r>
          </w:p>
        </w:tc>
        <w:tc>
          <w:tcPr>
            <w:tcW w:w="150" w:type="pct"/>
          </w:tcPr>
          <w:p w14:paraId="5DBCBFFE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D1E6A09" w14:textId="26DDA853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428,254</w:t>
            </w:r>
          </w:p>
        </w:tc>
      </w:tr>
    </w:tbl>
    <w:p w14:paraId="158E857B" w14:textId="17A36BAB" w:rsidR="00442AB7" w:rsidRPr="002A0037" w:rsidRDefault="00442AB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3664A7F" w14:textId="7BE00C40" w:rsidR="00442AB7" w:rsidRPr="002A0037" w:rsidRDefault="00444976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A0037">
        <w:rPr>
          <w:rFonts w:ascii="Angsana New" w:hAnsi="Angsana New"/>
          <w:sz w:val="30"/>
          <w:szCs w:val="30"/>
        </w:rPr>
        <w:t>30</w:t>
      </w:r>
      <w:r w:rsidRPr="002A003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2A0037">
        <w:rPr>
          <w:rFonts w:ascii="Angsana New" w:hAnsi="Angsana New"/>
          <w:sz w:val="30"/>
          <w:szCs w:val="30"/>
        </w:rPr>
        <w:t>256</w:t>
      </w:r>
      <w:r w:rsidR="00E12007" w:rsidRPr="002A0037">
        <w:rPr>
          <w:rFonts w:ascii="Angsana New" w:hAnsi="Angsana New"/>
          <w:sz w:val="30"/>
          <w:szCs w:val="30"/>
        </w:rPr>
        <w:t>6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="00CA3692" w:rsidRPr="002A0037">
        <w:rPr>
          <w:rFonts w:ascii="Angsana New" w:hAnsi="Angsana New"/>
          <w:sz w:val="30"/>
          <w:szCs w:val="30"/>
        </w:rPr>
        <w:t>3,106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ล้านบาทและ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="00CA3692" w:rsidRPr="002A0037">
        <w:rPr>
          <w:rFonts w:ascii="Angsana New" w:hAnsi="Angsana New"/>
          <w:sz w:val="30"/>
          <w:szCs w:val="30"/>
        </w:rPr>
        <w:t>3,103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2A0037">
        <w:rPr>
          <w:rFonts w:ascii="Angsana New" w:hAnsi="Angsana New"/>
          <w:i/>
          <w:iCs/>
          <w:sz w:val="30"/>
          <w:szCs w:val="30"/>
          <w:cs/>
        </w:rPr>
        <w:t>(</w:t>
      </w:r>
      <w:r w:rsidRPr="002A0037">
        <w:rPr>
          <w:rFonts w:ascii="Angsana New" w:hAnsi="Angsana New"/>
          <w:i/>
          <w:iCs/>
          <w:sz w:val="30"/>
          <w:szCs w:val="30"/>
        </w:rPr>
        <w:t>256</w:t>
      </w:r>
      <w:r w:rsidR="00E12007" w:rsidRPr="002A0037">
        <w:rPr>
          <w:rFonts w:ascii="Angsana New" w:hAnsi="Angsana New"/>
          <w:i/>
          <w:iCs/>
          <w:sz w:val="30"/>
          <w:szCs w:val="30"/>
        </w:rPr>
        <w:t>5</w:t>
      </w:r>
      <w:r w:rsidRPr="002A0037">
        <w:rPr>
          <w:rFonts w:ascii="Angsana New" w:hAnsi="Angsana New"/>
          <w:i/>
          <w:iCs/>
          <w:sz w:val="30"/>
          <w:szCs w:val="30"/>
        </w:rPr>
        <w:t xml:space="preserve">: </w:t>
      </w:r>
      <w:r w:rsidR="0071362F" w:rsidRPr="002A0037">
        <w:rPr>
          <w:rFonts w:ascii="Angsana New" w:hAnsi="Angsana New"/>
          <w:i/>
          <w:iCs/>
          <w:sz w:val="30"/>
          <w:szCs w:val="30"/>
        </w:rPr>
        <w:t>3,104</w:t>
      </w:r>
      <w:r w:rsidRPr="002A0037">
        <w:rPr>
          <w:rFonts w:ascii="Angsana New" w:hAnsi="Angsana New"/>
          <w:i/>
          <w:iCs/>
          <w:sz w:val="30"/>
          <w:szCs w:val="30"/>
        </w:rPr>
        <w:t xml:space="preserve"> </w:t>
      </w:r>
      <w:r w:rsidRPr="002A0037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71362F" w:rsidRPr="002A0037">
        <w:rPr>
          <w:rFonts w:ascii="Angsana New" w:hAnsi="Angsana New"/>
          <w:i/>
          <w:iCs/>
          <w:sz w:val="30"/>
          <w:szCs w:val="30"/>
        </w:rPr>
        <w:t>3,102</w:t>
      </w:r>
      <w:r w:rsidRPr="002A0037">
        <w:rPr>
          <w:rFonts w:ascii="Angsana New" w:hAnsi="Angsana New"/>
          <w:i/>
          <w:iCs/>
          <w:sz w:val="30"/>
          <w:szCs w:val="30"/>
        </w:rPr>
        <w:t xml:space="preserve"> </w:t>
      </w:r>
      <w:r w:rsidRPr="002A0037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2E50C39C" w14:textId="0C2DFC0F" w:rsidR="00C11153" w:rsidRPr="002A0037" w:rsidRDefault="00C11153" w:rsidP="00E659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0500B9E6" w14:textId="43F7DF27" w:rsidR="00E64F07" w:rsidRPr="002A0037" w:rsidRDefault="00726731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037">
        <w:rPr>
          <w:rFonts w:ascii="Angsana New" w:hAnsi="Angsana New"/>
          <w:b/>
          <w:bCs/>
          <w:sz w:val="30"/>
          <w:szCs w:val="30"/>
        </w:rPr>
        <w:t>1</w:t>
      </w:r>
      <w:r w:rsidR="005D6E08" w:rsidRPr="002A0037">
        <w:rPr>
          <w:rFonts w:ascii="Angsana New" w:hAnsi="Angsana New"/>
          <w:b/>
          <w:bCs/>
          <w:sz w:val="30"/>
          <w:szCs w:val="30"/>
        </w:rPr>
        <w:t>5</w:t>
      </w:r>
      <w:r w:rsidR="00E64F07" w:rsidRPr="002A0037">
        <w:rPr>
          <w:rFonts w:ascii="Angsana New" w:hAnsi="Angsana New"/>
          <w:b/>
          <w:bCs/>
          <w:sz w:val="30"/>
          <w:szCs w:val="30"/>
        </w:rPr>
        <w:tab/>
      </w:r>
      <w:r w:rsidR="00E91586" w:rsidRPr="002A0037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7E86787" w14:textId="77777777" w:rsidR="00E64F07" w:rsidRPr="002A0037" w:rsidRDefault="00E64F07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168"/>
        <w:gridCol w:w="270"/>
        <w:gridCol w:w="1172"/>
        <w:gridCol w:w="288"/>
        <w:gridCol w:w="1148"/>
        <w:gridCol w:w="274"/>
        <w:gridCol w:w="1174"/>
      </w:tblGrid>
      <w:tr w:rsidR="004E1E0B" w:rsidRPr="002A0037" w14:paraId="59AE28D1" w14:textId="77777777" w:rsidTr="00E12007">
        <w:trPr>
          <w:trHeight w:val="417"/>
          <w:tblHeader/>
        </w:trPr>
        <w:tc>
          <w:tcPr>
            <w:tcW w:w="2009" w:type="pct"/>
          </w:tcPr>
          <w:p w14:paraId="79D857A4" w14:textId="77777777" w:rsidR="004E1E0B" w:rsidRPr="002A0037" w:rsidRDefault="004E1E0B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1" w:type="pct"/>
            <w:gridSpan w:val="3"/>
          </w:tcPr>
          <w:p w14:paraId="7BA73838" w14:textId="77777777" w:rsidR="004E1E0B" w:rsidRPr="002A0037" w:rsidRDefault="004E1E0B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7" w:type="pct"/>
          </w:tcPr>
          <w:p w14:paraId="5924B01B" w14:textId="77777777" w:rsidR="004E1E0B" w:rsidRPr="002A0037" w:rsidRDefault="004E1E0B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14:paraId="6F84EE12" w14:textId="77777777" w:rsidR="004E1E0B" w:rsidRPr="002A0037" w:rsidRDefault="004E1E0B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62F" w:rsidRPr="002A0037" w14:paraId="229C61E2" w14:textId="77777777" w:rsidTr="00E12007">
        <w:trPr>
          <w:trHeight w:val="418"/>
          <w:tblHeader/>
        </w:trPr>
        <w:tc>
          <w:tcPr>
            <w:tcW w:w="2009" w:type="pct"/>
          </w:tcPr>
          <w:p w14:paraId="0960B292" w14:textId="091CC589" w:rsidR="0071362F" w:rsidRPr="002A0037" w:rsidRDefault="00F8551C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F07348" w:rsidRPr="002A003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30 </w:t>
            </w:r>
            <w:r w:rsidRPr="002A0037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6" w:type="pct"/>
          </w:tcPr>
          <w:p w14:paraId="5DAF39F1" w14:textId="2F8D73AF" w:rsidR="0071362F" w:rsidRPr="002A0037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E12007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264EC784" w14:textId="77777777" w:rsidR="0071362F" w:rsidRPr="002A0037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748DB2F" w14:textId="569B203B" w:rsidR="0071362F" w:rsidRPr="002A0037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E12007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7" w:type="pct"/>
          </w:tcPr>
          <w:p w14:paraId="010D77D0" w14:textId="77777777" w:rsidR="0071362F" w:rsidRPr="002A0037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7CBA22F4" w14:textId="10EFB900" w:rsidR="0071362F" w:rsidRPr="002A0037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E12007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0BDBD3EB" w14:textId="77777777" w:rsidR="0071362F" w:rsidRPr="002A0037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B5DA555" w14:textId="227706D6" w:rsidR="0071362F" w:rsidRPr="002A0037" w:rsidRDefault="0071362F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E12007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80717" w:rsidRPr="002A0037" w14:paraId="48616BCC" w14:textId="77777777" w:rsidTr="00F07348">
        <w:trPr>
          <w:trHeight w:val="418"/>
          <w:tblHeader/>
        </w:trPr>
        <w:tc>
          <w:tcPr>
            <w:tcW w:w="2009" w:type="pct"/>
          </w:tcPr>
          <w:p w14:paraId="6463D0D3" w14:textId="47C9B753" w:rsidR="00A80717" w:rsidRPr="002A0037" w:rsidRDefault="00A80717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1" w:type="pct"/>
            <w:gridSpan w:val="7"/>
          </w:tcPr>
          <w:p w14:paraId="644F118E" w14:textId="77777777" w:rsidR="00A80717" w:rsidRPr="002A0037" w:rsidRDefault="00A80717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5032" w:rsidRPr="002A0037" w14:paraId="61FD6D4C" w14:textId="77777777" w:rsidTr="00E12007">
        <w:trPr>
          <w:trHeight w:val="418"/>
        </w:trPr>
        <w:tc>
          <w:tcPr>
            <w:tcW w:w="2009" w:type="pct"/>
          </w:tcPr>
          <w:p w14:paraId="5C714A93" w14:textId="77777777" w:rsidR="005A5032" w:rsidRPr="002A0037" w:rsidRDefault="005A5032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6" w:type="pct"/>
          </w:tcPr>
          <w:p w14:paraId="0146BE9A" w14:textId="77777777" w:rsidR="005A5032" w:rsidRPr="002A0037" w:rsidRDefault="005A5032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0ABB37" w14:textId="77777777" w:rsidR="005A5032" w:rsidRPr="002A0037" w:rsidRDefault="005A5032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0BCF955" w14:textId="77777777" w:rsidR="005A5032" w:rsidRPr="002A0037" w:rsidRDefault="005A5032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14:paraId="2CB61ABE" w14:textId="77777777" w:rsidR="005A5032" w:rsidRPr="002A0037" w:rsidRDefault="005A5032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12CB98C" w14:textId="77777777" w:rsidR="005A5032" w:rsidRPr="002A0037" w:rsidRDefault="005A5032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BD7177D" w14:textId="77777777" w:rsidR="005A5032" w:rsidRPr="002A0037" w:rsidRDefault="005A5032" w:rsidP="00F073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5ACD1E7" w14:textId="77777777" w:rsidR="005A5032" w:rsidRPr="002A0037" w:rsidRDefault="005A5032" w:rsidP="00F0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007" w:rsidRPr="002A0037" w14:paraId="1B2F4B7D" w14:textId="77777777" w:rsidTr="00E12007">
        <w:trPr>
          <w:trHeight w:val="418"/>
        </w:trPr>
        <w:tc>
          <w:tcPr>
            <w:tcW w:w="2009" w:type="pct"/>
          </w:tcPr>
          <w:p w14:paraId="5256E968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240" w:lineRule="auto"/>
              <w:ind w:left="-18" w:right="-63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ab/>
              <w:t>สำรองบำเหน็จพนักงาน</w:t>
            </w:r>
          </w:p>
        </w:tc>
        <w:tc>
          <w:tcPr>
            <w:tcW w:w="636" w:type="pct"/>
          </w:tcPr>
          <w:p w14:paraId="6B450ABA" w14:textId="3F8C2113" w:rsidR="00E12007" w:rsidRPr="002A0037" w:rsidRDefault="0068035D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836,118</w:t>
            </w:r>
          </w:p>
        </w:tc>
        <w:tc>
          <w:tcPr>
            <w:tcW w:w="147" w:type="pct"/>
          </w:tcPr>
          <w:p w14:paraId="52B97A81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09D874C" w14:textId="58DDBFFA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862,117</w:t>
            </w:r>
          </w:p>
        </w:tc>
        <w:tc>
          <w:tcPr>
            <w:tcW w:w="157" w:type="pct"/>
          </w:tcPr>
          <w:p w14:paraId="265C3FAF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3C03E495" w14:textId="65DB92B5" w:rsidR="00E12007" w:rsidRPr="002A0037" w:rsidRDefault="0068035D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8</w:t>
            </w:r>
            <w:r w:rsidR="00510724" w:rsidRPr="002A0037">
              <w:rPr>
                <w:rFonts w:ascii="Angsana New" w:hAnsi="Angsana New"/>
                <w:sz w:val="30"/>
                <w:szCs w:val="30"/>
              </w:rPr>
              <w:t>22,283</w:t>
            </w:r>
          </w:p>
        </w:tc>
        <w:tc>
          <w:tcPr>
            <w:tcW w:w="149" w:type="pct"/>
          </w:tcPr>
          <w:p w14:paraId="7C64F0F5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77CD61F" w14:textId="47B59DB3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848,394</w:t>
            </w:r>
          </w:p>
        </w:tc>
      </w:tr>
      <w:tr w:rsidR="00E12007" w:rsidRPr="002A0037" w14:paraId="6B584289" w14:textId="77777777" w:rsidTr="00E12007">
        <w:trPr>
          <w:trHeight w:val="418"/>
        </w:trPr>
        <w:tc>
          <w:tcPr>
            <w:tcW w:w="2009" w:type="pct"/>
          </w:tcPr>
          <w:p w14:paraId="006FC74A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</w:t>
            </w:r>
            <w:r w:rsidRPr="002A0037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636" w:type="pct"/>
          </w:tcPr>
          <w:p w14:paraId="5B3D234B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7FE40A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C5C393C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" w:type="pct"/>
          </w:tcPr>
          <w:p w14:paraId="290C9854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633C86C9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40BB6AC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06B9C4E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007" w:rsidRPr="002A0037" w14:paraId="2A727C0D" w14:textId="77777777" w:rsidTr="00E12007">
        <w:trPr>
          <w:trHeight w:val="418"/>
        </w:trPr>
        <w:tc>
          <w:tcPr>
            <w:tcW w:w="2009" w:type="pct"/>
          </w:tcPr>
          <w:p w14:paraId="33FD78AF" w14:textId="0C34C773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6"/>
              </w:tabs>
              <w:spacing w:line="240" w:lineRule="auto"/>
              <w:ind w:left="-18" w:right="-63" w:firstLine="1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ab/>
              <w:t>รางวัลการทำงานเป็นระยะเวลานาน</w:t>
            </w:r>
          </w:p>
        </w:tc>
        <w:tc>
          <w:tcPr>
            <w:tcW w:w="636" w:type="pct"/>
          </w:tcPr>
          <w:p w14:paraId="1E0B8F3E" w14:textId="65AE76A7" w:rsidR="00E12007" w:rsidRPr="002A0037" w:rsidRDefault="0068035D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56</w:t>
            </w:r>
            <w:r w:rsidR="00F04AD6"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147" w:type="pct"/>
          </w:tcPr>
          <w:p w14:paraId="3C8303CF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29A986D" w14:textId="74734925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58,810</w:t>
            </w:r>
          </w:p>
        </w:tc>
        <w:tc>
          <w:tcPr>
            <w:tcW w:w="157" w:type="pct"/>
          </w:tcPr>
          <w:p w14:paraId="2FD6937F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5E53964" w14:textId="534AB61A" w:rsidR="00E12007" w:rsidRPr="002A0037" w:rsidRDefault="0068035D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56,348</w:t>
            </w:r>
          </w:p>
        </w:tc>
        <w:tc>
          <w:tcPr>
            <w:tcW w:w="149" w:type="pct"/>
          </w:tcPr>
          <w:p w14:paraId="55D78B64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4B7CE4E" w14:textId="63642304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58,711</w:t>
            </w:r>
          </w:p>
        </w:tc>
      </w:tr>
      <w:tr w:rsidR="00E12007" w:rsidRPr="002A0037" w14:paraId="35262394" w14:textId="77777777" w:rsidTr="00E12007">
        <w:trPr>
          <w:trHeight w:val="418"/>
        </w:trPr>
        <w:tc>
          <w:tcPr>
            <w:tcW w:w="2009" w:type="pct"/>
          </w:tcPr>
          <w:p w14:paraId="050DBFEA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B882887" w14:textId="58AA2E44" w:rsidR="00E12007" w:rsidRPr="002A0037" w:rsidRDefault="00F04AD6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892,590</w:t>
            </w:r>
          </w:p>
        </w:tc>
        <w:tc>
          <w:tcPr>
            <w:tcW w:w="147" w:type="pct"/>
          </w:tcPr>
          <w:p w14:paraId="3187CFE9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423FE3B4" w14:textId="33D65CB9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920,927</w:t>
            </w:r>
          </w:p>
        </w:tc>
        <w:tc>
          <w:tcPr>
            <w:tcW w:w="157" w:type="pct"/>
          </w:tcPr>
          <w:p w14:paraId="280F43DD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CAB3619" w14:textId="6F2FB196" w:rsidR="00E12007" w:rsidRPr="002A0037" w:rsidRDefault="00F04AD6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878,631</w:t>
            </w:r>
          </w:p>
        </w:tc>
        <w:tc>
          <w:tcPr>
            <w:tcW w:w="149" w:type="pct"/>
          </w:tcPr>
          <w:p w14:paraId="7F473B7D" w14:textId="77777777" w:rsidR="00E12007" w:rsidRPr="002A0037" w:rsidRDefault="00E12007" w:rsidP="00E12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6AC22584" w14:textId="033868C6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907,105</w:t>
            </w:r>
          </w:p>
        </w:tc>
      </w:tr>
    </w:tbl>
    <w:p w14:paraId="132FAA74" w14:textId="77777777" w:rsidR="004B3A38" w:rsidRPr="002A0037" w:rsidRDefault="004B3A38" w:rsidP="005274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A88873" w14:textId="4065EBBB" w:rsidR="00AA21F2" w:rsidRPr="002A0037" w:rsidRDefault="00BC61B8" w:rsidP="00AA21F2">
      <w:pPr>
        <w:pStyle w:val="ListParagraph"/>
        <w:ind w:left="5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A0037">
        <w:rPr>
          <w:rFonts w:asciiTheme="majorBidi" w:hAnsiTheme="majorBidi"/>
          <w:b/>
          <w:bCs/>
          <w:i/>
          <w:iCs/>
          <w:sz w:val="30"/>
          <w:szCs w:val="30"/>
          <w:cs/>
        </w:rPr>
        <w:t>ผลประโยชน์หลังออกจากงาน</w:t>
      </w:r>
      <w:r w:rsidRPr="002A0037">
        <w:rPr>
          <w:rFonts w:asciiTheme="majorBidi" w:hAnsiTheme="majorBidi"/>
          <w:b/>
          <w:bCs/>
          <w:i/>
          <w:iCs/>
          <w:sz w:val="30"/>
          <w:szCs w:val="30"/>
        </w:rPr>
        <w:t xml:space="preserve"> - </w:t>
      </w:r>
      <w:r w:rsidRPr="002A0037">
        <w:rPr>
          <w:rFonts w:asciiTheme="majorBidi" w:hAnsiTheme="majorBidi"/>
          <w:b/>
          <w:bCs/>
          <w:i/>
          <w:iCs/>
          <w:sz w:val="30"/>
          <w:szCs w:val="30"/>
          <w:cs/>
        </w:rPr>
        <w:t>สำรองบำเหน็จพนักงาน</w:t>
      </w:r>
    </w:p>
    <w:p w14:paraId="6995C615" w14:textId="77777777" w:rsidR="0034523B" w:rsidRPr="002A0037" w:rsidRDefault="00E64F07" w:rsidP="000948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2A0037">
        <w:rPr>
          <w:rFonts w:ascii="Angsana New" w:hAnsi="Angsana New"/>
          <w:sz w:val="30"/>
          <w:szCs w:val="30"/>
        </w:rPr>
        <w:t xml:space="preserve">2541 </w:t>
      </w:r>
      <w:r w:rsidRPr="002A0037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094852" w:rsidRPr="002A0037">
        <w:rPr>
          <w:rFonts w:ascii="Angsana New" w:hAnsi="Angsana New"/>
          <w:sz w:val="30"/>
          <w:szCs w:val="30"/>
        </w:rPr>
        <w:t xml:space="preserve"> </w:t>
      </w:r>
      <w:r w:rsidR="0034523B" w:rsidRPr="002A0037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="0034523B" w:rsidRPr="002A0037">
        <w:rPr>
          <w:rFonts w:ascii="Angsana New" w:hAnsi="Angsana New"/>
          <w:sz w:val="30"/>
          <w:szCs w:val="30"/>
          <w:cs/>
        </w:rPr>
        <w:t>ของช่วงชีวิต และความเสี่ยงจากอัตราดอกเบี้ย</w:t>
      </w:r>
    </w:p>
    <w:p w14:paraId="31DCF9FC" w14:textId="1C49CE8A" w:rsidR="007042EF" w:rsidRPr="002A0037" w:rsidRDefault="00704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</w:rPr>
        <w:br w:type="page"/>
      </w:r>
    </w:p>
    <w:tbl>
      <w:tblPr>
        <w:tblW w:w="9198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3078"/>
        <w:gridCol w:w="270"/>
        <w:gridCol w:w="1260"/>
        <w:gridCol w:w="278"/>
        <w:gridCol w:w="1252"/>
        <w:gridCol w:w="270"/>
        <w:gridCol w:w="1260"/>
        <w:gridCol w:w="270"/>
        <w:gridCol w:w="1260"/>
      </w:tblGrid>
      <w:tr w:rsidR="00A726B1" w:rsidRPr="002A0037" w14:paraId="27DB4F0A" w14:textId="77777777" w:rsidTr="007B6632">
        <w:trPr>
          <w:trHeight w:val="424"/>
          <w:tblHeader/>
        </w:trPr>
        <w:tc>
          <w:tcPr>
            <w:tcW w:w="3078" w:type="dxa"/>
          </w:tcPr>
          <w:p w14:paraId="76B05F21" w14:textId="77777777" w:rsidR="00A726B1" w:rsidRPr="002A0037" w:rsidRDefault="00094852" w:rsidP="0009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056F07AD" w14:textId="79581631" w:rsidR="00E0061A" w:rsidRPr="002A0037" w:rsidRDefault="00E0061A" w:rsidP="0009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0" w:type="dxa"/>
          </w:tcPr>
          <w:p w14:paraId="0F862422" w14:textId="77777777" w:rsidR="00A726B1" w:rsidRPr="002A0037" w:rsidRDefault="00A726B1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824ED3E" w14:textId="77777777" w:rsidR="00A726B1" w:rsidRPr="002A0037" w:rsidRDefault="00A726B1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AE228A" w14:textId="77777777" w:rsidR="00A726B1" w:rsidRPr="002A0037" w:rsidRDefault="00A726B1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26FD8C1" w14:textId="77777777" w:rsidR="00A726B1" w:rsidRPr="002A0037" w:rsidRDefault="00A726B1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62F" w:rsidRPr="002A0037" w14:paraId="6FF99550" w14:textId="77777777" w:rsidTr="007B6632">
        <w:trPr>
          <w:trHeight w:val="424"/>
          <w:tblHeader/>
        </w:trPr>
        <w:tc>
          <w:tcPr>
            <w:tcW w:w="3078" w:type="dxa"/>
          </w:tcPr>
          <w:p w14:paraId="2373EDD4" w14:textId="74C65FDA" w:rsidR="0071362F" w:rsidRPr="002A0037" w:rsidRDefault="0071362F" w:rsidP="0009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77A486" w14:textId="77777777" w:rsidR="0071362F" w:rsidRPr="002A0037" w:rsidRDefault="0071362F" w:rsidP="00E43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5EF7F98" w14:textId="5D7D0519" w:rsidR="0071362F" w:rsidRPr="002A0037" w:rsidRDefault="0071362F" w:rsidP="00E43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E12007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8" w:type="dxa"/>
          </w:tcPr>
          <w:p w14:paraId="5FFEDF08" w14:textId="77777777" w:rsidR="0071362F" w:rsidRPr="002A0037" w:rsidRDefault="0071362F" w:rsidP="00E43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FBF1690" w14:textId="5A8F3BA2" w:rsidR="0071362F" w:rsidRPr="002A0037" w:rsidRDefault="0071362F" w:rsidP="00E43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E12007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D1784A" w14:textId="77777777" w:rsidR="0071362F" w:rsidRPr="002A0037" w:rsidRDefault="0071362F" w:rsidP="00E43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0090E4" w14:textId="576E3639" w:rsidR="0071362F" w:rsidRPr="002A0037" w:rsidRDefault="0071362F" w:rsidP="00E43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E12007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C344C8" w14:textId="77777777" w:rsidR="0071362F" w:rsidRPr="002A0037" w:rsidRDefault="0071362F" w:rsidP="00E43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29136" w14:textId="6E11106A" w:rsidR="0071362F" w:rsidRPr="002A0037" w:rsidRDefault="0071362F" w:rsidP="00E437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E12007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1362F" w:rsidRPr="002A0037" w14:paraId="52591C59" w14:textId="77777777" w:rsidTr="007B6632">
        <w:trPr>
          <w:trHeight w:val="424"/>
          <w:tblHeader/>
        </w:trPr>
        <w:tc>
          <w:tcPr>
            <w:tcW w:w="3078" w:type="dxa"/>
          </w:tcPr>
          <w:p w14:paraId="54E20FF4" w14:textId="77777777" w:rsidR="0071362F" w:rsidRPr="002A0037" w:rsidRDefault="0071362F" w:rsidP="00095AD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AE113" w14:textId="77777777" w:rsidR="0071362F" w:rsidRPr="002A0037" w:rsidRDefault="0071362F" w:rsidP="00E4376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</w:tcPr>
          <w:p w14:paraId="0DE98327" w14:textId="77777777" w:rsidR="0071362F" w:rsidRPr="002A0037" w:rsidRDefault="0071362F" w:rsidP="00E4376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2A00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12007" w:rsidRPr="002A0037" w14:paraId="6733EB25" w14:textId="77777777" w:rsidTr="00075DD5">
        <w:trPr>
          <w:trHeight w:val="424"/>
        </w:trPr>
        <w:tc>
          <w:tcPr>
            <w:tcW w:w="3078" w:type="dxa"/>
          </w:tcPr>
          <w:p w14:paraId="3FA1707A" w14:textId="26C04AAB" w:rsidR="00E12007" w:rsidRPr="002A0037" w:rsidRDefault="00E12007" w:rsidP="00E1200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ณ วันต้นปี</w:t>
            </w:r>
          </w:p>
        </w:tc>
        <w:tc>
          <w:tcPr>
            <w:tcW w:w="270" w:type="dxa"/>
          </w:tcPr>
          <w:p w14:paraId="2F64D29C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9F07FCA" w14:textId="648F71EB" w:rsidR="00E12007" w:rsidRPr="002A0037" w:rsidRDefault="00075DD5" w:rsidP="00E1200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862,117</w:t>
            </w:r>
          </w:p>
        </w:tc>
        <w:tc>
          <w:tcPr>
            <w:tcW w:w="278" w:type="dxa"/>
            <w:vAlign w:val="bottom"/>
          </w:tcPr>
          <w:p w14:paraId="2A634F69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3EEA3F9E" w14:textId="2D75126C" w:rsidR="00E12007" w:rsidRPr="002A0037" w:rsidRDefault="00E12007" w:rsidP="00E1200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945,928</w:t>
            </w:r>
          </w:p>
        </w:tc>
        <w:tc>
          <w:tcPr>
            <w:tcW w:w="270" w:type="dxa"/>
            <w:vAlign w:val="bottom"/>
          </w:tcPr>
          <w:p w14:paraId="3B976D63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4C3267" w14:textId="40979434" w:rsidR="00E12007" w:rsidRPr="002A0037" w:rsidRDefault="00075DD5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848,394</w:t>
            </w:r>
          </w:p>
        </w:tc>
        <w:tc>
          <w:tcPr>
            <w:tcW w:w="270" w:type="dxa"/>
            <w:vAlign w:val="bottom"/>
          </w:tcPr>
          <w:p w14:paraId="75365F2C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EE1F4F" w14:textId="22F75ABD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930,416</w:t>
            </w:r>
          </w:p>
        </w:tc>
      </w:tr>
      <w:tr w:rsidR="00E12007" w:rsidRPr="002A0037" w14:paraId="0D2770FF" w14:textId="77777777" w:rsidTr="00075DD5">
        <w:trPr>
          <w:trHeight w:val="424"/>
        </w:trPr>
        <w:tc>
          <w:tcPr>
            <w:tcW w:w="3078" w:type="dxa"/>
          </w:tcPr>
          <w:p w14:paraId="3D7CE822" w14:textId="19F2ACEB" w:rsidR="00E12007" w:rsidRPr="002A0037" w:rsidRDefault="00E12007" w:rsidP="00E1200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2A00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BE2332E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FD27787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vAlign w:val="bottom"/>
          </w:tcPr>
          <w:p w14:paraId="38404DC9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5F4E666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378A61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C49556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A1E5E0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FC8FD9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007" w:rsidRPr="002A0037" w14:paraId="63EB0A56" w14:textId="77777777" w:rsidTr="00075DD5">
        <w:trPr>
          <w:trHeight w:val="424"/>
        </w:trPr>
        <w:tc>
          <w:tcPr>
            <w:tcW w:w="3078" w:type="dxa"/>
          </w:tcPr>
          <w:p w14:paraId="3D268F2C" w14:textId="77777777" w:rsidR="00E12007" w:rsidRPr="002A0037" w:rsidRDefault="00E12007" w:rsidP="00E120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270" w:type="dxa"/>
          </w:tcPr>
          <w:p w14:paraId="0B4F6F18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165929C" w14:textId="20B14BBD" w:rsidR="00E12007" w:rsidRPr="002A0037" w:rsidRDefault="004D57E0" w:rsidP="00E1200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/>
              </w:rPr>
              <w:t>45,785</w:t>
            </w:r>
          </w:p>
        </w:tc>
        <w:tc>
          <w:tcPr>
            <w:tcW w:w="278" w:type="dxa"/>
            <w:vAlign w:val="bottom"/>
          </w:tcPr>
          <w:p w14:paraId="30B62890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73EF780" w14:textId="4E7DD039" w:rsidR="00E12007" w:rsidRPr="002A0037" w:rsidRDefault="00E12007" w:rsidP="00E1200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50,239</w:t>
            </w:r>
          </w:p>
        </w:tc>
        <w:tc>
          <w:tcPr>
            <w:tcW w:w="270" w:type="dxa"/>
            <w:vAlign w:val="bottom"/>
          </w:tcPr>
          <w:p w14:paraId="25A9D104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C44AA2" w14:textId="7E052F6A" w:rsidR="00E12007" w:rsidRPr="002A0037" w:rsidRDefault="00960F6A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44</w:t>
            </w:r>
            <w:r w:rsidR="00055AB1"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270" w:type="dxa"/>
            <w:vAlign w:val="bottom"/>
          </w:tcPr>
          <w:p w14:paraId="4B70344B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92FC6F" w14:textId="4A0E8B29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48,970</w:t>
            </w:r>
          </w:p>
        </w:tc>
      </w:tr>
      <w:tr w:rsidR="00E12007" w:rsidRPr="002A0037" w14:paraId="192E1C2F" w14:textId="77777777" w:rsidTr="00075DD5">
        <w:trPr>
          <w:trHeight w:val="424"/>
        </w:trPr>
        <w:tc>
          <w:tcPr>
            <w:tcW w:w="3078" w:type="dxa"/>
          </w:tcPr>
          <w:p w14:paraId="6153B545" w14:textId="77777777" w:rsidR="00E12007" w:rsidRPr="002A0037" w:rsidRDefault="00E12007" w:rsidP="00E120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635DF01B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D1260F" w14:textId="4CB34A3B" w:rsidR="00E12007" w:rsidRPr="002A0037" w:rsidRDefault="004D57E0" w:rsidP="00E1200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23,277</w:t>
            </w:r>
          </w:p>
        </w:tc>
        <w:tc>
          <w:tcPr>
            <w:tcW w:w="278" w:type="dxa"/>
            <w:vAlign w:val="bottom"/>
          </w:tcPr>
          <w:p w14:paraId="63ADD6A7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1F10B044" w14:textId="54AC92C9" w:rsidR="00E12007" w:rsidRPr="002A0037" w:rsidRDefault="00E12007" w:rsidP="00E1200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13,243</w:t>
            </w:r>
          </w:p>
        </w:tc>
        <w:tc>
          <w:tcPr>
            <w:tcW w:w="270" w:type="dxa"/>
            <w:vAlign w:val="bottom"/>
          </w:tcPr>
          <w:p w14:paraId="5E46F43F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3150308" w14:textId="27F8F7CF" w:rsidR="00E12007" w:rsidRPr="002A0037" w:rsidRDefault="00960F6A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22</w:t>
            </w:r>
            <w:r w:rsidR="00055AB1"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</w:rPr>
              <w:t>907</w:t>
            </w:r>
          </w:p>
        </w:tc>
        <w:tc>
          <w:tcPr>
            <w:tcW w:w="270" w:type="dxa"/>
            <w:vAlign w:val="bottom"/>
          </w:tcPr>
          <w:p w14:paraId="38222432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D36749" w14:textId="5823FA1C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13,026</w:t>
            </w:r>
          </w:p>
        </w:tc>
      </w:tr>
      <w:tr w:rsidR="00E12007" w:rsidRPr="002A0037" w14:paraId="723C9B8A" w14:textId="77777777" w:rsidTr="00075DD5">
        <w:trPr>
          <w:trHeight w:val="424"/>
        </w:trPr>
        <w:tc>
          <w:tcPr>
            <w:tcW w:w="3078" w:type="dxa"/>
          </w:tcPr>
          <w:p w14:paraId="3A274B67" w14:textId="77777777" w:rsidR="00E12007" w:rsidRPr="002A0037" w:rsidRDefault="00E12007" w:rsidP="00E1200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10847D3F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C590A9" w14:textId="61B04AD6" w:rsidR="00E12007" w:rsidRPr="002A0037" w:rsidRDefault="00E12007" w:rsidP="00E1200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  <w:vAlign w:val="bottom"/>
          </w:tcPr>
          <w:p w14:paraId="474B74C4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34CB6715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3E6F56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4226DC" w14:textId="37230AA0" w:rsidR="00E12007" w:rsidRPr="002A0037" w:rsidRDefault="00E12007" w:rsidP="00E1200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CD9A010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DE4CFF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12007" w:rsidRPr="002A0037" w14:paraId="1ABF8666" w14:textId="77777777" w:rsidTr="00075DD5">
        <w:trPr>
          <w:trHeight w:val="424"/>
        </w:trPr>
        <w:tc>
          <w:tcPr>
            <w:tcW w:w="3078" w:type="dxa"/>
          </w:tcPr>
          <w:p w14:paraId="1A27F339" w14:textId="72ECECD4" w:rsidR="00E12007" w:rsidRPr="002A0037" w:rsidRDefault="00E12007" w:rsidP="00E1200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2A0037">
              <w:rPr>
                <w:rFonts w:ascii="Angsana New" w:hAnsi="Angsana New"/>
                <w:sz w:val="30"/>
                <w:szCs w:val="30"/>
              </w:rPr>
              <w:t>)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ขาดทุนจากการประมาณตาม</w:t>
            </w:r>
          </w:p>
        </w:tc>
        <w:tc>
          <w:tcPr>
            <w:tcW w:w="270" w:type="dxa"/>
          </w:tcPr>
          <w:p w14:paraId="09AA8F60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4B1C28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vAlign w:val="bottom"/>
          </w:tcPr>
          <w:p w14:paraId="2F8412E8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8D6292B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F63D1F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93BAAE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6D9F0C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7B502C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12007" w:rsidRPr="002A0037" w14:paraId="5A03C8E8" w14:textId="77777777" w:rsidTr="00075DD5">
        <w:trPr>
          <w:trHeight w:val="424"/>
        </w:trPr>
        <w:tc>
          <w:tcPr>
            <w:tcW w:w="3078" w:type="dxa"/>
          </w:tcPr>
          <w:p w14:paraId="4093A570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0" w:type="dxa"/>
          </w:tcPr>
          <w:p w14:paraId="7B3E7DDE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76FB918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  <w:vAlign w:val="bottom"/>
          </w:tcPr>
          <w:p w14:paraId="041C828C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vAlign w:val="bottom"/>
          </w:tcPr>
          <w:p w14:paraId="54C8EA82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D9592A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F3E753A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240B29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3CCFC9C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12007" w:rsidRPr="002A0037" w14:paraId="46D12FC3" w14:textId="77777777" w:rsidTr="00075DD5">
        <w:trPr>
          <w:trHeight w:val="424"/>
        </w:trPr>
        <w:tc>
          <w:tcPr>
            <w:tcW w:w="3078" w:type="dxa"/>
          </w:tcPr>
          <w:p w14:paraId="5E3F5D1F" w14:textId="77777777" w:rsidR="00E12007" w:rsidRPr="002A0037" w:rsidRDefault="00E12007" w:rsidP="00E12007">
            <w:pPr>
              <w:numPr>
                <w:ilvl w:val="0"/>
                <w:numId w:val="32"/>
              </w:numPr>
              <w:tabs>
                <w:tab w:val="clear" w:pos="454"/>
                <w:tab w:val="clear" w:pos="680"/>
                <w:tab w:val="left" w:pos="372"/>
              </w:tabs>
              <w:spacing w:line="240" w:lineRule="auto"/>
              <w:ind w:left="73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70" w:type="dxa"/>
          </w:tcPr>
          <w:p w14:paraId="3FE45D3B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D97AA6" w14:textId="0CD9BF33" w:rsidR="00E12007" w:rsidRPr="002A0037" w:rsidRDefault="004D57E0" w:rsidP="00B6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8" w:type="dxa"/>
            <w:vAlign w:val="bottom"/>
          </w:tcPr>
          <w:p w14:paraId="50430074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35754D4A" w14:textId="2D8070F9" w:rsidR="00E12007" w:rsidRPr="002A0037" w:rsidRDefault="00E12007" w:rsidP="00E1200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9,109</w:t>
            </w:r>
          </w:p>
        </w:tc>
        <w:tc>
          <w:tcPr>
            <w:tcW w:w="270" w:type="dxa"/>
            <w:vAlign w:val="bottom"/>
          </w:tcPr>
          <w:p w14:paraId="7022DFFB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F780B2" w14:textId="388B0016" w:rsidR="00E12007" w:rsidRPr="002A0037" w:rsidRDefault="00960F6A" w:rsidP="00B63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610DE58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2E99DA" w14:textId="41313243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9,071</w:t>
            </w:r>
          </w:p>
        </w:tc>
      </w:tr>
      <w:tr w:rsidR="00E12007" w:rsidRPr="002A0037" w14:paraId="3C916D35" w14:textId="77777777" w:rsidTr="00075DD5">
        <w:trPr>
          <w:trHeight w:val="424"/>
        </w:trPr>
        <w:tc>
          <w:tcPr>
            <w:tcW w:w="3078" w:type="dxa"/>
          </w:tcPr>
          <w:p w14:paraId="62223783" w14:textId="77777777" w:rsidR="00E12007" w:rsidRPr="002A0037" w:rsidRDefault="00E12007" w:rsidP="00E12007">
            <w:pPr>
              <w:numPr>
                <w:ilvl w:val="0"/>
                <w:numId w:val="32"/>
              </w:numPr>
              <w:tabs>
                <w:tab w:val="clear" w:pos="454"/>
                <w:tab w:val="clear" w:pos="680"/>
                <w:tab w:val="left" w:pos="372"/>
              </w:tabs>
              <w:spacing w:line="240" w:lineRule="auto"/>
              <w:ind w:left="73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0" w:type="dxa"/>
          </w:tcPr>
          <w:p w14:paraId="55B8771A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0BE0A79" w14:textId="6DB9D2D2" w:rsidR="00E12007" w:rsidRPr="002A0037" w:rsidRDefault="004D57E0" w:rsidP="00E1200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(30,886)</w:t>
            </w:r>
          </w:p>
        </w:tc>
        <w:tc>
          <w:tcPr>
            <w:tcW w:w="278" w:type="dxa"/>
            <w:vAlign w:val="bottom"/>
          </w:tcPr>
          <w:p w14:paraId="35A47842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1A64D94" w14:textId="085806D7" w:rsidR="00E12007" w:rsidRPr="002A0037" w:rsidRDefault="00E12007" w:rsidP="00E1200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(78,947)</w:t>
            </w:r>
          </w:p>
        </w:tc>
        <w:tc>
          <w:tcPr>
            <w:tcW w:w="270" w:type="dxa"/>
            <w:vAlign w:val="bottom"/>
          </w:tcPr>
          <w:p w14:paraId="63FAD2D2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76BB00" w14:textId="253D8402" w:rsidR="00E12007" w:rsidRPr="002A0037" w:rsidRDefault="00960F6A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(30,369)</w:t>
            </w:r>
          </w:p>
        </w:tc>
        <w:tc>
          <w:tcPr>
            <w:tcW w:w="270" w:type="dxa"/>
            <w:vAlign w:val="bottom"/>
          </w:tcPr>
          <w:p w14:paraId="6DF0C5D7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E2B6F3" w14:textId="2908BDE6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(77,040)</w:t>
            </w:r>
          </w:p>
        </w:tc>
      </w:tr>
      <w:tr w:rsidR="00E12007" w:rsidRPr="002A0037" w14:paraId="11E957ED" w14:textId="77777777" w:rsidTr="00075DD5">
        <w:trPr>
          <w:trHeight w:val="424"/>
        </w:trPr>
        <w:tc>
          <w:tcPr>
            <w:tcW w:w="3078" w:type="dxa"/>
          </w:tcPr>
          <w:p w14:paraId="3217576E" w14:textId="77777777" w:rsidR="00E12007" w:rsidRPr="002A0037" w:rsidRDefault="00E12007" w:rsidP="00E12007">
            <w:pPr>
              <w:numPr>
                <w:ilvl w:val="0"/>
                <w:numId w:val="32"/>
              </w:numPr>
              <w:tabs>
                <w:tab w:val="clear" w:pos="454"/>
                <w:tab w:val="clear" w:pos="680"/>
                <w:tab w:val="left" w:pos="372"/>
              </w:tabs>
              <w:spacing w:line="240" w:lineRule="auto"/>
              <w:ind w:left="732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4481F43F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883F432" w14:textId="13A4950D" w:rsidR="00E12007" w:rsidRPr="002A0037" w:rsidRDefault="004D57E0" w:rsidP="00E1200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24,366</w:t>
            </w:r>
          </w:p>
        </w:tc>
        <w:tc>
          <w:tcPr>
            <w:tcW w:w="278" w:type="dxa"/>
            <w:vAlign w:val="bottom"/>
          </w:tcPr>
          <w:p w14:paraId="093BFDCE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D8480EE" w14:textId="2A066D9C" w:rsidR="00E12007" w:rsidRPr="002A0037" w:rsidRDefault="00E12007" w:rsidP="00E1200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(4,764)</w:t>
            </w:r>
          </w:p>
        </w:tc>
        <w:tc>
          <w:tcPr>
            <w:tcW w:w="270" w:type="dxa"/>
            <w:vAlign w:val="bottom"/>
          </w:tcPr>
          <w:p w14:paraId="3F531409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34747C" w14:textId="3653665E" w:rsidR="00E12007" w:rsidRPr="002A0037" w:rsidRDefault="00960F6A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24,907</w:t>
            </w:r>
          </w:p>
        </w:tc>
        <w:tc>
          <w:tcPr>
            <w:tcW w:w="270" w:type="dxa"/>
            <w:vAlign w:val="bottom"/>
          </w:tcPr>
          <w:p w14:paraId="0465A360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3943C2" w14:textId="2F788936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(3,358)</w:t>
            </w:r>
          </w:p>
        </w:tc>
      </w:tr>
      <w:tr w:rsidR="00E12007" w:rsidRPr="002A0037" w14:paraId="5CD2DB7B" w14:textId="77777777" w:rsidTr="00075DD5">
        <w:trPr>
          <w:trHeight w:val="424"/>
        </w:trPr>
        <w:tc>
          <w:tcPr>
            <w:tcW w:w="3078" w:type="dxa"/>
          </w:tcPr>
          <w:p w14:paraId="28509B4F" w14:textId="5F74397F" w:rsidR="00E12007" w:rsidRPr="002A0037" w:rsidRDefault="00E12007" w:rsidP="00E1200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3762EB15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8E1661C" w14:textId="0F1C8725" w:rsidR="00E12007" w:rsidRPr="002A0037" w:rsidRDefault="00E12007" w:rsidP="00E1200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8" w:type="dxa"/>
            <w:vAlign w:val="bottom"/>
          </w:tcPr>
          <w:p w14:paraId="2A172613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51C81F0" w14:textId="5DA249BC" w:rsidR="00E12007" w:rsidRPr="002A0037" w:rsidRDefault="00E12007" w:rsidP="00E1200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B1C8A0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6A864D" w14:textId="4DE1795A" w:rsidR="00E12007" w:rsidRPr="002A0037" w:rsidRDefault="00E12007" w:rsidP="00E1200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AF328D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3351B8" w14:textId="2769173C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12007" w:rsidRPr="002A0037" w14:paraId="197AE8A2" w14:textId="77777777" w:rsidTr="00075DD5">
        <w:trPr>
          <w:trHeight w:val="424"/>
        </w:trPr>
        <w:tc>
          <w:tcPr>
            <w:tcW w:w="3078" w:type="dxa"/>
          </w:tcPr>
          <w:p w14:paraId="203ADD25" w14:textId="77777777" w:rsidR="00E12007" w:rsidRPr="002A0037" w:rsidRDefault="00E12007" w:rsidP="00E1200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0D4297A8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EC0B8E2" w14:textId="49136810" w:rsidR="00E12007" w:rsidRPr="002A0037" w:rsidRDefault="00B2370C" w:rsidP="00E1200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(88,097)</w:t>
            </w:r>
          </w:p>
        </w:tc>
        <w:tc>
          <w:tcPr>
            <w:tcW w:w="278" w:type="dxa"/>
            <w:vAlign w:val="bottom"/>
          </w:tcPr>
          <w:p w14:paraId="5281A06D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51F445C5" w14:textId="68981831" w:rsidR="00E12007" w:rsidRPr="002A0037" w:rsidRDefault="00E12007" w:rsidP="00E1200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(70,961)</w:t>
            </w:r>
          </w:p>
        </w:tc>
        <w:tc>
          <w:tcPr>
            <w:tcW w:w="270" w:type="dxa"/>
            <w:vAlign w:val="bottom"/>
          </w:tcPr>
          <w:p w14:paraId="23257E0B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613FEA" w14:textId="1AEF0002" w:rsidR="00E12007" w:rsidRPr="002A0037" w:rsidRDefault="00960F6A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(87,818)</w:t>
            </w:r>
          </w:p>
        </w:tc>
        <w:tc>
          <w:tcPr>
            <w:tcW w:w="270" w:type="dxa"/>
            <w:vAlign w:val="bottom"/>
          </w:tcPr>
          <w:p w14:paraId="5DDDDEA1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B2B29D" w14:textId="038E231E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(70,961)</w:t>
            </w:r>
          </w:p>
        </w:tc>
      </w:tr>
      <w:tr w:rsidR="00E12007" w:rsidRPr="002A0037" w14:paraId="35C37CE8" w14:textId="77777777" w:rsidTr="00075DD5">
        <w:trPr>
          <w:trHeight w:val="424"/>
        </w:trPr>
        <w:tc>
          <w:tcPr>
            <w:tcW w:w="3078" w:type="dxa"/>
          </w:tcPr>
          <w:p w14:paraId="1B3B6027" w14:textId="77777777" w:rsidR="00E12007" w:rsidRPr="002A0037" w:rsidRDefault="00E12007" w:rsidP="00E1200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โอนออกไปยังบริษัทที่เกี่ยวข้องกัน</w:t>
            </w:r>
          </w:p>
        </w:tc>
        <w:tc>
          <w:tcPr>
            <w:tcW w:w="270" w:type="dxa"/>
          </w:tcPr>
          <w:p w14:paraId="4FE46EB7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784551" w14:textId="3D0F17CF" w:rsidR="00E12007" w:rsidRPr="002A0037" w:rsidRDefault="00B2370C" w:rsidP="00E1200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(444)</w:t>
            </w:r>
          </w:p>
        </w:tc>
        <w:tc>
          <w:tcPr>
            <w:tcW w:w="278" w:type="dxa"/>
            <w:vAlign w:val="bottom"/>
          </w:tcPr>
          <w:p w14:paraId="6607D7F1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55F41623" w14:textId="4370B867" w:rsidR="00E12007" w:rsidRPr="002A0037" w:rsidRDefault="00E12007" w:rsidP="00E1200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(1,730)</w:t>
            </w:r>
          </w:p>
        </w:tc>
        <w:tc>
          <w:tcPr>
            <w:tcW w:w="270" w:type="dxa"/>
            <w:vAlign w:val="bottom"/>
          </w:tcPr>
          <w:p w14:paraId="10021189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677FEC" w14:textId="1C77C476" w:rsidR="00E12007" w:rsidRPr="002A0037" w:rsidRDefault="00960F6A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(444)</w:t>
            </w:r>
          </w:p>
        </w:tc>
        <w:tc>
          <w:tcPr>
            <w:tcW w:w="270" w:type="dxa"/>
            <w:vAlign w:val="bottom"/>
          </w:tcPr>
          <w:p w14:paraId="2FA361B1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E79ECA" w14:textId="53373091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(1,730)</w:t>
            </w:r>
          </w:p>
        </w:tc>
      </w:tr>
      <w:tr w:rsidR="00E12007" w:rsidRPr="002A0037" w14:paraId="5ABFC713" w14:textId="77777777" w:rsidTr="00075DD5">
        <w:trPr>
          <w:trHeight w:val="425"/>
        </w:trPr>
        <w:tc>
          <w:tcPr>
            <w:tcW w:w="3078" w:type="dxa"/>
          </w:tcPr>
          <w:p w14:paraId="6B430047" w14:textId="43E57396" w:rsidR="00E12007" w:rsidRPr="002A0037" w:rsidRDefault="00E12007" w:rsidP="00E1200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2A0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วันสิ้นปี</w:t>
            </w:r>
          </w:p>
        </w:tc>
        <w:tc>
          <w:tcPr>
            <w:tcW w:w="270" w:type="dxa"/>
          </w:tcPr>
          <w:p w14:paraId="046E8A13" w14:textId="77777777" w:rsidR="00E12007" w:rsidRPr="002A0037" w:rsidRDefault="00E12007" w:rsidP="00E12007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3AC22" w14:textId="528CBD92" w:rsidR="00E12007" w:rsidRPr="002A0037" w:rsidRDefault="00B2370C" w:rsidP="00E1200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836,118</w:t>
            </w:r>
          </w:p>
        </w:tc>
        <w:tc>
          <w:tcPr>
            <w:tcW w:w="278" w:type="dxa"/>
            <w:vAlign w:val="bottom"/>
          </w:tcPr>
          <w:p w14:paraId="4ADF54CA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4AB50" w14:textId="1B7D27CA" w:rsidR="00E12007" w:rsidRPr="002A0037" w:rsidRDefault="00E12007" w:rsidP="00E1200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862,117</w:t>
            </w:r>
          </w:p>
        </w:tc>
        <w:tc>
          <w:tcPr>
            <w:tcW w:w="270" w:type="dxa"/>
            <w:vAlign w:val="bottom"/>
          </w:tcPr>
          <w:p w14:paraId="37ED056A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575F9" w14:textId="06616F95" w:rsidR="00E12007" w:rsidRPr="002A0037" w:rsidRDefault="00960F6A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822,283</w:t>
            </w:r>
          </w:p>
        </w:tc>
        <w:tc>
          <w:tcPr>
            <w:tcW w:w="270" w:type="dxa"/>
            <w:vAlign w:val="bottom"/>
          </w:tcPr>
          <w:p w14:paraId="55BB895A" w14:textId="77777777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12EDE" w14:textId="7E0E0661" w:rsidR="00E12007" w:rsidRPr="002A0037" w:rsidRDefault="00E12007" w:rsidP="00E12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848,394</w:t>
            </w:r>
          </w:p>
        </w:tc>
      </w:tr>
    </w:tbl>
    <w:p w14:paraId="0A45083C" w14:textId="77777777" w:rsidR="000E3B9B" w:rsidRPr="002A0037" w:rsidRDefault="000E3B9B" w:rsidP="00E1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ook w:val="01E0" w:firstRow="1" w:lastRow="1" w:firstColumn="1" w:lastColumn="1" w:noHBand="0" w:noVBand="0"/>
      </w:tblPr>
      <w:tblGrid>
        <w:gridCol w:w="3146"/>
        <w:gridCol w:w="1444"/>
        <w:gridCol w:w="270"/>
        <w:gridCol w:w="1251"/>
        <w:gridCol w:w="270"/>
        <w:gridCol w:w="9"/>
        <w:gridCol w:w="1251"/>
        <w:gridCol w:w="270"/>
        <w:gridCol w:w="1269"/>
      </w:tblGrid>
      <w:tr w:rsidR="00E64F07" w:rsidRPr="002A0037" w14:paraId="5579313A" w14:textId="77777777" w:rsidTr="00960F6A">
        <w:tc>
          <w:tcPr>
            <w:tcW w:w="3146" w:type="dxa"/>
          </w:tcPr>
          <w:p w14:paraId="4D13E7AD" w14:textId="77777777" w:rsidR="00E64F07" w:rsidRPr="002A0037" w:rsidRDefault="00404DB4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</w:p>
          <w:p w14:paraId="49187CB3" w14:textId="5FBB960F" w:rsidR="00E0061A" w:rsidRPr="002A0037" w:rsidRDefault="00E0061A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</w:t>
            </w:r>
            <w:r w:rsidRPr="002A0037">
              <w:rPr>
                <w:rFonts w:ascii="Angsana New" w:hAnsi="Angsana New"/>
                <w:b/>
                <w:bCs/>
                <w:i/>
                <w:iCs/>
                <w:spacing w:val="-18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2965" w:type="dxa"/>
            <w:gridSpan w:val="3"/>
          </w:tcPr>
          <w:p w14:paraId="4B74B079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A2FCCE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99" w:type="dxa"/>
            <w:gridSpan w:val="4"/>
          </w:tcPr>
          <w:p w14:paraId="45C9456D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62F" w:rsidRPr="002A0037" w14:paraId="021A26DC" w14:textId="77777777" w:rsidTr="00960F6A">
        <w:tc>
          <w:tcPr>
            <w:tcW w:w="3146" w:type="dxa"/>
          </w:tcPr>
          <w:p w14:paraId="2562549D" w14:textId="323CC0C2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4" w:type="dxa"/>
          </w:tcPr>
          <w:p w14:paraId="4854DD02" w14:textId="1E956770" w:rsidR="0071362F" w:rsidRPr="002A0037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FD4860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AAF649F" w14:textId="77777777" w:rsidR="0071362F" w:rsidRPr="002A0037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5B4323B" w14:textId="016CC6B2" w:rsidR="0071362F" w:rsidRPr="002A0037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FD4860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CF7CEAF" w14:textId="77777777" w:rsidR="0071362F" w:rsidRPr="002A0037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9C0F3D4" w14:textId="79661388" w:rsidR="0071362F" w:rsidRPr="002A0037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FD4860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A56E733" w14:textId="77777777" w:rsidR="0071362F" w:rsidRPr="002A0037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2F091E8" w14:textId="410AC622" w:rsidR="0071362F" w:rsidRPr="002A0037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FD4860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1765C" w:rsidRPr="002A0037" w14:paraId="0DA66013" w14:textId="77777777" w:rsidTr="00960F6A">
        <w:tc>
          <w:tcPr>
            <w:tcW w:w="3146" w:type="dxa"/>
          </w:tcPr>
          <w:p w14:paraId="40517487" w14:textId="77777777" w:rsidR="00E1765C" w:rsidRPr="002A003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34" w:type="dxa"/>
            <w:gridSpan w:val="8"/>
          </w:tcPr>
          <w:p w14:paraId="0FF03823" w14:textId="77777777" w:rsidR="00E1765C" w:rsidRPr="002A0037" w:rsidRDefault="00E1765C" w:rsidP="00E17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FD4860" w:rsidRPr="002A0037" w14:paraId="38EDE16C" w14:textId="77777777" w:rsidTr="00960F6A">
        <w:tc>
          <w:tcPr>
            <w:tcW w:w="3146" w:type="dxa"/>
          </w:tcPr>
          <w:p w14:paraId="42C065B6" w14:textId="77777777" w:rsidR="00FD4860" w:rsidRPr="002A0037" w:rsidRDefault="00FD4860" w:rsidP="00FD486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444" w:type="dxa"/>
          </w:tcPr>
          <w:p w14:paraId="6A0AC26B" w14:textId="1F58F8C7" w:rsidR="00FD4860" w:rsidRPr="002A0037" w:rsidRDefault="00A944C0" w:rsidP="00FD4860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/>
              </w:rPr>
              <w:t>3.10</w:t>
            </w:r>
          </w:p>
        </w:tc>
        <w:tc>
          <w:tcPr>
            <w:tcW w:w="270" w:type="dxa"/>
          </w:tcPr>
          <w:p w14:paraId="39D171C4" w14:textId="77777777" w:rsidR="00FD4860" w:rsidRPr="002A0037" w:rsidRDefault="00FD4860" w:rsidP="00FD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33063F73" w14:textId="2D1130FA" w:rsidR="00FD4860" w:rsidRPr="002A0037" w:rsidRDefault="00FD4860" w:rsidP="00FD4860">
            <w:pPr>
              <w:pStyle w:val="acctfourfigures"/>
              <w:tabs>
                <w:tab w:val="clear" w:pos="765"/>
              </w:tabs>
              <w:spacing w:line="240" w:lineRule="auto"/>
              <w:ind w:left="-198" w:right="-30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/>
              </w:rPr>
              <w:t>2.70</w:t>
            </w:r>
          </w:p>
        </w:tc>
        <w:tc>
          <w:tcPr>
            <w:tcW w:w="270" w:type="dxa"/>
          </w:tcPr>
          <w:p w14:paraId="11BCF10D" w14:textId="77777777" w:rsidR="00FD4860" w:rsidRPr="002A0037" w:rsidRDefault="00FD4860" w:rsidP="00FD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8784423" w14:textId="0106F066" w:rsidR="00FD4860" w:rsidRPr="002A0037" w:rsidRDefault="00A944C0" w:rsidP="00FD4860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/>
              </w:rPr>
              <w:t>3.10</w:t>
            </w:r>
          </w:p>
        </w:tc>
        <w:tc>
          <w:tcPr>
            <w:tcW w:w="270" w:type="dxa"/>
          </w:tcPr>
          <w:p w14:paraId="58DA9FF8" w14:textId="77777777" w:rsidR="00FD4860" w:rsidRPr="002A0037" w:rsidRDefault="00FD4860" w:rsidP="00FD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</w:tcPr>
          <w:p w14:paraId="5637E235" w14:textId="3FF1E709" w:rsidR="00FD4860" w:rsidRPr="002A0037" w:rsidRDefault="00FD4860" w:rsidP="00FD4860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/>
              </w:rPr>
              <w:t>2.70</w:t>
            </w:r>
          </w:p>
        </w:tc>
      </w:tr>
      <w:tr w:rsidR="00960F6A" w:rsidRPr="002A0037" w14:paraId="2E42317D" w14:textId="77777777" w:rsidTr="00960F6A">
        <w:tc>
          <w:tcPr>
            <w:tcW w:w="3146" w:type="dxa"/>
          </w:tcPr>
          <w:p w14:paraId="18EDC1BB" w14:textId="77777777" w:rsidR="00960F6A" w:rsidRPr="002A0037" w:rsidRDefault="00960F6A" w:rsidP="00960F6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444" w:type="dxa"/>
          </w:tcPr>
          <w:p w14:paraId="742DE012" w14:textId="1B26BEF1" w:rsidR="00960F6A" w:rsidRPr="002A0037" w:rsidRDefault="00960F6A" w:rsidP="00960F6A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 w:rsidRPr="002A003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2A0037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70" w:type="dxa"/>
          </w:tcPr>
          <w:p w14:paraId="1EFA1B23" w14:textId="77777777" w:rsidR="00960F6A" w:rsidRPr="002A0037" w:rsidRDefault="00960F6A" w:rsidP="0096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7BEFC648" w14:textId="56A38BEB" w:rsidR="00960F6A" w:rsidRPr="002A0037" w:rsidRDefault="00960F6A" w:rsidP="00960F6A">
            <w:pPr>
              <w:pStyle w:val="acctfourfigures"/>
              <w:tabs>
                <w:tab w:val="clear" w:pos="765"/>
              </w:tabs>
              <w:spacing w:line="240" w:lineRule="auto"/>
              <w:ind w:left="-198" w:right="-30" w:firstLine="1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 w:rsidRPr="002A003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2A0037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79" w:type="dxa"/>
            <w:gridSpan w:val="2"/>
          </w:tcPr>
          <w:p w14:paraId="21AD34BF" w14:textId="1872FC96" w:rsidR="00960F6A" w:rsidRPr="002A0037" w:rsidRDefault="00960F6A" w:rsidP="00960F6A">
            <w:pPr>
              <w:pStyle w:val="acctfourfigures"/>
              <w:tabs>
                <w:tab w:val="clear" w:pos="765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9F78A11" w14:textId="15549472" w:rsidR="00960F6A" w:rsidRPr="002A0037" w:rsidRDefault="00960F6A" w:rsidP="00960F6A">
            <w:pPr>
              <w:pStyle w:val="acctfourfigures"/>
              <w:tabs>
                <w:tab w:val="clear" w:pos="765"/>
              </w:tabs>
              <w:spacing w:line="240" w:lineRule="auto"/>
              <w:ind w:left="-198" w:right="-30" w:firstLine="11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 w:rsidRPr="002A003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2A0037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  <w:tc>
          <w:tcPr>
            <w:tcW w:w="270" w:type="dxa"/>
          </w:tcPr>
          <w:p w14:paraId="78785715" w14:textId="77777777" w:rsidR="00960F6A" w:rsidRPr="002A0037" w:rsidRDefault="00960F6A" w:rsidP="00960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9" w:type="dxa"/>
          </w:tcPr>
          <w:p w14:paraId="3BB1C793" w14:textId="2E64DF71" w:rsidR="00960F6A" w:rsidRPr="002A0037" w:rsidRDefault="00960F6A" w:rsidP="00960F6A">
            <w:pPr>
              <w:pStyle w:val="acctfourfigures"/>
              <w:tabs>
                <w:tab w:val="clear" w:pos="765"/>
              </w:tabs>
              <w:spacing w:line="240" w:lineRule="auto"/>
              <w:ind w:left="-96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/>
              </w:rPr>
              <w:t xml:space="preserve">0.00 </w:t>
            </w:r>
            <w:r w:rsidRPr="002A003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และ </w:t>
            </w:r>
            <w:r w:rsidRPr="002A0037">
              <w:rPr>
                <w:rFonts w:ascii="Angsana New" w:hAnsi="Angsana New"/>
                <w:sz w:val="30"/>
                <w:szCs w:val="30"/>
              </w:rPr>
              <w:t>4.00</w:t>
            </w:r>
          </w:p>
        </w:tc>
      </w:tr>
    </w:tbl>
    <w:p w14:paraId="3C714F25" w14:textId="77777777" w:rsidR="00905232" w:rsidRPr="002A0037" w:rsidRDefault="00905232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1F603E6" w14:textId="56AD462B" w:rsidR="00C273BA" w:rsidRPr="002A0037" w:rsidRDefault="00C273BA" w:rsidP="00D318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90"/>
        </w:tabs>
        <w:spacing w:after="0" w:line="240" w:lineRule="auto"/>
        <w:ind w:left="630" w:right="-25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636B59E" w14:textId="77777777" w:rsidR="00E1765C" w:rsidRPr="002A0037" w:rsidRDefault="00E1765C" w:rsidP="00E1765C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AE24325" w14:textId="16BE2CF5" w:rsidR="00C273BA" w:rsidRPr="002A0037" w:rsidRDefault="00C273BA" w:rsidP="00FD4CC2">
      <w:pPr>
        <w:tabs>
          <w:tab w:val="clear" w:pos="454"/>
          <w:tab w:val="left" w:pos="720"/>
        </w:tabs>
        <w:spacing w:line="240" w:lineRule="auto"/>
        <w:ind w:left="630"/>
        <w:jc w:val="thaiDistribute"/>
        <w:rPr>
          <w:rFonts w:ascii="Angsana New" w:hAnsi="Angsana New"/>
          <w:i/>
          <w:iCs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83FBD" w:rsidRPr="002A0037">
        <w:rPr>
          <w:rFonts w:ascii="Angsana New" w:hAnsi="Angsana New"/>
          <w:sz w:val="30"/>
          <w:szCs w:val="30"/>
        </w:rPr>
        <w:t>30</w:t>
      </w:r>
      <w:r w:rsidR="006718B1" w:rsidRPr="002A0037">
        <w:rPr>
          <w:rFonts w:ascii="Angsana New" w:hAnsi="Angsana New"/>
          <w:sz w:val="30"/>
          <w:szCs w:val="30"/>
          <w:cs/>
        </w:rPr>
        <w:t xml:space="preserve"> กันยายน </w:t>
      </w:r>
      <w:r w:rsidR="00034446" w:rsidRPr="002A0037">
        <w:rPr>
          <w:rFonts w:ascii="Angsana New" w:hAnsi="Angsana New"/>
          <w:sz w:val="30"/>
          <w:szCs w:val="30"/>
        </w:rPr>
        <w:t>25</w:t>
      </w:r>
      <w:r w:rsidR="006718B1" w:rsidRPr="002A0037">
        <w:rPr>
          <w:rFonts w:ascii="Angsana New" w:hAnsi="Angsana New"/>
          <w:sz w:val="30"/>
          <w:szCs w:val="30"/>
        </w:rPr>
        <w:t>6</w:t>
      </w:r>
      <w:r w:rsidR="00423D53" w:rsidRPr="002A0037">
        <w:rPr>
          <w:rFonts w:ascii="Angsana New" w:hAnsi="Angsana New"/>
          <w:sz w:val="30"/>
          <w:szCs w:val="30"/>
        </w:rPr>
        <w:t>6</w:t>
      </w:r>
      <w:r w:rsidRPr="002A0037">
        <w:rPr>
          <w:rFonts w:ascii="Angsana New" w:hAnsi="Angsana New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</w:t>
      </w:r>
      <w:r w:rsidR="006718B1" w:rsidRPr="002A0037">
        <w:rPr>
          <w:rFonts w:ascii="Angsana New" w:hAnsi="Angsana New"/>
          <w:sz w:val="30"/>
          <w:szCs w:val="30"/>
          <w:cs/>
        </w:rPr>
        <w:t>ที่กำหนดไว้เป็น</w:t>
      </w:r>
      <w:r w:rsidR="00567DA3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="00A944C0" w:rsidRPr="002A0037">
        <w:rPr>
          <w:rFonts w:ascii="Angsana New" w:hAnsi="Angsana New"/>
          <w:sz w:val="30"/>
          <w:szCs w:val="30"/>
        </w:rPr>
        <w:t>7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ปี</w:t>
      </w:r>
      <w:r w:rsidR="00E83FBD" w:rsidRPr="002A0037">
        <w:rPr>
          <w:rFonts w:ascii="Angsana New" w:hAnsi="Angsana New"/>
          <w:sz w:val="30"/>
          <w:szCs w:val="30"/>
        </w:rPr>
        <w:br/>
      </w:r>
      <w:r w:rsidRPr="002A0037">
        <w:rPr>
          <w:rFonts w:ascii="Angsana New" w:hAnsi="Angsana New"/>
          <w:i/>
          <w:iCs/>
          <w:sz w:val="30"/>
          <w:szCs w:val="30"/>
          <w:cs/>
        </w:rPr>
        <w:t>(</w:t>
      </w:r>
      <w:r w:rsidR="00E83FBD" w:rsidRPr="002A0037">
        <w:rPr>
          <w:rFonts w:ascii="Angsana New" w:hAnsi="Angsana New"/>
          <w:i/>
          <w:iCs/>
          <w:sz w:val="30"/>
          <w:szCs w:val="30"/>
        </w:rPr>
        <w:t>256</w:t>
      </w:r>
      <w:r w:rsidR="00423D53" w:rsidRPr="002A0037">
        <w:rPr>
          <w:rFonts w:ascii="Angsana New" w:hAnsi="Angsana New"/>
          <w:i/>
          <w:iCs/>
          <w:sz w:val="30"/>
          <w:szCs w:val="30"/>
        </w:rPr>
        <w:t>5</w:t>
      </w:r>
      <w:r w:rsidR="006D64AD" w:rsidRPr="002A0037">
        <w:rPr>
          <w:rFonts w:ascii="Angsana New" w:hAnsi="Angsana New"/>
          <w:i/>
          <w:iCs/>
          <w:sz w:val="30"/>
          <w:szCs w:val="30"/>
        </w:rPr>
        <w:t xml:space="preserve">: </w:t>
      </w:r>
      <w:r w:rsidR="0071362F" w:rsidRPr="002A0037">
        <w:rPr>
          <w:rFonts w:ascii="Angsana New" w:hAnsi="Angsana New"/>
          <w:i/>
          <w:iCs/>
          <w:sz w:val="30"/>
          <w:szCs w:val="30"/>
        </w:rPr>
        <w:t>7</w:t>
      </w:r>
      <w:r w:rsidRPr="002A0037">
        <w:rPr>
          <w:rFonts w:ascii="Angsana New" w:hAnsi="Angsana New"/>
          <w:i/>
          <w:iCs/>
          <w:sz w:val="30"/>
          <w:szCs w:val="30"/>
        </w:rPr>
        <w:t xml:space="preserve"> </w:t>
      </w:r>
      <w:r w:rsidRPr="002A0037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48523536" w14:textId="77777777" w:rsidR="00095AD6" w:rsidRPr="002A0037" w:rsidRDefault="00095AD6" w:rsidP="00FD4CC2">
      <w:pPr>
        <w:tabs>
          <w:tab w:val="clear" w:pos="454"/>
          <w:tab w:val="left" w:pos="720"/>
        </w:tabs>
        <w:spacing w:line="240" w:lineRule="auto"/>
        <w:ind w:left="63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01E451E" w14:textId="21E047F7" w:rsidR="00F17634" w:rsidRPr="002A0037" w:rsidRDefault="00F17634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2A0037">
        <w:rPr>
          <w:rFonts w:ascii="Angsana New" w:hAnsi="Angsana New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67F1BD44" w14:textId="77777777" w:rsidR="00F17634" w:rsidRPr="002A0037" w:rsidRDefault="0065692E" w:rsidP="00E83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F17634" w:rsidRPr="002A0037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2A0037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F17634" w:rsidRPr="002A0037">
        <w:rPr>
          <w:rFonts w:ascii="Angsana New" w:hAnsi="Angsana New"/>
          <w:sz w:val="30"/>
          <w:szCs w:val="30"/>
          <w:cs/>
        </w:rPr>
        <w:t>อื่นๆ คงที่</w:t>
      </w:r>
    </w:p>
    <w:p w14:paraId="254DAB78" w14:textId="77777777" w:rsidR="00F01ED1" w:rsidRPr="002A0037" w:rsidRDefault="00F01ED1" w:rsidP="00527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3"/>
        <w:gridCol w:w="987"/>
        <w:gridCol w:w="273"/>
        <w:gridCol w:w="987"/>
        <w:gridCol w:w="273"/>
        <w:gridCol w:w="1077"/>
      </w:tblGrid>
      <w:tr w:rsidR="00BD3541" w:rsidRPr="002A0037" w14:paraId="0901CBA3" w14:textId="77777777" w:rsidTr="00F67C71">
        <w:tc>
          <w:tcPr>
            <w:tcW w:w="4320" w:type="dxa"/>
          </w:tcPr>
          <w:p w14:paraId="76C887DD" w14:textId="77777777" w:rsidR="00BD3541" w:rsidRPr="002A0037" w:rsidRDefault="00AF6F4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br w:type="page"/>
            </w:r>
            <w:r w:rsidR="000C7715" w:rsidRPr="002A003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250" w:type="dxa"/>
            <w:gridSpan w:val="3"/>
          </w:tcPr>
          <w:p w14:paraId="06111988" w14:textId="77777777" w:rsidR="00BD3541" w:rsidRPr="002A0037" w:rsidRDefault="00BD354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90D2DC7" w14:textId="77777777" w:rsidR="00BD3541" w:rsidRPr="002A0037" w:rsidRDefault="00BD354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37" w:type="dxa"/>
            <w:gridSpan w:val="3"/>
          </w:tcPr>
          <w:p w14:paraId="69A20E0C" w14:textId="77777777" w:rsidR="00BD3541" w:rsidRPr="002A0037" w:rsidRDefault="00BD3541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26E" w:rsidRPr="002A0037" w14:paraId="0E0ACB42" w14:textId="77777777" w:rsidTr="00F67C71">
        <w:tc>
          <w:tcPr>
            <w:tcW w:w="4320" w:type="dxa"/>
          </w:tcPr>
          <w:p w14:paraId="24EDE78F" w14:textId="77777777" w:rsidR="00E6426E" w:rsidRPr="002A0037" w:rsidRDefault="00E6426E" w:rsidP="00E6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5D92D64" w14:textId="77777777" w:rsidR="00E6426E" w:rsidRPr="002A0037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3" w:type="dxa"/>
          </w:tcPr>
          <w:p w14:paraId="07AF4A5F" w14:textId="77777777" w:rsidR="00E6426E" w:rsidRPr="002A0037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6AC4C758" w14:textId="77777777" w:rsidR="00E6426E" w:rsidRPr="002A0037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3" w:type="dxa"/>
          </w:tcPr>
          <w:p w14:paraId="1A207AF3" w14:textId="77777777" w:rsidR="00E6426E" w:rsidRPr="002A0037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</w:tcPr>
          <w:p w14:paraId="6B19790B" w14:textId="77777777" w:rsidR="00E6426E" w:rsidRPr="002A0037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3" w:type="dxa"/>
          </w:tcPr>
          <w:p w14:paraId="4B4580C0" w14:textId="77777777" w:rsidR="00E6426E" w:rsidRPr="002A0037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44691300" w14:textId="77777777" w:rsidR="00E6426E" w:rsidRPr="002A0037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E6426E" w:rsidRPr="002A0037" w14:paraId="52AF83FC" w14:textId="77777777" w:rsidTr="00F67C71">
        <w:tc>
          <w:tcPr>
            <w:tcW w:w="4320" w:type="dxa"/>
          </w:tcPr>
          <w:p w14:paraId="4F2457CD" w14:textId="77777777" w:rsidR="00E6426E" w:rsidRPr="002A0037" w:rsidRDefault="00E6426E" w:rsidP="00E6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40492F7C" w14:textId="77777777" w:rsidR="00E6426E" w:rsidRPr="002A0037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426E" w:rsidRPr="002A0037" w14:paraId="1F85E2B7" w14:textId="77777777" w:rsidTr="00F67C71">
        <w:tc>
          <w:tcPr>
            <w:tcW w:w="4320" w:type="dxa"/>
          </w:tcPr>
          <w:p w14:paraId="32672F84" w14:textId="77777777" w:rsidR="00E6426E" w:rsidRPr="002A0037" w:rsidRDefault="00E6426E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4860" w:type="dxa"/>
            <w:gridSpan w:val="7"/>
          </w:tcPr>
          <w:p w14:paraId="3B96B40B" w14:textId="77777777" w:rsidR="00E6426E" w:rsidRPr="002A0037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26E" w:rsidRPr="002A0037" w14:paraId="2DB32BE4" w14:textId="77777777" w:rsidTr="00F67C71">
        <w:tc>
          <w:tcPr>
            <w:tcW w:w="4320" w:type="dxa"/>
          </w:tcPr>
          <w:p w14:paraId="6E573C5A" w14:textId="51407EF6" w:rsidR="00E6426E" w:rsidRPr="002A0037" w:rsidRDefault="00E6426E" w:rsidP="00E64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423D53"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4860" w:type="dxa"/>
            <w:gridSpan w:val="7"/>
          </w:tcPr>
          <w:p w14:paraId="23B3398A" w14:textId="77777777" w:rsidR="00E6426E" w:rsidRPr="002A0037" w:rsidRDefault="00E6426E" w:rsidP="00E6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73F9" w:rsidRPr="002A0037" w14:paraId="33CE3FC2" w14:textId="77777777" w:rsidTr="00F67C71">
        <w:tc>
          <w:tcPr>
            <w:tcW w:w="4320" w:type="dxa"/>
          </w:tcPr>
          <w:p w14:paraId="4DA78B9D" w14:textId="77777777" w:rsidR="00D973F9" w:rsidRPr="002A0037" w:rsidRDefault="00D973F9" w:rsidP="00D973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2A0037">
              <w:rPr>
                <w:rFonts w:ascii="Angsana New" w:hAnsi="Angsana New"/>
                <w:sz w:val="30"/>
                <w:szCs w:val="30"/>
              </w:rPr>
              <w:t>0.5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2FA3F24F" w14:textId="49DD81E2" w:rsidR="00D973F9" w:rsidRPr="002A0037" w:rsidRDefault="009F29E2" w:rsidP="00F67C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(24,920)</w:t>
            </w:r>
          </w:p>
        </w:tc>
        <w:tc>
          <w:tcPr>
            <w:tcW w:w="273" w:type="dxa"/>
          </w:tcPr>
          <w:p w14:paraId="3F93863C" w14:textId="77777777" w:rsidR="00D973F9" w:rsidRPr="002A0037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199174DB" w14:textId="37986BC0" w:rsidR="00D973F9" w:rsidRPr="002A0037" w:rsidRDefault="009F29E2" w:rsidP="00F67C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26,275</w:t>
            </w:r>
          </w:p>
        </w:tc>
        <w:tc>
          <w:tcPr>
            <w:tcW w:w="273" w:type="dxa"/>
          </w:tcPr>
          <w:p w14:paraId="7C3CACDA" w14:textId="77777777" w:rsidR="00D973F9" w:rsidRPr="002A0037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3EC02959" w14:textId="553FA3D6" w:rsidR="00D973F9" w:rsidRPr="002A0037" w:rsidRDefault="00174460" w:rsidP="00F67C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(24,315)</w:t>
            </w:r>
          </w:p>
        </w:tc>
        <w:tc>
          <w:tcPr>
            <w:tcW w:w="273" w:type="dxa"/>
          </w:tcPr>
          <w:p w14:paraId="6CFF0270" w14:textId="77777777" w:rsidR="00D973F9" w:rsidRPr="002A0037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E0D6AFE" w14:textId="057D31CC" w:rsidR="00D973F9" w:rsidRPr="002A0037" w:rsidRDefault="00174460" w:rsidP="00F67C7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/>
              </w:rPr>
              <w:t>25,624</w:t>
            </w:r>
          </w:p>
        </w:tc>
      </w:tr>
      <w:tr w:rsidR="00D973F9" w:rsidRPr="002A0037" w14:paraId="57BDA4F7" w14:textId="77777777" w:rsidTr="00F67C71">
        <w:tc>
          <w:tcPr>
            <w:tcW w:w="4320" w:type="dxa"/>
          </w:tcPr>
          <w:p w14:paraId="0A70B2C6" w14:textId="77777777" w:rsidR="00D973F9" w:rsidRPr="002A0037" w:rsidRDefault="00D973F9" w:rsidP="00D973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2086F95F" w14:textId="77777777" w:rsidR="00D973F9" w:rsidRPr="002A0037" w:rsidRDefault="00D973F9" w:rsidP="00D973F9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3" w:type="dxa"/>
          </w:tcPr>
          <w:p w14:paraId="75198820" w14:textId="77777777" w:rsidR="00D973F9" w:rsidRPr="002A0037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6F8832ED" w14:textId="77777777" w:rsidR="00D973F9" w:rsidRPr="002A0037" w:rsidRDefault="00D973F9" w:rsidP="00D973F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7169F50" w14:textId="77777777" w:rsidR="00D973F9" w:rsidRPr="002A0037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19EAAB96" w14:textId="77777777" w:rsidR="00D973F9" w:rsidRPr="002A0037" w:rsidRDefault="00D973F9" w:rsidP="00D973F9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AC56611" w14:textId="77777777" w:rsidR="00D973F9" w:rsidRPr="002A0037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61E98C71" w14:textId="77777777" w:rsidR="00D973F9" w:rsidRPr="002A0037" w:rsidRDefault="00D973F9" w:rsidP="00D973F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73F9" w:rsidRPr="002A0037" w14:paraId="4847047B" w14:textId="77777777" w:rsidTr="00F67C71">
        <w:tc>
          <w:tcPr>
            <w:tcW w:w="4320" w:type="dxa"/>
          </w:tcPr>
          <w:p w14:paraId="216E705F" w14:textId="7DB89FB0" w:rsidR="00D973F9" w:rsidRPr="002A0037" w:rsidRDefault="00D973F9" w:rsidP="00D973F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2A0037">
              <w:rPr>
                <w:rFonts w:ascii="Angsana New" w:hAnsi="Angsana New"/>
                <w:sz w:val="30"/>
                <w:szCs w:val="30"/>
              </w:rPr>
              <w:t>1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24D9C1C8" w14:textId="3C62505A" w:rsidR="00D973F9" w:rsidRPr="002A0037" w:rsidRDefault="003E6DA2" w:rsidP="00F67C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55,751</w:t>
            </w:r>
          </w:p>
        </w:tc>
        <w:tc>
          <w:tcPr>
            <w:tcW w:w="273" w:type="dxa"/>
          </w:tcPr>
          <w:p w14:paraId="50EBE441" w14:textId="77777777" w:rsidR="00D973F9" w:rsidRPr="002A0037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04A08036" w14:textId="6E73CB9B" w:rsidR="00D973F9" w:rsidRPr="002A0037" w:rsidRDefault="003E6DA2" w:rsidP="00F67C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(24,388)</w:t>
            </w:r>
          </w:p>
        </w:tc>
        <w:tc>
          <w:tcPr>
            <w:tcW w:w="273" w:type="dxa"/>
          </w:tcPr>
          <w:p w14:paraId="1C634EFE" w14:textId="77777777" w:rsidR="00D973F9" w:rsidRPr="002A0037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28DA22AB" w14:textId="1CC91AFF" w:rsidR="00D973F9" w:rsidRPr="002A0037" w:rsidRDefault="00F0312A" w:rsidP="00F67C7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54,570</w:t>
            </w:r>
          </w:p>
        </w:tc>
        <w:tc>
          <w:tcPr>
            <w:tcW w:w="273" w:type="dxa"/>
          </w:tcPr>
          <w:p w14:paraId="5370BD08" w14:textId="77777777" w:rsidR="00D973F9" w:rsidRPr="002A0037" w:rsidRDefault="00D973F9" w:rsidP="00D97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2710BD9D" w14:textId="7F28A9B9" w:rsidR="00D973F9" w:rsidRPr="002A0037" w:rsidRDefault="00174460" w:rsidP="00F67C7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(23,360)</w:t>
            </w:r>
          </w:p>
        </w:tc>
      </w:tr>
    </w:tbl>
    <w:p w14:paraId="6783B15B" w14:textId="77777777" w:rsidR="00696C75" w:rsidRPr="002A0037" w:rsidRDefault="00696C7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6"/>
        <w:gridCol w:w="984"/>
        <w:gridCol w:w="276"/>
        <w:gridCol w:w="982"/>
        <w:gridCol w:w="270"/>
        <w:gridCol w:w="1082"/>
      </w:tblGrid>
      <w:tr w:rsidR="00616548" w:rsidRPr="002A0037" w14:paraId="3E41BC8E" w14:textId="77777777" w:rsidTr="00053284">
        <w:tc>
          <w:tcPr>
            <w:tcW w:w="4320" w:type="dxa"/>
          </w:tcPr>
          <w:p w14:paraId="5B49C070" w14:textId="0963525C" w:rsidR="00616548" w:rsidRPr="002A0037" w:rsidRDefault="00616548" w:rsidP="00B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4860" w:type="dxa"/>
            <w:gridSpan w:val="7"/>
          </w:tcPr>
          <w:p w14:paraId="37687AF4" w14:textId="77777777" w:rsidR="00616548" w:rsidRPr="002A0037" w:rsidRDefault="00616548" w:rsidP="00BC3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3D53" w:rsidRPr="002A0037" w14:paraId="060FEC02" w14:textId="77777777" w:rsidTr="00053284">
        <w:tc>
          <w:tcPr>
            <w:tcW w:w="4320" w:type="dxa"/>
          </w:tcPr>
          <w:p w14:paraId="4237E59F" w14:textId="7DF53DE4" w:rsidR="00423D53" w:rsidRPr="002A0037" w:rsidRDefault="00423D53" w:rsidP="0042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4860" w:type="dxa"/>
            <w:gridSpan w:val="7"/>
          </w:tcPr>
          <w:p w14:paraId="7570DE5F" w14:textId="77777777" w:rsidR="00423D53" w:rsidRPr="002A0037" w:rsidRDefault="00423D53" w:rsidP="00423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3D53" w:rsidRPr="002A0037" w14:paraId="57D3E3AF" w14:textId="77777777" w:rsidTr="00053284">
        <w:tc>
          <w:tcPr>
            <w:tcW w:w="4320" w:type="dxa"/>
          </w:tcPr>
          <w:p w14:paraId="2BDDC831" w14:textId="73F473F5" w:rsidR="00423D53" w:rsidRPr="002A0037" w:rsidRDefault="00423D53" w:rsidP="00423D5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2A0037">
              <w:rPr>
                <w:rFonts w:ascii="Angsana New" w:hAnsi="Angsana New"/>
                <w:sz w:val="30"/>
                <w:szCs w:val="30"/>
              </w:rPr>
              <w:t>0.5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7655D3DE" w14:textId="2E09AA3E" w:rsidR="00423D53" w:rsidRPr="002A0037" w:rsidRDefault="00423D53" w:rsidP="00423D5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(26,947)</w:t>
            </w:r>
          </w:p>
        </w:tc>
        <w:tc>
          <w:tcPr>
            <w:tcW w:w="276" w:type="dxa"/>
          </w:tcPr>
          <w:p w14:paraId="55ADE435" w14:textId="77777777" w:rsidR="00423D53" w:rsidRPr="002A0037" w:rsidRDefault="00423D53" w:rsidP="0042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4" w:type="dxa"/>
          </w:tcPr>
          <w:p w14:paraId="0B18A923" w14:textId="55AB1C97" w:rsidR="00423D53" w:rsidRPr="002A0037" w:rsidRDefault="00423D53" w:rsidP="00423D5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28,481</w:t>
            </w:r>
          </w:p>
        </w:tc>
        <w:tc>
          <w:tcPr>
            <w:tcW w:w="276" w:type="dxa"/>
          </w:tcPr>
          <w:p w14:paraId="4C1D5C0F" w14:textId="77777777" w:rsidR="00423D53" w:rsidRPr="002A0037" w:rsidRDefault="00423D53" w:rsidP="0042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14:paraId="1D619C12" w14:textId="38EC0CA7" w:rsidR="00423D53" w:rsidRPr="002A0037" w:rsidRDefault="00423D53" w:rsidP="00423D5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(26,</w:t>
            </w: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311</w:t>
            </w: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AD123D" w14:textId="77777777" w:rsidR="00423D53" w:rsidRPr="002A0037" w:rsidRDefault="00423D53" w:rsidP="0042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A194BD" w14:textId="7F6E4EC0" w:rsidR="00423D53" w:rsidRPr="002A0037" w:rsidRDefault="00423D53" w:rsidP="00423D5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/>
              </w:rPr>
              <w:t>27,794</w:t>
            </w:r>
          </w:p>
        </w:tc>
      </w:tr>
      <w:tr w:rsidR="00423D53" w:rsidRPr="002A0037" w14:paraId="228AFE65" w14:textId="77777777" w:rsidTr="00053284">
        <w:tc>
          <w:tcPr>
            <w:tcW w:w="4320" w:type="dxa"/>
          </w:tcPr>
          <w:p w14:paraId="76D2A649" w14:textId="5C9F07DF" w:rsidR="00423D53" w:rsidRPr="002A0037" w:rsidRDefault="00423D53" w:rsidP="00423D5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0A422613" w14:textId="77777777" w:rsidR="00423D53" w:rsidRPr="002A0037" w:rsidRDefault="00423D53" w:rsidP="00423D5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6BB5B94" w14:textId="77777777" w:rsidR="00423D53" w:rsidRPr="002A0037" w:rsidRDefault="00423D53" w:rsidP="0042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4" w:type="dxa"/>
          </w:tcPr>
          <w:p w14:paraId="7CB50AD6" w14:textId="77777777" w:rsidR="00423D53" w:rsidRPr="002A0037" w:rsidRDefault="00423D53" w:rsidP="00423D5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86DBE49" w14:textId="77777777" w:rsidR="00423D53" w:rsidRPr="002A0037" w:rsidRDefault="00423D53" w:rsidP="0042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14:paraId="3529CAD1" w14:textId="77777777" w:rsidR="00423D53" w:rsidRPr="002A0037" w:rsidRDefault="00423D53" w:rsidP="00423D5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674AB" w14:textId="77777777" w:rsidR="00423D53" w:rsidRPr="002A0037" w:rsidRDefault="00423D53" w:rsidP="0042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7" w:right="-108" w:firstLine="119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52C67533" w14:textId="77777777" w:rsidR="00423D53" w:rsidRPr="002A0037" w:rsidRDefault="00423D53" w:rsidP="00423D5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D53" w:rsidRPr="002A0037" w14:paraId="2EFD7365" w14:textId="77777777" w:rsidTr="00053284">
        <w:tc>
          <w:tcPr>
            <w:tcW w:w="4320" w:type="dxa"/>
          </w:tcPr>
          <w:p w14:paraId="494E2C80" w14:textId="33F3462B" w:rsidR="00423D53" w:rsidRPr="002A0037" w:rsidRDefault="00423D53" w:rsidP="00423D5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  (เปลี่ยนแปลงร้อยละ </w:t>
            </w:r>
            <w:r w:rsidRPr="002A0037">
              <w:rPr>
                <w:rFonts w:ascii="Angsana New" w:hAnsi="Angsana New"/>
                <w:sz w:val="30"/>
                <w:szCs w:val="30"/>
              </w:rPr>
              <w:t>1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570E1319" w14:textId="6C8E1A10" w:rsidR="00423D53" w:rsidRPr="002A0037" w:rsidRDefault="00423D53" w:rsidP="00423D5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65,387</w:t>
            </w:r>
          </w:p>
        </w:tc>
        <w:tc>
          <w:tcPr>
            <w:tcW w:w="276" w:type="dxa"/>
          </w:tcPr>
          <w:p w14:paraId="51FF95CD" w14:textId="77777777" w:rsidR="00423D53" w:rsidRPr="002A0037" w:rsidRDefault="00423D53" w:rsidP="0042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4" w:type="dxa"/>
          </w:tcPr>
          <w:p w14:paraId="5522ACA4" w14:textId="421B13F5" w:rsidR="00423D53" w:rsidRPr="002A0037" w:rsidRDefault="00423D53" w:rsidP="00423D5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(50,421)</w:t>
            </w:r>
          </w:p>
        </w:tc>
        <w:tc>
          <w:tcPr>
            <w:tcW w:w="276" w:type="dxa"/>
          </w:tcPr>
          <w:p w14:paraId="2E46013F" w14:textId="77777777" w:rsidR="00423D53" w:rsidRPr="002A0037" w:rsidRDefault="00423D53" w:rsidP="0042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</w:tcPr>
          <w:p w14:paraId="4EAA966B" w14:textId="6A0AFD4D" w:rsidR="00423D53" w:rsidRPr="002A0037" w:rsidRDefault="00423D53" w:rsidP="00423D53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64,</w:t>
            </w: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209</w:t>
            </w:r>
          </w:p>
        </w:tc>
        <w:tc>
          <w:tcPr>
            <w:tcW w:w="270" w:type="dxa"/>
          </w:tcPr>
          <w:p w14:paraId="01595A1F" w14:textId="77777777" w:rsidR="00423D53" w:rsidRPr="002A0037" w:rsidRDefault="00423D53" w:rsidP="00423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5BE3032B" w14:textId="36FAD884" w:rsidR="00423D53" w:rsidRPr="002A0037" w:rsidRDefault="00423D53" w:rsidP="00423D5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47" w:right="-108" w:firstLine="11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(49,412)</w:t>
            </w:r>
          </w:p>
        </w:tc>
      </w:tr>
    </w:tbl>
    <w:p w14:paraId="61AE22DC" w14:textId="1B3F668C" w:rsidR="0013653C" w:rsidRPr="002A0037" w:rsidRDefault="001365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BD595B5" w14:textId="783F6B6F" w:rsidR="00E64F07" w:rsidRPr="002A0037" w:rsidRDefault="004B3A38" w:rsidP="000C25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037">
        <w:rPr>
          <w:rFonts w:ascii="Angsana New" w:hAnsi="Angsana New"/>
          <w:b/>
          <w:bCs/>
          <w:sz w:val="30"/>
          <w:szCs w:val="30"/>
        </w:rPr>
        <w:t>1</w:t>
      </w:r>
      <w:r w:rsidR="005D6E08" w:rsidRPr="002A0037">
        <w:rPr>
          <w:rFonts w:ascii="Angsana New" w:hAnsi="Angsana New"/>
          <w:b/>
          <w:bCs/>
          <w:sz w:val="30"/>
          <w:szCs w:val="30"/>
        </w:rPr>
        <w:t>6</w:t>
      </w:r>
      <w:r w:rsidR="00E64F07" w:rsidRPr="002A0037">
        <w:rPr>
          <w:rFonts w:ascii="Angsana New" w:hAnsi="Angsana New"/>
          <w:b/>
          <w:bCs/>
          <w:sz w:val="30"/>
          <w:szCs w:val="30"/>
        </w:rPr>
        <w:tab/>
      </w:r>
      <w:r w:rsidR="00E64F07" w:rsidRPr="002A0037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F70B49" w:rsidRPr="002A0037">
        <w:rPr>
          <w:rFonts w:ascii="Angsana New" w:hAnsi="Angsana New"/>
          <w:b/>
          <w:bCs/>
          <w:sz w:val="30"/>
          <w:szCs w:val="30"/>
          <w:cs/>
        </w:rPr>
        <w:t>ตามกฎหมาย</w:t>
      </w:r>
    </w:p>
    <w:p w14:paraId="7BDD3783" w14:textId="77777777" w:rsidR="00C74EE3" w:rsidRPr="002A0037" w:rsidRDefault="00C74EE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429B4730" w14:textId="77777777" w:rsidR="00E64F07" w:rsidRPr="002A0037" w:rsidRDefault="00E64F07" w:rsidP="00781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A0037">
        <w:rPr>
          <w:rFonts w:ascii="Angsana New" w:hAnsi="Angsana New"/>
          <w:sz w:val="30"/>
          <w:szCs w:val="30"/>
        </w:rPr>
        <w:t>2535</w:t>
      </w:r>
      <w:r w:rsidRPr="002A0037">
        <w:rPr>
          <w:rFonts w:ascii="Angsana New" w:hAnsi="Angsana New"/>
          <w:sz w:val="30"/>
          <w:szCs w:val="30"/>
          <w:cs/>
        </w:rPr>
        <w:t xml:space="preserve"> มาตรา </w:t>
      </w:r>
      <w:r w:rsidRPr="002A0037">
        <w:rPr>
          <w:rFonts w:ascii="Angsana New" w:hAnsi="Angsana New"/>
          <w:sz w:val="30"/>
          <w:szCs w:val="30"/>
        </w:rPr>
        <w:t>116</w:t>
      </w:r>
      <w:r w:rsidRPr="002A003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</w:t>
      </w:r>
      <w:r w:rsidR="00A475DB" w:rsidRPr="002A0037">
        <w:rPr>
          <w:rFonts w:ascii="Angsana New" w:hAnsi="Angsana New"/>
          <w:sz w:val="30"/>
          <w:szCs w:val="30"/>
        </w:rPr>
        <w:br/>
      </w:r>
      <w:r w:rsidRPr="002A0037">
        <w:rPr>
          <w:rFonts w:ascii="Angsana New" w:hAnsi="Angsana New"/>
          <w:sz w:val="30"/>
          <w:szCs w:val="30"/>
          <w:cs/>
        </w:rPr>
        <w:t>(</w:t>
      </w:r>
      <w:r w:rsidRPr="002A0037">
        <w:rPr>
          <w:rFonts w:ascii="Angsana New" w:hAnsi="Angsana New"/>
          <w:sz w:val="30"/>
          <w:szCs w:val="30"/>
        </w:rPr>
        <w:t>“</w:t>
      </w:r>
      <w:r w:rsidRPr="002A0037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A0037">
        <w:rPr>
          <w:rFonts w:ascii="Angsana New" w:hAnsi="Angsana New"/>
          <w:sz w:val="30"/>
          <w:szCs w:val="30"/>
        </w:rPr>
        <w:t>”</w:t>
      </w:r>
      <w:r w:rsidRPr="002A0037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2A0037">
        <w:rPr>
          <w:rFonts w:ascii="Angsana New" w:hAnsi="Angsana New"/>
          <w:sz w:val="30"/>
          <w:szCs w:val="30"/>
        </w:rPr>
        <w:t xml:space="preserve">5 </w:t>
      </w:r>
      <w:r w:rsidRPr="002A0037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2A0037">
        <w:rPr>
          <w:rFonts w:ascii="Angsana New" w:hAnsi="Angsana New"/>
          <w:sz w:val="30"/>
          <w:szCs w:val="30"/>
        </w:rPr>
        <w:t xml:space="preserve">10 </w:t>
      </w:r>
      <w:r w:rsidRPr="002A0037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37B0929" w14:textId="6A4DC3D3" w:rsidR="00A84074" w:rsidRPr="002A0037" w:rsidRDefault="00A8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</w:rPr>
        <w:br w:type="page"/>
      </w:r>
    </w:p>
    <w:p w14:paraId="79813352" w14:textId="69DDBF41" w:rsidR="00E64F07" w:rsidRPr="002A0037" w:rsidRDefault="00E93358" w:rsidP="000C25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037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D6E08" w:rsidRPr="002A0037">
        <w:rPr>
          <w:rFonts w:ascii="Angsana New" w:hAnsi="Angsana New"/>
          <w:b/>
          <w:bCs/>
          <w:sz w:val="30"/>
          <w:szCs w:val="30"/>
        </w:rPr>
        <w:t>7</w:t>
      </w:r>
      <w:r w:rsidR="00E64F07" w:rsidRPr="002A0037">
        <w:rPr>
          <w:rFonts w:ascii="Angsana New" w:hAnsi="Angsana New"/>
          <w:b/>
          <w:bCs/>
          <w:sz w:val="30"/>
          <w:szCs w:val="30"/>
        </w:rPr>
        <w:tab/>
      </w:r>
      <w:r w:rsidR="00E64F07" w:rsidRPr="002A0037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AA7B97" w:rsidRPr="002A0037">
        <w:rPr>
          <w:rFonts w:ascii="Angsana New" w:hAnsi="Angsana New"/>
          <w:b/>
          <w:bCs/>
          <w:sz w:val="30"/>
          <w:szCs w:val="30"/>
          <w:cs/>
        </w:rPr>
        <w:t>ดำเนินงาน</w:t>
      </w:r>
    </w:p>
    <w:p w14:paraId="6C9AB7AA" w14:textId="77777777" w:rsidR="00AB68D3" w:rsidRPr="002A0037" w:rsidRDefault="00AB68D3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84DDBC" w14:textId="0C3BDE28" w:rsidR="00AB68D3" w:rsidRPr="002A0037" w:rsidRDefault="007905B3" w:rsidP="00BC34B5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ผู้บริหารพิจารณาว่า</w:t>
      </w:r>
      <w:r w:rsidR="00AB68D3" w:rsidRPr="002A0037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="00AB68D3" w:rsidRPr="002A0037">
        <w:rPr>
          <w:rFonts w:ascii="Angsana New" w:hAnsi="Angsana New"/>
          <w:sz w:val="30"/>
          <w:szCs w:val="30"/>
        </w:rPr>
        <w:t xml:space="preserve">2 </w:t>
      </w:r>
      <w:r w:rsidR="00AB68D3" w:rsidRPr="002A0037">
        <w:rPr>
          <w:rFonts w:ascii="Angsana New" w:hAnsi="Angsana New"/>
          <w:sz w:val="30"/>
          <w:szCs w:val="30"/>
          <w:cs/>
        </w:rPr>
        <w:t xml:space="preserve">ส่วนงานที่รายงานดังรายละเอียดข้างล่าง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23B3B35" w14:textId="77777777" w:rsidR="00C15F4A" w:rsidRPr="002A0037" w:rsidRDefault="00C15F4A" w:rsidP="00BC34B5">
      <w:pPr>
        <w:ind w:left="518"/>
        <w:jc w:val="thaiDistribute"/>
        <w:rPr>
          <w:rFonts w:ascii="Angsana New" w:hAnsi="Angsana New"/>
          <w:sz w:val="30"/>
          <w:szCs w:val="30"/>
        </w:rPr>
      </w:pPr>
    </w:p>
    <w:p w14:paraId="255B25CA" w14:textId="42593E45" w:rsidR="00AB68D3" w:rsidRPr="002A0037" w:rsidRDefault="00AB68D3" w:rsidP="0093651D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2250" w:hanging="1710"/>
        <w:contextualSpacing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A0037">
        <w:rPr>
          <w:rFonts w:ascii="Angsana New" w:hAnsi="Angsana New"/>
          <w:sz w:val="30"/>
          <w:szCs w:val="30"/>
        </w:rPr>
        <w:t>1</w:t>
      </w:r>
      <w:r w:rsidR="00F61973" w:rsidRPr="002A0037">
        <w:rPr>
          <w:rFonts w:ascii="Angsana New" w:hAnsi="Angsana New"/>
          <w:sz w:val="30"/>
          <w:szCs w:val="30"/>
          <w:cs/>
        </w:rPr>
        <w:tab/>
      </w:r>
      <w:r w:rsidRPr="002A0037">
        <w:rPr>
          <w:rFonts w:ascii="Angsana New" w:hAnsi="Angsana New"/>
          <w:sz w:val="30"/>
          <w:szCs w:val="30"/>
          <w:cs/>
        </w:rPr>
        <w:t>ธุรกิจเครื่องดื่มประเภทอัดลม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ผลิตและจำหน่ายเครื่องดื่มน้ำอัดลม</w:t>
      </w:r>
      <w:r w:rsidR="00383AD8" w:rsidRPr="002A0037">
        <w:rPr>
          <w:rFonts w:ascii="Angsana New" w:hAnsi="Angsana New" w:hint="cs"/>
          <w:sz w:val="30"/>
          <w:szCs w:val="30"/>
          <w:cs/>
        </w:rPr>
        <w:t xml:space="preserve"> และเครื่องดื่มเกลือแร่</w:t>
      </w:r>
      <w:r w:rsidR="00262DCC" w:rsidRPr="002A0037">
        <w:rPr>
          <w:rFonts w:ascii="Angsana New" w:hAnsi="Angsana New"/>
          <w:sz w:val="30"/>
          <w:szCs w:val="30"/>
          <w:cs/>
        </w:rPr>
        <w:br/>
      </w:r>
      <w:r w:rsidR="00262DCC" w:rsidRPr="002A0037">
        <w:rPr>
          <w:rFonts w:ascii="Angsana New" w:hAnsi="Angsana New" w:hint="cs"/>
          <w:sz w:val="30"/>
          <w:szCs w:val="30"/>
          <w:cs/>
        </w:rPr>
        <w:t xml:space="preserve">   รวมถึงเป็นผู้จัดจำหน่ายโซดา</w:t>
      </w:r>
    </w:p>
    <w:p w14:paraId="34C57F70" w14:textId="74B6BFAB" w:rsidR="00AB68D3" w:rsidRPr="002A0037" w:rsidRDefault="00AB68D3" w:rsidP="0093651D">
      <w:pPr>
        <w:pStyle w:val="ListParagraph"/>
        <w:numPr>
          <w:ilvl w:val="0"/>
          <w:numId w:val="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2520"/>
        </w:tabs>
        <w:ind w:left="2250" w:hanging="1710"/>
        <w:contextualSpacing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2A0037">
        <w:rPr>
          <w:rFonts w:ascii="Angsana New" w:hAnsi="Angsana New"/>
          <w:sz w:val="30"/>
          <w:szCs w:val="30"/>
        </w:rPr>
        <w:t>2</w:t>
      </w:r>
      <w:r w:rsidR="00F61973" w:rsidRPr="002A0037">
        <w:rPr>
          <w:rFonts w:ascii="Angsana New" w:hAnsi="Angsana New"/>
          <w:sz w:val="30"/>
          <w:szCs w:val="30"/>
          <w:cs/>
        </w:rPr>
        <w:tab/>
      </w:r>
      <w:r w:rsidRPr="002A0037">
        <w:rPr>
          <w:rFonts w:ascii="Angsana New" w:hAnsi="Angsana New"/>
          <w:sz w:val="30"/>
          <w:szCs w:val="30"/>
          <w:cs/>
        </w:rPr>
        <w:t>ธุรกิจเครื่องดื่มประเภทไม่อัดลม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ผลิตแล</w:t>
      </w:r>
      <w:r w:rsidR="00383AD8" w:rsidRPr="002A0037">
        <w:rPr>
          <w:rFonts w:ascii="Angsana New" w:hAnsi="Angsana New"/>
          <w:sz w:val="30"/>
          <w:szCs w:val="30"/>
          <w:cs/>
        </w:rPr>
        <w:t xml:space="preserve">ะจำหน่ายน้ำดื่ม </w:t>
      </w:r>
      <w:r w:rsidR="00262DCC" w:rsidRPr="002A0037">
        <w:rPr>
          <w:rFonts w:ascii="Angsana New" w:hAnsi="Angsana New" w:hint="cs"/>
          <w:sz w:val="30"/>
          <w:szCs w:val="30"/>
          <w:cs/>
        </w:rPr>
        <w:t xml:space="preserve">เครื่องดื่มบำรุงกำลัง </w:t>
      </w:r>
      <w:r w:rsidRPr="002A0037">
        <w:rPr>
          <w:rFonts w:ascii="Angsana New" w:hAnsi="Angsana New"/>
          <w:sz w:val="30"/>
          <w:szCs w:val="30"/>
          <w:cs/>
        </w:rPr>
        <w:t>และเครื่องดื่ม</w:t>
      </w:r>
      <w:r w:rsidR="00262DCC" w:rsidRPr="002A0037">
        <w:rPr>
          <w:rFonts w:ascii="Angsana New" w:hAnsi="Angsana New"/>
          <w:sz w:val="30"/>
          <w:szCs w:val="30"/>
          <w:cs/>
        </w:rPr>
        <w:br/>
      </w:r>
      <w:r w:rsidR="00262DCC" w:rsidRPr="002A0037">
        <w:rPr>
          <w:rFonts w:ascii="Angsana New" w:hAnsi="Angsana New" w:hint="cs"/>
          <w:sz w:val="30"/>
          <w:szCs w:val="30"/>
          <w:cs/>
        </w:rPr>
        <w:t xml:space="preserve">   </w:t>
      </w:r>
      <w:r w:rsidRPr="002A0037">
        <w:rPr>
          <w:rFonts w:ascii="Angsana New" w:hAnsi="Angsana New"/>
          <w:sz w:val="30"/>
          <w:szCs w:val="30"/>
          <w:cs/>
        </w:rPr>
        <w:t>ชนิดอื่น รวมถึง</w:t>
      </w:r>
      <w:r w:rsidR="0097207C" w:rsidRPr="002A0037">
        <w:rPr>
          <w:rFonts w:ascii="Angsana New" w:hAnsi="Angsana New"/>
          <w:sz w:val="30"/>
          <w:szCs w:val="30"/>
          <w:cs/>
        </w:rPr>
        <w:t>เป็น</w:t>
      </w:r>
      <w:r w:rsidRPr="002A0037">
        <w:rPr>
          <w:rFonts w:ascii="Angsana New" w:hAnsi="Angsana New"/>
          <w:sz w:val="30"/>
          <w:szCs w:val="30"/>
          <w:cs/>
        </w:rPr>
        <w:t>ผู้จัดจำหน่ายชา</w:t>
      </w:r>
    </w:p>
    <w:p w14:paraId="17B6C95A" w14:textId="77777777" w:rsidR="009661F5" w:rsidRPr="002A0037" w:rsidRDefault="009661F5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A57371E" w14:textId="65A6DA93" w:rsidR="002A011F" w:rsidRPr="002A0037" w:rsidRDefault="00C15F4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ไม่มีส่วนงานการดำเนินงานอื่น</w:t>
      </w:r>
      <w:r w:rsidR="00AB68D3" w:rsidRPr="002A0037">
        <w:rPr>
          <w:rFonts w:ascii="Angsana New" w:hAnsi="Angsana New"/>
          <w:sz w:val="30"/>
          <w:szCs w:val="30"/>
          <w:cs/>
        </w:rPr>
        <w:t xml:space="preserve">ใดที่เข้าเกณฑ์เชิงปริมาณเพื่อกำหนดส่วนงานที่รายงานในปี </w:t>
      </w:r>
      <w:r w:rsidR="00AB68D3" w:rsidRPr="002A0037">
        <w:rPr>
          <w:rFonts w:ascii="Angsana New" w:hAnsi="Angsana New"/>
          <w:sz w:val="30"/>
          <w:szCs w:val="30"/>
        </w:rPr>
        <w:t>25</w:t>
      </w:r>
      <w:r w:rsidR="002138AF" w:rsidRPr="002A0037">
        <w:rPr>
          <w:rFonts w:ascii="Angsana New" w:hAnsi="Angsana New"/>
          <w:sz w:val="30"/>
          <w:szCs w:val="30"/>
        </w:rPr>
        <w:t>6</w:t>
      </w:r>
      <w:r w:rsidR="00605E93" w:rsidRPr="002A0037">
        <w:rPr>
          <w:rFonts w:ascii="Angsana New" w:hAnsi="Angsana New"/>
          <w:sz w:val="30"/>
          <w:szCs w:val="30"/>
        </w:rPr>
        <w:t>6</w:t>
      </w:r>
      <w:r w:rsidR="00AB68D3" w:rsidRPr="002A0037">
        <w:rPr>
          <w:rFonts w:ascii="Angsana New" w:hAnsi="Angsana New"/>
          <w:sz w:val="30"/>
          <w:szCs w:val="30"/>
        </w:rPr>
        <w:t xml:space="preserve"> </w:t>
      </w:r>
      <w:r w:rsidR="00AB68D3" w:rsidRPr="002A0037">
        <w:rPr>
          <w:rFonts w:ascii="Angsana New" w:hAnsi="Angsana New"/>
          <w:sz w:val="30"/>
          <w:szCs w:val="30"/>
          <w:cs/>
        </w:rPr>
        <w:t xml:space="preserve">หรือ </w:t>
      </w:r>
      <w:r w:rsidR="002138AF" w:rsidRPr="002A0037">
        <w:rPr>
          <w:rFonts w:ascii="Angsana New" w:hAnsi="Angsana New"/>
          <w:sz w:val="30"/>
          <w:szCs w:val="30"/>
        </w:rPr>
        <w:t>256</w:t>
      </w:r>
      <w:r w:rsidR="00605E93" w:rsidRPr="002A0037">
        <w:rPr>
          <w:rFonts w:ascii="Angsana New" w:hAnsi="Angsana New"/>
          <w:sz w:val="30"/>
          <w:szCs w:val="30"/>
        </w:rPr>
        <w:t>5</w:t>
      </w:r>
    </w:p>
    <w:p w14:paraId="5EEA674B" w14:textId="77777777" w:rsidR="00AB68D3" w:rsidRPr="002A0037" w:rsidRDefault="00AB68D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1898994" w14:textId="77777777" w:rsidR="00AB68D3" w:rsidRPr="002A0037" w:rsidRDefault="00AB68D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  <w:cs/>
        </w:rPr>
        <w:t>ผลการดำเนินงาน</w:t>
      </w:r>
      <w:r w:rsidR="00CB7A42" w:rsidRPr="002A0037">
        <w:rPr>
          <w:rFonts w:ascii="Angsana New" w:hAnsi="Angsana New"/>
          <w:sz w:val="30"/>
          <w:szCs w:val="30"/>
          <w:cs/>
        </w:rPr>
        <w:t>ของแต่ละส่วนงาน</w:t>
      </w:r>
      <w:r w:rsidRPr="002A0037"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2A0037">
        <w:rPr>
          <w:rFonts w:ascii="Angsana New" w:hAnsi="Angsana New"/>
          <w:sz w:val="30"/>
          <w:szCs w:val="30"/>
        </w:rPr>
        <w:t xml:space="preserve"> </w:t>
      </w:r>
      <w:r w:rsidRPr="002A0037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CB7A42" w:rsidRPr="002A0037">
        <w:rPr>
          <w:rFonts w:ascii="Angsana New" w:hAnsi="Angsana New" w:hint="cs"/>
          <w:sz w:val="30"/>
          <w:szCs w:val="30"/>
          <w:cs/>
        </w:rPr>
        <w:t xml:space="preserve"> </w:t>
      </w:r>
      <w:r w:rsidR="00CB7A42" w:rsidRPr="002A0037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7FC14B36" w14:textId="7602EBB4" w:rsidR="00A84074" w:rsidRPr="002A0037" w:rsidRDefault="00A8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</w:rPr>
        <w:br w:type="page"/>
      </w:r>
    </w:p>
    <w:tbl>
      <w:tblPr>
        <w:tblW w:w="9501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810"/>
        <w:gridCol w:w="270"/>
        <w:gridCol w:w="720"/>
        <w:gridCol w:w="22"/>
        <w:gridCol w:w="15"/>
        <w:gridCol w:w="199"/>
        <w:gridCol w:w="22"/>
        <w:gridCol w:w="49"/>
        <w:gridCol w:w="654"/>
        <w:gridCol w:w="119"/>
        <w:gridCol w:w="201"/>
        <w:gridCol w:w="35"/>
        <w:gridCol w:w="686"/>
        <w:gridCol w:w="29"/>
        <w:gridCol w:w="241"/>
        <w:gridCol w:w="29"/>
        <w:gridCol w:w="691"/>
        <w:gridCol w:w="29"/>
        <w:gridCol w:w="241"/>
        <w:gridCol w:w="29"/>
        <w:gridCol w:w="691"/>
        <w:gridCol w:w="29"/>
      </w:tblGrid>
      <w:tr w:rsidR="00CB7A42" w:rsidRPr="002A0037" w14:paraId="5C60F7C7" w14:textId="77777777" w:rsidTr="00B458C6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6F4A62" w14:textId="77777777" w:rsidR="00CB7A42" w:rsidRPr="002A0037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288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11" w:type="dxa"/>
            <w:gridSpan w:val="22"/>
            <w:tcBorders>
              <w:top w:val="nil"/>
              <w:left w:val="nil"/>
              <w:bottom w:val="nil"/>
            </w:tcBorders>
          </w:tcPr>
          <w:p w14:paraId="09855D82" w14:textId="77777777" w:rsidR="00CB7A42" w:rsidRPr="002A0037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7A42" w:rsidRPr="002A0037" w14:paraId="27CAAF28" w14:textId="77777777" w:rsidTr="00B458C6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0E65F0" w14:textId="77777777" w:rsidR="00CB7A42" w:rsidRPr="002A0037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0" w:right="-150" w:hanging="22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695718" w14:textId="77777777" w:rsidR="00CB7A42" w:rsidRPr="002A0037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023F0253" w14:textId="77777777" w:rsidR="00CB7A42" w:rsidRPr="002A0037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อัดลม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48CC05" w14:textId="77777777" w:rsidR="00CB7A42" w:rsidRPr="002A0037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73" w:type="dxa"/>
            <w:gridSpan w:val="7"/>
            <w:tcBorders>
              <w:top w:val="nil"/>
              <w:left w:val="nil"/>
              <w:bottom w:val="nil"/>
            </w:tcBorders>
          </w:tcPr>
          <w:p w14:paraId="71C7B98D" w14:textId="77777777" w:rsidR="00CB7A42" w:rsidRPr="002A0037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เครื่องดื่มประเภท</w:t>
            </w:r>
          </w:p>
          <w:p w14:paraId="16264FFC" w14:textId="77777777" w:rsidR="00CB7A42" w:rsidRPr="002A0037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ไม่อัดลม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</w:tcBorders>
          </w:tcPr>
          <w:p w14:paraId="56D73077" w14:textId="77777777" w:rsidR="00CB7A42" w:rsidRPr="002A0037" w:rsidRDefault="00CB7A42" w:rsidP="001E0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2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gridSpan w:val="6"/>
          </w:tcPr>
          <w:p w14:paraId="186B2EBB" w14:textId="77777777" w:rsidR="00CB7A42" w:rsidRPr="002A0037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62EC8C2E" w14:textId="77777777" w:rsidR="00CB7A42" w:rsidRPr="002A0037" w:rsidRDefault="00CB7A42" w:rsidP="000C7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71362F" w:rsidRPr="002A0037" w14:paraId="14938FB0" w14:textId="77777777" w:rsidTr="00B458C6">
        <w:trPr>
          <w:gridAfter w:val="1"/>
          <w:wAfter w:w="29" w:type="dxa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AE6155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A003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2A003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DD8BE84" w14:textId="7884988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B4A4C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11901D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FD2914A" w14:textId="4FB15B7B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B4A4C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C74F7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BFDA3C" w14:textId="0194E1BE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B4A4C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3F39B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569E8" w14:textId="1E67B09D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B4A4C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14:paraId="6CFCD8FF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gridSpan w:val="2"/>
          </w:tcPr>
          <w:p w14:paraId="3B1DA82C" w14:textId="156F678E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B4A4C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7BC96B6F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14:paraId="792B7E27" w14:textId="71A19DA6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1" w:right="-130"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B4A4C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1362F" w:rsidRPr="002A0037" w14:paraId="74EF8DC0" w14:textId="77777777" w:rsidTr="00B458C6">
        <w:trPr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7BFC0D9A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5811" w:type="dxa"/>
            <w:gridSpan w:val="22"/>
            <w:tcBorders>
              <w:top w:val="nil"/>
              <w:left w:val="nil"/>
            </w:tcBorders>
            <w:vAlign w:val="bottom"/>
          </w:tcPr>
          <w:p w14:paraId="0FA2D5C5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30" w:hanging="1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2A003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(</w:t>
            </w:r>
            <w:r w:rsidRPr="002A0037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ล้าน</w:t>
            </w:r>
            <w:r w:rsidRPr="002A0037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71362F" w:rsidRPr="002A0037" w14:paraId="35B2305D" w14:textId="77777777" w:rsidTr="00B458C6"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1DFEE1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C7C898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67344E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4E59F1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D68F0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40F98BA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2F3BC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D36CE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9C6FED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97EB0F0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80" w:lineRule="exact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C56B8DB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5FEA950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B4A4C" w:rsidRPr="002A0037" w14:paraId="6B47C09D" w14:textId="77777777" w:rsidTr="00B458C6"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F63282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C6D14" w14:textId="62EAB88E" w:rsidR="008B4A4C" w:rsidRPr="002A0037" w:rsidRDefault="002E2D94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/>
              </w:rPr>
              <w:t>4,550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19FE2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F989D" w14:textId="33261E86" w:rsidR="008B4A4C" w:rsidRPr="002A0037" w:rsidRDefault="008B4A4C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3,973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DE8E02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ACDCD" w14:textId="48A6C690" w:rsidR="008B4A4C" w:rsidRPr="002A0037" w:rsidRDefault="002E2D94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7,821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5FA9B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BCA93" w14:textId="4A80D98A" w:rsidR="008B4A4C" w:rsidRPr="002A0037" w:rsidRDefault="008B4A4C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6,932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7774112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0816F3" w14:textId="54578AB2" w:rsidR="008B4A4C" w:rsidRPr="002A0037" w:rsidRDefault="00157C48" w:rsidP="008B4A4C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12,371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2651FB9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7EE5EE" w14:textId="1BAEBDE2" w:rsidR="008B4A4C" w:rsidRPr="002A0037" w:rsidRDefault="008B4A4C" w:rsidP="008B4A4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10,905</w:t>
            </w:r>
          </w:p>
        </w:tc>
      </w:tr>
      <w:tr w:rsidR="008B4A4C" w:rsidRPr="002A0037" w14:paraId="33A58DF4" w14:textId="77777777" w:rsidTr="00B458C6"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B5291E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F734E5" w14:textId="61B6FAFF" w:rsidR="008B4A4C" w:rsidRPr="002A0037" w:rsidRDefault="002E2D94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4,550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51C97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6C02B" w14:textId="053769C1" w:rsidR="008B4A4C" w:rsidRPr="002A0037" w:rsidRDefault="008B4A4C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3,973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72070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45B68" w14:textId="411C62F8" w:rsidR="008B4A4C" w:rsidRPr="002A0037" w:rsidRDefault="002E2D94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7,821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35BC7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4C793" w14:textId="75623E4B" w:rsidR="008B4A4C" w:rsidRPr="002A0037" w:rsidRDefault="008B4A4C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6,932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79038F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A3E6C" w14:textId="33DEA0D0" w:rsidR="008B4A4C" w:rsidRPr="002A0037" w:rsidRDefault="00157C48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12,371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38974EC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76AB6" w14:textId="28EF87AB" w:rsidR="008B4A4C" w:rsidRPr="002A0037" w:rsidRDefault="008B4A4C" w:rsidP="008B4A4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10,905</w:t>
            </w:r>
          </w:p>
        </w:tc>
      </w:tr>
      <w:tr w:rsidR="008B4A4C" w:rsidRPr="002A0037" w14:paraId="398E415D" w14:textId="77777777" w:rsidTr="00B458C6">
        <w:tc>
          <w:tcPr>
            <w:tcW w:w="36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438834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CD266E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82765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1C3AF0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0DDC94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D42056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965C6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F2314C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4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85A1EAE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57CC88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74E56A5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5EDE99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4A4C" w:rsidRPr="002A0037" w14:paraId="7CB365F4" w14:textId="77777777" w:rsidTr="00B458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7DCCF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กำไรตามส่วนงานก่อนหักภาษี</w:t>
            </w: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AEAD5E" w14:textId="27B6D6FD" w:rsidR="008B4A4C" w:rsidRPr="002A0037" w:rsidRDefault="002E2D94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3DC384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28D06" w14:textId="00EDCEFF" w:rsidR="008B4A4C" w:rsidRPr="002A0037" w:rsidRDefault="008B4A4C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8F293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2ED19D" w14:textId="4D1BCA1E" w:rsidR="008B4A4C" w:rsidRPr="002A0037" w:rsidRDefault="002E2D94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2,573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2C3035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420F42" w14:textId="7C876B1D" w:rsidR="008B4A4C" w:rsidRPr="002A0037" w:rsidRDefault="008B4A4C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2,285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50450D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575B0AF" w14:textId="3A36508E" w:rsidR="008B4A4C" w:rsidRPr="002A0037" w:rsidRDefault="002E2D94" w:rsidP="008B4A4C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3,502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F07DC73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83" w:hanging="8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BA10E6E" w14:textId="5DCA31FC" w:rsidR="008B4A4C" w:rsidRPr="002A0037" w:rsidRDefault="008B4A4C" w:rsidP="008B4A4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3,081</w:t>
            </w:r>
          </w:p>
        </w:tc>
      </w:tr>
      <w:tr w:rsidR="008B4A4C" w:rsidRPr="002A0037" w14:paraId="32680501" w14:textId="77777777" w:rsidTr="00B458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B333C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C9465D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9D0EC9" w14:textId="77777777" w:rsidR="008B4A4C" w:rsidRPr="002A0037" w:rsidRDefault="008B4A4C" w:rsidP="008B4A4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7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4D2D48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EEB16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1D9337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A59838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CD8446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D58226F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2DCE38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D4D28A3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1CDD71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83" w:hanging="8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B4A4C" w:rsidRPr="002A0037" w14:paraId="43E036B1" w14:textId="77777777" w:rsidTr="00B458C6"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94BFBE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2" w:right="-108" w:hanging="2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ค่าเสื่อมราคาและค่าตัดจำหน่ายที่บันทึกเป็นต้นทุนในการจัดจำหน่ายและค่าใช้จ่ายในการบริหาร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CC7B1" w14:textId="0ED4167D" w:rsidR="008B4A4C" w:rsidRPr="002A0037" w:rsidRDefault="00045EFB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5D22D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CF25F" w14:textId="05DD0F75" w:rsidR="008B4A4C" w:rsidRPr="002A0037" w:rsidRDefault="008B4A4C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B012C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8ECF1" w14:textId="2FAC1B42" w:rsidR="008B4A4C" w:rsidRPr="002A0037" w:rsidRDefault="00045EFB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124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6D256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FFF96" w14:textId="1976385F" w:rsidR="008B4A4C" w:rsidRPr="002A0037" w:rsidRDefault="008B4A4C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116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AD0F3B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172E404C" w14:textId="62EDD1A6" w:rsidR="008B4A4C" w:rsidRPr="002A0037" w:rsidRDefault="00045EFB" w:rsidP="008B4A4C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196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46572CF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2F248D1" w14:textId="78A04ACC" w:rsidR="008B4A4C" w:rsidRPr="002A0037" w:rsidRDefault="008B4A4C" w:rsidP="008B4A4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183</w:t>
            </w:r>
          </w:p>
        </w:tc>
      </w:tr>
      <w:tr w:rsidR="008B4A4C" w:rsidRPr="002A0037" w14:paraId="70CAFA83" w14:textId="77777777" w:rsidTr="00B458C6">
        <w:tc>
          <w:tcPr>
            <w:tcW w:w="36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9F0A0F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6F51882F" w14:textId="1C2DE75D" w:rsidR="008B4A4C" w:rsidRPr="002A0037" w:rsidRDefault="00045EFB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1,008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26FC2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7AE6228A" w14:textId="72DE35FB" w:rsidR="008B4A4C" w:rsidRPr="002A0037" w:rsidRDefault="008B4A4C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890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809C2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7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2B3A9B" w14:textId="148F084B" w:rsidR="008B4A4C" w:rsidRPr="002A0037" w:rsidRDefault="00045EFB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1,734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43210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FB15CEA" w14:textId="032EE91A" w:rsidR="008B4A4C" w:rsidRPr="002A0037" w:rsidRDefault="008B4A4C" w:rsidP="008B4A4C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1,553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465353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EF77A96" w14:textId="44D21AD4" w:rsidR="008B4A4C" w:rsidRPr="002A0037" w:rsidRDefault="00045EFB" w:rsidP="008B4A4C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2,742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7268165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"/>
                <w:tab w:val="decimal" w:pos="612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B3EBC4F" w14:textId="33D2D5B6" w:rsidR="008B4A4C" w:rsidRPr="002A0037" w:rsidRDefault="008B4A4C" w:rsidP="008B4A4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92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2,443</w:t>
            </w:r>
          </w:p>
        </w:tc>
      </w:tr>
    </w:tbl>
    <w:p w14:paraId="4184B75A" w14:textId="71CE0734" w:rsidR="00EC7C23" w:rsidRPr="002A0037" w:rsidRDefault="00EC7C2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  <w:cs/>
        </w:rPr>
      </w:pPr>
    </w:p>
    <w:p w14:paraId="07F738F3" w14:textId="77777777" w:rsidR="00EC7C23" w:rsidRPr="002A0037" w:rsidRDefault="00EC7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 w:rsidRPr="002A0037">
        <w:rPr>
          <w:rFonts w:ascii="Angsana New" w:hAnsi="Angsana New"/>
          <w:sz w:val="24"/>
          <w:szCs w:val="24"/>
          <w:cs/>
        </w:rPr>
        <w:br w:type="page"/>
      </w:r>
    </w:p>
    <w:p w14:paraId="1825A193" w14:textId="5AAEBEA8" w:rsidR="00EC7C23" w:rsidRPr="002A0037" w:rsidRDefault="00EC7C23" w:rsidP="0049176F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การกระทบยอดรายได้ กำไรหรือขาดทุน สินทรัพย์และหนี้สิน และรายการอื่นที่มีสาระสำคัญของส่วนงานที่รายงาน</w:t>
      </w:r>
    </w:p>
    <w:p w14:paraId="7AED431D" w14:textId="77777777" w:rsidR="00EC7C23" w:rsidRPr="002A0037" w:rsidRDefault="00EC7C2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0"/>
        <w:gridCol w:w="1350"/>
        <w:gridCol w:w="269"/>
        <w:gridCol w:w="1351"/>
      </w:tblGrid>
      <w:tr w:rsidR="0049176F" w:rsidRPr="002A0037" w14:paraId="6DB5620A" w14:textId="77777777" w:rsidTr="007945AD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70D74EB" w14:textId="77777777" w:rsidR="0049176F" w:rsidRPr="002A0037" w:rsidRDefault="0049176F" w:rsidP="006550C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3711DF" w14:textId="6684A756" w:rsidR="0049176F" w:rsidRPr="002A0037" w:rsidRDefault="0049176F" w:rsidP="0065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50C2" w:rsidRPr="002A0037" w14:paraId="0E0D6AB3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337B44A" w14:textId="77777777" w:rsidR="006550C2" w:rsidRPr="002A0037" w:rsidRDefault="006550C2" w:rsidP="006550C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0C5A7D" w14:textId="7122D0B8" w:rsidR="006550C2" w:rsidRPr="002A0037" w:rsidRDefault="00B86731" w:rsidP="0065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B4A4C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3F864EB" w14:textId="77777777" w:rsidR="006550C2" w:rsidRPr="002A0037" w:rsidRDefault="006550C2" w:rsidP="0065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B4480C8" w14:textId="33BD54FA" w:rsidR="006550C2" w:rsidRPr="002A0037" w:rsidRDefault="00B86731" w:rsidP="0065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B4A4C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E1CA0" w:rsidRPr="002A0037" w14:paraId="7D66155A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3C31A30" w14:textId="77777777" w:rsidR="009E1CA0" w:rsidRPr="002A0037" w:rsidRDefault="009E1CA0" w:rsidP="009E1CA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07003" w14:textId="77777777" w:rsidR="009E1CA0" w:rsidRPr="002A0037" w:rsidRDefault="009E1CA0" w:rsidP="009E1CA0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4A4C" w:rsidRPr="002A0037" w14:paraId="55414A74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45CCDD8" w14:textId="77777777" w:rsidR="008B4A4C" w:rsidRPr="002A0037" w:rsidRDefault="008B4A4C" w:rsidP="008B4A4C">
            <w:pPr>
              <w:tabs>
                <w:tab w:val="clear" w:pos="454"/>
                <w:tab w:val="clear" w:pos="680"/>
              </w:tabs>
              <w:ind w:left="51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กำไรจากส่วนงานที่รายงาน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193DC" w14:textId="0BCD117D" w:rsidR="008B4A4C" w:rsidRPr="002A0037" w:rsidRDefault="00045EFB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3,502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24833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887DF" w14:textId="30A48008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3,081</w:t>
            </w:r>
          </w:p>
        </w:tc>
      </w:tr>
      <w:tr w:rsidR="008B4A4C" w:rsidRPr="002A0037" w14:paraId="2680E991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F8B8C39" w14:textId="77777777" w:rsidR="008B4A4C" w:rsidRPr="002A0037" w:rsidRDefault="008B4A4C" w:rsidP="008B4A4C">
            <w:pPr>
              <w:tabs>
                <w:tab w:val="clear" w:pos="454"/>
                <w:tab w:val="clear" w:pos="680"/>
              </w:tabs>
              <w:ind w:left="5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ค่าเสื่อมราคาและค่าตัดจำหน่ายที่บันทึกเป็น</w:t>
            </w:r>
          </w:p>
          <w:p w14:paraId="4FE868E9" w14:textId="786A6991" w:rsidR="008B4A4C" w:rsidRPr="002A0037" w:rsidRDefault="008B4A4C" w:rsidP="008B4A4C">
            <w:pPr>
              <w:tabs>
                <w:tab w:val="clear" w:pos="454"/>
                <w:tab w:val="clear" w:pos="680"/>
              </w:tabs>
              <w:ind w:left="5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ต้นทุนในการจัดจำหน่ายและ</w:t>
            </w:r>
            <w:r w:rsidRPr="002A003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D8C43" w14:textId="50164EDA" w:rsidR="008B4A4C" w:rsidRPr="002A0037" w:rsidRDefault="00045EFB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(196)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CCAA31A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02891" w14:textId="27753B6A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(183)</w:t>
            </w:r>
          </w:p>
        </w:tc>
      </w:tr>
      <w:tr w:rsidR="008B4A4C" w:rsidRPr="002A0037" w14:paraId="69EA92D3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A8D1D91" w14:textId="77777777" w:rsidR="008B4A4C" w:rsidRPr="002A0037" w:rsidRDefault="008B4A4C" w:rsidP="008B4A4C">
            <w:pPr>
              <w:tabs>
                <w:tab w:val="clear" w:pos="454"/>
                <w:tab w:val="clear" w:pos="680"/>
              </w:tabs>
              <w:ind w:left="5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41EDD" w14:textId="37C6B0B5" w:rsidR="008B4A4C" w:rsidRPr="002A0037" w:rsidRDefault="00045EFB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(2,742)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310E04C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99F8D" w14:textId="448B6CD3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(2,443)</w:t>
            </w:r>
          </w:p>
        </w:tc>
      </w:tr>
      <w:tr w:rsidR="008B4A4C" w:rsidRPr="002A0037" w14:paraId="5FA4DCCD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70FA81A" w14:textId="77777777" w:rsidR="008B4A4C" w:rsidRPr="002A0037" w:rsidRDefault="008B4A4C" w:rsidP="008B4A4C">
            <w:pPr>
              <w:tabs>
                <w:tab w:val="clear" w:pos="680"/>
                <w:tab w:val="left" w:pos="610"/>
              </w:tabs>
              <w:ind w:left="6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B0EC86" w14:textId="150538E0" w:rsidR="008B4A4C" w:rsidRPr="002A0037" w:rsidRDefault="00045EFB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46EACEB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EC7DD9" w14:textId="67458336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</w:tr>
      <w:tr w:rsidR="008B4A4C" w:rsidRPr="002A0037" w14:paraId="0F18D2DC" w14:textId="77777777" w:rsidTr="00731B9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2B77EAF" w14:textId="1B626C36" w:rsidR="008B4A4C" w:rsidRPr="002A0037" w:rsidRDefault="008B4A4C" w:rsidP="008B4A4C">
            <w:pPr>
              <w:tabs>
                <w:tab w:val="clear" w:pos="454"/>
                <w:tab w:val="clear" w:pos="680"/>
              </w:tabs>
              <w:ind w:left="516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83F416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537DB24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EC42D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4A4C" w:rsidRPr="002A0037" w14:paraId="3171801E" w14:textId="77777777" w:rsidTr="00731B9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65DF399" w14:textId="2FD77614" w:rsidR="008B4A4C" w:rsidRPr="002A0037" w:rsidRDefault="008B4A4C" w:rsidP="008B4A4C">
            <w:pPr>
              <w:numPr>
                <w:ilvl w:val="0"/>
                <w:numId w:val="5"/>
              </w:numPr>
              <w:tabs>
                <w:tab w:val="clear" w:pos="454"/>
                <w:tab w:val="clear" w:pos="680"/>
                <w:tab w:val="clear" w:pos="907"/>
                <w:tab w:val="left" w:pos="360"/>
                <w:tab w:val="left" w:pos="786"/>
              </w:tabs>
              <w:ind w:left="516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71ED5" w14:textId="1BD1BAB1" w:rsidR="008B4A4C" w:rsidRPr="002A0037" w:rsidRDefault="006A556D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2469A96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531BA" w14:textId="362EAF9C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8B4A4C" w:rsidRPr="002A0037" w14:paraId="44FA8C12" w14:textId="77777777" w:rsidTr="00731B9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A4CC6AD" w14:textId="77777777" w:rsidR="008B4A4C" w:rsidRPr="002A0037" w:rsidRDefault="008B4A4C" w:rsidP="008B4A4C">
            <w:pPr>
              <w:numPr>
                <w:ilvl w:val="0"/>
                <w:numId w:val="5"/>
              </w:numPr>
              <w:tabs>
                <w:tab w:val="clear" w:pos="454"/>
                <w:tab w:val="clear" w:pos="680"/>
                <w:tab w:val="clear" w:pos="907"/>
                <w:tab w:val="left" w:pos="360"/>
                <w:tab w:val="left" w:pos="786"/>
              </w:tabs>
              <w:ind w:left="516" w:firstLine="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EDB80" w14:textId="1B1A03B6" w:rsidR="008B4A4C" w:rsidRPr="002A0037" w:rsidRDefault="006A556D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(62</w:t>
            </w:r>
            <w:r w:rsidR="008F4FE5" w:rsidRPr="002A0037">
              <w:rPr>
                <w:rFonts w:ascii="Angsana New" w:hAnsi="Angsana New"/>
                <w:sz w:val="30"/>
                <w:szCs w:val="30"/>
              </w:rPr>
              <w:t>8</w:t>
            </w:r>
            <w:r w:rsidRPr="002A00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DE7929F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09E6C" w14:textId="6AAEAD09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(592)</w:t>
            </w:r>
          </w:p>
        </w:tc>
      </w:tr>
      <w:tr w:rsidR="008B4A4C" w:rsidRPr="002A0037" w14:paraId="64BFBC3D" w14:textId="77777777" w:rsidTr="00731B9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DAA7A51" w14:textId="1E73EE07" w:rsidR="008B4A4C" w:rsidRPr="002A0037" w:rsidRDefault="008B4A4C" w:rsidP="008B4A4C">
            <w:pPr>
              <w:numPr>
                <w:ilvl w:val="0"/>
                <w:numId w:val="5"/>
              </w:numPr>
              <w:tabs>
                <w:tab w:val="clear" w:pos="454"/>
                <w:tab w:val="clear" w:pos="680"/>
                <w:tab w:val="clear" w:pos="907"/>
                <w:tab w:val="left" w:pos="360"/>
                <w:tab w:val="left" w:pos="786"/>
              </w:tabs>
              <w:ind w:left="516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36299" w14:textId="374EDBF4" w:rsidR="008B4A4C" w:rsidRPr="002A0037" w:rsidRDefault="006A556D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88A5403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5B50E" w14:textId="5A4DB5F1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2" w:right="-36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</w:tr>
      <w:tr w:rsidR="008B4A4C" w:rsidRPr="002A0037" w14:paraId="47EB20E2" w14:textId="77777777" w:rsidTr="00731B9E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42C0E99" w14:textId="040C8ABC" w:rsidR="008B4A4C" w:rsidRPr="002A0037" w:rsidRDefault="008B4A4C" w:rsidP="008B4A4C">
            <w:pPr>
              <w:numPr>
                <w:ilvl w:val="0"/>
                <w:numId w:val="5"/>
              </w:numPr>
              <w:tabs>
                <w:tab w:val="clear" w:pos="454"/>
                <w:tab w:val="clear" w:pos="680"/>
                <w:tab w:val="clear" w:pos="907"/>
                <w:tab w:val="left" w:pos="360"/>
                <w:tab w:val="left" w:pos="786"/>
              </w:tabs>
              <w:ind w:left="516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ส่วนแบ่งกำไรในเงินลงทุนในบริษัทร่วม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8CC7C" w14:textId="6B660DD7" w:rsidR="008B4A4C" w:rsidRPr="002A0037" w:rsidRDefault="006A556D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17</w:t>
            </w:r>
            <w:r w:rsidR="006172E4" w:rsidRPr="002A003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309A723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DA761" w14:textId="48F24155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16</w:t>
            </w:r>
            <w:r w:rsidR="00C455AE" w:rsidRPr="002A0037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B4A4C" w:rsidRPr="002A0037" w14:paraId="30524760" w14:textId="77777777" w:rsidTr="00C33C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BC4CCF3" w14:textId="78F6ACB7" w:rsidR="008B4A4C" w:rsidRPr="002A0037" w:rsidRDefault="008B4A4C" w:rsidP="008B4A4C">
            <w:pPr>
              <w:tabs>
                <w:tab w:val="clear" w:pos="454"/>
                <w:tab w:val="clear" w:pos="680"/>
              </w:tabs>
              <w:ind w:left="5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77013" w14:textId="21DD7666" w:rsidR="008B4A4C" w:rsidRPr="002A0037" w:rsidRDefault="006A556D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8F4FE5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A937506" w14:textId="77777777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FD4525" w14:textId="57167615" w:rsidR="008B4A4C" w:rsidRPr="002A0037" w:rsidRDefault="008B4A4C" w:rsidP="008B4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455AE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</w:tr>
    </w:tbl>
    <w:p w14:paraId="62ACDD26" w14:textId="77777777" w:rsidR="00EC7C23" w:rsidRPr="002A0037" w:rsidRDefault="00EC7C23" w:rsidP="00C33C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5F890AC9" w14:textId="5FF361A8" w:rsidR="00C45DED" w:rsidRPr="002A0037" w:rsidRDefault="00A24EBC" w:rsidP="00C33C21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A0037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ส่วนงานภูมิศาสตร์</w:t>
      </w:r>
    </w:p>
    <w:p w14:paraId="00EDAC14" w14:textId="0CA31E23" w:rsidR="00A24EBC" w:rsidRPr="002A0037" w:rsidRDefault="00A24EBC" w:rsidP="00C33C21">
      <w:pPr>
        <w:tabs>
          <w:tab w:val="clear" w:pos="227"/>
          <w:tab w:val="clear" w:pos="454"/>
          <w:tab w:val="clear" w:pos="680"/>
          <w:tab w:val="left" w:pos="720"/>
          <w:tab w:val="left" w:pos="1170"/>
        </w:tabs>
        <w:ind w:left="108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2A003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กลุ่มบริษัทดำเนินธุรกิจในประเทศเป็นส่วนใหญ่ ไม่มีรายได้จากต่างประเทศหรือสินทรัพย์ในต่างประเทศที่มีสาระสำคัญ</w:t>
      </w:r>
    </w:p>
    <w:p w14:paraId="68C7E228" w14:textId="77777777" w:rsidR="00F978B8" w:rsidRPr="002A0037" w:rsidRDefault="00F978B8" w:rsidP="00C33C21">
      <w:pPr>
        <w:tabs>
          <w:tab w:val="clear" w:pos="227"/>
          <w:tab w:val="clear" w:pos="454"/>
          <w:tab w:val="clear" w:pos="680"/>
          <w:tab w:val="left" w:pos="720"/>
          <w:tab w:val="left" w:pos="1170"/>
        </w:tabs>
        <w:ind w:left="108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D816C57" w14:textId="01E92C38" w:rsidR="00F978B8" w:rsidRPr="002A0037" w:rsidRDefault="00F978B8" w:rsidP="00C33C21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A0037">
        <w:rPr>
          <w:rFonts w:asciiTheme="majorBidi" w:hAnsiTheme="majorBidi"/>
          <w:i/>
          <w:iCs/>
          <w:sz w:val="30"/>
          <w:szCs w:val="30"/>
          <w:cs/>
        </w:rPr>
        <w:t>ลูกค้ารายใหญ่</w:t>
      </w:r>
    </w:p>
    <w:p w14:paraId="64970BA9" w14:textId="51B406E1" w:rsidR="008A1D46" w:rsidRPr="002A0037" w:rsidRDefault="008A1D46" w:rsidP="00C33C21">
      <w:pPr>
        <w:tabs>
          <w:tab w:val="clear" w:pos="227"/>
          <w:tab w:val="clear" w:pos="454"/>
          <w:tab w:val="clear" w:pos="680"/>
          <w:tab w:val="left" w:pos="720"/>
          <w:tab w:val="left" w:pos="1170"/>
        </w:tabs>
        <w:ind w:left="108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2A003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รายได้จากลูกค้ารายหนึ่งจากส่วนงานที่ </w:t>
      </w:r>
      <w:r w:rsidRPr="002A003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1 </w:t>
      </w:r>
      <w:r w:rsidRPr="002A003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Pr="002A003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2 </w:t>
      </w:r>
      <w:r w:rsidRPr="002A003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ของกลุ่มบริษัท</w:t>
      </w:r>
      <w:r w:rsidRPr="002A003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86C2D" w:rsidRPr="002A003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เป็นเงินประมาณ</w:t>
      </w:r>
      <w:r w:rsidR="009D3FA6" w:rsidRPr="002A003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C90332" w:rsidRPr="002A003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3,289.49</w:t>
      </w:r>
      <w:r w:rsidR="007C6281" w:rsidRPr="002A003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2A003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ล้านบาท</w:t>
      </w:r>
      <w:r w:rsidR="0097652F" w:rsidRPr="002A003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2A0037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6F7994" w:rsidRPr="002A0037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256</w:t>
      </w:r>
      <w:r w:rsidR="00685750" w:rsidRPr="002A0037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5</w:t>
      </w:r>
      <w:r w:rsidR="0064702E" w:rsidRPr="002A0037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685750" w:rsidRPr="002A0037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2,783.98 </w:t>
      </w:r>
      <w:r w:rsidRPr="002A0037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บาท)</w:t>
      </w:r>
      <w:r w:rsidRPr="002A003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จากรายได้รวมของกลุ่มบริษัท</w:t>
      </w:r>
    </w:p>
    <w:p w14:paraId="7ECC7B30" w14:textId="777F1BDD" w:rsidR="00F978B8" w:rsidRPr="002A0037" w:rsidRDefault="00F97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2A0037">
        <w:rPr>
          <w:rFonts w:ascii="Angsana New" w:hAnsi="Angsana New"/>
          <w:sz w:val="30"/>
          <w:szCs w:val="30"/>
          <w:cs/>
        </w:rPr>
        <w:br w:type="page"/>
      </w:r>
    </w:p>
    <w:p w14:paraId="06CE53DC" w14:textId="289DA378" w:rsidR="00E64F07" w:rsidRPr="002A0037" w:rsidRDefault="00AD7803" w:rsidP="00BC34B5">
      <w:pPr>
        <w:pStyle w:val="a"/>
        <w:tabs>
          <w:tab w:val="clear" w:pos="1080"/>
        </w:tabs>
        <w:spacing w:line="240" w:lineRule="atLeast"/>
        <w:ind w:left="540" w:hanging="540"/>
        <w:rPr>
          <w:rFonts w:ascii="Angsana New" w:hAnsi="Angsana New" w:cs="Angsana New"/>
          <w:b/>
          <w:bCs/>
          <w:lang w:val="en-US"/>
        </w:rPr>
      </w:pPr>
      <w:r w:rsidRPr="002A0037">
        <w:rPr>
          <w:rFonts w:ascii="Angsana New" w:hAnsi="Angsana New" w:cs="Angsana New"/>
          <w:b/>
          <w:bCs/>
          <w:lang w:val="en-US"/>
        </w:rPr>
        <w:lastRenderedPageBreak/>
        <w:t>1</w:t>
      </w:r>
      <w:r w:rsidR="005D6E08" w:rsidRPr="002A0037">
        <w:rPr>
          <w:rFonts w:ascii="Angsana New" w:hAnsi="Angsana New" w:cs="Angsana New"/>
          <w:b/>
          <w:bCs/>
          <w:lang w:val="en-US"/>
        </w:rPr>
        <w:t>8</w:t>
      </w:r>
      <w:r w:rsidR="00E64F07" w:rsidRPr="002A0037">
        <w:rPr>
          <w:rFonts w:ascii="Angsana New" w:hAnsi="Angsana New" w:cs="Angsana New"/>
          <w:b/>
          <w:bCs/>
          <w:cs/>
        </w:rPr>
        <w:tab/>
      </w:r>
      <w:r w:rsidR="00E64F07" w:rsidRPr="002A0037">
        <w:rPr>
          <w:rFonts w:ascii="Angsana New" w:hAnsi="Angsana New" w:cs="Angsana New"/>
          <w:b/>
          <w:bCs/>
          <w:cs/>
          <w:lang w:val="en-US"/>
        </w:rPr>
        <w:t>ค่าใช้จ่ายตามลักษณะ</w:t>
      </w:r>
    </w:p>
    <w:p w14:paraId="3473C4C3" w14:textId="77777777" w:rsidR="00E64F07" w:rsidRPr="002A0037" w:rsidRDefault="00E64F07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880"/>
        <w:gridCol w:w="810"/>
        <w:gridCol w:w="1170"/>
        <w:gridCol w:w="270"/>
        <w:gridCol w:w="1170"/>
        <w:gridCol w:w="250"/>
        <w:gridCol w:w="1190"/>
        <w:gridCol w:w="250"/>
        <w:gridCol w:w="1190"/>
      </w:tblGrid>
      <w:tr w:rsidR="00E64F07" w:rsidRPr="002A0037" w14:paraId="7C52D818" w14:textId="77777777" w:rsidTr="00107258">
        <w:tc>
          <w:tcPr>
            <w:tcW w:w="2880" w:type="dxa"/>
          </w:tcPr>
          <w:p w14:paraId="58503C43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924C4DD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2A102B1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65F100D0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0" w:type="dxa"/>
            <w:gridSpan w:val="3"/>
          </w:tcPr>
          <w:p w14:paraId="69B91476" w14:textId="77777777" w:rsidR="00E64F07" w:rsidRPr="002A0037" w:rsidRDefault="00E64F07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62F" w:rsidRPr="002A0037" w14:paraId="5897B49A" w14:textId="77777777" w:rsidTr="00107258">
        <w:tc>
          <w:tcPr>
            <w:tcW w:w="2880" w:type="dxa"/>
          </w:tcPr>
          <w:p w14:paraId="1138F9C5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1D2C784" w14:textId="7DC12F44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3D01B3" w14:textId="5DAC7EAD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685750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576F557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EBEC1" w14:textId="2069955F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685750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0" w:type="dxa"/>
          </w:tcPr>
          <w:p w14:paraId="4DD8DC23" w14:textId="77777777" w:rsidR="0071362F" w:rsidRPr="002A0037" w:rsidRDefault="0071362F" w:rsidP="0071362F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3820562" w14:textId="06DAAEE0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685750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0" w:type="dxa"/>
          </w:tcPr>
          <w:p w14:paraId="7E152BD5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D3F832B" w14:textId="000BC58F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685750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1362F" w:rsidRPr="002A0037" w14:paraId="51AECD35" w14:textId="77777777" w:rsidTr="00107258">
        <w:tc>
          <w:tcPr>
            <w:tcW w:w="2880" w:type="dxa"/>
          </w:tcPr>
          <w:p w14:paraId="4EF869B0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AFB5470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06E31BD1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362F" w:rsidRPr="002A0037" w14:paraId="44DF3A84" w14:textId="77777777" w:rsidTr="00107258">
        <w:tc>
          <w:tcPr>
            <w:tcW w:w="2880" w:type="dxa"/>
          </w:tcPr>
          <w:p w14:paraId="37743424" w14:textId="159AE081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10" w:name="_Hlk55229134"/>
            <w:r w:rsidRPr="002A003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10" w:type="dxa"/>
          </w:tcPr>
          <w:p w14:paraId="00010E04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836720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180EE5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00277A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39F76DAE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4377783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3EF0CB7C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6BB274B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10"/>
      <w:tr w:rsidR="00D6026E" w:rsidRPr="002A0037" w14:paraId="18F52DF8" w14:textId="77777777" w:rsidTr="00E532AF">
        <w:tc>
          <w:tcPr>
            <w:tcW w:w="2880" w:type="dxa"/>
          </w:tcPr>
          <w:p w14:paraId="5BDCCDA4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810" w:type="dxa"/>
          </w:tcPr>
          <w:p w14:paraId="40C9FC85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E96265" w14:textId="6E99A090" w:rsidR="00D6026E" w:rsidRPr="002A0037" w:rsidRDefault="007244F8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2,874,320</w:t>
            </w:r>
          </w:p>
        </w:tc>
        <w:tc>
          <w:tcPr>
            <w:tcW w:w="270" w:type="dxa"/>
            <w:shd w:val="clear" w:color="auto" w:fill="auto"/>
          </w:tcPr>
          <w:p w14:paraId="57707BA1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43BF82" w14:textId="47585755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2,865,049</w:t>
            </w:r>
          </w:p>
        </w:tc>
        <w:tc>
          <w:tcPr>
            <w:tcW w:w="250" w:type="dxa"/>
            <w:shd w:val="clear" w:color="auto" w:fill="auto"/>
          </w:tcPr>
          <w:p w14:paraId="6F16A6E8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530DF376" w14:textId="4E436A9F" w:rsidR="00D6026E" w:rsidRPr="002A0037" w:rsidRDefault="007D3F94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3,325,225</w:t>
            </w:r>
          </w:p>
        </w:tc>
        <w:tc>
          <w:tcPr>
            <w:tcW w:w="250" w:type="dxa"/>
          </w:tcPr>
          <w:p w14:paraId="5941E655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502E3D5E" w14:textId="00493369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3,211,858</w:t>
            </w:r>
          </w:p>
        </w:tc>
      </w:tr>
      <w:tr w:rsidR="00D6026E" w:rsidRPr="002A0037" w14:paraId="51440B53" w14:textId="77777777" w:rsidTr="00E532AF">
        <w:tc>
          <w:tcPr>
            <w:tcW w:w="2880" w:type="dxa"/>
          </w:tcPr>
          <w:p w14:paraId="10F14F60" w14:textId="77777777" w:rsidR="00D6026E" w:rsidRPr="002A0037" w:rsidRDefault="00D6026E" w:rsidP="00D6026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147EC5E8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E7B1951" w14:textId="5335E548" w:rsidR="00D6026E" w:rsidRPr="002A0037" w:rsidRDefault="007244F8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4,988,328</w:t>
            </w:r>
          </w:p>
        </w:tc>
        <w:tc>
          <w:tcPr>
            <w:tcW w:w="270" w:type="dxa"/>
            <w:shd w:val="clear" w:color="auto" w:fill="auto"/>
          </w:tcPr>
          <w:p w14:paraId="33870F92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6D1107" w14:textId="63DF4211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4,016,798</w:t>
            </w:r>
          </w:p>
        </w:tc>
        <w:tc>
          <w:tcPr>
            <w:tcW w:w="250" w:type="dxa"/>
            <w:shd w:val="clear" w:color="auto" w:fill="auto"/>
          </w:tcPr>
          <w:p w14:paraId="76333433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25666FA1" w14:textId="36B3FFDC" w:rsidR="00D6026E" w:rsidRPr="002A0037" w:rsidRDefault="007D3F94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4,665,871</w:t>
            </w:r>
          </w:p>
        </w:tc>
        <w:tc>
          <w:tcPr>
            <w:tcW w:w="250" w:type="dxa"/>
          </w:tcPr>
          <w:p w14:paraId="65D54AED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42A86553" w14:textId="7FBF5029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3,770,639</w:t>
            </w:r>
          </w:p>
        </w:tc>
      </w:tr>
      <w:tr w:rsidR="00D6026E" w:rsidRPr="002A0037" w14:paraId="2977A2AA" w14:textId="77777777" w:rsidTr="00E532AF">
        <w:tc>
          <w:tcPr>
            <w:tcW w:w="2880" w:type="dxa"/>
          </w:tcPr>
          <w:p w14:paraId="3A7357C1" w14:textId="77777777" w:rsidR="00D6026E" w:rsidRPr="002A0037" w:rsidRDefault="00D6026E" w:rsidP="00D6026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810" w:type="dxa"/>
          </w:tcPr>
          <w:p w14:paraId="75FA5077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EEDDEC4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01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87D0A8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5C9380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101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51936081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DEA07E3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363D4CD5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8B95826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026E" w:rsidRPr="002A0037" w14:paraId="1DAF85FB" w14:textId="77777777" w:rsidTr="00E532AF">
        <w:tc>
          <w:tcPr>
            <w:tcW w:w="2880" w:type="dxa"/>
          </w:tcPr>
          <w:p w14:paraId="6DA82D12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10" w:type="dxa"/>
          </w:tcPr>
          <w:p w14:paraId="67D5F928" w14:textId="41DF86B6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C469D9" w14:textId="713F2473" w:rsidR="00D6026E" w:rsidRPr="002A0037" w:rsidRDefault="00476BA9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</w:t>
            </w:r>
            <w:r w:rsidR="007244F8"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</w:rPr>
              <w:t>952</w:t>
            </w:r>
            <w:r w:rsidR="007244F8"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270" w:type="dxa"/>
            <w:shd w:val="clear" w:color="auto" w:fill="auto"/>
          </w:tcPr>
          <w:p w14:paraId="081D560B" w14:textId="77777777" w:rsidR="00D6026E" w:rsidRPr="002A0037" w:rsidRDefault="00D6026E" w:rsidP="00D60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after="0" w:line="240" w:lineRule="auto"/>
              <w:ind w:right="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7A9DEA" w14:textId="390CDA3E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1,901,231</w:t>
            </w:r>
          </w:p>
        </w:tc>
        <w:tc>
          <w:tcPr>
            <w:tcW w:w="250" w:type="dxa"/>
            <w:shd w:val="clear" w:color="auto" w:fill="auto"/>
          </w:tcPr>
          <w:p w14:paraId="43090382" w14:textId="77777777" w:rsidR="00D6026E" w:rsidRPr="002A0037" w:rsidRDefault="00D6026E" w:rsidP="00D60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4BD86279" w14:textId="56691BEC" w:rsidR="00D6026E" w:rsidRPr="002A0037" w:rsidRDefault="005877F6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</w:t>
            </w:r>
            <w:r w:rsidR="007D3F94" w:rsidRPr="002A0037">
              <w:rPr>
                <w:rFonts w:ascii="Angsana New" w:hAnsi="Angsana New"/>
                <w:sz w:val="30"/>
                <w:szCs w:val="30"/>
              </w:rPr>
              <w:t>,9</w:t>
            </w:r>
            <w:r w:rsidRPr="002A0037">
              <w:rPr>
                <w:rFonts w:ascii="Angsana New" w:hAnsi="Angsana New"/>
                <w:sz w:val="30"/>
                <w:szCs w:val="30"/>
              </w:rPr>
              <w:t>1</w:t>
            </w:r>
            <w:r w:rsidR="007D3F94" w:rsidRPr="002A0037">
              <w:rPr>
                <w:rFonts w:ascii="Angsana New" w:hAnsi="Angsana New"/>
                <w:sz w:val="30"/>
                <w:szCs w:val="30"/>
              </w:rPr>
              <w:t>6,</w:t>
            </w:r>
            <w:r w:rsidRPr="002A0037"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50" w:type="dxa"/>
          </w:tcPr>
          <w:p w14:paraId="4746AA67" w14:textId="77777777" w:rsidR="00D6026E" w:rsidRPr="002A0037" w:rsidRDefault="00D6026E" w:rsidP="00D60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7D040137" w14:textId="05D62238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1,850,438</w:t>
            </w:r>
          </w:p>
        </w:tc>
      </w:tr>
      <w:tr w:rsidR="00D6026E" w:rsidRPr="002A0037" w14:paraId="373B8339" w14:textId="77777777" w:rsidTr="00E532AF">
        <w:tc>
          <w:tcPr>
            <w:tcW w:w="2880" w:type="dxa"/>
          </w:tcPr>
          <w:p w14:paraId="71B3B058" w14:textId="77777777" w:rsidR="00D6026E" w:rsidRPr="002A0037" w:rsidRDefault="00D6026E" w:rsidP="00D6026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158108B9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38524A" w14:textId="4536795D" w:rsidR="00D6026E" w:rsidRPr="002A0037" w:rsidRDefault="00476BA9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553</w:t>
            </w:r>
            <w:r w:rsidR="007244F8"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</w:rPr>
              <w:t>58</w:t>
            </w:r>
            <w:r w:rsidR="00ED49E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5B99363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5800C7" w14:textId="25FAA853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497,481</w:t>
            </w:r>
          </w:p>
        </w:tc>
        <w:tc>
          <w:tcPr>
            <w:tcW w:w="250" w:type="dxa"/>
            <w:shd w:val="clear" w:color="auto" w:fill="auto"/>
          </w:tcPr>
          <w:p w14:paraId="4A229487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2BA8EEC3" w14:textId="2FCE8820" w:rsidR="00D6026E" w:rsidRPr="002A0037" w:rsidRDefault="005877F6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524</w:t>
            </w:r>
            <w:r w:rsidR="007D3F94"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250" w:type="dxa"/>
          </w:tcPr>
          <w:p w14:paraId="0ADC8204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48747865" w14:textId="1B161283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471,103</w:t>
            </w:r>
          </w:p>
        </w:tc>
      </w:tr>
      <w:tr w:rsidR="00D6026E" w:rsidRPr="002A0037" w14:paraId="44391474" w14:textId="77777777" w:rsidTr="00E532AF">
        <w:tc>
          <w:tcPr>
            <w:tcW w:w="2880" w:type="dxa"/>
          </w:tcPr>
          <w:p w14:paraId="0125F4F5" w14:textId="77777777" w:rsidR="00D6026E" w:rsidRPr="002A0037" w:rsidRDefault="00D6026E" w:rsidP="00D6026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810" w:type="dxa"/>
          </w:tcPr>
          <w:p w14:paraId="283306EA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9D036B" w14:textId="4FC7489E" w:rsidR="00D6026E" w:rsidRPr="002A0037" w:rsidRDefault="00476BA9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361</w:t>
            </w:r>
            <w:r w:rsidR="007244F8" w:rsidRPr="002A0037">
              <w:rPr>
                <w:rFonts w:ascii="Angsana New" w:hAnsi="Angsana New"/>
                <w:sz w:val="30"/>
                <w:szCs w:val="30"/>
              </w:rPr>
              <w:t>,3</w:t>
            </w:r>
            <w:r w:rsidRPr="002A0037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4A98FEFE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7B33A2" w14:textId="6BAC935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287,731</w:t>
            </w:r>
          </w:p>
        </w:tc>
        <w:tc>
          <w:tcPr>
            <w:tcW w:w="250" w:type="dxa"/>
            <w:shd w:val="clear" w:color="auto" w:fill="auto"/>
          </w:tcPr>
          <w:p w14:paraId="1378B422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8A32D82" w14:textId="01C7A31A" w:rsidR="00D6026E" w:rsidRPr="002A0037" w:rsidRDefault="005877F6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361</w:t>
            </w:r>
            <w:r w:rsidR="007D3F94" w:rsidRPr="002A0037">
              <w:rPr>
                <w:rFonts w:ascii="Angsana New" w:hAnsi="Angsana New"/>
                <w:sz w:val="30"/>
                <w:szCs w:val="30"/>
              </w:rPr>
              <w:t>,3</w:t>
            </w:r>
            <w:r w:rsidRPr="002A0037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50" w:type="dxa"/>
          </w:tcPr>
          <w:p w14:paraId="47158DB2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20E9CBB8" w14:textId="3F49E084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287,731</w:t>
            </w:r>
          </w:p>
        </w:tc>
      </w:tr>
      <w:tr w:rsidR="00D6026E" w:rsidRPr="002A0037" w14:paraId="21CBB909" w14:textId="77777777" w:rsidTr="00E532AF">
        <w:tc>
          <w:tcPr>
            <w:tcW w:w="2880" w:type="dxa"/>
          </w:tcPr>
          <w:p w14:paraId="5CD29256" w14:textId="77777777" w:rsidR="00D6026E" w:rsidRPr="002A0037" w:rsidRDefault="00D6026E" w:rsidP="00D6026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10" w:type="dxa"/>
          </w:tcPr>
          <w:p w14:paraId="1544D22C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3FAF2A" w14:textId="03DE50B6" w:rsidR="00D6026E" w:rsidRPr="002A0037" w:rsidRDefault="007244F8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59</w:t>
            </w:r>
            <w:r w:rsidR="00C5702B" w:rsidRPr="002A0037">
              <w:rPr>
                <w:rFonts w:ascii="Angsana New" w:hAnsi="Angsana New"/>
                <w:sz w:val="30"/>
                <w:szCs w:val="30"/>
              </w:rPr>
              <w:t>8</w:t>
            </w:r>
            <w:r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="00C5702B" w:rsidRPr="002A0037">
              <w:rPr>
                <w:rFonts w:ascii="Angsana New" w:hAnsi="Angsana New"/>
                <w:sz w:val="30"/>
                <w:szCs w:val="30"/>
              </w:rPr>
              <w:t>84</w:t>
            </w:r>
            <w:r w:rsidRPr="002A003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22F952F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7AE504" w14:textId="6EEC9EBD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489,879</w:t>
            </w:r>
          </w:p>
        </w:tc>
        <w:tc>
          <w:tcPr>
            <w:tcW w:w="250" w:type="dxa"/>
            <w:shd w:val="clear" w:color="auto" w:fill="auto"/>
          </w:tcPr>
          <w:p w14:paraId="63B0CC74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0A0749B" w14:textId="5428D406" w:rsidR="00D6026E" w:rsidRPr="002A0037" w:rsidRDefault="007D3F94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59</w:t>
            </w:r>
            <w:r w:rsidR="005877F6" w:rsidRPr="002A0037">
              <w:rPr>
                <w:rFonts w:ascii="Angsana New" w:hAnsi="Angsana New"/>
                <w:sz w:val="30"/>
                <w:szCs w:val="30"/>
              </w:rPr>
              <w:t>6</w:t>
            </w:r>
            <w:r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="005877F6" w:rsidRPr="002A0037">
              <w:rPr>
                <w:rFonts w:ascii="Angsana New" w:hAnsi="Angsana New"/>
                <w:sz w:val="30"/>
                <w:szCs w:val="30"/>
              </w:rPr>
              <w:t>37</w:t>
            </w:r>
            <w:r w:rsidRPr="002A003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0" w:type="dxa"/>
          </w:tcPr>
          <w:p w14:paraId="76A61873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5D04F22E" w14:textId="2901DDC8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488,007</w:t>
            </w:r>
          </w:p>
        </w:tc>
      </w:tr>
      <w:tr w:rsidR="00D6026E" w:rsidRPr="002A0037" w14:paraId="6EEC4384" w14:textId="77777777" w:rsidTr="00E532AF">
        <w:tc>
          <w:tcPr>
            <w:tcW w:w="2880" w:type="dxa"/>
          </w:tcPr>
          <w:p w14:paraId="1F865E72" w14:textId="77777777" w:rsidR="00D6026E" w:rsidRPr="002A0037" w:rsidRDefault="00D6026E" w:rsidP="00D6026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ค่าน้ำมันเชื้อเพลิง</w:t>
            </w:r>
          </w:p>
        </w:tc>
        <w:tc>
          <w:tcPr>
            <w:tcW w:w="810" w:type="dxa"/>
          </w:tcPr>
          <w:p w14:paraId="00E1FC88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A19AF6" w14:textId="3CBBFF6A" w:rsidR="00D6026E" w:rsidRPr="002A0037" w:rsidRDefault="007244F8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309,729</w:t>
            </w:r>
          </w:p>
        </w:tc>
        <w:tc>
          <w:tcPr>
            <w:tcW w:w="270" w:type="dxa"/>
            <w:shd w:val="clear" w:color="auto" w:fill="auto"/>
          </w:tcPr>
          <w:p w14:paraId="6AC2B9FD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661692" w14:textId="456BEC60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260,055</w:t>
            </w:r>
          </w:p>
        </w:tc>
        <w:tc>
          <w:tcPr>
            <w:tcW w:w="250" w:type="dxa"/>
            <w:shd w:val="clear" w:color="auto" w:fill="auto"/>
          </w:tcPr>
          <w:p w14:paraId="267CBBF4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A433C1C" w14:textId="5868483F" w:rsidR="00D6026E" w:rsidRPr="002A0037" w:rsidRDefault="007D3F94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309,253</w:t>
            </w:r>
          </w:p>
        </w:tc>
        <w:tc>
          <w:tcPr>
            <w:tcW w:w="250" w:type="dxa"/>
          </w:tcPr>
          <w:p w14:paraId="2065C80E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7BB8784E" w14:textId="4937B74B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259,690</w:t>
            </w:r>
          </w:p>
        </w:tc>
      </w:tr>
      <w:tr w:rsidR="00D6026E" w:rsidRPr="002A0037" w14:paraId="7C674073" w14:textId="77777777" w:rsidTr="00E532AF">
        <w:tc>
          <w:tcPr>
            <w:tcW w:w="2880" w:type="dxa"/>
          </w:tcPr>
          <w:p w14:paraId="78E71077" w14:textId="1D59A057" w:rsidR="00D6026E" w:rsidRPr="002A0037" w:rsidRDefault="00D6026E" w:rsidP="00D6026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38" w:hanging="264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810" w:type="dxa"/>
          </w:tcPr>
          <w:p w14:paraId="536FACA0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3E58A7" w14:textId="69ECCE87" w:rsidR="00D6026E" w:rsidRPr="002A0037" w:rsidRDefault="007244F8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25,270</w:t>
            </w:r>
          </w:p>
        </w:tc>
        <w:tc>
          <w:tcPr>
            <w:tcW w:w="270" w:type="dxa"/>
            <w:shd w:val="clear" w:color="auto" w:fill="auto"/>
          </w:tcPr>
          <w:p w14:paraId="38DBF967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FBAC46" w14:textId="4154FD02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29,828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770CDAAF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432E62EF" w14:textId="33A886A8" w:rsidR="00D6026E" w:rsidRPr="002A0037" w:rsidRDefault="007D3F94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24,065</w:t>
            </w:r>
          </w:p>
        </w:tc>
        <w:tc>
          <w:tcPr>
            <w:tcW w:w="250" w:type="dxa"/>
            <w:vAlign w:val="bottom"/>
          </w:tcPr>
          <w:p w14:paraId="6596524C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52E027E4" w14:textId="2E30E65F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28,520</w:t>
            </w:r>
          </w:p>
        </w:tc>
      </w:tr>
      <w:tr w:rsidR="00D6026E" w:rsidRPr="002A0037" w14:paraId="33C0891C" w14:textId="77777777" w:rsidTr="00E532AF">
        <w:tc>
          <w:tcPr>
            <w:tcW w:w="2880" w:type="dxa"/>
          </w:tcPr>
          <w:p w14:paraId="202067D4" w14:textId="77777777" w:rsidR="00D6026E" w:rsidRPr="002A0037" w:rsidRDefault="00D6026E" w:rsidP="00D6026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ค่าซ่อมแซมบำรุงรักษา</w:t>
            </w:r>
          </w:p>
        </w:tc>
        <w:tc>
          <w:tcPr>
            <w:tcW w:w="810" w:type="dxa"/>
          </w:tcPr>
          <w:p w14:paraId="163BE0CC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2BAF1B" w14:textId="1F372E2B" w:rsidR="00D6026E" w:rsidRPr="002A0037" w:rsidRDefault="007244F8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118,64</w:t>
            </w:r>
            <w:r w:rsidR="00491287" w:rsidRPr="002A003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0E94CBE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31D5C4" w14:textId="2E3C746E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102,802</w:t>
            </w:r>
          </w:p>
        </w:tc>
        <w:tc>
          <w:tcPr>
            <w:tcW w:w="250" w:type="dxa"/>
            <w:shd w:val="clear" w:color="auto" w:fill="auto"/>
          </w:tcPr>
          <w:p w14:paraId="6FE27147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5D20B005" w14:textId="6342B8D7" w:rsidR="00D6026E" w:rsidRPr="002A0037" w:rsidRDefault="007D3F94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118,537</w:t>
            </w:r>
          </w:p>
        </w:tc>
        <w:tc>
          <w:tcPr>
            <w:tcW w:w="250" w:type="dxa"/>
          </w:tcPr>
          <w:p w14:paraId="4A0DA587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08941399" w14:textId="70E9680E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102,610</w:t>
            </w:r>
          </w:p>
        </w:tc>
      </w:tr>
      <w:tr w:rsidR="00D6026E" w:rsidRPr="002A0037" w14:paraId="449CA127" w14:textId="77777777" w:rsidTr="00E532AF">
        <w:tc>
          <w:tcPr>
            <w:tcW w:w="2880" w:type="dxa"/>
          </w:tcPr>
          <w:p w14:paraId="7C58B74F" w14:textId="77777777" w:rsidR="00D6026E" w:rsidRPr="002A0037" w:rsidRDefault="00D6026E" w:rsidP="00D6026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5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727D3E1E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C4FECE" w14:textId="41548E61" w:rsidR="00D6026E" w:rsidRPr="002A0037" w:rsidRDefault="00C5702B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653</w:t>
            </w:r>
            <w:r w:rsidR="007244F8"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</w:rPr>
              <w:t>2</w:t>
            </w:r>
            <w:r w:rsidR="00043CC7" w:rsidRPr="002A0037">
              <w:rPr>
                <w:rFonts w:ascii="Angsana New" w:hAnsi="Angsana New"/>
                <w:sz w:val="30"/>
                <w:szCs w:val="30"/>
              </w:rPr>
              <w:t>2</w:t>
            </w:r>
            <w:r w:rsidR="00ED49E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570130F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97E157" w14:textId="47ACA040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590,241</w:t>
            </w:r>
          </w:p>
        </w:tc>
        <w:tc>
          <w:tcPr>
            <w:tcW w:w="250" w:type="dxa"/>
            <w:shd w:val="clear" w:color="auto" w:fill="auto"/>
          </w:tcPr>
          <w:p w14:paraId="78ACBDF7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16009422" w14:textId="443D3ABD" w:rsidR="00D6026E" w:rsidRPr="002A0037" w:rsidRDefault="00491287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20" w:right="-115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6</w:t>
            </w:r>
            <w:r w:rsidR="005877F6" w:rsidRPr="002A0037">
              <w:rPr>
                <w:rFonts w:ascii="Angsana New" w:hAnsi="Angsana New"/>
                <w:sz w:val="30"/>
                <w:szCs w:val="30"/>
              </w:rPr>
              <w:t>16</w:t>
            </w:r>
            <w:r w:rsidR="007D3F94"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="005877F6" w:rsidRPr="002A0037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250" w:type="dxa"/>
          </w:tcPr>
          <w:p w14:paraId="2F3FA94E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384EDDB8" w14:textId="3CB0F883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559,229</w:t>
            </w:r>
          </w:p>
        </w:tc>
      </w:tr>
      <w:tr w:rsidR="00D6026E" w:rsidRPr="002A0037" w14:paraId="4551A8EE" w14:textId="77777777" w:rsidTr="00107258">
        <w:tc>
          <w:tcPr>
            <w:tcW w:w="2880" w:type="dxa"/>
          </w:tcPr>
          <w:p w14:paraId="47DF2FAE" w14:textId="245ECD1D" w:rsidR="00D6026E" w:rsidRPr="002A0037" w:rsidRDefault="00D6026E" w:rsidP="00D6026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38" w:hanging="2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 ต้นทุนในการ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จัดจำหน่ายและค่าใช้จ่าย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810" w:type="dxa"/>
          </w:tcPr>
          <w:p w14:paraId="5835103C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CA877" w14:textId="52955EEB" w:rsidR="00D6026E" w:rsidRPr="002A0037" w:rsidRDefault="007244F8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12,43</w:t>
            </w:r>
            <w:r w:rsidR="00491287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877F6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964</w:t>
            </w:r>
          </w:p>
        </w:tc>
        <w:tc>
          <w:tcPr>
            <w:tcW w:w="270" w:type="dxa"/>
            <w:vAlign w:val="bottom"/>
          </w:tcPr>
          <w:p w14:paraId="0E978878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B0FA6" w14:textId="5A23298C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20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11,041,095</w:t>
            </w:r>
          </w:p>
        </w:tc>
        <w:tc>
          <w:tcPr>
            <w:tcW w:w="250" w:type="dxa"/>
            <w:vAlign w:val="bottom"/>
          </w:tcPr>
          <w:p w14:paraId="4E744C03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500D4" w14:textId="0A89BCA0" w:rsidR="00D6026E" w:rsidRPr="002A0037" w:rsidRDefault="007D3F94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12,45</w:t>
            </w:r>
            <w:r w:rsidR="005877F6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877F6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250" w:type="dxa"/>
            <w:vAlign w:val="bottom"/>
          </w:tcPr>
          <w:p w14:paraId="154DBAE1" w14:textId="77777777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0718DC" w14:textId="0A60162F" w:rsidR="00D6026E" w:rsidRPr="002A0037" w:rsidRDefault="00D6026E" w:rsidP="00D60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6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11,029,825</w:t>
            </w:r>
          </w:p>
        </w:tc>
      </w:tr>
    </w:tbl>
    <w:p w14:paraId="290220F7" w14:textId="62B0EC68" w:rsidR="00185A7C" w:rsidRPr="002A0037" w:rsidRDefault="00185A7C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386A2BEC" w14:textId="5B81B820" w:rsidR="00CA357B" w:rsidRPr="002A0037" w:rsidRDefault="007025BF" w:rsidP="007025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A0037">
        <w:rPr>
          <w:rFonts w:asciiTheme="majorBidi" w:hAnsiTheme="majorBidi"/>
          <w:sz w:val="30"/>
          <w:szCs w:val="30"/>
          <w:cs/>
        </w:rPr>
        <w:t xml:space="preserve">ในระหว่างปี </w:t>
      </w:r>
      <w:r w:rsidRPr="002A0037">
        <w:rPr>
          <w:rFonts w:asciiTheme="majorBidi" w:hAnsiTheme="majorBidi"/>
          <w:sz w:val="30"/>
          <w:szCs w:val="30"/>
        </w:rPr>
        <w:t>256</w:t>
      </w:r>
      <w:r w:rsidR="00D6026E" w:rsidRPr="002A0037">
        <w:rPr>
          <w:rFonts w:asciiTheme="majorBidi" w:hAnsiTheme="majorBidi"/>
          <w:sz w:val="30"/>
          <w:szCs w:val="30"/>
        </w:rPr>
        <w:t>6</w:t>
      </w:r>
      <w:r w:rsidRPr="002A0037">
        <w:rPr>
          <w:rFonts w:asciiTheme="majorBidi" w:hAnsiTheme="majorBidi"/>
          <w:sz w:val="30"/>
          <w:szCs w:val="30"/>
          <w:cs/>
        </w:rPr>
        <w:t xml:space="preserve"> กลุ่มบริษัทและบริษัทจ่ายเงินสมทบกองทุนสำรองเลี้ยงชีพสำหรับพนักงานของกลุ่มบริษัท</w:t>
      </w:r>
      <w:r w:rsidRPr="002A0037">
        <w:rPr>
          <w:rFonts w:asciiTheme="majorBidi" w:hAnsiTheme="majorBidi" w:hint="cs"/>
          <w:sz w:val="30"/>
          <w:szCs w:val="30"/>
          <w:cs/>
        </w:rPr>
        <w:t>และ</w:t>
      </w:r>
      <w:r w:rsidRPr="002A0037">
        <w:rPr>
          <w:rFonts w:asciiTheme="majorBidi" w:hAnsiTheme="majorBidi"/>
          <w:spacing w:val="-2"/>
          <w:sz w:val="30"/>
          <w:szCs w:val="30"/>
          <w:cs/>
        </w:rPr>
        <w:t>บริษัท</w:t>
      </w:r>
      <w:r w:rsidRPr="002A0037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2A0037">
        <w:rPr>
          <w:rFonts w:asciiTheme="majorBidi" w:hAnsiTheme="majorBidi"/>
          <w:spacing w:val="-2"/>
          <w:sz w:val="30"/>
          <w:szCs w:val="30"/>
          <w:cs/>
        </w:rPr>
        <w:t xml:space="preserve">เป็นจำนวน </w:t>
      </w:r>
      <w:r w:rsidR="008626E9" w:rsidRPr="002A0037">
        <w:rPr>
          <w:rFonts w:asciiTheme="majorBidi" w:hAnsiTheme="majorBidi"/>
          <w:spacing w:val="-2"/>
          <w:sz w:val="30"/>
          <w:szCs w:val="30"/>
        </w:rPr>
        <w:t>64.52</w:t>
      </w:r>
      <w:r w:rsidRPr="002A003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A0037">
        <w:rPr>
          <w:rFonts w:asciiTheme="majorBidi" w:hAnsiTheme="majorBidi"/>
          <w:spacing w:val="-2"/>
          <w:sz w:val="30"/>
          <w:szCs w:val="30"/>
          <w:cs/>
        </w:rPr>
        <w:t xml:space="preserve">ล้านบาทและ </w:t>
      </w:r>
      <w:r w:rsidR="00F67FD6" w:rsidRPr="002A0037">
        <w:rPr>
          <w:rFonts w:asciiTheme="majorBidi" w:hAnsiTheme="majorBidi"/>
          <w:spacing w:val="-2"/>
          <w:sz w:val="30"/>
          <w:szCs w:val="30"/>
        </w:rPr>
        <w:t>62.97</w:t>
      </w:r>
      <w:r w:rsidRPr="002A0037">
        <w:rPr>
          <w:rFonts w:asciiTheme="majorBidi" w:hAnsiTheme="majorBidi"/>
          <w:spacing w:val="-2"/>
          <w:sz w:val="30"/>
          <w:szCs w:val="30"/>
          <w:cs/>
        </w:rPr>
        <w:t xml:space="preserve"> ล้านบาท ตามลำดับ </w:t>
      </w:r>
      <w:r w:rsidRPr="002A0037">
        <w:rPr>
          <w:rFonts w:asciiTheme="majorBidi" w:hAnsiTheme="majorBidi"/>
          <w:i/>
          <w:iCs/>
          <w:spacing w:val="-2"/>
          <w:sz w:val="30"/>
          <w:szCs w:val="30"/>
          <w:cs/>
        </w:rPr>
        <w:t>(</w:t>
      </w:r>
      <w:r w:rsidRPr="002A0037">
        <w:rPr>
          <w:rFonts w:asciiTheme="majorBidi" w:hAnsiTheme="majorBidi"/>
          <w:i/>
          <w:iCs/>
          <w:spacing w:val="-2"/>
          <w:sz w:val="30"/>
          <w:szCs w:val="30"/>
        </w:rPr>
        <w:t>256</w:t>
      </w:r>
      <w:r w:rsidR="00D6026E" w:rsidRPr="002A0037">
        <w:rPr>
          <w:rFonts w:asciiTheme="majorBidi" w:hAnsiTheme="majorBidi"/>
          <w:i/>
          <w:iCs/>
          <w:spacing w:val="-2"/>
          <w:sz w:val="30"/>
          <w:szCs w:val="30"/>
        </w:rPr>
        <w:t>5</w:t>
      </w:r>
      <w:r w:rsidRPr="002A0037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: จำนวน </w:t>
      </w:r>
      <w:r w:rsidR="00D6026E" w:rsidRPr="002A0037">
        <w:rPr>
          <w:rFonts w:asciiTheme="majorBidi" w:hAnsiTheme="majorBidi"/>
          <w:i/>
          <w:iCs/>
          <w:spacing w:val="-2"/>
          <w:sz w:val="30"/>
          <w:szCs w:val="30"/>
        </w:rPr>
        <w:t xml:space="preserve">65.52 </w:t>
      </w:r>
      <w:r w:rsidRPr="002A0037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ล้านบาทและ </w:t>
      </w:r>
      <w:r w:rsidR="00D6026E" w:rsidRPr="002A0037">
        <w:rPr>
          <w:rFonts w:asciiTheme="majorBidi" w:hAnsiTheme="majorBidi"/>
          <w:i/>
          <w:iCs/>
          <w:spacing w:val="-2"/>
          <w:sz w:val="30"/>
          <w:szCs w:val="30"/>
        </w:rPr>
        <w:t xml:space="preserve">63.74 </w:t>
      </w:r>
      <w:r w:rsidRPr="002A0037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ล้านบาท </w:t>
      </w:r>
      <w:r w:rsidRPr="002A0037">
        <w:rPr>
          <w:rFonts w:asciiTheme="majorBidi" w:hAnsiTheme="majorBidi"/>
          <w:i/>
          <w:iCs/>
          <w:sz w:val="30"/>
          <w:szCs w:val="30"/>
          <w:cs/>
        </w:rPr>
        <w:t xml:space="preserve">ตามลำดับ) </w:t>
      </w:r>
      <w:r w:rsidRPr="002A0037">
        <w:rPr>
          <w:rFonts w:asciiTheme="majorBidi" w:hAnsiTheme="majorBidi"/>
          <w:sz w:val="30"/>
          <w:szCs w:val="30"/>
          <w:cs/>
        </w:rPr>
        <w:t>ซึ่งแสดงเป็นส่วนหนึ่งของค่าใช้จ่ายผลประโยชน์ของพนักงาน</w:t>
      </w:r>
    </w:p>
    <w:p w14:paraId="631FD746" w14:textId="77777777" w:rsidR="00CA357B" w:rsidRPr="002A0037" w:rsidRDefault="00CA357B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2A1D4CD0" w14:textId="77777777" w:rsidR="00185A7C" w:rsidRPr="002A0037" w:rsidRDefault="00185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</w:rPr>
        <w:br w:type="page"/>
      </w:r>
    </w:p>
    <w:p w14:paraId="65287E07" w14:textId="4267659A" w:rsidR="00E64F07" w:rsidRPr="002A0037" w:rsidRDefault="005D6E08" w:rsidP="00EA4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2A0037"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="00E64F07" w:rsidRPr="002A0037">
        <w:rPr>
          <w:rFonts w:ascii="Angsana New" w:hAnsi="Angsana New"/>
          <w:b/>
          <w:bCs/>
          <w:sz w:val="30"/>
          <w:szCs w:val="30"/>
        </w:rPr>
        <w:tab/>
      </w:r>
      <w:r w:rsidR="00233F7D" w:rsidRPr="002A0037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D77CA5A" w14:textId="77777777" w:rsidR="00233F7D" w:rsidRPr="002A0037" w:rsidRDefault="00233F7D" w:rsidP="00714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540"/>
        <w:gridCol w:w="1184"/>
        <w:gridCol w:w="242"/>
        <w:gridCol w:w="1175"/>
        <w:gridCol w:w="255"/>
        <w:gridCol w:w="1194"/>
        <w:gridCol w:w="236"/>
        <w:gridCol w:w="1204"/>
      </w:tblGrid>
      <w:tr w:rsidR="00233F7D" w:rsidRPr="002A0037" w14:paraId="74230E61" w14:textId="77777777" w:rsidTr="00107258">
        <w:tc>
          <w:tcPr>
            <w:tcW w:w="3690" w:type="dxa"/>
            <w:gridSpan w:val="2"/>
          </w:tcPr>
          <w:p w14:paraId="579AC98B" w14:textId="77777777" w:rsidR="00233F7D" w:rsidRPr="002A0037" w:rsidRDefault="00233F7D" w:rsidP="00233F7D">
            <w:pPr>
              <w:spacing w:line="240" w:lineRule="auto"/>
              <w:ind w:right="-54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01" w:type="dxa"/>
            <w:gridSpan w:val="3"/>
          </w:tcPr>
          <w:p w14:paraId="6832B415" w14:textId="77777777" w:rsidR="00233F7D" w:rsidRPr="002A0037" w:rsidRDefault="00233F7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7C337A9E" w14:textId="77777777" w:rsidR="00233F7D" w:rsidRPr="002A0037" w:rsidRDefault="00233F7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5DF3FC4D" w14:textId="77777777" w:rsidR="00233F7D" w:rsidRPr="002A0037" w:rsidRDefault="00233F7D" w:rsidP="00BC3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62F" w:rsidRPr="002A0037" w14:paraId="1FFFD411" w14:textId="77777777" w:rsidTr="00107258">
        <w:tc>
          <w:tcPr>
            <w:tcW w:w="3150" w:type="dxa"/>
          </w:tcPr>
          <w:p w14:paraId="7FEB9B77" w14:textId="77777777" w:rsidR="0071362F" w:rsidRPr="002A0037" w:rsidRDefault="0071362F" w:rsidP="0071362F">
            <w:pPr>
              <w:pStyle w:val="BodyText"/>
              <w:tabs>
                <w:tab w:val="clear" w:pos="227"/>
              </w:tabs>
              <w:spacing w:after="0" w:line="240" w:lineRule="auto"/>
              <w:ind w:right="-54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0CB82ABB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104BFD36" w14:textId="1E680CBE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284907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4E3DB9B6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10A64B1" w14:textId="3CDF2901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284907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</w:tcPr>
          <w:p w14:paraId="76C5B184" w14:textId="77777777" w:rsidR="0071362F" w:rsidRPr="002A0037" w:rsidRDefault="0071362F" w:rsidP="0071362F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937FF47" w14:textId="00DC66F9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284907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449170B" w14:textId="77777777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305C914" w14:textId="64564FF5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284907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A141E" w:rsidRPr="002A0037" w14:paraId="1344C44C" w14:textId="77777777" w:rsidTr="00107258">
        <w:tc>
          <w:tcPr>
            <w:tcW w:w="3150" w:type="dxa"/>
          </w:tcPr>
          <w:p w14:paraId="347754D0" w14:textId="77777777" w:rsidR="002A141E" w:rsidRPr="002A0037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0FD71B9" w14:textId="77777777" w:rsidR="002A141E" w:rsidRPr="002A0037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600AEF4" w14:textId="77777777" w:rsidR="002A141E" w:rsidRPr="002A0037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141E" w:rsidRPr="002A0037" w14:paraId="04AE6197" w14:textId="77777777" w:rsidTr="00107258">
        <w:tc>
          <w:tcPr>
            <w:tcW w:w="3150" w:type="dxa"/>
          </w:tcPr>
          <w:p w14:paraId="502B629D" w14:textId="77777777" w:rsidR="002A141E" w:rsidRPr="002A0037" w:rsidRDefault="002A141E" w:rsidP="002A141E">
            <w:pPr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540" w:type="dxa"/>
          </w:tcPr>
          <w:p w14:paraId="2B72F40F" w14:textId="77777777" w:rsidR="002A141E" w:rsidRPr="002A0037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7409A0D0" w14:textId="77777777" w:rsidR="002A141E" w:rsidRPr="002A0037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06B42B3" w14:textId="77777777" w:rsidR="002A141E" w:rsidRPr="002A0037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DEA9FAD" w14:textId="77777777" w:rsidR="002A141E" w:rsidRPr="002A0037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CFC70BC" w14:textId="77777777" w:rsidR="002A141E" w:rsidRPr="002A0037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B7DC1AE" w14:textId="77777777" w:rsidR="002A141E" w:rsidRPr="002A0037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BDA78" w14:textId="77777777" w:rsidR="002A141E" w:rsidRPr="002A0037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791885" w14:textId="77777777" w:rsidR="002A141E" w:rsidRPr="002A0037" w:rsidRDefault="002A141E" w:rsidP="002A1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907" w:rsidRPr="002A0037" w14:paraId="1E8A676F" w14:textId="77777777" w:rsidTr="00107258">
        <w:tc>
          <w:tcPr>
            <w:tcW w:w="3150" w:type="dxa"/>
          </w:tcPr>
          <w:p w14:paraId="30E284F8" w14:textId="77777777" w:rsidR="00284907" w:rsidRPr="002A0037" w:rsidRDefault="00284907" w:rsidP="00284907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540" w:type="dxa"/>
          </w:tcPr>
          <w:p w14:paraId="7D13F0E3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010D29A8" w14:textId="17BD7B07" w:rsidR="00284907" w:rsidRPr="002A0037" w:rsidRDefault="00C64BD6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</w:t>
            </w:r>
            <w:r w:rsidR="00354B2A"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="001E5233" w:rsidRPr="002A0037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42" w:type="dxa"/>
          </w:tcPr>
          <w:p w14:paraId="7103C8CD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93B5836" w14:textId="7D785F10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96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255" w:type="dxa"/>
          </w:tcPr>
          <w:p w14:paraId="34B3D8AC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28C1C24" w14:textId="69761307" w:rsidR="00284907" w:rsidRPr="002A0037" w:rsidRDefault="001E5233" w:rsidP="0035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36" w:type="dxa"/>
          </w:tcPr>
          <w:p w14:paraId="0420933C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0BD058A" w14:textId="5F94FC57" w:rsidR="00284907" w:rsidRPr="002A0037" w:rsidRDefault="00284907" w:rsidP="00FE532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2" w:right="15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4907" w:rsidRPr="002A0037" w14:paraId="09468470" w14:textId="77777777" w:rsidTr="00107258">
        <w:tc>
          <w:tcPr>
            <w:tcW w:w="3150" w:type="dxa"/>
          </w:tcPr>
          <w:p w14:paraId="3EAEE12B" w14:textId="77777777" w:rsidR="00284907" w:rsidRPr="002A0037" w:rsidRDefault="00284907" w:rsidP="00284907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6011246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0226F79A" w14:textId="623F9BD5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BF57F33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041DA079" w14:textId="1511ADA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9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7FA1FD5F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482274B" w14:textId="1F442A26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2A0C71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2BF443" w14:textId="4D99C5C0" w:rsidR="00284907" w:rsidRPr="002A0037" w:rsidRDefault="00284907" w:rsidP="0028490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84907" w:rsidRPr="002A0037" w14:paraId="7E2D1A51" w14:textId="77777777" w:rsidTr="00107258">
        <w:tc>
          <w:tcPr>
            <w:tcW w:w="3150" w:type="dxa"/>
          </w:tcPr>
          <w:p w14:paraId="715364D9" w14:textId="77777777" w:rsidR="00284907" w:rsidRPr="002A0037" w:rsidRDefault="00284907" w:rsidP="00284907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40" w:type="dxa"/>
          </w:tcPr>
          <w:p w14:paraId="2750C076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FF42A6F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50CCDAD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73B2829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3807D38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3509C65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8C9A5F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B0AF385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907" w:rsidRPr="002A0037" w14:paraId="59AAAE43" w14:textId="77777777" w:rsidTr="00107258">
        <w:tc>
          <w:tcPr>
            <w:tcW w:w="3150" w:type="dxa"/>
          </w:tcPr>
          <w:p w14:paraId="23578FF0" w14:textId="77777777" w:rsidR="00284907" w:rsidRPr="002A0037" w:rsidRDefault="00284907" w:rsidP="00284907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40" w:type="dxa"/>
          </w:tcPr>
          <w:p w14:paraId="71399D10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A4B5577" w14:textId="54071914" w:rsidR="00284907" w:rsidRPr="002A0037" w:rsidRDefault="00354B2A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6</w:t>
            </w:r>
            <w:r w:rsidR="00C64BD6" w:rsidRPr="002A0037">
              <w:rPr>
                <w:rFonts w:ascii="Angsana New" w:hAnsi="Angsana New"/>
                <w:sz w:val="30"/>
                <w:szCs w:val="30"/>
              </w:rPr>
              <w:t>6</w:t>
            </w:r>
            <w:r w:rsidRPr="002A0037">
              <w:rPr>
                <w:rFonts w:ascii="Angsana New" w:hAnsi="Angsana New"/>
                <w:sz w:val="30"/>
                <w:szCs w:val="30"/>
              </w:rPr>
              <w:t>,</w:t>
            </w:r>
            <w:r w:rsidR="00C64BD6" w:rsidRPr="002A0037">
              <w:rPr>
                <w:rFonts w:ascii="Angsana New" w:hAnsi="Angsana New"/>
                <w:sz w:val="30"/>
                <w:szCs w:val="30"/>
              </w:rPr>
              <w:t>642</w:t>
            </w:r>
          </w:p>
        </w:tc>
        <w:tc>
          <w:tcPr>
            <w:tcW w:w="242" w:type="dxa"/>
          </w:tcPr>
          <w:p w14:paraId="471A8A60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4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03B5E0A" w14:textId="77FF77C5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96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159,124</w:t>
            </w:r>
          </w:p>
        </w:tc>
        <w:tc>
          <w:tcPr>
            <w:tcW w:w="255" w:type="dxa"/>
          </w:tcPr>
          <w:p w14:paraId="60938551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166E4C8B" w14:textId="0B73E18E" w:rsidR="00284907" w:rsidRPr="002A0037" w:rsidRDefault="00354B2A" w:rsidP="00354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66,</w:t>
            </w:r>
            <w:r w:rsidR="00C64BD6" w:rsidRPr="002A0037">
              <w:rPr>
                <w:rFonts w:ascii="Angsana New" w:hAnsi="Angsana New"/>
                <w:sz w:val="30"/>
                <w:szCs w:val="30"/>
              </w:rPr>
              <w:t>077</w:t>
            </w:r>
          </w:p>
        </w:tc>
        <w:tc>
          <w:tcPr>
            <w:tcW w:w="236" w:type="dxa"/>
          </w:tcPr>
          <w:p w14:paraId="207B3B5A" w14:textId="77777777" w:rsidR="00284907" w:rsidRPr="002A0037" w:rsidRDefault="00284907" w:rsidP="0028490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2A0B0C8" w14:textId="5B510229" w:rsidR="00284907" w:rsidRPr="002A0037" w:rsidRDefault="00284907" w:rsidP="0028490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157,081</w:t>
            </w:r>
          </w:p>
        </w:tc>
      </w:tr>
      <w:tr w:rsidR="00284907" w:rsidRPr="002A0037" w14:paraId="1B0FEC85" w14:textId="77777777" w:rsidTr="00107258">
        <w:tc>
          <w:tcPr>
            <w:tcW w:w="3150" w:type="dxa"/>
          </w:tcPr>
          <w:p w14:paraId="03EC36BB" w14:textId="77777777" w:rsidR="00284907" w:rsidRPr="002A0037" w:rsidRDefault="00284907" w:rsidP="00284907">
            <w:pPr>
              <w:tabs>
                <w:tab w:val="left" w:pos="540"/>
              </w:tabs>
              <w:spacing w:line="240" w:lineRule="auto"/>
              <w:ind w:right="-5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40" w:type="dxa"/>
          </w:tcPr>
          <w:p w14:paraId="17FC571D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46A6A955" w14:textId="5A47172A" w:rsidR="00284907" w:rsidRPr="002A0037" w:rsidRDefault="00354B2A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64BD6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E5233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749</w:t>
            </w:r>
          </w:p>
        </w:tc>
        <w:tc>
          <w:tcPr>
            <w:tcW w:w="242" w:type="dxa"/>
          </w:tcPr>
          <w:p w14:paraId="02BB0BC2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74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CBEB7D7" w14:textId="65067485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9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159,535</w:t>
            </w:r>
          </w:p>
        </w:tc>
        <w:tc>
          <w:tcPr>
            <w:tcW w:w="255" w:type="dxa"/>
          </w:tcPr>
          <w:p w14:paraId="1B9F8CF3" w14:textId="77777777" w:rsidR="00284907" w:rsidRPr="002A0037" w:rsidRDefault="00284907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52EF0897" w14:textId="54112B15" w:rsidR="00284907" w:rsidRPr="002A0037" w:rsidRDefault="00354B2A" w:rsidP="0028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8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66,</w:t>
            </w:r>
            <w:r w:rsidR="001E5233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627</w:t>
            </w:r>
          </w:p>
        </w:tc>
        <w:tc>
          <w:tcPr>
            <w:tcW w:w="236" w:type="dxa"/>
          </w:tcPr>
          <w:p w14:paraId="3729592E" w14:textId="77777777" w:rsidR="00284907" w:rsidRPr="002A0037" w:rsidRDefault="00284907" w:rsidP="0028490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84F08C3" w14:textId="42844E36" w:rsidR="00284907" w:rsidRPr="002A0037" w:rsidRDefault="00284907" w:rsidP="00284907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157,081</w:t>
            </w:r>
          </w:p>
        </w:tc>
      </w:tr>
    </w:tbl>
    <w:p w14:paraId="4CF16F53" w14:textId="77777777" w:rsidR="00233F7D" w:rsidRPr="002A0037" w:rsidRDefault="00233F7D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2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02"/>
        <w:gridCol w:w="902"/>
        <w:gridCol w:w="178"/>
        <w:gridCol w:w="902"/>
        <w:gridCol w:w="180"/>
        <w:gridCol w:w="900"/>
        <w:gridCol w:w="184"/>
        <w:gridCol w:w="896"/>
        <w:gridCol w:w="180"/>
        <w:gridCol w:w="900"/>
        <w:gridCol w:w="180"/>
        <w:gridCol w:w="938"/>
      </w:tblGrid>
      <w:tr w:rsidR="00FA7CD6" w:rsidRPr="002A0037" w14:paraId="3E3CF803" w14:textId="77777777" w:rsidTr="000A6196">
        <w:trPr>
          <w:cantSplit/>
          <w:trHeight w:val="68"/>
        </w:trPr>
        <w:tc>
          <w:tcPr>
            <w:tcW w:w="2902" w:type="dxa"/>
          </w:tcPr>
          <w:p w14:paraId="6548A827" w14:textId="77777777" w:rsidR="00FA7CD6" w:rsidRPr="002A0037" w:rsidRDefault="00FA7CD6" w:rsidP="00010884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340" w:type="dxa"/>
            <w:gridSpan w:val="11"/>
            <w:hideMark/>
          </w:tcPr>
          <w:p w14:paraId="2F67DAAD" w14:textId="77777777" w:rsidR="00FA7CD6" w:rsidRPr="002A0037" w:rsidRDefault="00FA7CD6" w:rsidP="0001088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eastAsia="en-GB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</w:tr>
      <w:tr w:rsidR="002429E4" w:rsidRPr="002A0037" w14:paraId="6E7715C8" w14:textId="77777777" w:rsidTr="000A6196">
        <w:trPr>
          <w:cantSplit/>
          <w:trHeight w:val="68"/>
        </w:trPr>
        <w:tc>
          <w:tcPr>
            <w:tcW w:w="2902" w:type="dxa"/>
          </w:tcPr>
          <w:p w14:paraId="44036AC6" w14:textId="77777777" w:rsidR="002429E4" w:rsidRPr="002A0037" w:rsidRDefault="002429E4" w:rsidP="00010884">
            <w:pPr>
              <w:spacing w:line="240" w:lineRule="auto"/>
              <w:ind w:firstLine="28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224060B" w14:textId="4F9644CC" w:rsidR="002429E4" w:rsidRPr="002A0037" w:rsidRDefault="00B86731" w:rsidP="0001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284907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4" w:type="dxa"/>
          </w:tcPr>
          <w:p w14:paraId="4B08C536" w14:textId="77777777" w:rsidR="002429E4" w:rsidRPr="002A0037" w:rsidRDefault="002429E4" w:rsidP="0001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4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A829411" w14:textId="161992AB" w:rsidR="002429E4" w:rsidRPr="002A0037" w:rsidRDefault="00B86731" w:rsidP="0001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284907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62F26" w:rsidRPr="002A0037" w14:paraId="5F72E454" w14:textId="77777777" w:rsidTr="000A6196">
        <w:trPr>
          <w:cantSplit/>
          <w:trHeight w:val="58"/>
        </w:trPr>
        <w:tc>
          <w:tcPr>
            <w:tcW w:w="2902" w:type="dxa"/>
            <w:vAlign w:val="bottom"/>
          </w:tcPr>
          <w:p w14:paraId="698B900A" w14:textId="77777777" w:rsidR="00062F26" w:rsidRPr="002A0037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2396EE" w14:textId="7524DE38" w:rsidR="00062F26" w:rsidRPr="002A0037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460018"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621255" w14:textId="77777777" w:rsidR="00062F26" w:rsidRPr="002A0037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CD98CD" w14:textId="1CDDE413" w:rsidR="00062F26" w:rsidRPr="002A0037" w:rsidRDefault="00010884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="005A2764" w:rsidRPr="002A0037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ค่าใช้จ่าย</w:t>
            </w:r>
            <w:r w:rsidRPr="002A0037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="00062F26"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6BE464" w14:textId="77777777" w:rsidR="00062F26" w:rsidRPr="002A0037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3E4782" w14:textId="731E9F87" w:rsidR="00062F26" w:rsidRPr="002A0037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="00460018"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754A1F9D" w14:textId="77777777" w:rsidR="00062F26" w:rsidRPr="002A0037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vAlign w:val="bottom"/>
            <w:hideMark/>
          </w:tcPr>
          <w:p w14:paraId="52BCCBE0" w14:textId="03AEF031" w:rsidR="00062F26" w:rsidRPr="002A0037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460018"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FE642B8" w14:textId="77777777" w:rsidR="00062F26" w:rsidRPr="002A0037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2F9A475D" w14:textId="2F677CA7" w:rsidR="00062F26" w:rsidRPr="002A0037" w:rsidRDefault="00D52BC7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รายได้</w:t>
            </w:r>
            <w:r w:rsidRPr="002A0037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2A0037"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(ค่าใช้จ่าย)</w:t>
            </w:r>
            <w:r w:rsidRPr="002A0037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B08F4E" w14:textId="77777777" w:rsidR="00062F26" w:rsidRPr="002A0037" w:rsidRDefault="00062F26" w:rsidP="0001088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  <w:hideMark/>
          </w:tcPr>
          <w:p w14:paraId="580C0043" w14:textId="086ECEBE" w:rsidR="00062F26" w:rsidRPr="002A0037" w:rsidRDefault="00062F26" w:rsidP="00B259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="00460018"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062F26" w:rsidRPr="002A0037" w14:paraId="363240E8" w14:textId="77777777" w:rsidTr="000A6196">
        <w:trPr>
          <w:cantSplit/>
          <w:trHeight w:val="68"/>
        </w:trPr>
        <w:tc>
          <w:tcPr>
            <w:tcW w:w="2902" w:type="dxa"/>
          </w:tcPr>
          <w:p w14:paraId="55AE4A20" w14:textId="77777777" w:rsidR="00062F26" w:rsidRPr="002A0037" w:rsidRDefault="00062F26" w:rsidP="00010884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40" w:type="dxa"/>
            <w:gridSpan w:val="11"/>
            <w:hideMark/>
          </w:tcPr>
          <w:p w14:paraId="1A5E7EC6" w14:textId="77777777" w:rsidR="00062F26" w:rsidRPr="002A0037" w:rsidRDefault="00062F26" w:rsidP="00010884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33F7D" w:rsidRPr="002A0037" w14:paraId="705B8167" w14:textId="77777777" w:rsidTr="000A6196">
        <w:trPr>
          <w:cantSplit/>
          <w:trHeight w:val="68"/>
        </w:trPr>
        <w:tc>
          <w:tcPr>
            <w:tcW w:w="9242" w:type="dxa"/>
            <w:gridSpan w:val="12"/>
          </w:tcPr>
          <w:p w14:paraId="40F0C8FE" w14:textId="77777777" w:rsidR="00233F7D" w:rsidRPr="002A0037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รับรู้ในกำไรขาดทุนเบ็ดเสร็จอื่น</w:t>
            </w:r>
          </w:p>
        </w:tc>
      </w:tr>
      <w:tr w:rsidR="00284907" w:rsidRPr="002A0037" w14:paraId="0B720B0F" w14:textId="77777777" w:rsidTr="000A6196">
        <w:trPr>
          <w:cantSplit/>
          <w:trHeight w:val="68"/>
        </w:trPr>
        <w:tc>
          <w:tcPr>
            <w:tcW w:w="2902" w:type="dxa"/>
          </w:tcPr>
          <w:p w14:paraId="6E082523" w14:textId="77777777" w:rsidR="00284907" w:rsidRPr="002A0037" w:rsidRDefault="00284907" w:rsidP="00284907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สินทรัพย์ทางการเงินที่วัดมูลค่าด้ว</w:t>
            </w:r>
            <w:r w:rsidRPr="002A003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ย</w:t>
            </w:r>
          </w:p>
          <w:p w14:paraId="75CB43E8" w14:textId="77777777" w:rsidR="00284907" w:rsidRPr="002A0037" w:rsidRDefault="00284907" w:rsidP="00284907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2A003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587F97DA" w14:textId="6B070F78" w:rsidR="00284907" w:rsidRPr="002A0037" w:rsidRDefault="00284907" w:rsidP="00284907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2A003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902" w:type="dxa"/>
            <w:vAlign w:val="bottom"/>
          </w:tcPr>
          <w:p w14:paraId="31F16F3F" w14:textId="48B90BD3" w:rsidR="00284907" w:rsidRPr="002A0037" w:rsidRDefault="00D919D4" w:rsidP="00284907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4,257</w:t>
            </w:r>
          </w:p>
        </w:tc>
        <w:tc>
          <w:tcPr>
            <w:tcW w:w="178" w:type="dxa"/>
            <w:vAlign w:val="bottom"/>
          </w:tcPr>
          <w:p w14:paraId="164590B1" w14:textId="77777777" w:rsidR="00284907" w:rsidRPr="002A0037" w:rsidRDefault="00284907" w:rsidP="00284907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02" w:type="dxa"/>
            <w:vAlign w:val="bottom"/>
          </w:tcPr>
          <w:p w14:paraId="05CC90C0" w14:textId="3E40BF29" w:rsidR="00284907" w:rsidRPr="002A0037" w:rsidRDefault="00D919D4" w:rsidP="0028490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(851)</w:t>
            </w:r>
          </w:p>
        </w:tc>
        <w:tc>
          <w:tcPr>
            <w:tcW w:w="180" w:type="dxa"/>
            <w:vAlign w:val="bottom"/>
          </w:tcPr>
          <w:p w14:paraId="13D9BCF1" w14:textId="77777777" w:rsidR="00284907" w:rsidRPr="002A0037" w:rsidRDefault="00284907" w:rsidP="00284907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3321CF4" w14:textId="14343E98" w:rsidR="00284907" w:rsidRPr="002A0037" w:rsidRDefault="00D919D4" w:rsidP="0028490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 w:bidi="th-TH"/>
              </w:rPr>
              <w:t>3,406</w:t>
            </w:r>
          </w:p>
        </w:tc>
        <w:tc>
          <w:tcPr>
            <w:tcW w:w="184" w:type="dxa"/>
            <w:vAlign w:val="bottom"/>
          </w:tcPr>
          <w:p w14:paraId="548D8758" w14:textId="77777777" w:rsidR="00284907" w:rsidRPr="002A0037" w:rsidRDefault="00284907" w:rsidP="00284907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vAlign w:val="bottom"/>
          </w:tcPr>
          <w:p w14:paraId="548E187A" w14:textId="25716573" w:rsidR="00284907" w:rsidRPr="002A0037" w:rsidRDefault="00284907" w:rsidP="0028490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(972)</w:t>
            </w:r>
          </w:p>
        </w:tc>
        <w:tc>
          <w:tcPr>
            <w:tcW w:w="180" w:type="dxa"/>
            <w:vAlign w:val="bottom"/>
          </w:tcPr>
          <w:p w14:paraId="6A4DF488" w14:textId="77777777" w:rsidR="00284907" w:rsidRPr="002A0037" w:rsidRDefault="00284907" w:rsidP="00284907">
            <w:pPr>
              <w:pStyle w:val="acctfourfigures"/>
              <w:spacing w:line="240" w:lineRule="auto"/>
              <w:ind w:left="-97" w:right="-69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BAAFB0B" w14:textId="60F5392B" w:rsidR="00284907" w:rsidRPr="002A0037" w:rsidRDefault="00284907" w:rsidP="00284907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194</w:t>
            </w:r>
          </w:p>
        </w:tc>
        <w:tc>
          <w:tcPr>
            <w:tcW w:w="180" w:type="dxa"/>
            <w:vAlign w:val="bottom"/>
          </w:tcPr>
          <w:p w14:paraId="796DB593" w14:textId="77777777" w:rsidR="00284907" w:rsidRPr="002A0037" w:rsidRDefault="00284907" w:rsidP="00284907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00DBCDC7" w14:textId="0470B78C" w:rsidR="00284907" w:rsidRPr="002A0037" w:rsidRDefault="00284907" w:rsidP="00284907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 w:bidi="th-TH"/>
              </w:rPr>
              <w:t>(778)</w:t>
            </w:r>
          </w:p>
        </w:tc>
      </w:tr>
      <w:tr w:rsidR="0071362F" w:rsidRPr="002A0037" w14:paraId="0F05CFCE" w14:textId="77777777" w:rsidTr="000A6196">
        <w:trPr>
          <w:cantSplit/>
          <w:trHeight w:val="68"/>
        </w:trPr>
        <w:tc>
          <w:tcPr>
            <w:tcW w:w="3804" w:type="dxa"/>
            <w:gridSpan w:val="2"/>
          </w:tcPr>
          <w:p w14:paraId="6FF2F26C" w14:textId="311DEC30" w:rsidR="0071362F" w:rsidRPr="002A0037" w:rsidRDefault="0071362F" w:rsidP="0071362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pacing w:val="-4"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กำไรจากการประมาณการ</w:t>
            </w:r>
          </w:p>
        </w:tc>
        <w:tc>
          <w:tcPr>
            <w:tcW w:w="178" w:type="dxa"/>
            <w:vAlign w:val="bottom"/>
          </w:tcPr>
          <w:p w14:paraId="564B01FC" w14:textId="77777777" w:rsidR="0071362F" w:rsidRPr="002A0037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vAlign w:val="bottom"/>
          </w:tcPr>
          <w:p w14:paraId="1697F7FE" w14:textId="77777777" w:rsidR="0071362F" w:rsidRPr="002A0037" w:rsidRDefault="0071362F" w:rsidP="0071362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F117DC6" w14:textId="77777777" w:rsidR="0071362F" w:rsidRPr="002A0037" w:rsidRDefault="0071362F" w:rsidP="0071362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D12FF1B" w14:textId="77777777" w:rsidR="0071362F" w:rsidRPr="002A0037" w:rsidRDefault="0071362F" w:rsidP="0071362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4" w:type="dxa"/>
            <w:vAlign w:val="bottom"/>
          </w:tcPr>
          <w:p w14:paraId="1CD1710C" w14:textId="77777777" w:rsidR="0071362F" w:rsidRPr="002A0037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vAlign w:val="bottom"/>
          </w:tcPr>
          <w:p w14:paraId="29EAA2B7" w14:textId="77777777" w:rsidR="0071362F" w:rsidRPr="002A0037" w:rsidRDefault="0071362F" w:rsidP="0071362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297119A7" w14:textId="77777777" w:rsidR="0071362F" w:rsidRPr="002A0037" w:rsidRDefault="0071362F" w:rsidP="0071362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2F1E6F8" w14:textId="77777777" w:rsidR="0071362F" w:rsidRPr="002A0037" w:rsidRDefault="0071362F" w:rsidP="0071362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4536A6FD" w14:textId="77777777" w:rsidR="0071362F" w:rsidRPr="002A0037" w:rsidRDefault="0071362F" w:rsidP="0071362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5CB10B27" w14:textId="77777777" w:rsidR="0071362F" w:rsidRPr="002A0037" w:rsidRDefault="0071362F" w:rsidP="0071362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284907" w:rsidRPr="002A0037" w14:paraId="61C42EDE" w14:textId="77777777" w:rsidTr="000A6196">
        <w:trPr>
          <w:cantSplit/>
          <w:trHeight w:val="68"/>
        </w:trPr>
        <w:tc>
          <w:tcPr>
            <w:tcW w:w="2902" w:type="dxa"/>
          </w:tcPr>
          <w:p w14:paraId="418A9D4D" w14:textId="2A609F55" w:rsidR="00284907" w:rsidRPr="002A0037" w:rsidRDefault="00284907" w:rsidP="00284907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2" w:type="dxa"/>
          </w:tcPr>
          <w:p w14:paraId="6D01D63E" w14:textId="7F4A040A" w:rsidR="00284907" w:rsidRPr="002A0037" w:rsidRDefault="00D919D4" w:rsidP="00284907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6,520</w:t>
            </w:r>
          </w:p>
        </w:tc>
        <w:tc>
          <w:tcPr>
            <w:tcW w:w="178" w:type="dxa"/>
            <w:vAlign w:val="bottom"/>
          </w:tcPr>
          <w:p w14:paraId="7A850281" w14:textId="77777777" w:rsidR="00284907" w:rsidRPr="002A0037" w:rsidRDefault="00284907" w:rsidP="00284907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vAlign w:val="bottom"/>
          </w:tcPr>
          <w:p w14:paraId="5BBE03FA" w14:textId="5528D912" w:rsidR="00284907" w:rsidRPr="002A0037" w:rsidRDefault="00D919D4" w:rsidP="0028490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(1,317)</w:t>
            </w:r>
          </w:p>
        </w:tc>
        <w:tc>
          <w:tcPr>
            <w:tcW w:w="180" w:type="dxa"/>
            <w:vAlign w:val="bottom"/>
          </w:tcPr>
          <w:p w14:paraId="23AB6411" w14:textId="77777777" w:rsidR="00284907" w:rsidRPr="002A0037" w:rsidRDefault="00284907" w:rsidP="00284907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12A9647" w14:textId="32AC2445" w:rsidR="00284907" w:rsidRPr="002A0037" w:rsidRDefault="00D919D4" w:rsidP="0028490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5,203</w:t>
            </w:r>
          </w:p>
        </w:tc>
        <w:tc>
          <w:tcPr>
            <w:tcW w:w="184" w:type="dxa"/>
            <w:vAlign w:val="bottom"/>
          </w:tcPr>
          <w:p w14:paraId="59D3DAD0" w14:textId="77777777" w:rsidR="00284907" w:rsidRPr="002A0037" w:rsidRDefault="00284907" w:rsidP="00284907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</w:tcPr>
          <w:p w14:paraId="2F7E402C" w14:textId="494A6CFE" w:rsidR="00284907" w:rsidRPr="002A0037" w:rsidRDefault="00284907" w:rsidP="0028490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74,602</w:t>
            </w:r>
          </w:p>
        </w:tc>
        <w:tc>
          <w:tcPr>
            <w:tcW w:w="180" w:type="dxa"/>
            <w:vAlign w:val="bottom"/>
          </w:tcPr>
          <w:p w14:paraId="1970986D" w14:textId="77777777" w:rsidR="00284907" w:rsidRPr="002A0037" w:rsidRDefault="00284907" w:rsidP="00284907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F94492B" w14:textId="1F81F529" w:rsidR="00284907" w:rsidRPr="002A0037" w:rsidRDefault="00284907" w:rsidP="0028490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(14,729)</w:t>
            </w:r>
          </w:p>
        </w:tc>
        <w:tc>
          <w:tcPr>
            <w:tcW w:w="180" w:type="dxa"/>
            <w:vAlign w:val="bottom"/>
          </w:tcPr>
          <w:p w14:paraId="46C7B99B" w14:textId="77777777" w:rsidR="00284907" w:rsidRPr="002A0037" w:rsidRDefault="00284907" w:rsidP="00284907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772857FB" w14:textId="3BF8891E" w:rsidR="00284907" w:rsidRPr="002A0037" w:rsidRDefault="00284907" w:rsidP="0028490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 w:bidi="th-TH"/>
              </w:rPr>
              <w:t>59,87</w:t>
            </w: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</w:t>
            </w:r>
          </w:p>
        </w:tc>
      </w:tr>
      <w:tr w:rsidR="00284907" w:rsidRPr="002A0037" w14:paraId="621C097D" w14:textId="77777777" w:rsidTr="00896807">
        <w:trPr>
          <w:cantSplit/>
          <w:trHeight w:val="68"/>
        </w:trPr>
        <w:tc>
          <w:tcPr>
            <w:tcW w:w="2902" w:type="dxa"/>
          </w:tcPr>
          <w:p w14:paraId="6192804E" w14:textId="23E6A31C" w:rsidR="00284907" w:rsidRPr="002A0037" w:rsidRDefault="00284907" w:rsidP="00284907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</w:rPr>
              <w:t>กำไรจากการตีมูลค่าที่ดิน</w:t>
            </w:r>
          </w:p>
        </w:tc>
        <w:tc>
          <w:tcPr>
            <w:tcW w:w="902" w:type="dxa"/>
          </w:tcPr>
          <w:p w14:paraId="4C511E55" w14:textId="7FE63A36" w:rsidR="00284907" w:rsidRPr="002A0037" w:rsidRDefault="00D919D4" w:rsidP="00D7642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cs/>
                <w:lang w:val="en-US"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78" w:type="dxa"/>
            <w:vAlign w:val="bottom"/>
          </w:tcPr>
          <w:p w14:paraId="5F056F3B" w14:textId="77777777" w:rsidR="00284907" w:rsidRPr="002A0037" w:rsidRDefault="00284907" w:rsidP="00284907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vAlign w:val="bottom"/>
          </w:tcPr>
          <w:p w14:paraId="6E8907CB" w14:textId="3E541B35" w:rsidR="00284907" w:rsidRPr="002A0037" w:rsidRDefault="00D919D4" w:rsidP="00D7642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19FCDD07" w14:textId="77777777" w:rsidR="00284907" w:rsidRPr="002A0037" w:rsidRDefault="00284907" w:rsidP="00284907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14B806C6" w14:textId="3BA4A82E" w:rsidR="00284907" w:rsidRPr="002A0037" w:rsidRDefault="00D919D4" w:rsidP="00D7642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2E89A5E" w14:textId="77777777" w:rsidR="00284907" w:rsidRPr="002A0037" w:rsidRDefault="00284907" w:rsidP="00284907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</w:tcPr>
          <w:p w14:paraId="6076EA14" w14:textId="4C675D7F" w:rsidR="00284907" w:rsidRPr="002A0037" w:rsidRDefault="00284907" w:rsidP="0028490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415,372</w:t>
            </w:r>
          </w:p>
        </w:tc>
        <w:tc>
          <w:tcPr>
            <w:tcW w:w="180" w:type="dxa"/>
            <w:vAlign w:val="bottom"/>
          </w:tcPr>
          <w:p w14:paraId="4CFEEAB0" w14:textId="77777777" w:rsidR="00284907" w:rsidRPr="002A0037" w:rsidRDefault="00284907" w:rsidP="00284907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A7E5194" w14:textId="63624EF2" w:rsidR="00284907" w:rsidRPr="002A0037" w:rsidRDefault="00284907" w:rsidP="0028490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(83,074)</w:t>
            </w:r>
          </w:p>
        </w:tc>
        <w:tc>
          <w:tcPr>
            <w:tcW w:w="180" w:type="dxa"/>
            <w:vAlign w:val="bottom"/>
          </w:tcPr>
          <w:p w14:paraId="0B0C8D56" w14:textId="77777777" w:rsidR="00284907" w:rsidRPr="002A0037" w:rsidRDefault="00284907" w:rsidP="00284907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vAlign w:val="bottom"/>
          </w:tcPr>
          <w:p w14:paraId="7B96C54D" w14:textId="14B29DAD" w:rsidR="00284907" w:rsidRPr="002A0037" w:rsidRDefault="00284907" w:rsidP="0028490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 w:bidi="th-TH"/>
              </w:rPr>
              <w:t>332,298</w:t>
            </w:r>
          </w:p>
        </w:tc>
      </w:tr>
      <w:tr w:rsidR="00284907" w:rsidRPr="002A0037" w14:paraId="2E20AD69" w14:textId="77777777" w:rsidTr="000A6196">
        <w:trPr>
          <w:cantSplit/>
          <w:trHeight w:val="58"/>
        </w:trPr>
        <w:tc>
          <w:tcPr>
            <w:tcW w:w="2902" w:type="dxa"/>
          </w:tcPr>
          <w:p w14:paraId="5633B936" w14:textId="77777777" w:rsidR="00284907" w:rsidRPr="002A0037" w:rsidRDefault="00284907" w:rsidP="00284907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53F2F" w14:textId="30852B98" w:rsidR="00284907" w:rsidRPr="002A0037" w:rsidRDefault="00D919D4" w:rsidP="00284907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10,777</w:t>
            </w:r>
          </w:p>
        </w:tc>
        <w:tc>
          <w:tcPr>
            <w:tcW w:w="178" w:type="dxa"/>
            <w:vAlign w:val="bottom"/>
          </w:tcPr>
          <w:p w14:paraId="7665BD7F" w14:textId="77777777" w:rsidR="00284907" w:rsidRPr="002A0037" w:rsidRDefault="00284907" w:rsidP="00284907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39FA8" w14:textId="39E1372E" w:rsidR="00284907" w:rsidRPr="002A0037" w:rsidRDefault="00D919D4" w:rsidP="0028490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(2,168)</w:t>
            </w:r>
          </w:p>
        </w:tc>
        <w:tc>
          <w:tcPr>
            <w:tcW w:w="180" w:type="dxa"/>
            <w:vAlign w:val="bottom"/>
          </w:tcPr>
          <w:p w14:paraId="49B0C6DF" w14:textId="77777777" w:rsidR="00284907" w:rsidRPr="002A0037" w:rsidRDefault="00284907" w:rsidP="00284907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A46DC" w14:textId="55BFC6B6" w:rsidR="00284907" w:rsidRPr="002A0037" w:rsidRDefault="00D919D4" w:rsidP="0028490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8,609</w:t>
            </w:r>
          </w:p>
        </w:tc>
        <w:tc>
          <w:tcPr>
            <w:tcW w:w="184" w:type="dxa"/>
            <w:vAlign w:val="bottom"/>
          </w:tcPr>
          <w:p w14:paraId="740D2456" w14:textId="77777777" w:rsidR="00284907" w:rsidRPr="002A0037" w:rsidRDefault="00284907" w:rsidP="00284907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7DCD9" w14:textId="757D8185" w:rsidR="00284907" w:rsidRPr="002A0037" w:rsidRDefault="00284907" w:rsidP="0028490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489,002</w:t>
            </w:r>
          </w:p>
        </w:tc>
        <w:tc>
          <w:tcPr>
            <w:tcW w:w="180" w:type="dxa"/>
            <w:vAlign w:val="bottom"/>
          </w:tcPr>
          <w:p w14:paraId="75202FFE" w14:textId="77777777" w:rsidR="00284907" w:rsidRPr="002A0037" w:rsidRDefault="00284907" w:rsidP="00284907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E2832" w14:textId="7DCE3AAE" w:rsidR="00284907" w:rsidRPr="002A0037" w:rsidRDefault="00284907" w:rsidP="0028490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(97,609)</w:t>
            </w:r>
          </w:p>
        </w:tc>
        <w:tc>
          <w:tcPr>
            <w:tcW w:w="180" w:type="dxa"/>
            <w:vAlign w:val="bottom"/>
          </w:tcPr>
          <w:p w14:paraId="5BB8E8FE" w14:textId="77777777" w:rsidR="00284907" w:rsidRPr="002A0037" w:rsidRDefault="00284907" w:rsidP="00284907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F4897" w14:textId="143715BD" w:rsidR="00284907" w:rsidRPr="002A0037" w:rsidRDefault="00284907" w:rsidP="0028490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8" w:right="-66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391,393</w:t>
            </w:r>
          </w:p>
        </w:tc>
      </w:tr>
    </w:tbl>
    <w:p w14:paraId="5044E1CA" w14:textId="2999D171" w:rsidR="00185A7C" w:rsidRPr="002A0037" w:rsidRDefault="00185A7C">
      <w:pPr>
        <w:rPr>
          <w:rFonts w:ascii="Angsana New" w:hAnsi="Angsana New"/>
          <w:sz w:val="30"/>
          <w:szCs w:val="30"/>
        </w:rPr>
      </w:pPr>
    </w:p>
    <w:p w14:paraId="0D04B226" w14:textId="77777777" w:rsidR="00185A7C" w:rsidRPr="002A0037" w:rsidRDefault="00185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</w:rPr>
        <w:br w:type="page"/>
      </w:r>
    </w:p>
    <w:p w14:paraId="44E0FDDA" w14:textId="77777777" w:rsidR="00C33038" w:rsidRPr="002A0037" w:rsidRDefault="00C33038" w:rsidP="00C33038">
      <w:pPr>
        <w:spacing w:line="240" w:lineRule="auto"/>
        <w:rPr>
          <w:sz w:val="2"/>
          <w:szCs w:val="2"/>
        </w:rPr>
      </w:pPr>
    </w:p>
    <w:tbl>
      <w:tblPr>
        <w:tblW w:w="920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04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530F2F" w:rsidRPr="002A0037" w14:paraId="3246A16D" w14:textId="77777777" w:rsidTr="000A6196">
        <w:trPr>
          <w:cantSplit/>
          <w:trHeight w:val="68"/>
        </w:trPr>
        <w:tc>
          <w:tcPr>
            <w:tcW w:w="2904" w:type="dxa"/>
          </w:tcPr>
          <w:p w14:paraId="06776AF7" w14:textId="77777777" w:rsidR="00530F2F" w:rsidRPr="002A0037" w:rsidRDefault="00DD0F0F" w:rsidP="00C010F2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2A0037">
              <w:rPr>
                <w:rFonts w:ascii="Angsana New" w:hAnsi="Angsana New"/>
                <w:sz w:val="28"/>
                <w:szCs w:val="28"/>
              </w:rPr>
              <w:br w:type="page"/>
            </w:r>
            <w:r w:rsidR="00D110C9" w:rsidRPr="002A0037">
              <w:br w:type="page"/>
            </w:r>
            <w:r w:rsidR="00D110C9" w:rsidRPr="002A0037">
              <w:br w:type="page"/>
            </w:r>
            <w:r w:rsidR="002429E4" w:rsidRPr="002A0037">
              <w:br w:type="page"/>
            </w:r>
            <w:r w:rsidR="00530F2F" w:rsidRPr="002A0037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6300" w:type="dxa"/>
            <w:gridSpan w:val="11"/>
            <w:hideMark/>
          </w:tcPr>
          <w:p w14:paraId="2E4F463F" w14:textId="77777777" w:rsidR="00530F2F" w:rsidRPr="002A0037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eastAsia="en-GB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="00B7237B" w:rsidRPr="002A003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 w:bidi="th-TH"/>
              </w:rPr>
              <w:t>เ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  <w:t>ฉพาะกิจการ</w:t>
            </w:r>
          </w:p>
        </w:tc>
      </w:tr>
      <w:tr w:rsidR="002429E4" w:rsidRPr="002A0037" w14:paraId="2CAE604B" w14:textId="77777777" w:rsidTr="000A6196">
        <w:trPr>
          <w:cantSplit/>
          <w:trHeight w:val="68"/>
        </w:trPr>
        <w:tc>
          <w:tcPr>
            <w:tcW w:w="2904" w:type="dxa"/>
          </w:tcPr>
          <w:p w14:paraId="5AAB9176" w14:textId="77777777" w:rsidR="002429E4" w:rsidRPr="002A0037" w:rsidRDefault="002429E4" w:rsidP="00C010F2">
            <w:pPr>
              <w:spacing w:line="240" w:lineRule="auto"/>
              <w:ind w:firstLine="281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2F844EC" w14:textId="5A27B96E" w:rsidR="002429E4" w:rsidRPr="002A0037" w:rsidRDefault="00B86731" w:rsidP="00C0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695FB1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978B82D" w14:textId="77777777" w:rsidR="002429E4" w:rsidRPr="002A0037" w:rsidRDefault="002429E4" w:rsidP="00C0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73E50CB" w14:textId="743680A2" w:rsidR="002429E4" w:rsidRPr="002A0037" w:rsidRDefault="00B86731" w:rsidP="00C01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695FB1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30F2F" w:rsidRPr="002A0037" w14:paraId="57599EE9" w14:textId="77777777" w:rsidTr="000A6196">
        <w:trPr>
          <w:cantSplit/>
          <w:trHeight w:val="58"/>
        </w:trPr>
        <w:tc>
          <w:tcPr>
            <w:tcW w:w="2904" w:type="dxa"/>
            <w:vAlign w:val="bottom"/>
          </w:tcPr>
          <w:p w14:paraId="38B0DECF" w14:textId="77777777" w:rsidR="00530F2F" w:rsidRPr="002A0037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7DC693" w14:textId="66DD1CB4" w:rsidR="00530F2F" w:rsidRPr="002A0037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C010F2"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7BD69" w14:textId="77777777" w:rsidR="00530F2F" w:rsidRPr="002A0037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729894" w14:textId="7D6915B0" w:rsidR="00530F2F" w:rsidRPr="002A0037" w:rsidRDefault="0091608E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ค่าใช้จ่าย</w:t>
            </w:r>
            <w:r w:rsidR="002B0A79" w:rsidRPr="002A0037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="002B0A79"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4278E" w14:textId="77777777" w:rsidR="00530F2F" w:rsidRPr="002A0037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A25AB" w14:textId="6722633E" w:rsidR="00530F2F" w:rsidRPr="002A0037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</w:t>
            </w:r>
            <w:r w:rsidR="00C010F2" w:rsidRPr="002A0037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ก</w:t>
            </w:r>
            <w:r w:rsidR="00C010F2"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C94008A" w14:textId="77777777" w:rsidR="00530F2F" w:rsidRPr="002A0037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6530C688" w14:textId="7AA21642" w:rsidR="00530F2F" w:rsidRPr="002A0037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ก่อน</w:t>
            </w:r>
            <w:r w:rsidR="00C010F2"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</w: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B3D3CCE" w14:textId="77777777" w:rsidR="00530F2F" w:rsidRPr="002A0037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175265CF" w14:textId="7DD2977A" w:rsidR="00530F2F" w:rsidRPr="002A0037" w:rsidRDefault="007037F1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รายได้</w:t>
            </w:r>
            <w:r w:rsidRPr="002A0037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2A0037"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(ค่าใช้จ่าย)</w:t>
            </w:r>
            <w:r w:rsidRPr="002A0037">
              <w:rPr>
                <w:rFonts w:ascii="Angsana New" w:hAnsi="Angsana New"/>
                <w:sz w:val="30"/>
                <w:szCs w:val="30"/>
                <w:lang w:eastAsia="en-GB" w:bidi="th-TH"/>
              </w:rPr>
              <w:br/>
            </w: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1867CD" w14:textId="77777777" w:rsidR="00530F2F" w:rsidRPr="002A0037" w:rsidRDefault="00530F2F" w:rsidP="00C010F2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6A36E770" w14:textId="0B81CF4E" w:rsidR="00530F2F" w:rsidRPr="002A0037" w:rsidRDefault="00C010F2" w:rsidP="00C010F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Pr="002A0037"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  <w:br/>
              <w:t>ภาษีเงินได้</w:t>
            </w:r>
          </w:p>
        </w:tc>
      </w:tr>
      <w:tr w:rsidR="00530F2F" w:rsidRPr="002A0037" w14:paraId="78EC2647" w14:textId="77777777" w:rsidTr="000A6196">
        <w:trPr>
          <w:cantSplit/>
          <w:trHeight w:val="68"/>
        </w:trPr>
        <w:tc>
          <w:tcPr>
            <w:tcW w:w="2904" w:type="dxa"/>
          </w:tcPr>
          <w:p w14:paraId="243227B7" w14:textId="77777777" w:rsidR="00530F2F" w:rsidRPr="002A0037" w:rsidRDefault="00530F2F" w:rsidP="00C010F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00" w:type="dxa"/>
            <w:gridSpan w:val="11"/>
            <w:hideMark/>
          </w:tcPr>
          <w:p w14:paraId="332A4D81" w14:textId="77777777" w:rsidR="00530F2F" w:rsidRPr="002A0037" w:rsidRDefault="00530F2F" w:rsidP="00C010F2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33F7D" w:rsidRPr="002A0037" w14:paraId="14A1C15B" w14:textId="77777777" w:rsidTr="000A6196">
        <w:trPr>
          <w:cantSplit/>
          <w:trHeight w:val="68"/>
        </w:trPr>
        <w:tc>
          <w:tcPr>
            <w:tcW w:w="9204" w:type="dxa"/>
            <w:gridSpan w:val="12"/>
          </w:tcPr>
          <w:p w14:paraId="16855886" w14:textId="77777777" w:rsidR="00233F7D" w:rsidRPr="002A0037" w:rsidRDefault="00233F7D" w:rsidP="00EA43A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รับรู้ในกำไรขาดทุนเบ็ดเสร็จอื่น</w:t>
            </w:r>
          </w:p>
        </w:tc>
      </w:tr>
      <w:tr w:rsidR="00C457FF" w:rsidRPr="002A0037" w14:paraId="1DAA7461" w14:textId="77777777" w:rsidTr="000A6196">
        <w:trPr>
          <w:cantSplit/>
          <w:trHeight w:val="68"/>
        </w:trPr>
        <w:tc>
          <w:tcPr>
            <w:tcW w:w="2904" w:type="dxa"/>
          </w:tcPr>
          <w:p w14:paraId="3D21EF3B" w14:textId="77777777" w:rsidR="00C457FF" w:rsidRPr="002A0037" w:rsidRDefault="00C457FF" w:rsidP="00C457F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สินทรัพย์ทางการเงินที่วัดมูลค่าด้ว</w:t>
            </w:r>
            <w:r w:rsidRPr="002A003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ย</w:t>
            </w:r>
          </w:p>
          <w:p w14:paraId="59E37D3A" w14:textId="77777777" w:rsidR="00C457FF" w:rsidRPr="002A0037" w:rsidRDefault="00C457FF" w:rsidP="00C457F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2A003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3C426315" w14:textId="07480F43" w:rsidR="00C457FF" w:rsidRPr="002A0037" w:rsidRDefault="00C457FF" w:rsidP="00C457F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2A003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900" w:type="dxa"/>
            <w:vAlign w:val="bottom"/>
          </w:tcPr>
          <w:p w14:paraId="59E00228" w14:textId="42F655DE" w:rsidR="00C457FF" w:rsidRPr="002A0037" w:rsidRDefault="00C457FF" w:rsidP="00C457FF">
            <w:pPr>
              <w:pStyle w:val="acctfourfigures"/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4,257</w:t>
            </w:r>
          </w:p>
        </w:tc>
        <w:tc>
          <w:tcPr>
            <w:tcW w:w="180" w:type="dxa"/>
            <w:vAlign w:val="bottom"/>
          </w:tcPr>
          <w:p w14:paraId="01BF9718" w14:textId="77777777" w:rsidR="00C457FF" w:rsidRPr="002A0037" w:rsidRDefault="00C457FF" w:rsidP="00C457FF">
            <w:pPr>
              <w:tabs>
                <w:tab w:val="clear" w:pos="227"/>
              </w:tabs>
              <w:spacing w:line="240" w:lineRule="auto"/>
              <w:ind w:left="-252" w:firstLine="24"/>
              <w:jc w:val="righ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2E14300A" w14:textId="7F490242" w:rsidR="00C457FF" w:rsidRPr="002A0037" w:rsidRDefault="00C457FF" w:rsidP="00C457F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(851)</w:t>
            </w:r>
          </w:p>
        </w:tc>
        <w:tc>
          <w:tcPr>
            <w:tcW w:w="180" w:type="dxa"/>
            <w:vAlign w:val="bottom"/>
          </w:tcPr>
          <w:p w14:paraId="5783AB94" w14:textId="77777777" w:rsidR="00C457FF" w:rsidRPr="002A0037" w:rsidRDefault="00C457FF" w:rsidP="00C457F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15A233B" w14:textId="2EE88B4C" w:rsidR="00C457FF" w:rsidRPr="002A0037" w:rsidRDefault="00C457FF" w:rsidP="00C457F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 w:bidi="th-TH"/>
              </w:rPr>
              <w:t>3,406</w:t>
            </w:r>
          </w:p>
        </w:tc>
        <w:tc>
          <w:tcPr>
            <w:tcW w:w="180" w:type="dxa"/>
            <w:vAlign w:val="bottom"/>
          </w:tcPr>
          <w:p w14:paraId="2A067FCD" w14:textId="77777777" w:rsidR="00C457FF" w:rsidRPr="002A0037" w:rsidRDefault="00C457FF" w:rsidP="00C457F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00" w:type="dxa"/>
            <w:vAlign w:val="bottom"/>
          </w:tcPr>
          <w:p w14:paraId="5661AE91" w14:textId="0527A78D" w:rsidR="00C457FF" w:rsidRPr="002A0037" w:rsidRDefault="00C457FF" w:rsidP="00E25F95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(972)</w:t>
            </w:r>
          </w:p>
        </w:tc>
        <w:tc>
          <w:tcPr>
            <w:tcW w:w="180" w:type="dxa"/>
            <w:vAlign w:val="bottom"/>
          </w:tcPr>
          <w:p w14:paraId="7C72DB5F" w14:textId="77777777" w:rsidR="00C457FF" w:rsidRPr="002A0037" w:rsidRDefault="00C457FF" w:rsidP="00C457F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D56BE86" w14:textId="69846E9C" w:rsidR="00C457FF" w:rsidRPr="002A0037" w:rsidRDefault="00C457FF" w:rsidP="00C457FF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194</w:t>
            </w:r>
          </w:p>
        </w:tc>
        <w:tc>
          <w:tcPr>
            <w:tcW w:w="180" w:type="dxa"/>
            <w:vAlign w:val="bottom"/>
          </w:tcPr>
          <w:p w14:paraId="63D813FD" w14:textId="77777777" w:rsidR="00C457FF" w:rsidRPr="002A0037" w:rsidRDefault="00C457FF" w:rsidP="00C457F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383ADAB" w14:textId="08F05970" w:rsidR="00C457FF" w:rsidRPr="002A0037" w:rsidRDefault="00C457FF" w:rsidP="00C457FF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 w:bidi="th-TH"/>
              </w:rPr>
              <w:t>(778)</w:t>
            </w:r>
          </w:p>
        </w:tc>
      </w:tr>
      <w:tr w:rsidR="00695FB1" w:rsidRPr="002A0037" w14:paraId="60D2706A" w14:textId="77777777" w:rsidTr="000A6196">
        <w:trPr>
          <w:cantSplit/>
          <w:trHeight w:val="68"/>
        </w:trPr>
        <w:tc>
          <w:tcPr>
            <w:tcW w:w="2904" w:type="dxa"/>
          </w:tcPr>
          <w:p w14:paraId="55E279C5" w14:textId="74BE8D00" w:rsidR="00695FB1" w:rsidRPr="002A0037" w:rsidRDefault="00695FB1" w:rsidP="00695FB1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2A0037">
              <w:rPr>
                <w:rFonts w:ascii="Angsana New" w:hAnsi="Angsana New"/>
                <w:spacing w:val="-4"/>
                <w:sz w:val="30"/>
                <w:szCs w:val="30"/>
                <w:cs/>
                <w:lang w:eastAsia="en-GB"/>
              </w:rPr>
              <w:t>กำไรจากการ</w:t>
            </w:r>
            <w:r w:rsidRPr="002A0037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en-GB"/>
              </w:rPr>
              <w:t>ประมาณการ</w:t>
            </w:r>
          </w:p>
        </w:tc>
        <w:tc>
          <w:tcPr>
            <w:tcW w:w="900" w:type="dxa"/>
          </w:tcPr>
          <w:p w14:paraId="6C666603" w14:textId="77777777" w:rsidR="00695FB1" w:rsidRPr="002A0037" w:rsidRDefault="00695FB1" w:rsidP="00695FB1">
            <w:pPr>
              <w:pStyle w:val="acctfourfigures"/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F646D10" w14:textId="77777777" w:rsidR="00695FB1" w:rsidRPr="002A0037" w:rsidRDefault="00695FB1" w:rsidP="00695FB1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AB8CEE9" w14:textId="77777777" w:rsidR="00695FB1" w:rsidRPr="002A0037" w:rsidRDefault="00695FB1" w:rsidP="00695FB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5EE6A127" w14:textId="77777777" w:rsidR="00695FB1" w:rsidRPr="002A0037" w:rsidRDefault="00695FB1" w:rsidP="00695FB1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0C12D35" w14:textId="77777777" w:rsidR="00695FB1" w:rsidRPr="002A0037" w:rsidRDefault="00695FB1" w:rsidP="00695FB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1DF03481" w14:textId="77777777" w:rsidR="00695FB1" w:rsidRPr="002A0037" w:rsidRDefault="00695FB1" w:rsidP="00695FB1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231B0212" w14:textId="77777777" w:rsidR="00695FB1" w:rsidRPr="002A0037" w:rsidRDefault="00695FB1" w:rsidP="00695FB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E2B31C5" w14:textId="77777777" w:rsidR="00695FB1" w:rsidRPr="002A0037" w:rsidRDefault="00695FB1" w:rsidP="00695FB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A214C7A" w14:textId="77777777" w:rsidR="00695FB1" w:rsidRPr="002A0037" w:rsidRDefault="00695FB1" w:rsidP="00695FB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2A7FAC1A" w14:textId="77777777" w:rsidR="00695FB1" w:rsidRPr="002A0037" w:rsidRDefault="00695FB1" w:rsidP="00695FB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EFA3BBB" w14:textId="77777777" w:rsidR="00695FB1" w:rsidRPr="002A0037" w:rsidRDefault="00695FB1" w:rsidP="00695FB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66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</w:tr>
      <w:tr w:rsidR="00695FB1" w:rsidRPr="002A0037" w14:paraId="4340D4D7" w14:textId="77777777" w:rsidTr="000A6196">
        <w:trPr>
          <w:cantSplit/>
          <w:trHeight w:val="68"/>
        </w:trPr>
        <w:tc>
          <w:tcPr>
            <w:tcW w:w="2904" w:type="dxa"/>
          </w:tcPr>
          <w:p w14:paraId="3463AAF1" w14:textId="621F1B67" w:rsidR="00695FB1" w:rsidRPr="002A0037" w:rsidRDefault="00695FB1" w:rsidP="00695FB1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2A003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ตามหลักคณิตศาสตร์</w:t>
            </w:r>
            <w:r w:rsidRPr="002A003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ประกันภัย</w:t>
            </w:r>
          </w:p>
        </w:tc>
        <w:tc>
          <w:tcPr>
            <w:tcW w:w="900" w:type="dxa"/>
          </w:tcPr>
          <w:p w14:paraId="2D6FF751" w14:textId="16568254" w:rsidR="00695FB1" w:rsidRPr="002A0037" w:rsidRDefault="00C457FF" w:rsidP="00695FB1">
            <w:pPr>
              <w:pStyle w:val="acctfourfigures"/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/>
              </w:rPr>
              <w:t>5,46</w:t>
            </w:r>
            <w:r w:rsidR="00A26E92"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B6FAC80" w14:textId="77777777" w:rsidR="00695FB1" w:rsidRPr="002A0037" w:rsidRDefault="00695FB1" w:rsidP="00695FB1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6398EAE" w14:textId="1D62F350" w:rsidR="00695FB1" w:rsidRPr="002A0037" w:rsidRDefault="00C457FF" w:rsidP="00695FB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(1,09</w:t>
            </w:r>
            <w:r w:rsidR="00A26E92"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2</w:t>
            </w:r>
            <w:r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29237D6F" w14:textId="77777777" w:rsidR="00695FB1" w:rsidRPr="002A0037" w:rsidRDefault="00695FB1" w:rsidP="00695FB1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18FC518" w14:textId="64610E37" w:rsidR="00695FB1" w:rsidRPr="002A0037" w:rsidRDefault="00C457FF" w:rsidP="00695FB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4,370</w:t>
            </w:r>
          </w:p>
        </w:tc>
        <w:tc>
          <w:tcPr>
            <w:tcW w:w="180" w:type="dxa"/>
            <w:vAlign w:val="bottom"/>
          </w:tcPr>
          <w:p w14:paraId="13890549" w14:textId="77777777" w:rsidR="00695FB1" w:rsidRPr="002A0037" w:rsidRDefault="00695FB1" w:rsidP="00695FB1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0A9C73A6" w14:textId="31995592" w:rsidR="00695FB1" w:rsidRPr="002A0037" w:rsidRDefault="00695FB1" w:rsidP="00695FB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/>
              </w:rPr>
              <w:t>71,327</w:t>
            </w:r>
          </w:p>
        </w:tc>
        <w:tc>
          <w:tcPr>
            <w:tcW w:w="180" w:type="dxa"/>
            <w:vAlign w:val="bottom"/>
          </w:tcPr>
          <w:p w14:paraId="2F0D6EA3" w14:textId="77777777" w:rsidR="00695FB1" w:rsidRPr="002A0037" w:rsidRDefault="00695FB1" w:rsidP="00695FB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15A3A0F" w14:textId="2C92EF2C" w:rsidR="00695FB1" w:rsidRPr="002A0037" w:rsidRDefault="00695FB1" w:rsidP="00695FB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(14,265)</w:t>
            </w:r>
          </w:p>
        </w:tc>
        <w:tc>
          <w:tcPr>
            <w:tcW w:w="180" w:type="dxa"/>
            <w:vAlign w:val="bottom"/>
          </w:tcPr>
          <w:p w14:paraId="6D7218EE" w14:textId="77777777" w:rsidR="00695FB1" w:rsidRPr="002A0037" w:rsidRDefault="00695FB1" w:rsidP="00695FB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D33473D" w14:textId="1E37EB4F" w:rsidR="00695FB1" w:rsidRPr="002A0037" w:rsidRDefault="00695FB1" w:rsidP="00695FB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 w:bidi="th-TH"/>
              </w:rPr>
              <w:t>57,062</w:t>
            </w:r>
          </w:p>
        </w:tc>
      </w:tr>
      <w:tr w:rsidR="00C457FF" w:rsidRPr="002A0037" w14:paraId="6CDAAC4A" w14:textId="77777777" w:rsidTr="00C9240D">
        <w:trPr>
          <w:cantSplit/>
          <w:trHeight w:val="68"/>
        </w:trPr>
        <w:tc>
          <w:tcPr>
            <w:tcW w:w="2904" w:type="dxa"/>
          </w:tcPr>
          <w:p w14:paraId="26EE559B" w14:textId="30EFB4BE" w:rsidR="00C457FF" w:rsidRPr="002A0037" w:rsidRDefault="00C457FF" w:rsidP="00C457FF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กำไรจากการตีมูลค่าที่ดิน</w:t>
            </w:r>
          </w:p>
        </w:tc>
        <w:tc>
          <w:tcPr>
            <w:tcW w:w="900" w:type="dxa"/>
          </w:tcPr>
          <w:p w14:paraId="2056CFFC" w14:textId="144C9649" w:rsidR="00C457FF" w:rsidRPr="002A0037" w:rsidRDefault="00C457FF" w:rsidP="00D7642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3D75C49F" w14:textId="77777777" w:rsidR="00C457FF" w:rsidRPr="002A0037" w:rsidRDefault="00C457FF" w:rsidP="00C457F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A04EBF0" w14:textId="592E1810" w:rsidR="00C457FF" w:rsidRPr="002A0037" w:rsidRDefault="00C457FF" w:rsidP="00D7642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80" w:type="dxa"/>
            <w:vAlign w:val="bottom"/>
          </w:tcPr>
          <w:p w14:paraId="59DC50C5" w14:textId="77777777" w:rsidR="00C457FF" w:rsidRPr="002A0037" w:rsidRDefault="00C457FF" w:rsidP="00C457FF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41375B2" w14:textId="585E0F71" w:rsidR="00C457FF" w:rsidRPr="002A0037" w:rsidRDefault="00C457FF" w:rsidP="00D7642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972F97" w14:textId="77777777" w:rsidR="00C457FF" w:rsidRPr="002A0037" w:rsidRDefault="00C457FF" w:rsidP="00C457FF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</w:tcPr>
          <w:p w14:paraId="28098C7F" w14:textId="736980C5" w:rsidR="00C457FF" w:rsidRPr="002A0037" w:rsidRDefault="00C457FF" w:rsidP="00C457F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411,</w:t>
            </w:r>
            <w:r w:rsidRPr="002A0037">
              <w:rPr>
                <w:rFonts w:ascii="Angsana New" w:hAnsi="Angsana New"/>
                <w:sz w:val="30"/>
                <w:szCs w:val="30"/>
                <w:lang w:eastAsia="en-GB"/>
              </w:rPr>
              <w:t>066</w:t>
            </w:r>
          </w:p>
        </w:tc>
        <w:tc>
          <w:tcPr>
            <w:tcW w:w="180" w:type="dxa"/>
            <w:vAlign w:val="bottom"/>
          </w:tcPr>
          <w:p w14:paraId="115FB969" w14:textId="77777777" w:rsidR="00C457FF" w:rsidRPr="002A0037" w:rsidRDefault="00C457FF" w:rsidP="00C457F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0589962" w14:textId="48548379" w:rsidR="00C457FF" w:rsidRPr="002A0037" w:rsidRDefault="00C457FF" w:rsidP="00C457F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/>
              </w:rPr>
              <w:t>(82,213)</w:t>
            </w:r>
          </w:p>
        </w:tc>
        <w:tc>
          <w:tcPr>
            <w:tcW w:w="180" w:type="dxa"/>
            <w:vAlign w:val="bottom"/>
          </w:tcPr>
          <w:p w14:paraId="02010CD6" w14:textId="77777777" w:rsidR="00C457FF" w:rsidRPr="002A0037" w:rsidRDefault="00C457FF" w:rsidP="00C457FF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D56251C" w14:textId="7930DFC1" w:rsidR="00C457FF" w:rsidRPr="002A0037" w:rsidRDefault="00C457FF" w:rsidP="00C457F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 w:bidi="th-TH"/>
              </w:rPr>
              <w:t>328,853</w:t>
            </w:r>
          </w:p>
        </w:tc>
      </w:tr>
      <w:tr w:rsidR="00695FB1" w:rsidRPr="002A0037" w14:paraId="5A64A508" w14:textId="77777777" w:rsidTr="000A6196">
        <w:trPr>
          <w:cantSplit/>
          <w:trHeight w:val="58"/>
        </w:trPr>
        <w:tc>
          <w:tcPr>
            <w:tcW w:w="2904" w:type="dxa"/>
          </w:tcPr>
          <w:p w14:paraId="419B15F1" w14:textId="77777777" w:rsidR="00695FB1" w:rsidRPr="002A0037" w:rsidRDefault="00695FB1" w:rsidP="00695FB1">
            <w:pPr>
              <w:tabs>
                <w:tab w:val="left" w:pos="540"/>
              </w:tabs>
              <w:spacing w:line="240" w:lineRule="auto"/>
              <w:ind w:right="-13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58DF9" w14:textId="200E4412" w:rsidR="00695FB1" w:rsidRPr="002A0037" w:rsidRDefault="00C457FF" w:rsidP="00695FB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9,7</w:t>
            </w:r>
            <w:r w:rsidR="00A26E92"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19</w:t>
            </w:r>
          </w:p>
        </w:tc>
        <w:tc>
          <w:tcPr>
            <w:tcW w:w="180" w:type="dxa"/>
            <w:vAlign w:val="bottom"/>
          </w:tcPr>
          <w:p w14:paraId="6B4477F9" w14:textId="77777777" w:rsidR="00695FB1" w:rsidRPr="002A0037" w:rsidRDefault="00695FB1" w:rsidP="00695FB1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B88AA" w14:textId="0E816A92" w:rsidR="00695FB1" w:rsidRPr="002A0037" w:rsidRDefault="00C457FF" w:rsidP="00695FB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(1,94</w:t>
            </w:r>
            <w:r w:rsidR="00A26E92" w:rsidRPr="002A003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  <w:vAlign w:val="bottom"/>
          </w:tcPr>
          <w:p w14:paraId="0176A952" w14:textId="77777777" w:rsidR="00695FB1" w:rsidRPr="002A0037" w:rsidRDefault="00695FB1" w:rsidP="00695FB1">
            <w:pPr>
              <w:pStyle w:val="acctfourfigures"/>
              <w:tabs>
                <w:tab w:val="clear" w:pos="765"/>
                <w:tab w:val="decimal" w:pos="314"/>
              </w:tabs>
              <w:spacing w:line="240" w:lineRule="auto"/>
              <w:ind w:left="-97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A4DCF" w14:textId="2F56A808" w:rsidR="00695FB1" w:rsidRPr="002A0037" w:rsidRDefault="00C457FF" w:rsidP="00695FB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7,776</w:t>
            </w:r>
          </w:p>
        </w:tc>
        <w:tc>
          <w:tcPr>
            <w:tcW w:w="180" w:type="dxa"/>
            <w:vAlign w:val="bottom"/>
          </w:tcPr>
          <w:p w14:paraId="7D97DFAE" w14:textId="77777777" w:rsidR="00695FB1" w:rsidRPr="002A0037" w:rsidRDefault="00695FB1" w:rsidP="00695FB1">
            <w:pPr>
              <w:pStyle w:val="acctfourfigures"/>
              <w:spacing w:line="240" w:lineRule="auto"/>
              <w:ind w:left="-97" w:right="-691"/>
              <w:rPr>
                <w:rFonts w:ascii="Angsana New" w:hAnsi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D0794" w14:textId="4EEACD58" w:rsidR="00695FB1" w:rsidRPr="002A0037" w:rsidRDefault="00695FB1" w:rsidP="00695FB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481,421</w:t>
            </w:r>
          </w:p>
        </w:tc>
        <w:tc>
          <w:tcPr>
            <w:tcW w:w="180" w:type="dxa"/>
            <w:vAlign w:val="bottom"/>
          </w:tcPr>
          <w:p w14:paraId="5FC88BDC" w14:textId="77777777" w:rsidR="00695FB1" w:rsidRPr="002A0037" w:rsidRDefault="00695FB1" w:rsidP="00695FB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69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A619F" w14:textId="165A11F7" w:rsidR="00695FB1" w:rsidRPr="002A0037" w:rsidRDefault="00695FB1" w:rsidP="00695FB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8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(96,284)</w:t>
            </w:r>
          </w:p>
        </w:tc>
        <w:tc>
          <w:tcPr>
            <w:tcW w:w="180" w:type="dxa"/>
            <w:vAlign w:val="bottom"/>
          </w:tcPr>
          <w:p w14:paraId="426FDD6A" w14:textId="77777777" w:rsidR="00695FB1" w:rsidRPr="002A0037" w:rsidRDefault="00695FB1" w:rsidP="00695FB1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1" w:right="-4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DFE61" w14:textId="1961621B" w:rsidR="00695FB1" w:rsidRPr="002A0037" w:rsidRDefault="00695FB1" w:rsidP="00695FB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8" w:right="-78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385,137</w:t>
            </w:r>
          </w:p>
        </w:tc>
      </w:tr>
    </w:tbl>
    <w:p w14:paraId="110C5954" w14:textId="59FC614F" w:rsidR="00BF0DFE" w:rsidRPr="002A0037" w:rsidRDefault="00BF0DFE" w:rsidP="00693C3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472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90"/>
        <w:gridCol w:w="1141"/>
        <w:gridCol w:w="236"/>
        <w:gridCol w:w="1178"/>
        <w:gridCol w:w="238"/>
        <w:gridCol w:w="1174"/>
        <w:gridCol w:w="238"/>
        <w:gridCol w:w="1178"/>
      </w:tblGrid>
      <w:tr w:rsidR="00FA7CD6" w:rsidRPr="002A0037" w14:paraId="131BF61A" w14:textId="77777777" w:rsidTr="002D7798">
        <w:trPr>
          <w:trHeight w:val="68"/>
        </w:trPr>
        <w:tc>
          <w:tcPr>
            <w:tcW w:w="2034" w:type="pct"/>
          </w:tcPr>
          <w:p w14:paraId="66C2BB7B" w14:textId="415C67F1" w:rsidR="00FA7CD6" w:rsidRPr="002A0037" w:rsidRDefault="00B54021" w:rsidP="00EA43AF">
            <w:pPr>
              <w:spacing w:line="240" w:lineRule="auto"/>
              <w:ind w:left="-24"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br w:type="page"/>
            </w:r>
            <w:r w:rsidR="00867F7C" w:rsidRPr="002A003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966" w:type="pct"/>
            <w:gridSpan w:val="7"/>
            <w:tcBorders>
              <w:bottom w:val="nil"/>
            </w:tcBorders>
          </w:tcPr>
          <w:p w14:paraId="579F3E0A" w14:textId="77777777" w:rsidR="00FA7CD6" w:rsidRPr="002A0037" w:rsidRDefault="00FA7CD6" w:rsidP="00EA43AF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3D67" w:rsidRPr="002A0037" w14:paraId="0C27A1C6" w14:textId="77777777" w:rsidTr="00693C32">
        <w:trPr>
          <w:trHeight w:val="68"/>
        </w:trPr>
        <w:tc>
          <w:tcPr>
            <w:tcW w:w="2034" w:type="pct"/>
          </w:tcPr>
          <w:p w14:paraId="32BD0F93" w14:textId="77777777" w:rsidR="00FC3D67" w:rsidRPr="002A0037" w:rsidRDefault="00FC3D67" w:rsidP="00EA43AF">
            <w:pPr>
              <w:spacing w:line="240" w:lineRule="auto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08" w:type="pct"/>
            <w:gridSpan w:val="3"/>
            <w:tcBorders>
              <w:bottom w:val="nil"/>
            </w:tcBorders>
          </w:tcPr>
          <w:p w14:paraId="1A0B42DC" w14:textId="4740A4D6" w:rsidR="00FC3D67" w:rsidRPr="002A0037" w:rsidRDefault="00B86731" w:rsidP="00EA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0F0AC6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" w:type="pct"/>
            <w:tcBorders>
              <w:bottom w:val="nil"/>
            </w:tcBorders>
          </w:tcPr>
          <w:p w14:paraId="3D10BE33" w14:textId="77777777" w:rsidR="00FC3D67" w:rsidRPr="002A0037" w:rsidRDefault="00FC3D67" w:rsidP="00EA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pct"/>
            <w:gridSpan w:val="3"/>
            <w:tcBorders>
              <w:bottom w:val="nil"/>
            </w:tcBorders>
          </w:tcPr>
          <w:p w14:paraId="465D80EB" w14:textId="2C08CA5B" w:rsidR="00FC3D67" w:rsidRPr="002A0037" w:rsidRDefault="00B86731" w:rsidP="00EA4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0F0AC6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30F2F" w:rsidRPr="002A0037" w14:paraId="7AAACD8A" w14:textId="77777777" w:rsidTr="00693C32">
        <w:trPr>
          <w:trHeight w:val="68"/>
        </w:trPr>
        <w:tc>
          <w:tcPr>
            <w:tcW w:w="2034" w:type="pct"/>
          </w:tcPr>
          <w:p w14:paraId="6775D9B5" w14:textId="77777777" w:rsidR="00530F2F" w:rsidRPr="002A0037" w:rsidRDefault="00530F2F" w:rsidP="00EA43A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  <w:bottom w:val="nil"/>
            </w:tcBorders>
          </w:tcPr>
          <w:p w14:paraId="2F2DD81C" w14:textId="77777777" w:rsidR="00530F2F" w:rsidRPr="002A0037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0CC87E78" w14:textId="77777777" w:rsidR="00530F2F" w:rsidRPr="002A0037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nil"/>
            </w:tcBorders>
          </w:tcPr>
          <w:p w14:paraId="02A88256" w14:textId="77777777" w:rsidR="00530F2F" w:rsidRPr="002A0037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59CCE53" w14:textId="77777777" w:rsidR="00530F2F" w:rsidRPr="002A0037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3BA3F8A8" w14:textId="77777777" w:rsidR="00530F2F" w:rsidRPr="002A0037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C871FD9" w14:textId="77777777" w:rsidR="00530F2F" w:rsidRPr="002A0037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nil"/>
            </w:tcBorders>
          </w:tcPr>
          <w:p w14:paraId="06DD8102" w14:textId="77777777" w:rsidR="00530F2F" w:rsidRPr="002A0037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F2F" w:rsidRPr="002A0037" w14:paraId="07BCF4A2" w14:textId="77777777" w:rsidTr="00693C32">
        <w:trPr>
          <w:trHeight w:val="68"/>
        </w:trPr>
        <w:tc>
          <w:tcPr>
            <w:tcW w:w="2034" w:type="pct"/>
          </w:tcPr>
          <w:p w14:paraId="059C2098" w14:textId="77777777" w:rsidR="00530F2F" w:rsidRPr="002A0037" w:rsidRDefault="00530F2F" w:rsidP="00EA43A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nil"/>
            </w:tcBorders>
          </w:tcPr>
          <w:p w14:paraId="519B2BA1" w14:textId="77777777" w:rsidR="00530F2F" w:rsidRPr="002A0037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0" w:type="pct"/>
            <w:tcBorders>
              <w:top w:val="nil"/>
            </w:tcBorders>
          </w:tcPr>
          <w:p w14:paraId="48E5931C" w14:textId="77777777" w:rsidR="00530F2F" w:rsidRPr="002A0037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nil"/>
            </w:tcBorders>
          </w:tcPr>
          <w:p w14:paraId="2A4967EC" w14:textId="77777777" w:rsidR="00530F2F" w:rsidRPr="002A0037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2A003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D249EE7" w14:textId="77777777" w:rsidR="00530F2F" w:rsidRPr="002A0037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bottom w:val="nil"/>
            </w:tcBorders>
          </w:tcPr>
          <w:p w14:paraId="60F0D969" w14:textId="77777777" w:rsidR="00530F2F" w:rsidRPr="002A0037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2D174A7" w14:textId="77777777" w:rsidR="00530F2F" w:rsidRPr="002A0037" w:rsidRDefault="00530F2F" w:rsidP="00EA43A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nil"/>
            </w:tcBorders>
          </w:tcPr>
          <w:p w14:paraId="0874E68A" w14:textId="77777777" w:rsidR="00530F2F" w:rsidRPr="002A0037" w:rsidRDefault="00530F2F" w:rsidP="00EA43A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2A003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F0AC6" w:rsidRPr="002A0037" w14:paraId="42E15792" w14:textId="77777777" w:rsidTr="00A8272D">
        <w:trPr>
          <w:trHeight w:val="68"/>
        </w:trPr>
        <w:tc>
          <w:tcPr>
            <w:tcW w:w="2034" w:type="pct"/>
          </w:tcPr>
          <w:p w14:paraId="77019CAD" w14:textId="51731FD4" w:rsidR="000F0AC6" w:rsidRPr="002A0037" w:rsidRDefault="000F0AC6" w:rsidP="000F0AC6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629" w:type="pct"/>
          </w:tcPr>
          <w:p w14:paraId="13E49109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</w:tcPr>
          <w:p w14:paraId="429CC73C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double" w:sz="4" w:space="0" w:color="auto"/>
            </w:tcBorders>
          </w:tcPr>
          <w:p w14:paraId="13940EC8" w14:textId="4C7E5CA6" w:rsidR="000F0AC6" w:rsidRPr="002A0037" w:rsidRDefault="00024429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B34C58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34C58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749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3207DB29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</w:tcPr>
          <w:p w14:paraId="726F78D3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</w:tcPr>
          <w:p w14:paraId="397B3B0D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  <w:bottom w:val="double" w:sz="4" w:space="0" w:color="auto"/>
            </w:tcBorders>
          </w:tcPr>
          <w:p w14:paraId="47953A10" w14:textId="7EA54A90" w:rsidR="000F0AC6" w:rsidRPr="002A0037" w:rsidRDefault="000F0AC6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172,197</w:t>
            </w:r>
          </w:p>
        </w:tc>
      </w:tr>
      <w:tr w:rsidR="000F0AC6" w:rsidRPr="002A0037" w14:paraId="1DDF74C7" w14:textId="77777777" w:rsidTr="00A8272D">
        <w:trPr>
          <w:trHeight w:val="38"/>
        </w:trPr>
        <w:tc>
          <w:tcPr>
            <w:tcW w:w="2034" w:type="pct"/>
          </w:tcPr>
          <w:p w14:paraId="59E95B1F" w14:textId="77777777" w:rsidR="000F0AC6" w:rsidRPr="002A0037" w:rsidRDefault="000F0AC6" w:rsidP="000F0AC6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29" w:type="pct"/>
          </w:tcPr>
          <w:p w14:paraId="6859A15B" w14:textId="30778637" w:rsidR="000F0AC6" w:rsidRPr="002A0037" w:rsidRDefault="00024429" w:rsidP="000F0AC6">
            <w:pPr>
              <w:pStyle w:val="BodyText"/>
              <w:spacing w:after="0" w:line="240" w:lineRule="auto"/>
              <w:ind w:left="-9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30" w:type="pct"/>
          </w:tcPr>
          <w:p w14:paraId="51900BE1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</w:tcPr>
          <w:p w14:paraId="1E249F31" w14:textId="6A7292BF" w:rsidR="000F0AC6" w:rsidRPr="002A0037" w:rsidRDefault="00024429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F272F4" w:rsidRPr="002A0037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34C58" w:rsidRPr="002A0037">
              <w:rPr>
                <w:rFonts w:ascii="Angsana New" w:hAnsi="Angsana New"/>
                <w:sz w:val="30"/>
                <w:szCs w:val="30"/>
                <w:lang w:bidi="th-TH"/>
              </w:rPr>
              <w:t>350</w:t>
            </w:r>
          </w:p>
        </w:tc>
        <w:tc>
          <w:tcPr>
            <w:tcW w:w="131" w:type="pct"/>
            <w:tcBorders>
              <w:top w:val="nil"/>
            </w:tcBorders>
          </w:tcPr>
          <w:p w14:paraId="7DFBD637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</w:tcPr>
          <w:p w14:paraId="4155FDC2" w14:textId="44DDE576" w:rsidR="000F0AC6" w:rsidRPr="002A0037" w:rsidRDefault="000F0AC6" w:rsidP="000F0AC6">
            <w:pPr>
              <w:pStyle w:val="BodyText"/>
              <w:spacing w:after="0" w:line="240" w:lineRule="auto"/>
              <w:ind w:left="-9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31" w:type="pct"/>
          </w:tcPr>
          <w:p w14:paraId="1AF4C608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</w:tcPr>
          <w:p w14:paraId="3B5DF07B" w14:textId="3F7F267C" w:rsidR="000F0AC6" w:rsidRPr="002A0037" w:rsidRDefault="000F0AC6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34,439</w:t>
            </w:r>
          </w:p>
        </w:tc>
      </w:tr>
      <w:tr w:rsidR="000F0AC6" w:rsidRPr="002A0037" w14:paraId="61C0A5B4" w14:textId="77777777" w:rsidTr="00693C32">
        <w:trPr>
          <w:trHeight w:val="68"/>
        </w:trPr>
        <w:tc>
          <w:tcPr>
            <w:tcW w:w="2034" w:type="pct"/>
            <w:tcBorders>
              <w:bottom w:val="nil"/>
            </w:tcBorders>
          </w:tcPr>
          <w:p w14:paraId="208FC4D2" w14:textId="77777777" w:rsidR="000F0AC6" w:rsidRPr="002A0037" w:rsidRDefault="000F0AC6" w:rsidP="000F0AC6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29" w:type="pct"/>
            <w:tcBorders>
              <w:bottom w:val="nil"/>
            </w:tcBorders>
          </w:tcPr>
          <w:p w14:paraId="467E6D8D" w14:textId="754A25E9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7B3D9C13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nil"/>
            </w:tcBorders>
          </w:tcPr>
          <w:p w14:paraId="05998DA6" w14:textId="078FF3E0" w:rsidR="000F0AC6" w:rsidRPr="002A0037" w:rsidRDefault="00024429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B34C58" w:rsidRPr="002A0037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8D5DDB" w:rsidRPr="002A0037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B34C58" w:rsidRPr="002A003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8D5DDB" w:rsidRPr="002A0037">
              <w:rPr>
                <w:rFonts w:ascii="Angsana New" w:hAnsi="Angsana New"/>
                <w:color w:val="000000"/>
                <w:sz w:val="30"/>
                <w:szCs w:val="30"/>
              </w:rPr>
              <w:t>829</w:t>
            </w:r>
            <w:r w:rsidRPr="002A003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1" w:type="pct"/>
            <w:tcBorders>
              <w:bottom w:val="nil"/>
            </w:tcBorders>
          </w:tcPr>
          <w:p w14:paraId="6EDBDFCF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nil"/>
            </w:tcBorders>
          </w:tcPr>
          <w:p w14:paraId="0426057C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41AD0E22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nil"/>
            </w:tcBorders>
          </w:tcPr>
          <w:p w14:paraId="27040F03" w14:textId="30AEA638" w:rsidR="000F0AC6" w:rsidRPr="002A0037" w:rsidRDefault="000F0AC6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(29,854)</w:t>
            </w:r>
          </w:p>
        </w:tc>
      </w:tr>
      <w:tr w:rsidR="000F0AC6" w:rsidRPr="002A0037" w14:paraId="1536534F" w14:textId="77777777" w:rsidTr="00693C32">
        <w:trPr>
          <w:trHeight w:val="68"/>
        </w:trPr>
        <w:tc>
          <w:tcPr>
            <w:tcW w:w="2034" w:type="pct"/>
            <w:tcBorders>
              <w:bottom w:val="nil"/>
            </w:tcBorders>
          </w:tcPr>
          <w:p w14:paraId="36A1CC66" w14:textId="77777777" w:rsidR="000F0AC6" w:rsidRPr="002A0037" w:rsidRDefault="000F0AC6" w:rsidP="000F0AC6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29" w:type="pct"/>
            <w:tcBorders>
              <w:bottom w:val="nil"/>
            </w:tcBorders>
          </w:tcPr>
          <w:p w14:paraId="782B2F01" w14:textId="77777777" w:rsidR="000F0AC6" w:rsidRPr="002A0037" w:rsidRDefault="000F0AC6" w:rsidP="000F0AC6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bottom w:val="nil"/>
            </w:tcBorders>
          </w:tcPr>
          <w:p w14:paraId="2BB74448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nil"/>
            </w:tcBorders>
          </w:tcPr>
          <w:p w14:paraId="30C34F01" w14:textId="3A073D71" w:rsidR="000F0AC6" w:rsidRPr="002A0037" w:rsidRDefault="00024429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8D5DDB" w:rsidRPr="002A0037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34C58" w:rsidRPr="002A0037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="008D5DDB" w:rsidRPr="002A0037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  <w:tc>
          <w:tcPr>
            <w:tcW w:w="131" w:type="pct"/>
            <w:tcBorders>
              <w:bottom w:val="nil"/>
            </w:tcBorders>
          </w:tcPr>
          <w:p w14:paraId="4FBAB2D4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nil"/>
            </w:tcBorders>
          </w:tcPr>
          <w:p w14:paraId="486B4435" w14:textId="77777777" w:rsidR="000F0AC6" w:rsidRPr="002A0037" w:rsidRDefault="000F0AC6" w:rsidP="000F0AC6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5624933F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nil"/>
            </w:tcBorders>
          </w:tcPr>
          <w:p w14:paraId="5431CA9A" w14:textId="1C715B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,370</w:t>
            </w:r>
          </w:p>
        </w:tc>
      </w:tr>
      <w:tr w:rsidR="000F0AC6" w:rsidRPr="002A0037" w14:paraId="4D8EAEAF" w14:textId="77777777" w:rsidTr="00693C32">
        <w:trPr>
          <w:trHeight w:val="68"/>
        </w:trPr>
        <w:tc>
          <w:tcPr>
            <w:tcW w:w="2034" w:type="pct"/>
            <w:tcBorders>
              <w:bottom w:val="nil"/>
            </w:tcBorders>
          </w:tcPr>
          <w:p w14:paraId="6026BD9D" w14:textId="77777777" w:rsidR="000F0AC6" w:rsidRPr="002A0037" w:rsidRDefault="000F0AC6" w:rsidP="000F0AC6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629" w:type="pct"/>
            <w:tcBorders>
              <w:top w:val="nil"/>
            </w:tcBorders>
          </w:tcPr>
          <w:p w14:paraId="4945078D" w14:textId="77777777" w:rsidR="000F0AC6" w:rsidRPr="002A0037" w:rsidRDefault="000F0AC6" w:rsidP="000F0AC6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783F8C0E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38ECDB24" w14:textId="25A4CFFE" w:rsidR="000F0AC6" w:rsidRPr="002A0037" w:rsidRDefault="00024429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(4,055)</w:t>
            </w:r>
          </w:p>
        </w:tc>
        <w:tc>
          <w:tcPr>
            <w:tcW w:w="131" w:type="pct"/>
            <w:tcBorders>
              <w:top w:val="nil"/>
            </w:tcBorders>
          </w:tcPr>
          <w:p w14:paraId="719FB6D6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</w:tcBorders>
          </w:tcPr>
          <w:p w14:paraId="173629E1" w14:textId="77777777" w:rsidR="000F0AC6" w:rsidRPr="002A0037" w:rsidRDefault="000F0AC6" w:rsidP="000F0AC6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13F15337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2C121A7B" w14:textId="69061C42" w:rsidR="000F0AC6" w:rsidRPr="002A0037" w:rsidRDefault="000F0AC6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(5,885)</w:t>
            </w:r>
          </w:p>
        </w:tc>
      </w:tr>
      <w:tr w:rsidR="008D5DDB" w:rsidRPr="002A0037" w14:paraId="029D33CE" w14:textId="77777777" w:rsidTr="00693C32">
        <w:trPr>
          <w:trHeight w:val="68"/>
        </w:trPr>
        <w:tc>
          <w:tcPr>
            <w:tcW w:w="2034" w:type="pct"/>
            <w:tcBorders>
              <w:bottom w:val="nil"/>
            </w:tcBorders>
          </w:tcPr>
          <w:p w14:paraId="334BB45A" w14:textId="03868EF8" w:rsidR="008D5DDB" w:rsidRPr="002A0037" w:rsidRDefault="008D5DDB" w:rsidP="008D5DDB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Pr="002A003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2A0037">
              <w:rPr>
                <w:rFonts w:ascii="Angsana New" w:hAnsi="Angsana New"/>
                <w:sz w:val="30"/>
                <w:szCs w:val="30"/>
                <w:lang w:val="en-GB" w:eastAsia="en-GB"/>
              </w:rPr>
              <w:br/>
            </w:r>
            <w:r w:rsidRPr="002A003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  </w:t>
            </w: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29" w:type="pct"/>
            <w:tcBorders>
              <w:top w:val="nil"/>
            </w:tcBorders>
          </w:tcPr>
          <w:p w14:paraId="7A529CDC" w14:textId="77777777" w:rsidR="008D5DDB" w:rsidRPr="002A0037" w:rsidRDefault="008D5DDB" w:rsidP="008D5DDB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4E589EA7" w14:textId="77777777" w:rsidR="008D5DDB" w:rsidRPr="002A0037" w:rsidRDefault="008D5DDB" w:rsidP="008D5DD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38CB5AE3" w14:textId="04597324" w:rsidR="008D5DDB" w:rsidRPr="002A0037" w:rsidRDefault="008D5DDB" w:rsidP="008D5D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br/>
              <w:t>1,556</w:t>
            </w:r>
          </w:p>
        </w:tc>
        <w:tc>
          <w:tcPr>
            <w:tcW w:w="131" w:type="pct"/>
            <w:tcBorders>
              <w:top w:val="nil"/>
            </w:tcBorders>
          </w:tcPr>
          <w:p w14:paraId="6C6A97B8" w14:textId="77777777" w:rsidR="008D5DDB" w:rsidRPr="002A0037" w:rsidRDefault="008D5DDB" w:rsidP="008D5DD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</w:tcBorders>
          </w:tcPr>
          <w:p w14:paraId="504B6534" w14:textId="77777777" w:rsidR="008D5DDB" w:rsidRPr="002A0037" w:rsidRDefault="008D5DDB" w:rsidP="008D5DDB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7776635D" w14:textId="77777777" w:rsidR="008D5DDB" w:rsidRPr="002A0037" w:rsidRDefault="008D5DDB" w:rsidP="008D5DD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3289174B" w14:textId="77777777" w:rsidR="004B703E" w:rsidRPr="004B703E" w:rsidRDefault="004B703E" w:rsidP="004B70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3CEE112" w14:textId="69A3232B" w:rsidR="008D5DDB" w:rsidRPr="004B703E" w:rsidRDefault="004B703E" w:rsidP="004B70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03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D5DDB" w:rsidRPr="002A0037" w14:paraId="357979F2" w14:textId="77777777" w:rsidTr="00693C32">
        <w:trPr>
          <w:trHeight w:val="68"/>
        </w:trPr>
        <w:tc>
          <w:tcPr>
            <w:tcW w:w="2034" w:type="pct"/>
            <w:tcBorders>
              <w:bottom w:val="nil"/>
            </w:tcBorders>
          </w:tcPr>
          <w:p w14:paraId="5FDE9AB7" w14:textId="25E226B0" w:rsidR="008D5DDB" w:rsidRPr="002A0037" w:rsidRDefault="008D5DDB" w:rsidP="008D5DDB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629" w:type="pct"/>
            <w:tcBorders>
              <w:top w:val="nil"/>
            </w:tcBorders>
          </w:tcPr>
          <w:p w14:paraId="79E237CB" w14:textId="77777777" w:rsidR="008D5DDB" w:rsidRPr="002A0037" w:rsidRDefault="008D5DDB" w:rsidP="008D5DDB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7683545D" w14:textId="77777777" w:rsidR="008D5DDB" w:rsidRPr="002A0037" w:rsidRDefault="008D5DDB" w:rsidP="008D5DD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27486A19" w14:textId="2451C82A" w:rsidR="008D5DDB" w:rsidRPr="002A0037" w:rsidRDefault="00836899" w:rsidP="008D5D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D5DDB" w:rsidRPr="002A0037">
              <w:rPr>
                <w:rFonts w:ascii="Angsana New" w:hAnsi="Angsana New"/>
                <w:sz w:val="30"/>
                <w:szCs w:val="30"/>
                <w:lang w:bidi="th-TH"/>
              </w:rPr>
              <w:t>4,775</w:t>
            </w: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31" w:type="pct"/>
            <w:tcBorders>
              <w:top w:val="nil"/>
            </w:tcBorders>
          </w:tcPr>
          <w:p w14:paraId="201B13BB" w14:textId="77777777" w:rsidR="008D5DDB" w:rsidRPr="002A0037" w:rsidRDefault="008D5DDB" w:rsidP="008D5DD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</w:tcBorders>
          </w:tcPr>
          <w:p w14:paraId="49D0ADD2" w14:textId="77777777" w:rsidR="008D5DDB" w:rsidRPr="002A0037" w:rsidRDefault="008D5DDB" w:rsidP="008D5DDB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65A936AA" w14:textId="77777777" w:rsidR="008D5DDB" w:rsidRPr="002A0037" w:rsidRDefault="008D5DDB" w:rsidP="008D5DD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27A30EBF" w14:textId="4A5CEAA9" w:rsidR="008D5DDB" w:rsidRPr="004B703E" w:rsidRDefault="004B703E" w:rsidP="004B703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703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D5DDB" w:rsidRPr="002A0037" w14:paraId="6689D559" w14:textId="77777777" w:rsidTr="00693C32">
        <w:trPr>
          <w:trHeight w:val="68"/>
        </w:trPr>
        <w:tc>
          <w:tcPr>
            <w:tcW w:w="2034" w:type="pct"/>
            <w:tcBorders>
              <w:bottom w:val="nil"/>
            </w:tcBorders>
          </w:tcPr>
          <w:p w14:paraId="75D04CC8" w14:textId="77777777" w:rsidR="008D5DDB" w:rsidRPr="002A0037" w:rsidRDefault="008D5DDB" w:rsidP="008D5DDB">
            <w:pPr>
              <w:spacing w:line="240" w:lineRule="auto"/>
              <w:ind w:left="-24"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ใช้ประโยชน์ภาษีเงินได้รอตัดบัญชี</w:t>
            </w:r>
          </w:p>
        </w:tc>
        <w:tc>
          <w:tcPr>
            <w:tcW w:w="629" w:type="pct"/>
            <w:tcBorders>
              <w:top w:val="nil"/>
            </w:tcBorders>
          </w:tcPr>
          <w:p w14:paraId="531E935C" w14:textId="77777777" w:rsidR="008D5DDB" w:rsidRPr="002A0037" w:rsidRDefault="008D5DDB" w:rsidP="008D5DDB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</w:tcBorders>
          </w:tcPr>
          <w:p w14:paraId="57081041" w14:textId="77777777" w:rsidR="008D5DDB" w:rsidRPr="002A0037" w:rsidRDefault="008D5DDB" w:rsidP="008D5DD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6B6473AA" w14:textId="5CB3D365" w:rsidR="008D5DDB" w:rsidRPr="002A0037" w:rsidRDefault="008D5DDB" w:rsidP="008D5D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32,802</w:t>
            </w:r>
          </w:p>
        </w:tc>
        <w:tc>
          <w:tcPr>
            <w:tcW w:w="131" w:type="pct"/>
            <w:tcBorders>
              <w:top w:val="nil"/>
            </w:tcBorders>
          </w:tcPr>
          <w:p w14:paraId="07B629BC" w14:textId="77777777" w:rsidR="008D5DDB" w:rsidRPr="002A0037" w:rsidRDefault="008D5DDB" w:rsidP="008D5DD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</w:tcBorders>
          </w:tcPr>
          <w:p w14:paraId="726BD734" w14:textId="77777777" w:rsidR="008D5DDB" w:rsidRPr="002A0037" w:rsidRDefault="008D5DDB" w:rsidP="008D5DDB">
            <w:pPr>
              <w:pStyle w:val="BodyText"/>
              <w:tabs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2E2BD1CA" w14:textId="77777777" w:rsidR="008D5DDB" w:rsidRPr="002A0037" w:rsidRDefault="008D5DDB" w:rsidP="008D5DDB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nil"/>
            </w:tcBorders>
          </w:tcPr>
          <w:p w14:paraId="621BFB70" w14:textId="322DC37B" w:rsidR="008D5DDB" w:rsidRPr="002A0037" w:rsidRDefault="008D5DDB" w:rsidP="008D5D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156,465</w:t>
            </w:r>
          </w:p>
        </w:tc>
      </w:tr>
      <w:tr w:rsidR="008D5DDB" w:rsidRPr="002A0037" w14:paraId="467FAB3C" w14:textId="77777777" w:rsidTr="00693C32">
        <w:trPr>
          <w:cantSplit/>
          <w:trHeight w:val="58"/>
        </w:trPr>
        <w:tc>
          <w:tcPr>
            <w:tcW w:w="2034" w:type="pct"/>
            <w:tcBorders>
              <w:bottom w:val="nil"/>
            </w:tcBorders>
            <w:vAlign w:val="bottom"/>
          </w:tcPr>
          <w:p w14:paraId="738E1508" w14:textId="77777777" w:rsidR="008D5DDB" w:rsidRPr="002A0037" w:rsidRDefault="008D5DDB" w:rsidP="008D5DDB">
            <w:pPr>
              <w:spacing w:line="240" w:lineRule="auto"/>
              <w:ind w:left="-24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CC9C859" w14:textId="2BF57983" w:rsidR="008D5DDB" w:rsidRPr="002A0037" w:rsidRDefault="008D5DDB" w:rsidP="008D5DDB">
            <w:pPr>
              <w:spacing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B45947"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.</w:t>
            </w:r>
            <w:r w:rsidR="00B45947"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70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5417BC4C" w14:textId="77777777" w:rsidR="008D5DDB" w:rsidRPr="002A0037" w:rsidRDefault="008D5DDB" w:rsidP="008D5DD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2D9F91C4" w14:textId="2744260F" w:rsidR="008D5DDB" w:rsidRPr="002A0037" w:rsidRDefault="008D5DDB" w:rsidP="008D5D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68,749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14:paraId="5DA7E418" w14:textId="77777777" w:rsidR="008D5DDB" w:rsidRPr="002A0037" w:rsidRDefault="008D5DDB" w:rsidP="008D5DD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0CE64909" w14:textId="46FBFEE0" w:rsidR="008D5DDB" w:rsidRPr="002A0037" w:rsidRDefault="008D5DDB" w:rsidP="008D5DDB">
            <w:pPr>
              <w:spacing w:line="240" w:lineRule="auto"/>
              <w:ind w:left="-84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92.65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98C895A" w14:textId="77777777" w:rsidR="008D5DDB" w:rsidRPr="002A0037" w:rsidRDefault="008D5DDB" w:rsidP="008D5DDB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1F7E2C8C" w14:textId="28DAE9A5" w:rsidR="008D5DDB" w:rsidRPr="002A0037" w:rsidRDefault="008D5DDB" w:rsidP="008D5DD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4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159,535</w:t>
            </w:r>
          </w:p>
        </w:tc>
      </w:tr>
    </w:tbl>
    <w:p w14:paraId="61611156" w14:textId="5F580449" w:rsidR="00185A7C" w:rsidRPr="002A0037" w:rsidRDefault="00185A7C">
      <w:pPr>
        <w:rPr>
          <w:rFonts w:ascii="Angsana New" w:hAnsi="Angsana New"/>
          <w:sz w:val="30"/>
          <w:szCs w:val="30"/>
        </w:rPr>
      </w:pPr>
    </w:p>
    <w:p w14:paraId="4EA95B21" w14:textId="77777777" w:rsidR="00185A7C" w:rsidRPr="002A0037" w:rsidRDefault="00185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</w:rPr>
        <w:br w:type="page"/>
      </w:r>
    </w:p>
    <w:tbl>
      <w:tblPr>
        <w:tblW w:w="4735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86"/>
        <w:gridCol w:w="1172"/>
        <w:gridCol w:w="238"/>
        <w:gridCol w:w="1182"/>
        <w:gridCol w:w="240"/>
        <w:gridCol w:w="1132"/>
        <w:gridCol w:w="267"/>
        <w:gridCol w:w="1179"/>
      </w:tblGrid>
      <w:tr w:rsidR="00FA7CD6" w:rsidRPr="002A0037" w14:paraId="4E172673" w14:textId="77777777" w:rsidTr="000F0AC6">
        <w:trPr>
          <w:trHeight w:val="420"/>
        </w:trPr>
        <w:tc>
          <w:tcPr>
            <w:tcW w:w="2026" w:type="pct"/>
            <w:tcBorders>
              <w:top w:val="nil"/>
            </w:tcBorders>
          </w:tcPr>
          <w:p w14:paraId="7DB5CB89" w14:textId="77777777" w:rsidR="00FA7CD6" w:rsidRPr="002A0037" w:rsidRDefault="00C33038" w:rsidP="00BC34B5">
            <w:pPr>
              <w:spacing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A0037">
              <w:lastRenderedPageBreak/>
              <w:br w:type="page"/>
            </w:r>
            <w:r w:rsidR="00FA7CD6" w:rsidRPr="002A0037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FA7CD6" w:rsidRPr="002A0037">
              <w:rPr>
                <w:rFonts w:ascii="Angsana New" w:hAnsi="Angsana New"/>
              </w:rPr>
              <w:br w:type="page"/>
            </w:r>
            <w:r w:rsidR="00CC1BEA" w:rsidRPr="002A003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974" w:type="pct"/>
            <w:gridSpan w:val="7"/>
            <w:tcBorders>
              <w:top w:val="nil"/>
              <w:bottom w:val="nil"/>
            </w:tcBorders>
          </w:tcPr>
          <w:p w14:paraId="424E3A16" w14:textId="77777777" w:rsidR="00FA7CD6" w:rsidRPr="002A0037" w:rsidRDefault="00FA7CD6" w:rsidP="00BC34B5">
            <w:pPr>
              <w:pStyle w:val="BodyText"/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3D67" w:rsidRPr="002A0037" w14:paraId="20F46EE7" w14:textId="77777777" w:rsidTr="000F0AC6">
        <w:trPr>
          <w:trHeight w:val="420"/>
        </w:trPr>
        <w:tc>
          <w:tcPr>
            <w:tcW w:w="2026" w:type="pct"/>
          </w:tcPr>
          <w:p w14:paraId="692AD60D" w14:textId="77777777" w:rsidR="00FC3D67" w:rsidRPr="002A0037" w:rsidRDefault="00FC3D67" w:rsidP="00FC3D67">
            <w:pPr>
              <w:spacing w:line="240" w:lineRule="auto"/>
              <w:ind w:right="-110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25" w:type="pct"/>
            <w:gridSpan w:val="3"/>
            <w:tcBorders>
              <w:bottom w:val="nil"/>
            </w:tcBorders>
          </w:tcPr>
          <w:p w14:paraId="2B62AD7B" w14:textId="247B9945" w:rsidR="00FC3D67" w:rsidRPr="002A0037" w:rsidRDefault="00B86731" w:rsidP="00FC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0F0AC6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" w:type="pct"/>
            <w:tcBorders>
              <w:bottom w:val="nil"/>
            </w:tcBorders>
          </w:tcPr>
          <w:p w14:paraId="03A60BB9" w14:textId="77777777" w:rsidR="00FC3D67" w:rsidRPr="002A0037" w:rsidRDefault="00FC3D67" w:rsidP="00FC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pct"/>
            <w:gridSpan w:val="3"/>
            <w:tcBorders>
              <w:bottom w:val="nil"/>
            </w:tcBorders>
          </w:tcPr>
          <w:p w14:paraId="141C68FD" w14:textId="6DF31B83" w:rsidR="00FC3D67" w:rsidRPr="002A0037" w:rsidRDefault="00B86731" w:rsidP="00FC3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0F0AC6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93C32" w:rsidRPr="002A0037" w14:paraId="6498514C" w14:textId="77777777" w:rsidTr="00693C32">
        <w:trPr>
          <w:trHeight w:val="420"/>
        </w:trPr>
        <w:tc>
          <w:tcPr>
            <w:tcW w:w="2026" w:type="pct"/>
          </w:tcPr>
          <w:p w14:paraId="5C4F6836" w14:textId="77777777" w:rsidR="00530F2F" w:rsidRPr="002A0037" w:rsidRDefault="00530F2F" w:rsidP="00530F2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nil"/>
            </w:tcBorders>
          </w:tcPr>
          <w:p w14:paraId="6D5DC6B7" w14:textId="77777777" w:rsidR="00530F2F" w:rsidRPr="002A0037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31" w:type="pct"/>
            <w:tcBorders>
              <w:top w:val="nil"/>
            </w:tcBorders>
          </w:tcPr>
          <w:p w14:paraId="419D5849" w14:textId="77777777" w:rsidR="00530F2F" w:rsidRPr="002A0037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</w:tcPr>
          <w:p w14:paraId="4C50C176" w14:textId="77777777" w:rsidR="00530F2F" w:rsidRPr="002A0037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tcBorders>
              <w:top w:val="nil"/>
              <w:bottom w:val="nil"/>
            </w:tcBorders>
          </w:tcPr>
          <w:p w14:paraId="511A96A5" w14:textId="77777777" w:rsidR="00530F2F" w:rsidRPr="002A0037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04121C6D" w14:textId="77777777" w:rsidR="00530F2F" w:rsidRPr="002A0037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5D924F7" w14:textId="77777777" w:rsidR="00530F2F" w:rsidRPr="002A0037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</w:tcPr>
          <w:p w14:paraId="366BE761" w14:textId="77777777" w:rsidR="00530F2F" w:rsidRPr="002A0037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3C32" w:rsidRPr="002A0037" w14:paraId="6705EFDD" w14:textId="77777777" w:rsidTr="00693C32">
        <w:trPr>
          <w:trHeight w:val="420"/>
        </w:trPr>
        <w:tc>
          <w:tcPr>
            <w:tcW w:w="2026" w:type="pct"/>
          </w:tcPr>
          <w:p w14:paraId="4273C160" w14:textId="77777777" w:rsidR="00530F2F" w:rsidRPr="002A0037" w:rsidRDefault="00530F2F" w:rsidP="00530F2F">
            <w:pPr>
              <w:spacing w:line="240" w:lineRule="auto"/>
              <w:ind w:right="-11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</w:tcPr>
          <w:p w14:paraId="6DCE67DF" w14:textId="77777777" w:rsidR="00530F2F" w:rsidRPr="002A0037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31" w:type="pct"/>
          </w:tcPr>
          <w:p w14:paraId="2273DAB6" w14:textId="77777777" w:rsidR="00530F2F" w:rsidRPr="002A0037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nil"/>
            </w:tcBorders>
          </w:tcPr>
          <w:p w14:paraId="519A45F8" w14:textId="77777777" w:rsidR="00530F2F" w:rsidRPr="002A0037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2A003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2" w:type="pct"/>
            <w:tcBorders>
              <w:bottom w:val="nil"/>
            </w:tcBorders>
          </w:tcPr>
          <w:p w14:paraId="267B0A5F" w14:textId="77777777" w:rsidR="00530F2F" w:rsidRPr="002A0037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594998BB" w14:textId="77777777" w:rsidR="00530F2F" w:rsidRPr="002A0037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7" w:type="pct"/>
            <w:tcBorders>
              <w:bottom w:val="nil"/>
            </w:tcBorders>
          </w:tcPr>
          <w:p w14:paraId="77751CF1" w14:textId="77777777" w:rsidR="00530F2F" w:rsidRPr="002A0037" w:rsidRDefault="00530F2F" w:rsidP="00530F2F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nil"/>
            </w:tcBorders>
          </w:tcPr>
          <w:p w14:paraId="62E42FAD" w14:textId="77777777" w:rsidR="00530F2F" w:rsidRPr="002A0037" w:rsidRDefault="00530F2F" w:rsidP="00530F2F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2A003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F0AC6" w:rsidRPr="002A0037" w14:paraId="39EE8C69" w14:textId="77777777" w:rsidTr="00B33199">
        <w:trPr>
          <w:trHeight w:val="420"/>
        </w:trPr>
        <w:tc>
          <w:tcPr>
            <w:tcW w:w="2026" w:type="pct"/>
            <w:vAlign w:val="bottom"/>
          </w:tcPr>
          <w:p w14:paraId="69CFE054" w14:textId="28687EEB" w:rsidR="000F0AC6" w:rsidRPr="002A0037" w:rsidRDefault="000F0AC6" w:rsidP="000F0AC6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644" w:type="pct"/>
            <w:vAlign w:val="bottom"/>
          </w:tcPr>
          <w:p w14:paraId="66DDD7B2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67A8B80E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bottom w:val="double" w:sz="4" w:space="0" w:color="auto"/>
            </w:tcBorders>
            <w:vAlign w:val="bottom"/>
          </w:tcPr>
          <w:p w14:paraId="4EA9DC9C" w14:textId="49F05755" w:rsidR="000F0AC6" w:rsidRPr="002A0037" w:rsidRDefault="00024429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D23CA1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272F4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23CA1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F272F4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14:paraId="6581193F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24B27828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DB84A14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double" w:sz="4" w:space="0" w:color="auto"/>
            </w:tcBorders>
            <w:vAlign w:val="bottom"/>
          </w:tcPr>
          <w:p w14:paraId="51FEE045" w14:textId="16005319" w:rsidR="000F0AC6" w:rsidRPr="002A0037" w:rsidRDefault="000F0AC6" w:rsidP="000F0AC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828,294</w:t>
            </w:r>
          </w:p>
        </w:tc>
      </w:tr>
      <w:tr w:rsidR="000F0AC6" w:rsidRPr="002A0037" w14:paraId="4618E96F" w14:textId="77777777" w:rsidTr="00B33199">
        <w:trPr>
          <w:trHeight w:val="420"/>
        </w:trPr>
        <w:tc>
          <w:tcPr>
            <w:tcW w:w="2026" w:type="pct"/>
            <w:vAlign w:val="bottom"/>
          </w:tcPr>
          <w:p w14:paraId="0F8D6DB7" w14:textId="77777777" w:rsidR="000F0AC6" w:rsidRPr="002A0037" w:rsidRDefault="000F0AC6" w:rsidP="000F0AC6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44" w:type="pct"/>
            <w:vAlign w:val="bottom"/>
          </w:tcPr>
          <w:p w14:paraId="3FB6C997" w14:textId="35BF8602" w:rsidR="000F0AC6" w:rsidRPr="002A0037" w:rsidRDefault="00024429" w:rsidP="000F0AC6">
            <w:pPr>
              <w:pStyle w:val="BodyText"/>
              <w:spacing w:after="0" w:line="240" w:lineRule="auto"/>
              <w:ind w:left="-99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31" w:type="pct"/>
            <w:vAlign w:val="bottom"/>
          </w:tcPr>
          <w:p w14:paraId="626083F7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double" w:sz="4" w:space="0" w:color="auto"/>
              <w:bottom w:val="nil"/>
            </w:tcBorders>
            <w:vAlign w:val="bottom"/>
          </w:tcPr>
          <w:p w14:paraId="2BB379F7" w14:textId="205CAB8C" w:rsidR="000F0AC6" w:rsidRPr="002A0037" w:rsidRDefault="00024429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47,</w:t>
            </w:r>
            <w:r w:rsidR="00D23CA1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14:paraId="1F5ACD67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7986A5A2" w14:textId="53DA3A3D" w:rsidR="000F0AC6" w:rsidRPr="002A0037" w:rsidRDefault="000F0AC6" w:rsidP="000F0AC6">
            <w:pPr>
              <w:pStyle w:val="BodyText"/>
              <w:spacing w:after="0" w:line="240" w:lineRule="auto"/>
              <w:ind w:left="-9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147" w:type="pct"/>
            <w:vAlign w:val="bottom"/>
          </w:tcPr>
          <w:p w14:paraId="3D8D210D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nil"/>
            </w:tcBorders>
            <w:vAlign w:val="bottom"/>
          </w:tcPr>
          <w:p w14:paraId="6A39CA75" w14:textId="6F54DCC1" w:rsidR="000F0AC6" w:rsidRPr="002A0037" w:rsidRDefault="000F0AC6" w:rsidP="000F0AC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165,659</w:t>
            </w:r>
          </w:p>
        </w:tc>
      </w:tr>
      <w:tr w:rsidR="000F0AC6" w:rsidRPr="002A0037" w14:paraId="3C92D2F9" w14:textId="77777777" w:rsidTr="00B33199">
        <w:trPr>
          <w:trHeight w:val="420"/>
        </w:trPr>
        <w:tc>
          <w:tcPr>
            <w:tcW w:w="2026" w:type="pct"/>
            <w:vAlign w:val="bottom"/>
          </w:tcPr>
          <w:p w14:paraId="44C015A0" w14:textId="77777777" w:rsidR="000F0AC6" w:rsidRPr="002A0037" w:rsidRDefault="000F0AC6" w:rsidP="000F0AC6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44" w:type="pct"/>
            <w:vAlign w:val="bottom"/>
          </w:tcPr>
          <w:p w14:paraId="180A6DD9" w14:textId="77777777" w:rsidR="000F0AC6" w:rsidRPr="002A0037" w:rsidRDefault="000F0AC6" w:rsidP="000F0AC6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1" w:type="pct"/>
            <w:vAlign w:val="bottom"/>
          </w:tcPr>
          <w:p w14:paraId="6324E5B0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  <w:vAlign w:val="bottom"/>
          </w:tcPr>
          <w:p w14:paraId="198C7232" w14:textId="7FB10DF6" w:rsidR="000F0AC6" w:rsidRPr="002A0037" w:rsidRDefault="00024429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95B3E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95B3E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467</w:t>
            </w: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14:paraId="3C05B92A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429D414C" w14:textId="77777777" w:rsidR="000F0AC6" w:rsidRPr="002A0037" w:rsidRDefault="000F0AC6" w:rsidP="000F0AC6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25DECD90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  <w:vAlign w:val="bottom"/>
          </w:tcPr>
          <w:p w14:paraId="6F80D5B1" w14:textId="65DE7361" w:rsidR="000F0AC6" w:rsidRPr="002A0037" w:rsidRDefault="000F0AC6" w:rsidP="000F0AC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(7,512)</w:t>
            </w:r>
          </w:p>
        </w:tc>
      </w:tr>
      <w:tr w:rsidR="000F0AC6" w:rsidRPr="002A0037" w14:paraId="7EB50232" w14:textId="77777777" w:rsidTr="00B33199">
        <w:trPr>
          <w:trHeight w:val="420"/>
        </w:trPr>
        <w:tc>
          <w:tcPr>
            <w:tcW w:w="2026" w:type="pct"/>
            <w:vAlign w:val="bottom"/>
          </w:tcPr>
          <w:p w14:paraId="67B4750B" w14:textId="77777777" w:rsidR="000F0AC6" w:rsidRPr="002A0037" w:rsidRDefault="000F0AC6" w:rsidP="000F0AC6">
            <w:pPr>
              <w:spacing w:line="240" w:lineRule="auto"/>
              <w:ind w:right="-11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44" w:type="pct"/>
            <w:vAlign w:val="bottom"/>
          </w:tcPr>
          <w:p w14:paraId="10FB17FE" w14:textId="77777777" w:rsidR="000F0AC6" w:rsidRPr="002A0037" w:rsidRDefault="000F0AC6" w:rsidP="000F0AC6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1" w:type="pct"/>
            <w:vAlign w:val="bottom"/>
          </w:tcPr>
          <w:p w14:paraId="0BD41B75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  <w:vAlign w:val="bottom"/>
          </w:tcPr>
          <w:p w14:paraId="632E031C" w14:textId="437EA960" w:rsidR="000F0AC6" w:rsidRPr="002A0037" w:rsidRDefault="00024429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995B3E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95B3E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14:paraId="773A3E6E" w14:textId="77777777" w:rsidR="000F0AC6" w:rsidRPr="002A0037" w:rsidRDefault="000F0AC6" w:rsidP="000F0AC6">
            <w:pPr>
              <w:tabs>
                <w:tab w:val="clear" w:pos="907"/>
                <w:tab w:val="decimal" w:pos="91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107A0C6F" w14:textId="77777777" w:rsidR="000F0AC6" w:rsidRPr="002A0037" w:rsidRDefault="000F0AC6" w:rsidP="000F0AC6">
            <w:pPr>
              <w:tabs>
                <w:tab w:val="clear" w:pos="680"/>
                <w:tab w:val="clear" w:pos="907"/>
                <w:tab w:val="decimal" w:pos="689"/>
              </w:tabs>
              <w:spacing w:line="240" w:lineRule="auto"/>
              <w:ind w:right="-10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53BA537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  <w:vAlign w:val="bottom"/>
          </w:tcPr>
          <w:p w14:paraId="4C3DECDF" w14:textId="0A241D58" w:rsidR="000F0AC6" w:rsidRPr="002A0037" w:rsidRDefault="000F0AC6" w:rsidP="000F0AC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4,376</w:t>
            </w:r>
          </w:p>
        </w:tc>
      </w:tr>
      <w:tr w:rsidR="000F0AC6" w:rsidRPr="002A0037" w14:paraId="2DF51981" w14:textId="77777777" w:rsidTr="00B33199">
        <w:trPr>
          <w:trHeight w:val="420"/>
        </w:trPr>
        <w:tc>
          <w:tcPr>
            <w:tcW w:w="2026" w:type="pct"/>
            <w:vAlign w:val="bottom"/>
          </w:tcPr>
          <w:p w14:paraId="01223A8B" w14:textId="77777777" w:rsidR="000F0AC6" w:rsidRPr="002A0037" w:rsidRDefault="000F0AC6" w:rsidP="000F0AC6">
            <w:pPr>
              <w:spacing w:line="240" w:lineRule="auto"/>
              <w:ind w:right="-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644" w:type="pct"/>
            <w:vAlign w:val="bottom"/>
          </w:tcPr>
          <w:p w14:paraId="192C9C13" w14:textId="77777777" w:rsidR="000F0AC6" w:rsidRPr="002A0037" w:rsidRDefault="000F0AC6" w:rsidP="000F0AC6">
            <w:pPr>
              <w:pStyle w:val="BodyText"/>
              <w:tabs>
                <w:tab w:val="clear" w:pos="680"/>
                <w:tab w:val="clear" w:pos="907"/>
                <w:tab w:val="decimal" w:pos="689"/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5F6C3382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  <w:vAlign w:val="bottom"/>
          </w:tcPr>
          <w:p w14:paraId="5500E6D1" w14:textId="70AE488F" w:rsidR="000F0AC6" w:rsidRPr="002A0037" w:rsidRDefault="00024429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(3,658)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14:paraId="1EA3C754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0C22AE78" w14:textId="77777777" w:rsidR="000F0AC6" w:rsidRPr="002A0037" w:rsidRDefault="000F0AC6" w:rsidP="000F0AC6">
            <w:pPr>
              <w:pStyle w:val="BodyText"/>
              <w:tabs>
                <w:tab w:val="clear" w:pos="680"/>
                <w:tab w:val="clear" w:pos="907"/>
                <w:tab w:val="decimal" w:pos="689"/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98BF9FA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  <w:vAlign w:val="bottom"/>
          </w:tcPr>
          <w:p w14:paraId="7A01B120" w14:textId="0E42FFDB" w:rsidR="000F0AC6" w:rsidRPr="002A0037" w:rsidRDefault="000F0AC6" w:rsidP="000F0AC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(5,442)</w:t>
            </w:r>
          </w:p>
        </w:tc>
      </w:tr>
      <w:tr w:rsidR="00024429" w:rsidRPr="002A0037" w14:paraId="3D7E3E87" w14:textId="77777777" w:rsidTr="00B33199">
        <w:trPr>
          <w:trHeight w:val="420"/>
        </w:trPr>
        <w:tc>
          <w:tcPr>
            <w:tcW w:w="2026" w:type="pct"/>
            <w:vAlign w:val="bottom"/>
          </w:tcPr>
          <w:p w14:paraId="2577F62F" w14:textId="28D2BFF7" w:rsidR="00024429" w:rsidRPr="002A0037" w:rsidRDefault="00024429" w:rsidP="000F0AC6">
            <w:pPr>
              <w:spacing w:line="240" w:lineRule="auto"/>
              <w:ind w:right="-4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ใช้ประโยชน์ภาษีเงินได้รอตัดบัญชี</w:t>
            </w:r>
          </w:p>
        </w:tc>
        <w:tc>
          <w:tcPr>
            <w:tcW w:w="644" w:type="pct"/>
            <w:vAlign w:val="bottom"/>
          </w:tcPr>
          <w:p w14:paraId="062C2206" w14:textId="77777777" w:rsidR="00024429" w:rsidRPr="002A0037" w:rsidRDefault="00024429" w:rsidP="000F0AC6">
            <w:pPr>
              <w:pStyle w:val="BodyText"/>
              <w:tabs>
                <w:tab w:val="clear" w:pos="680"/>
                <w:tab w:val="clear" w:pos="907"/>
                <w:tab w:val="decimal" w:pos="689"/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6621F574" w14:textId="77777777" w:rsidR="00024429" w:rsidRPr="002A0037" w:rsidRDefault="00024429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bottom w:val="nil"/>
            </w:tcBorders>
            <w:vAlign w:val="bottom"/>
          </w:tcPr>
          <w:p w14:paraId="3FD24299" w14:textId="0A8C7943" w:rsidR="00024429" w:rsidRPr="002A0037" w:rsidRDefault="00024429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11,960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14:paraId="0051D129" w14:textId="77777777" w:rsidR="00024429" w:rsidRPr="002A0037" w:rsidRDefault="00024429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5DD1C2BF" w14:textId="77777777" w:rsidR="00024429" w:rsidRPr="002A0037" w:rsidRDefault="00024429" w:rsidP="000F0AC6">
            <w:pPr>
              <w:pStyle w:val="BodyText"/>
              <w:tabs>
                <w:tab w:val="clear" w:pos="680"/>
                <w:tab w:val="clear" w:pos="907"/>
                <w:tab w:val="decimal" w:pos="689"/>
                <w:tab w:val="decimal" w:pos="74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32903B6" w14:textId="77777777" w:rsidR="00024429" w:rsidRPr="002A0037" w:rsidRDefault="00024429" w:rsidP="000F0AC6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nil"/>
              <w:bottom w:val="nil"/>
            </w:tcBorders>
            <w:vAlign w:val="bottom"/>
          </w:tcPr>
          <w:p w14:paraId="67803BAD" w14:textId="088A525C" w:rsidR="00024429" w:rsidRPr="002A0037" w:rsidRDefault="00D9400B" w:rsidP="00D9400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2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0AC6" w:rsidRPr="002A0037" w14:paraId="1AB25382" w14:textId="77777777" w:rsidTr="00B33199">
        <w:tc>
          <w:tcPr>
            <w:tcW w:w="2026" w:type="pct"/>
            <w:tcBorders>
              <w:bottom w:val="nil"/>
            </w:tcBorders>
            <w:vAlign w:val="bottom"/>
          </w:tcPr>
          <w:p w14:paraId="05B0520E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889F9" w14:textId="6C862E9E" w:rsidR="000F0AC6" w:rsidRPr="002A0037" w:rsidRDefault="00024429" w:rsidP="000F0AC6">
            <w:pPr>
              <w:spacing w:line="240" w:lineRule="auto"/>
              <w:ind w:left="-108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28.1</w:t>
            </w:r>
            <w:r w:rsidR="00B34C58"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31" w:type="pct"/>
            <w:tcBorders>
              <w:top w:val="nil"/>
              <w:bottom w:val="nil"/>
            </w:tcBorders>
            <w:vAlign w:val="bottom"/>
          </w:tcPr>
          <w:p w14:paraId="71E1F9B5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5964F" w14:textId="093B6920" w:rsidR="000F0AC6" w:rsidRPr="002A0037" w:rsidRDefault="00024429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10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66,</w:t>
            </w:r>
            <w:r w:rsidR="00D23CA1"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132" w:type="pct"/>
            <w:tcBorders>
              <w:top w:val="nil"/>
              <w:bottom w:val="nil"/>
            </w:tcBorders>
            <w:vAlign w:val="bottom"/>
          </w:tcPr>
          <w:p w14:paraId="73D40A6C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0B424" w14:textId="27F03EE6" w:rsidR="000F0AC6" w:rsidRPr="002A0037" w:rsidRDefault="000F0AC6" w:rsidP="000F0AC6">
            <w:pPr>
              <w:spacing w:line="240" w:lineRule="auto"/>
              <w:ind w:left="-84" w:right="-104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18.96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382B99ED" w14:textId="77777777" w:rsidR="000F0AC6" w:rsidRPr="002A0037" w:rsidRDefault="000F0AC6" w:rsidP="000F0AC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CF28F" w14:textId="78EA9B34" w:rsidR="000F0AC6" w:rsidRPr="002A0037" w:rsidRDefault="000F0AC6" w:rsidP="000F0AC6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2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157,081</w:t>
            </w:r>
          </w:p>
        </w:tc>
      </w:tr>
    </w:tbl>
    <w:p w14:paraId="438112B1" w14:textId="77777777" w:rsidR="00BF0DFE" w:rsidRPr="002A0037" w:rsidRDefault="00BF0DFE"/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170"/>
        <w:gridCol w:w="236"/>
        <w:gridCol w:w="1204"/>
        <w:gridCol w:w="270"/>
        <w:gridCol w:w="1080"/>
        <w:gridCol w:w="270"/>
        <w:gridCol w:w="1170"/>
      </w:tblGrid>
      <w:tr w:rsidR="000F2BDE" w:rsidRPr="002A0037" w14:paraId="561E1EDD" w14:textId="77777777" w:rsidTr="005D6E08">
        <w:tc>
          <w:tcPr>
            <w:tcW w:w="3690" w:type="dxa"/>
          </w:tcPr>
          <w:p w14:paraId="49FEC925" w14:textId="21CB97A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E7769AE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B30FF" w:rsidRPr="002A0037" w14:paraId="1A98E80B" w14:textId="77777777" w:rsidTr="005D6E08">
        <w:tc>
          <w:tcPr>
            <w:tcW w:w="3690" w:type="dxa"/>
          </w:tcPr>
          <w:p w14:paraId="5C92D847" w14:textId="77777777" w:rsidR="004B3A38" w:rsidRPr="002A0037" w:rsidRDefault="00CC1BEA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08800D63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38E5087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5B42268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71362F" w:rsidRPr="002A0037" w14:paraId="58240AEC" w14:textId="77777777" w:rsidTr="005D6E08">
        <w:tc>
          <w:tcPr>
            <w:tcW w:w="3690" w:type="dxa"/>
          </w:tcPr>
          <w:p w14:paraId="770AB600" w14:textId="3CABB7BC" w:rsidR="0071362F" w:rsidRPr="002A0037" w:rsidRDefault="0071362F" w:rsidP="0071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</w:tcPr>
          <w:p w14:paraId="70F50D31" w14:textId="002FFB1B" w:rsidR="0071362F" w:rsidRPr="002A0037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0F0AC6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407FFEC" w14:textId="77777777" w:rsidR="0071362F" w:rsidRPr="002A0037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1F1C299" w14:textId="4525E550" w:rsidR="0071362F" w:rsidRPr="002A0037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0F0AC6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2C33475" w14:textId="77777777" w:rsidR="0071362F" w:rsidRPr="002A0037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05448" w14:textId="40F38FCD" w:rsidR="0071362F" w:rsidRPr="002A0037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0F0AC6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E6E17A8" w14:textId="77777777" w:rsidR="0071362F" w:rsidRPr="002A0037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8E8F80" w14:textId="702279DB" w:rsidR="0071362F" w:rsidRPr="002A0037" w:rsidRDefault="0071362F" w:rsidP="0071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0F0AC6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F2BDE" w:rsidRPr="002A0037" w14:paraId="15F3468D" w14:textId="77777777" w:rsidTr="005D6E08">
        <w:tc>
          <w:tcPr>
            <w:tcW w:w="3690" w:type="dxa"/>
          </w:tcPr>
          <w:p w14:paraId="79C3EF60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CC32870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2A00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0AC6" w:rsidRPr="002A0037" w14:paraId="0AA0E033" w14:textId="77777777" w:rsidTr="005D6E08">
        <w:tc>
          <w:tcPr>
            <w:tcW w:w="3690" w:type="dxa"/>
          </w:tcPr>
          <w:p w14:paraId="30E65E6C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0C12EDA" w14:textId="1F7A90F5" w:rsidR="000F0AC6" w:rsidRPr="002A0037" w:rsidRDefault="004D5695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219,</w:t>
            </w:r>
            <w:r w:rsidR="00465EDA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236" w:type="dxa"/>
            <w:vAlign w:val="bottom"/>
          </w:tcPr>
          <w:p w14:paraId="5E2F1DF6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09D4C1E" w14:textId="3E3D34B2" w:rsidR="000F0AC6" w:rsidRPr="002A0037" w:rsidRDefault="000F0AC6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293,177</w:t>
            </w:r>
          </w:p>
        </w:tc>
        <w:tc>
          <w:tcPr>
            <w:tcW w:w="270" w:type="dxa"/>
            <w:vAlign w:val="bottom"/>
          </w:tcPr>
          <w:p w14:paraId="3D7E0E5D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F9DC1B" w14:textId="76A03FC1" w:rsidR="000F0AC6" w:rsidRPr="002A0037" w:rsidRDefault="004D5695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(1,129,052)</w:t>
            </w:r>
          </w:p>
        </w:tc>
        <w:tc>
          <w:tcPr>
            <w:tcW w:w="270" w:type="dxa"/>
            <w:vAlign w:val="bottom"/>
          </w:tcPr>
          <w:p w14:paraId="377DB4E0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90D0A3" w14:textId="19507058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(1,133,604)</w:t>
            </w:r>
          </w:p>
        </w:tc>
      </w:tr>
      <w:tr w:rsidR="000F0AC6" w:rsidRPr="002A0037" w14:paraId="338DFE50" w14:textId="77777777" w:rsidTr="005D6E08">
        <w:tc>
          <w:tcPr>
            <w:tcW w:w="3690" w:type="dxa"/>
          </w:tcPr>
          <w:p w14:paraId="58C5B60E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E61366" w14:textId="078BE835" w:rsidR="000F0AC6" w:rsidRPr="002A0037" w:rsidRDefault="004D5695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(219,</w:t>
            </w:r>
            <w:r w:rsidR="00465EDA" w:rsidRPr="002A0037">
              <w:rPr>
                <w:rFonts w:ascii="Angsana New" w:hAnsi="Angsana New"/>
                <w:sz w:val="30"/>
                <w:szCs w:val="30"/>
              </w:rPr>
              <w:t>794</w:t>
            </w:r>
            <w:r w:rsidRPr="002A00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C830181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8DD7658" w14:textId="3194F43B" w:rsidR="000F0AC6" w:rsidRPr="002A0037" w:rsidRDefault="000F0AC6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(293,156)</w:t>
            </w:r>
          </w:p>
        </w:tc>
        <w:tc>
          <w:tcPr>
            <w:tcW w:w="270" w:type="dxa"/>
            <w:vAlign w:val="bottom"/>
          </w:tcPr>
          <w:p w14:paraId="13120EEC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D33E5D" w14:textId="2F92C8BD" w:rsidR="000F0AC6" w:rsidRPr="002A0037" w:rsidRDefault="004D5695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219,</w:t>
            </w:r>
            <w:r w:rsidR="00465EDA" w:rsidRPr="002A0037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270" w:type="dxa"/>
            <w:vAlign w:val="bottom"/>
          </w:tcPr>
          <w:p w14:paraId="610C4C53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D9047D" w14:textId="1DB0725B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293,156</w:t>
            </w:r>
          </w:p>
        </w:tc>
      </w:tr>
      <w:tr w:rsidR="000F0AC6" w:rsidRPr="002A0037" w14:paraId="2D8D9EF7" w14:textId="77777777" w:rsidTr="005D6E08">
        <w:tc>
          <w:tcPr>
            <w:tcW w:w="3690" w:type="dxa"/>
          </w:tcPr>
          <w:p w14:paraId="696200CD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</w:t>
            </w:r>
          </w:p>
          <w:p w14:paraId="6FC5AC16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72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7AC40" w14:textId="3C210C52" w:rsidR="000F0AC6" w:rsidRPr="002A0037" w:rsidRDefault="004D5695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36" w:type="dxa"/>
            <w:vAlign w:val="bottom"/>
          </w:tcPr>
          <w:p w14:paraId="5D47C839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91CA8" w14:textId="1D0B47F5" w:rsidR="000F0AC6" w:rsidRPr="002A0037" w:rsidRDefault="000F0AC6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70" w:type="dxa"/>
            <w:vAlign w:val="bottom"/>
          </w:tcPr>
          <w:p w14:paraId="152D2CBB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9B14B" w14:textId="14CE9CFF" w:rsidR="000F0AC6" w:rsidRPr="002A0037" w:rsidRDefault="004D5695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(909,</w:t>
            </w:r>
            <w:r w:rsidR="00465EDA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258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1B335EE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8C154" w14:textId="013AD624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(840,448)</w:t>
            </w:r>
          </w:p>
        </w:tc>
      </w:tr>
    </w:tbl>
    <w:p w14:paraId="2D182F57" w14:textId="77777777" w:rsidR="004B3A38" w:rsidRPr="002A0037" w:rsidRDefault="004B3A38" w:rsidP="004B3A38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170"/>
        <w:gridCol w:w="267"/>
        <w:gridCol w:w="1170"/>
        <w:gridCol w:w="237"/>
        <w:gridCol w:w="1116"/>
        <w:gridCol w:w="270"/>
        <w:gridCol w:w="1170"/>
      </w:tblGrid>
      <w:tr w:rsidR="004B3A38" w:rsidRPr="002A0037" w14:paraId="3B4A06B5" w14:textId="77777777" w:rsidTr="005D6E08">
        <w:tc>
          <w:tcPr>
            <w:tcW w:w="3690" w:type="dxa"/>
          </w:tcPr>
          <w:p w14:paraId="13DCECA2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D6EB608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7361" w:rsidRPr="002A0037" w14:paraId="3D1815FB" w14:textId="77777777" w:rsidTr="005D6E08">
        <w:tc>
          <w:tcPr>
            <w:tcW w:w="3690" w:type="dxa"/>
          </w:tcPr>
          <w:p w14:paraId="21F01144" w14:textId="77777777" w:rsidR="009A7361" w:rsidRPr="002A0037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07" w:type="dxa"/>
            <w:gridSpan w:val="3"/>
          </w:tcPr>
          <w:p w14:paraId="11D32A6F" w14:textId="77777777" w:rsidR="009A7361" w:rsidRPr="002A0037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7" w:type="dxa"/>
          </w:tcPr>
          <w:p w14:paraId="6D0F97CC" w14:textId="77777777" w:rsidR="009A7361" w:rsidRPr="002A0037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A3F6526" w14:textId="77777777" w:rsidR="009A7361" w:rsidRPr="002A0037" w:rsidRDefault="009A7361" w:rsidP="009A7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45346" w:rsidRPr="002A0037" w14:paraId="73C4C3ED" w14:textId="77777777" w:rsidTr="005D6E08">
        <w:tc>
          <w:tcPr>
            <w:tcW w:w="3690" w:type="dxa"/>
          </w:tcPr>
          <w:p w14:paraId="60101A58" w14:textId="77430E88" w:rsidR="00445346" w:rsidRPr="002A0037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</w:tcPr>
          <w:p w14:paraId="64CF8BD7" w14:textId="3DF61145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0F0AC6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0934AA33" w14:textId="77777777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721A01" w14:textId="6348A147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0F0AC6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685C6A08" w14:textId="77777777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C5CB4A9" w14:textId="266BAD7C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0F0AC6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B8B859F" w14:textId="77777777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1F084" w14:textId="581B5036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0F0AC6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45346" w:rsidRPr="002A0037" w14:paraId="6919D6EC" w14:textId="77777777" w:rsidTr="005D6E08">
        <w:tc>
          <w:tcPr>
            <w:tcW w:w="3690" w:type="dxa"/>
          </w:tcPr>
          <w:p w14:paraId="5E9D6257" w14:textId="77777777" w:rsidR="00445346" w:rsidRPr="002A0037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56D29E90" w14:textId="77777777" w:rsidR="00445346" w:rsidRPr="002A0037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2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2A003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0AC6" w:rsidRPr="002A0037" w14:paraId="6E63B84F" w14:textId="77777777" w:rsidTr="005D6E08">
        <w:tc>
          <w:tcPr>
            <w:tcW w:w="3690" w:type="dxa"/>
          </w:tcPr>
          <w:p w14:paraId="1F57090F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9033873" w14:textId="6FF55F25" w:rsidR="000F0AC6" w:rsidRPr="002A0037" w:rsidRDefault="004D5695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216,</w:t>
            </w:r>
            <w:r w:rsidR="008E17C8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267" w:type="dxa"/>
            <w:vAlign w:val="bottom"/>
          </w:tcPr>
          <w:p w14:paraId="3B996FDD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655432" w14:textId="44968BA3" w:rsidR="000F0AC6" w:rsidRPr="002A0037" w:rsidRDefault="000F0AC6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289,354</w:t>
            </w:r>
          </w:p>
        </w:tc>
        <w:tc>
          <w:tcPr>
            <w:tcW w:w="237" w:type="dxa"/>
            <w:vAlign w:val="bottom"/>
          </w:tcPr>
          <w:p w14:paraId="325BACA6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1FB35C6" w14:textId="474C8E16" w:rsidR="000F0AC6" w:rsidRPr="002A0037" w:rsidRDefault="004D5695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(1,086,828)</w:t>
            </w:r>
          </w:p>
        </w:tc>
        <w:tc>
          <w:tcPr>
            <w:tcW w:w="270" w:type="dxa"/>
            <w:vAlign w:val="bottom"/>
          </w:tcPr>
          <w:p w14:paraId="1D4A9BC3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464F79" w14:textId="1DF88E0B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(1,091,377)</w:t>
            </w:r>
          </w:p>
        </w:tc>
      </w:tr>
      <w:tr w:rsidR="000F0AC6" w:rsidRPr="002A0037" w14:paraId="37607811" w14:textId="77777777" w:rsidTr="005D6E08">
        <w:tc>
          <w:tcPr>
            <w:tcW w:w="3690" w:type="dxa"/>
          </w:tcPr>
          <w:p w14:paraId="02A2A95C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47EF3C" w14:textId="4420334F" w:rsidR="000F0AC6" w:rsidRPr="002A0037" w:rsidRDefault="004D5695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(216,</w:t>
            </w:r>
            <w:r w:rsidR="008E17C8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785</w:t>
            </w: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7" w:type="dxa"/>
            <w:vAlign w:val="bottom"/>
          </w:tcPr>
          <w:p w14:paraId="23B1AF36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9B6FFF" w14:textId="3499B163" w:rsidR="000F0AC6" w:rsidRPr="002A0037" w:rsidRDefault="000F0AC6" w:rsidP="000F0A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(289,354)</w:t>
            </w:r>
          </w:p>
        </w:tc>
        <w:tc>
          <w:tcPr>
            <w:tcW w:w="237" w:type="dxa"/>
            <w:vAlign w:val="bottom"/>
          </w:tcPr>
          <w:p w14:paraId="5024917B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25EE01AA" w14:textId="36D3FFDE" w:rsidR="000F0AC6" w:rsidRPr="002A0037" w:rsidRDefault="004D5695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216,</w:t>
            </w:r>
            <w:r w:rsidR="008E17C8" w:rsidRPr="002A0037"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70" w:type="dxa"/>
            <w:vAlign w:val="bottom"/>
          </w:tcPr>
          <w:p w14:paraId="36C29267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77435F" w14:textId="0D35135D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289,354</w:t>
            </w:r>
          </w:p>
        </w:tc>
      </w:tr>
      <w:tr w:rsidR="000F0AC6" w:rsidRPr="002A0037" w14:paraId="104D7BE2" w14:textId="77777777" w:rsidTr="005D6E08">
        <w:tc>
          <w:tcPr>
            <w:tcW w:w="3690" w:type="dxa"/>
          </w:tcPr>
          <w:p w14:paraId="0AEAF4E1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หนี้สินภาษีเงินได้รอการตัดบัญชีสุทธิ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100E6" w14:textId="657A084D" w:rsidR="000F0AC6" w:rsidRPr="002A0037" w:rsidRDefault="004D5695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714C7B5A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51905" w14:textId="62C6E56E" w:rsidR="000F0AC6" w:rsidRPr="002A0037" w:rsidRDefault="000F0AC6" w:rsidP="000F0AC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103D88E5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975E3" w14:textId="556C0709" w:rsidR="000F0AC6" w:rsidRPr="002A0037" w:rsidRDefault="004D5695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(870,</w:t>
            </w:r>
            <w:r w:rsidR="008E17C8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043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CEC3DE3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EFEB0" w14:textId="228F1F2E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ind w:left="-132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(802,023)</w:t>
            </w:r>
          </w:p>
        </w:tc>
      </w:tr>
    </w:tbl>
    <w:p w14:paraId="2D08E7F2" w14:textId="04470FD2" w:rsidR="004B3A38" w:rsidRPr="002A0037" w:rsidRDefault="004B3A38" w:rsidP="00DB1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9"/>
        <w:jc w:val="thaiDistribute"/>
        <w:rPr>
          <w:rFonts w:ascii="Angsana New" w:hAnsi="Angsana New"/>
          <w:sz w:val="30"/>
          <w:szCs w:val="30"/>
        </w:rPr>
      </w:pPr>
    </w:p>
    <w:p w14:paraId="35369207" w14:textId="098CECDD" w:rsidR="000F0AC6" w:rsidRPr="002A0037" w:rsidRDefault="000F0AC6" w:rsidP="00DB1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9"/>
        <w:jc w:val="thaiDistribute"/>
        <w:rPr>
          <w:rFonts w:ascii="Angsana New" w:hAnsi="Angsana New"/>
          <w:sz w:val="30"/>
          <w:szCs w:val="30"/>
        </w:rPr>
      </w:pPr>
    </w:p>
    <w:p w14:paraId="7E679759" w14:textId="672632F5" w:rsidR="000F0AC6" w:rsidRPr="002A0037" w:rsidRDefault="000F0AC6" w:rsidP="00DB1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9"/>
        <w:jc w:val="thaiDistribute"/>
        <w:rPr>
          <w:rFonts w:ascii="Angsana New" w:hAnsi="Angsana New"/>
          <w:sz w:val="30"/>
          <w:szCs w:val="30"/>
        </w:rPr>
      </w:pPr>
    </w:p>
    <w:p w14:paraId="3F7DC422" w14:textId="56DA321A" w:rsidR="000F0AC6" w:rsidRPr="002A0037" w:rsidRDefault="000F0AC6" w:rsidP="00DB1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9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6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123"/>
        <w:gridCol w:w="1190"/>
        <w:gridCol w:w="273"/>
        <w:gridCol w:w="1440"/>
        <w:gridCol w:w="236"/>
        <w:gridCol w:w="1564"/>
        <w:gridCol w:w="236"/>
        <w:gridCol w:w="1204"/>
      </w:tblGrid>
      <w:tr w:rsidR="000F0AC6" w:rsidRPr="002A0037" w14:paraId="68C25203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690E6468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43" w:type="dxa"/>
            <w:gridSpan w:val="7"/>
            <w:shd w:val="clear" w:color="auto" w:fill="auto"/>
          </w:tcPr>
          <w:p w14:paraId="682EDC32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0AC6" w:rsidRPr="002A0037" w14:paraId="62F8FDBB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01D133DB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51BF0836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AAED8B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2A003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2A0037">
              <w:rPr>
                <w:rFonts w:ascii="Angsana New" w:hAnsi="Angsana New"/>
                <w:sz w:val="30"/>
                <w:szCs w:val="30"/>
              </w:rPr>
              <w:t>)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0037">
              <w:rPr>
                <w:rFonts w:ascii="Angsana New" w:hAnsi="Angsana New"/>
                <w:sz w:val="30"/>
                <w:szCs w:val="30"/>
              </w:rPr>
              <w:t>/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067A385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AC6" w:rsidRPr="002A0037" w14:paraId="311FCA50" w14:textId="77777777" w:rsidTr="000C7DD9">
        <w:trPr>
          <w:tblHeader/>
        </w:trPr>
        <w:tc>
          <w:tcPr>
            <w:tcW w:w="3123" w:type="dxa"/>
            <w:shd w:val="clear" w:color="auto" w:fill="auto"/>
            <w:vAlign w:val="bottom"/>
          </w:tcPr>
          <w:p w14:paraId="052AD5AA" w14:textId="77777777" w:rsidR="000F0AC6" w:rsidRPr="002A0037" w:rsidRDefault="000F0AC6" w:rsidP="000C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7538F5B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3BAF8388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</w:t>
            </w:r>
            <w:r w:rsidRPr="002A0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755BA58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DA95D1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B23037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8F09E26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EFEE80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C9D5E0B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6C2DB904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</w:t>
            </w:r>
            <w:r w:rsidRPr="002A0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</w:tr>
      <w:tr w:rsidR="000F0AC6" w:rsidRPr="002A0037" w14:paraId="08B3C304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2BA11C48" w14:textId="77777777" w:rsidR="000F0AC6" w:rsidRPr="002A0037" w:rsidRDefault="000F0AC6" w:rsidP="000C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43" w:type="dxa"/>
            <w:gridSpan w:val="7"/>
            <w:shd w:val="clear" w:color="auto" w:fill="auto"/>
          </w:tcPr>
          <w:p w14:paraId="5EC6B8FE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0AC6" w:rsidRPr="002A0037" w14:paraId="038DC4FA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734D22A7" w14:textId="77D18365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90" w:type="dxa"/>
            <w:shd w:val="clear" w:color="auto" w:fill="auto"/>
          </w:tcPr>
          <w:p w14:paraId="71375554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72D170AC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7DC6BBF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1E6292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3EB828E5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A05B953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8A380B8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0F0AC6" w:rsidRPr="002A0037" w14:paraId="12C21A43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70CA4BC9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</w:tcPr>
          <w:p w14:paraId="1BCA5B3A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3D1A87A1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D1F0DF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A127C7E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723ED3AC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F4B6EE2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BE9C89E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F0AC6" w:rsidRPr="002A0037" w14:paraId="74F2F858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3B762D0B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0" w:type="dxa"/>
            <w:shd w:val="clear" w:color="auto" w:fill="auto"/>
          </w:tcPr>
          <w:p w14:paraId="3FAADB62" w14:textId="42BBCC89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7,516</w:t>
            </w:r>
          </w:p>
        </w:tc>
        <w:tc>
          <w:tcPr>
            <w:tcW w:w="273" w:type="dxa"/>
            <w:shd w:val="clear" w:color="auto" w:fill="auto"/>
          </w:tcPr>
          <w:p w14:paraId="18AF1705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012DB2F" w14:textId="40ED9E04" w:rsidR="000F0AC6" w:rsidRPr="002A0037" w:rsidRDefault="007806B4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20003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615</w:t>
            </w:r>
          </w:p>
        </w:tc>
        <w:tc>
          <w:tcPr>
            <w:tcW w:w="236" w:type="dxa"/>
            <w:shd w:val="clear" w:color="auto" w:fill="auto"/>
          </w:tcPr>
          <w:p w14:paraId="3E6F4EAD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4F2A09F4" w14:textId="58BB835A" w:rsidR="000F0AC6" w:rsidRPr="002A0037" w:rsidRDefault="00362202" w:rsidP="000F0AC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CCBDF2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B9F9A65" w14:textId="50FF547E" w:rsidR="000F0AC6" w:rsidRPr="002A0037" w:rsidRDefault="007806B4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10,131</w:t>
            </w:r>
          </w:p>
        </w:tc>
      </w:tr>
      <w:tr w:rsidR="000F0AC6" w:rsidRPr="002A0037" w14:paraId="4D8E474A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282E3823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90" w:type="dxa"/>
            <w:shd w:val="clear" w:color="auto" w:fill="auto"/>
          </w:tcPr>
          <w:p w14:paraId="102C6D69" w14:textId="39A28853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14,345</w:t>
            </w:r>
          </w:p>
        </w:tc>
        <w:tc>
          <w:tcPr>
            <w:tcW w:w="273" w:type="dxa"/>
            <w:shd w:val="clear" w:color="auto" w:fill="auto"/>
          </w:tcPr>
          <w:p w14:paraId="136E0EB1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03662F6" w14:textId="74F2188D" w:rsidR="000F0AC6" w:rsidRPr="002A0037" w:rsidRDefault="007806B4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(1,</w:t>
            </w:r>
            <w:r w:rsidR="00E27721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054</w:t>
            </w: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17F35DC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4841FF22" w14:textId="2CAB0763" w:rsidR="000F0AC6" w:rsidRPr="002A0037" w:rsidRDefault="00362202" w:rsidP="000F0AC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E584C8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4E23C6CB" w14:textId="1F9893E4" w:rsidR="000F0AC6" w:rsidRPr="002A0037" w:rsidRDefault="007806B4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27721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27721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291</w:t>
            </w:r>
          </w:p>
        </w:tc>
      </w:tr>
      <w:tr w:rsidR="000F0AC6" w:rsidRPr="002A0037" w14:paraId="53055EA0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6651D126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0" w:type="dxa"/>
            <w:shd w:val="clear" w:color="auto" w:fill="auto"/>
          </w:tcPr>
          <w:p w14:paraId="2B54A8DA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249D2DB" w14:textId="69DE7EB9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182,259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52B0848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E97B24" w14:textId="0A34CD7D" w:rsidR="000F0AC6" w:rsidRPr="002A0037" w:rsidRDefault="007806B4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(821)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25C467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11F81E6D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736B1F5" w14:textId="51558C68" w:rsidR="007806B4" w:rsidRPr="002A0037" w:rsidRDefault="007806B4" w:rsidP="000F0AC6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(1,31</w:t>
            </w:r>
            <w:r w:rsidR="00E27721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55E8DB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F3442D9" w14:textId="77777777" w:rsidR="007806B4" w:rsidRPr="002A0037" w:rsidRDefault="007806B4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49F0165" w14:textId="12373E0F" w:rsidR="000F0AC6" w:rsidRPr="002A0037" w:rsidRDefault="007806B4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180,12</w:t>
            </w:r>
            <w:r w:rsidR="00E27721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F0AC6" w:rsidRPr="002A0037" w14:paraId="321E1C69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100BFF4A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90" w:type="dxa"/>
            <w:shd w:val="clear" w:color="auto" w:fill="auto"/>
          </w:tcPr>
          <w:p w14:paraId="374D6139" w14:textId="17B05CA5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76,108</w:t>
            </w:r>
          </w:p>
        </w:tc>
        <w:tc>
          <w:tcPr>
            <w:tcW w:w="273" w:type="dxa"/>
            <w:shd w:val="clear" w:color="auto" w:fill="auto"/>
          </w:tcPr>
          <w:p w14:paraId="2E97890C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67153D3" w14:textId="11C07B71" w:rsidR="000F0AC6" w:rsidRPr="002A0037" w:rsidRDefault="007806B4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(76,087)</w:t>
            </w:r>
          </w:p>
        </w:tc>
        <w:tc>
          <w:tcPr>
            <w:tcW w:w="236" w:type="dxa"/>
            <w:shd w:val="clear" w:color="auto" w:fill="auto"/>
          </w:tcPr>
          <w:p w14:paraId="44A97D8D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35425108" w14:textId="5E8538C5" w:rsidR="000F0AC6" w:rsidRPr="002A0037" w:rsidRDefault="007806B4" w:rsidP="000F0AC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2B6C55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8E7DD35" w14:textId="3B7FF9B0" w:rsidR="000F0AC6" w:rsidRPr="002A0037" w:rsidRDefault="007806B4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</w:p>
        </w:tc>
      </w:tr>
      <w:tr w:rsidR="000F0AC6" w:rsidRPr="002A0037" w14:paraId="3FE36F8E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4834C009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90" w:type="dxa"/>
            <w:shd w:val="clear" w:color="auto" w:fill="auto"/>
          </w:tcPr>
          <w:p w14:paraId="2AB7F595" w14:textId="63DEECD2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12,949</w:t>
            </w:r>
          </w:p>
        </w:tc>
        <w:tc>
          <w:tcPr>
            <w:tcW w:w="273" w:type="dxa"/>
            <w:shd w:val="clear" w:color="auto" w:fill="auto"/>
          </w:tcPr>
          <w:p w14:paraId="6E552693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3B5C040" w14:textId="2BCA8D96" w:rsidR="000F0AC6" w:rsidRPr="002A0037" w:rsidRDefault="007806B4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E27721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36" w:type="dxa"/>
            <w:shd w:val="clear" w:color="auto" w:fill="auto"/>
          </w:tcPr>
          <w:p w14:paraId="7E9D31FC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6F938F79" w14:textId="37DFBD67" w:rsidR="000F0AC6" w:rsidRPr="002A0037" w:rsidRDefault="007806B4" w:rsidP="000F0AC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F409C6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4F27AB4C" w14:textId="7055750C" w:rsidR="000F0AC6" w:rsidRPr="002A0037" w:rsidRDefault="007806B4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16,</w:t>
            </w:r>
            <w:r w:rsidR="00E27721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251</w:t>
            </w:r>
          </w:p>
        </w:tc>
      </w:tr>
      <w:tr w:rsidR="000F0AC6" w:rsidRPr="002A0037" w14:paraId="5027515E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133B7879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98449" w14:textId="7A302E0B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293,177</w:t>
            </w:r>
          </w:p>
        </w:tc>
        <w:tc>
          <w:tcPr>
            <w:tcW w:w="273" w:type="dxa"/>
            <w:shd w:val="clear" w:color="auto" w:fill="auto"/>
          </w:tcPr>
          <w:p w14:paraId="15A4C58E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B94C0" w14:textId="5BE125EA" w:rsidR="000F0AC6" w:rsidRPr="002A0037" w:rsidRDefault="007806B4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(72,</w:t>
            </w:r>
            <w:r w:rsidR="00F72A70"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045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1C6847C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550E7" w14:textId="28F21C79" w:rsidR="000F0AC6" w:rsidRPr="002A0037" w:rsidRDefault="007806B4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(1,31</w:t>
            </w:r>
            <w:r w:rsidR="00E27721"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D8D8F2D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A8259" w14:textId="16195247" w:rsidR="000F0AC6" w:rsidRPr="002A0037" w:rsidRDefault="007806B4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219,</w:t>
            </w:r>
            <w:r w:rsidR="00E27721"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815</w:t>
            </w:r>
          </w:p>
        </w:tc>
      </w:tr>
      <w:tr w:rsidR="000F0AC6" w:rsidRPr="002A0037" w14:paraId="50B5D9D2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0F697677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5BF27B9C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007CFB59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5C3397B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810DB5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1AF7BEE2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62ADAF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DADD449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AC6" w:rsidRPr="002A0037" w14:paraId="0CE56CA6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6B723D4E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</w:tcPr>
          <w:p w14:paraId="18A6C862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51621292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A6F4301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96A60A4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610A6744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2886EC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8CD092B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AC6" w:rsidRPr="002A0037" w14:paraId="2726230C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5885CE5B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0" w:type="dxa"/>
            <w:shd w:val="clear" w:color="auto" w:fill="auto"/>
          </w:tcPr>
          <w:p w14:paraId="204A5FCA" w14:textId="1102E308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(1,003,199)</w:t>
            </w:r>
          </w:p>
        </w:tc>
        <w:tc>
          <w:tcPr>
            <w:tcW w:w="273" w:type="dxa"/>
            <w:shd w:val="clear" w:color="auto" w:fill="auto"/>
          </w:tcPr>
          <w:p w14:paraId="60497CFB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E4C96A6" w14:textId="19560CC2" w:rsidR="000F0AC6" w:rsidRPr="002A0037" w:rsidRDefault="009C090A" w:rsidP="000F0AC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3C6CF8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382D39F0" w14:textId="2E1863D6" w:rsidR="000F0AC6" w:rsidRPr="002A0037" w:rsidRDefault="009C090A" w:rsidP="009C090A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148FD8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41DF1B46" w14:textId="457C9864" w:rsidR="000F0AC6" w:rsidRPr="002A0037" w:rsidRDefault="009C090A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(1,003,199)</w:t>
            </w:r>
          </w:p>
        </w:tc>
      </w:tr>
      <w:tr w:rsidR="000F0AC6" w:rsidRPr="002A0037" w14:paraId="186D2463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7D1B5C4C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0" w:type="dxa"/>
            <w:shd w:val="clear" w:color="auto" w:fill="auto"/>
          </w:tcPr>
          <w:p w14:paraId="1DB0C0C1" w14:textId="36CC6DDE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(31,594)</w:t>
            </w:r>
          </w:p>
        </w:tc>
        <w:tc>
          <w:tcPr>
            <w:tcW w:w="273" w:type="dxa"/>
            <w:shd w:val="clear" w:color="auto" w:fill="auto"/>
          </w:tcPr>
          <w:p w14:paraId="20DF6A62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600E2E8" w14:textId="62051CD9" w:rsidR="000F0AC6" w:rsidRPr="002A0037" w:rsidRDefault="009C090A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(2,614)</w:t>
            </w:r>
          </w:p>
        </w:tc>
        <w:tc>
          <w:tcPr>
            <w:tcW w:w="236" w:type="dxa"/>
            <w:shd w:val="clear" w:color="auto" w:fill="auto"/>
          </w:tcPr>
          <w:p w14:paraId="5B0DA5B0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359A2EC0" w14:textId="564B9ED0" w:rsidR="000F0AC6" w:rsidRPr="002A0037" w:rsidRDefault="009C090A" w:rsidP="000F0AC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003F1C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F81FA53" w14:textId="4604714E" w:rsidR="000F0AC6" w:rsidRPr="002A0037" w:rsidRDefault="009C090A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(34,208)</w:t>
            </w:r>
          </w:p>
        </w:tc>
      </w:tr>
      <w:tr w:rsidR="000F0AC6" w:rsidRPr="002A0037" w14:paraId="5B3827DA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2E19A276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90" w:type="dxa"/>
            <w:shd w:val="clear" w:color="auto" w:fill="auto"/>
          </w:tcPr>
          <w:p w14:paraId="287A610F" w14:textId="5B9FADD2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(17,296)</w:t>
            </w:r>
          </w:p>
        </w:tc>
        <w:tc>
          <w:tcPr>
            <w:tcW w:w="273" w:type="dxa"/>
            <w:shd w:val="clear" w:color="auto" w:fill="auto"/>
          </w:tcPr>
          <w:p w14:paraId="79EA4E45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CC99465" w14:textId="4CDA3056" w:rsidR="000F0AC6" w:rsidRPr="002A0037" w:rsidRDefault="009C090A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(134)</w:t>
            </w:r>
          </w:p>
        </w:tc>
        <w:tc>
          <w:tcPr>
            <w:tcW w:w="236" w:type="dxa"/>
            <w:shd w:val="clear" w:color="auto" w:fill="auto"/>
          </w:tcPr>
          <w:p w14:paraId="4C4EACC0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01461539" w14:textId="5645FEC5" w:rsidR="000F0AC6" w:rsidRPr="002A0037" w:rsidRDefault="009C090A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(851)</w:t>
            </w:r>
          </w:p>
        </w:tc>
        <w:tc>
          <w:tcPr>
            <w:tcW w:w="236" w:type="dxa"/>
            <w:shd w:val="clear" w:color="auto" w:fill="auto"/>
          </w:tcPr>
          <w:p w14:paraId="78A8EC84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38688BB" w14:textId="3044163C" w:rsidR="000F0AC6" w:rsidRPr="002A0037" w:rsidRDefault="009C090A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(18,281)</w:t>
            </w:r>
          </w:p>
        </w:tc>
      </w:tr>
      <w:tr w:rsidR="000F0AC6" w:rsidRPr="002A0037" w14:paraId="084333B9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145DBFB3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6B8FDFE9" w14:textId="17DC38C5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(81,515)</w:t>
            </w:r>
          </w:p>
        </w:tc>
        <w:tc>
          <w:tcPr>
            <w:tcW w:w="273" w:type="dxa"/>
            <w:shd w:val="clear" w:color="auto" w:fill="auto"/>
          </w:tcPr>
          <w:p w14:paraId="098DDC18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412E4E" w14:textId="412953C3" w:rsidR="000F0AC6" w:rsidRPr="002A0037" w:rsidRDefault="009C090A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8,151</w:t>
            </w:r>
          </w:p>
        </w:tc>
        <w:tc>
          <w:tcPr>
            <w:tcW w:w="236" w:type="dxa"/>
            <w:shd w:val="clear" w:color="auto" w:fill="auto"/>
          </w:tcPr>
          <w:p w14:paraId="399A38E8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6C85FC90" w14:textId="14AB22CE" w:rsidR="000F0AC6" w:rsidRPr="002A0037" w:rsidRDefault="009C090A" w:rsidP="000F0AC6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3709CF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398040D0" w14:textId="6BE88B9E" w:rsidR="000F0AC6" w:rsidRPr="002A0037" w:rsidRDefault="009C090A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(73,364)</w:t>
            </w:r>
          </w:p>
        </w:tc>
      </w:tr>
      <w:tr w:rsidR="000F0AC6" w:rsidRPr="002A0037" w14:paraId="7F7F49A9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1523F09D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2778D" w14:textId="767A8B1F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(1,133,604)</w:t>
            </w:r>
          </w:p>
        </w:tc>
        <w:tc>
          <w:tcPr>
            <w:tcW w:w="273" w:type="dxa"/>
            <w:shd w:val="clear" w:color="auto" w:fill="auto"/>
          </w:tcPr>
          <w:p w14:paraId="0B411EC3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5DDB4" w14:textId="5C2829F8" w:rsidR="000F0AC6" w:rsidRPr="002A0037" w:rsidRDefault="009C090A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5,403</w:t>
            </w:r>
          </w:p>
        </w:tc>
        <w:tc>
          <w:tcPr>
            <w:tcW w:w="236" w:type="dxa"/>
            <w:shd w:val="clear" w:color="auto" w:fill="auto"/>
          </w:tcPr>
          <w:p w14:paraId="7F572B70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A5ADA" w14:textId="35EE999E" w:rsidR="000F0AC6" w:rsidRPr="002A0037" w:rsidRDefault="009C090A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(851)</w:t>
            </w:r>
          </w:p>
        </w:tc>
        <w:tc>
          <w:tcPr>
            <w:tcW w:w="236" w:type="dxa"/>
            <w:shd w:val="clear" w:color="auto" w:fill="auto"/>
          </w:tcPr>
          <w:p w14:paraId="49EC3E14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659CA" w14:textId="3F14F73F" w:rsidR="000F0AC6" w:rsidRPr="002A0037" w:rsidRDefault="009C090A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(1,129,052)</w:t>
            </w:r>
          </w:p>
        </w:tc>
      </w:tr>
      <w:tr w:rsidR="000F0AC6" w:rsidRPr="002A0037" w14:paraId="7D06580F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5139C9D6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</w:tcPr>
          <w:p w14:paraId="3100F0E2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0C25D549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22741A6D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B269752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728808D1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7C72692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5E1F9790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F0AC6" w:rsidRPr="002A0037" w14:paraId="4C8C9467" w14:textId="77777777" w:rsidTr="000C7DD9">
        <w:trPr>
          <w:tblHeader/>
        </w:trPr>
        <w:tc>
          <w:tcPr>
            <w:tcW w:w="3123" w:type="dxa"/>
            <w:shd w:val="clear" w:color="auto" w:fill="auto"/>
          </w:tcPr>
          <w:p w14:paraId="776D351A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</w:tcPr>
          <w:p w14:paraId="339B17D0" w14:textId="56380EE2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(840,427)</w:t>
            </w:r>
          </w:p>
        </w:tc>
        <w:tc>
          <w:tcPr>
            <w:tcW w:w="273" w:type="dxa"/>
            <w:shd w:val="clear" w:color="auto" w:fill="auto"/>
          </w:tcPr>
          <w:p w14:paraId="5FED59A8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F956CBB" w14:textId="33922070" w:rsidR="000F0AC6" w:rsidRPr="002A0037" w:rsidRDefault="009C090A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(6</w:t>
            </w:r>
            <w:r w:rsidR="00F72A70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72A70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2790E97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4931635D" w14:textId="165DF3FB" w:rsidR="000F0AC6" w:rsidRPr="002A0037" w:rsidRDefault="009C090A" w:rsidP="000F0AC6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(2,16</w:t>
            </w:r>
            <w:r w:rsidR="00F72A70"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6BDBC95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37F852C8" w14:textId="615E36BB" w:rsidR="000F0AC6" w:rsidRPr="002A0037" w:rsidRDefault="009C090A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(909,</w:t>
            </w:r>
            <w:r w:rsidR="00F72A70"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237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490F12CC" w14:textId="35DBDFB6" w:rsidR="000F0AC6" w:rsidRPr="002A0037" w:rsidRDefault="000F0AC6" w:rsidP="00DB1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9"/>
        <w:jc w:val="thaiDistribute"/>
        <w:rPr>
          <w:rFonts w:ascii="Angsana New" w:hAnsi="Angsana New"/>
          <w:sz w:val="30"/>
          <w:szCs w:val="30"/>
        </w:rPr>
      </w:pPr>
    </w:p>
    <w:p w14:paraId="4F2211B6" w14:textId="77777777" w:rsidR="000F0AC6" w:rsidRPr="002A0037" w:rsidRDefault="000F0AC6" w:rsidP="00DB1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9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6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123"/>
        <w:gridCol w:w="1190"/>
        <w:gridCol w:w="273"/>
        <w:gridCol w:w="1440"/>
        <w:gridCol w:w="236"/>
        <w:gridCol w:w="1564"/>
        <w:gridCol w:w="236"/>
        <w:gridCol w:w="1204"/>
      </w:tblGrid>
      <w:tr w:rsidR="004B3A38" w:rsidRPr="002A0037" w14:paraId="31622AA6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49B6F1FA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43" w:type="dxa"/>
            <w:gridSpan w:val="7"/>
            <w:shd w:val="clear" w:color="auto" w:fill="auto"/>
          </w:tcPr>
          <w:p w14:paraId="0A6DCD1B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3A38" w:rsidRPr="002A0037" w14:paraId="088A1B9F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1E0AF1BB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24E85B17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FB5820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2A003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2A0037">
              <w:rPr>
                <w:rFonts w:ascii="Angsana New" w:hAnsi="Angsana New"/>
                <w:sz w:val="30"/>
                <w:szCs w:val="30"/>
              </w:rPr>
              <w:t>)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0037">
              <w:rPr>
                <w:rFonts w:ascii="Angsana New" w:hAnsi="Angsana New"/>
                <w:sz w:val="30"/>
                <w:szCs w:val="30"/>
              </w:rPr>
              <w:t>/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5708423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A38" w:rsidRPr="002A0037" w14:paraId="7FF79895" w14:textId="77777777" w:rsidTr="008B1A8C">
        <w:trPr>
          <w:tblHeader/>
        </w:trPr>
        <w:tc>
          <w:tcPr>
            <w:tcW w:w="3123" w:type="dxa"/>
            <w:shd w:val="clear" w:color="auto" w:fill="auto"/>
            <w:vAlign w:val="bottom"/>
          </w:tcPr>
          <w:p w14:paraId="355246BA" w14:textId="77777777" w:rsidR="004B3A38" w:rsidRPr="002A0037" w:rsidRDefault="00C006D8" w:rsidP="00C00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0702E9B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5AB8AC66" w14:textId="0D156BFD" w:rsidR="004B3A38" w:rsidRPr="002A0037" w:rsidRDefault="00C006D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</w:t>
            </w:r>
            <w:r w:rsidR="00AB1280" w:rsidRPr="002A0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9BAB8D1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11C1F" w14:textId="77777777" w:rsidR="004B3A38" w:rsidRPr="002A0037" w:rsidRDefault="004B3A38" w:rsidP="00FF6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B07DD8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AD8A43B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14054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AADA8A4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132B520E" w14:textId="494296B2" w:rsidR="004B3A38" w:rsidRPr="002A0037" w:rsidRDefault="00C006D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</w:t>
            </w:r>
            <w:r w:rsidR="00AB1280" w:rsidRPr="002A0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</w:tr>
      <w:tr w:rsidR="004B3A38" w:rsidRPr="002A0037" w14:paraId="756301C1" w14:textId="77777777" w:rsidTr="005014CD">
        <w:trPr>
          <w:tblHeader/>
        </w:trPr>
        <w:tc>
          <w:tcPr>
            <w:tcW w:w="3123" w:type="dxa"/>
            <w:shd w:val="clear" w:color="auto" w:fill="auto"/>
          </w:tcPr>
          <w:p w14:paraId="58A5807E" w14:textId="77777777" w:rsidR="004B3A38" w:rsidRPr="002A0037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43" w:type="dxa"/>
            <w:gridSpan w:val="7"/>
            <w:shd w:val="clear" w:color="auto" w:fill="auto"/>
          </w:tcPr>
          <w:p w14:paraId="603F3F0F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3A75" w:rsidRPr="002A0037" w14:paraId="4DBF3097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72474B1C" w14:textId="04F02086" w:rsidR="00ED3A75" w:rsidRPr="002A0037" w:rsidRDefault="00ED3A75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45346"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90" w:type="dxa"/>
            <w:shd w:val="clear" w:color="auto" w:fill="auto"/>
          </w:tcPr>
          <w:p w14:paraId="34197712" w14:textId="77777777" w:rsidR="00ED3A75" w:rsidRPr="002A0037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4FF9B7CB" w14:textId="77777777" w:rsidR="00ED3A75" w:rsidRPr="002A0037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A0CC0D0" w14:textId="77777777" w:rsidR="00ED3A75" w:rsidRPr="002A0037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64DABC7" w14:textId="77777777" w:rsidR="00ED3A75" w:rsidRPr="002A0037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3CC3BE52" w14:textId="77777777" w:rsidR="00ED3A75" w:rsidRPr="002A0037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C691F23" w14:textId="77777777" w:rsidR="00ED3A75" w:rsidRPr="002A0037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7DC6944" w14:textId="77777777" w:rsidR="00ED3A75" w:rsidRPr="002A0037" w:rsidRDefault="00ED3A75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4B3A38" w:rsidRPr="002A0037" w14:paraId="44F14234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3AB7F75C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</w:tcPr>
          <w:p w14:paraId="3E994A7B" w14:textId="77777777" w:rsidR="004B3A38" w:rsidRPr="002A0037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19CB2428" w14:textId="77777777" w:rsidR="004B3A38" w:rsidRPr="002A0037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136D359" w14:textId="77777777" w:rsidR="004B3A38" w:rsidRPr="002A0037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F56B561" w14:textId="77777777" w:rsidR="004B3A38" w:rsidRPr="002A0037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4C791EFB" w14:textId="77777777" w:rsidR="004B3A38" w:rsidRPr="002A0037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DA66DBB" w14:textId="77777777" w:rsidR="004B3A38" w:rsidRPr="002A0037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4CC8403" w14:textId="77777777" w:rsidR="004B3A38" w:rsidRPr="002A0037" w:rsidRDefault="004B3A38" w:rsidP="005A06E3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90719" w:rsidRPr="002A0037" w14:paraId="4FBF6451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3F4B4F6A" w14:textId="591C3F4B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0" w:type="dxa"/>
            <w:shd w:val="clear" w:color="auto" w:fill="auto"/>
          </w:tcPr>
          <w:p w14:paraId="47326EE6" w14:textId="00144B4E" w:rsidR="00C90719" w:rsidRPr="002A0037" w:rsidRDefault="00DD6D6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10,796</w:t>
            </w:r>
          </w:p>
        </w:tc>
        <w:tc>
          <w:tcPr>
            <w:tcW w:w="273" w:type="dxa"/>
            <w:shd w:val="clear" w:color="auto" w:fill="auto"/>
          </w:tcPr>
          <w:p w14:paraId="74D53BC7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633369" w14:textId="6A3F3230" w:rsidR="00C90719" w:rsidRPr="002A0037" w:rsidRDefault="0068520D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DD6D6A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280)</w:t>
            </w:r>
          </w:p>
        </w:tc>
        <w:tc>
          <w:tcPr>
            <w:tcW w:w="236" w:type="dxa"/>
            <w:shd w:val="clear" w:color="auto" w:fill="auto"/>
          </w:tcPr>
          <w:p w14:paraId="7FB80F31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532BD904" w14:textId="0069A83C" w:rsidR="00C90719" w:rsidRPr="002A0037" w:rsidRDefault="009F0F31" w:rsidP="00C9071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313F00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04AC6F5" w14:textId="48A5418F" w:rsidR="00C90719" w:rsidRPr="002A0037" w:rsidRDefault="0068520D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9F0F31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516</w:t>
            </w:r>
          </w:p>
        </w:tc>
      </w:tr>
      <w:tr w:rsidR="00C90719" w:rsidRPr="002A0037" w14:paraId="39380EF6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7F25D9B5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90" w:type="dxa"/>
            <w:shd w:val="clear" w:color="auto" w:fill="auto"/>
          </w:tcPr>
          <w:p w14:paraId="6A1DDE67" w14:textId="369A5717" w:rsidR="00C90719" w:rsidRPr="002A0037" w:rsidRDefault="00DD6D6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13,169</w:t>
            </w:r>
          </w:p>
        </w:tc>
        <w:tc>
          <w:tcPr>
            <w:tcW w:w="273" w:type="dxa"/>
            <w:shd w:val="clear" w:color="auto" w:fill="auto"/>
          </w:tcPr>
          <w:p w14:paraId="16E9F3C1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83900E4" w14:textId="6A0B262B" w:rsidR="00C90719" w:rsidRPr="002A0037" w:rsidRDefault="00DD6D6A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68520D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236" w:type="dxa"/>
            <w:shd w:val="clear" w:color="auto" w:fill="auto"/>
          </w:tcPr>
          <w:p w14:paraId="2DE3F323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1CF3440F" w14:textId="7067B85F" w:rsidR="00C90719" w:rsidRPr="002A0037" w:rsidRDefault="009F0F31" w:rsidP="00C9071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86ABB9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8769B7E" w14:textId="43371BC8" w:rsidR="00C90719" w:rsidRPr="002A0037" w:rsidRDefault="009F0F31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14,</w:t>
            </w:r>
            <w:r w:rsidR="0068520D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345</w:t>
            </w:r>
          </w:p>
        </w:tc>
      </w:tr>
      <w:tr w:rsidR="00C90719" w:rsidRPr="002A0037" w14:paraId="525A78CD" w14:textId="77777777" w:rsidTr="00927F33">
        <w:trPr>
          <w:tblHeader/>
        </w:trPr>
        <w:tc>
          <w:tcPr>
            <w:tcW w:w="3123" w:type="dxa"/>
            <w:shd w:val="clear" w:color="auto" w:fill="auto"/>
          </w:tcPr>
          <w:p w14:paraId="36A2B335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0" w:type="dxa"/>
            <w:shd w:val="clear" w:color="auto" w:fill="auto"/>
          </w:tcPr>
          <w:p w14:paraId="70D89622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AC1C8CE" w14:textId="77893320" w:rsidR="00DD6D6A" w:rsidRPr="002A0037" w:rsidRDefault="00DD6D6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200,935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741446E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EAEF47" w14:textId="791B144B" w:rsidR="00C90719" w:rsidRPr="002A0037" w:rsidRDefault="00DD6D6A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(3,947)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EA3CEC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08DF6FBA" w14:textId="77777777" w:rsidR="00206C57" w:rsidRPr="002A0037" w:rsidRDefault="00206C57" w:rsidP="00C9071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D302A89" w14:textId="44C62441" w:rsidR="009F0F31" w:rsidRPr="002A0037" w:rsidRDefault="009F0F31" w:rsidP="00C9071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(14,729)</w:t>
            </w:r>
          </w:p>
        </w:tc>
        <w:tc>
          <w:tcPr>
            <w:tcW w:w="236" w:type="dxa"/>
            <w:shd w:val="clear" w:color="auto" w:fill="auto"/>
          </w:tcPr>
          <w:p w14:paraId="4BDCACE6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A19AFC0" w14:textId="77777777" w:rsidR="00206C57" w:rsidRPr="002A0037" w:rsidRDefault="00206C57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BE1D94E" w14:textId="7AE95C61" w:rsidR="009F0F31" w:rsidRPr="002A0037" w:rsidRDefault="009F0F31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182,259</w:t>
            </w:r>
          </w:p>
        </w:tc>
      </w:tr>
      <w:tr w:rsidR="00C90719" w:rsidRPr="002A0037" w14:paraId="5977B050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73D926DD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90" w:type="dxa"/>
            <w:shd w:val="clear" w:color="auto" w:fill="auto"/>
          </w:tcPr>
          <w:p w14:paraId="6CB4D6AE" w14:textId="23A6F9FB" w:rsidR="00C90719" w:rsidRPr="002A0037" w:rsidRDefault="00DD6D6A" w:rsidP="00DD6D6A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237,137</w:t>
            </w:r>
          </w:p>
        </w:tc>
        <w:tc>
          <w:tcPr>
            <w:tcW w:w="273" w:type="dxa"/>
            <w:shd w:val="clear" w:color="auto" w:fill="auto"/>
          </w:tcPr>
          <w:p w14:paraId="709CCEB7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B325E9" w14:textId="4CE89FE2" w:rsidR="00C90719" w:rsidRPr="002A0037" w:rsidRDefault="00DD6D6A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(16</w:t>
            </w:r>
            <w:r w:rsidR="00BA66F9" w:rsidRPr="002A0037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BA66F9" w:rsidRPr="002A0037">
              <w:rPr>
                <w:rFonts w:ascii="Angsana New" w:hAnsi="Angsana New"/>
                <w:sz w:val="30"/>
                <w:szCs w:val="30"/>
                <w:lang w:bidi="th-TH"/>
              </w:rPr>
              <w:t>029</w:t>
            </w: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C236FB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16C42523" w14:textId="561905A7" w:rsidR="00C90719" w:rsidRPr="002A0037" w:rsidRDefault="009F0F31" w:rsidP="00C9071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D15D0B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3EB6B13" w14:textId="0C4EC216" w:rsidR="00C90719" w:rsidRPr="002A0037" w:rsidRDefault="00BA66F9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  <w:r w:rsidR="009F0F31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108</w:t>
            </w:r>
          </w:p>
        </w:tc>
      </w:tr>
      <w:tr w:rsidR="00C90719" w:rsidRPr="002A0037" w14:paraId="6201306A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5FB3C2EE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90" w:type="dxa"/>
            <w:shd w:val="clear" w:color="auto" w:fill="auto"/>
          </w:tcPr>
          <w:p w14:paraId="0E4A0473" w14:textId="4EE889AC" w:rsidR="00C90719" w:rsidRPr="002A0037" w:rsidRDefault="00DD6D6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11,095</w:t>
            </w:r>
          </w:p>
        </w:tc>
        <w:tc>
          <w:tcPr>
            <w:tcW w:w="273" w:type="dxa"/>
            <w:shd w:val="clear" w:color="auto" w:fill="auto"/>
          </w:tcPr>
          <w:p w14:paraId="4899570A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ACFB5E" w14:textId="792FF1FC" w:rsidR="00C90719" w:rsidRPr="002A0037" w:rsidRDefault="00DD6D6A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1,854</w:t>
            </w:r>
          </w:p>
        </w:tc>
        <w:tc>
          <w:tcPr>
            <w:tcW w:w="236" w:type="dxa"/>
            <w:shd w:val="clear" w:color="auto" w:fill="auto"/>
          </w:tcPr>
          <w:p w14:paraId="30340BBB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57B2E2D1" w14:textId="18FACA89" w:rsidR="00C90719" w:rsidRPr="002A0037" w:rsidRDefault="009F0F31" w:rsidP="00C9071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B45C9F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1651FA6F" w14:textId="5950D4F3" w:rsidR="00C90719" w:rsidRPr="002A0037" w:rsidRDefault="009F0F31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12,949</w:t>
            </w:r>
          </w:p>
        </w:tc>
      </w:tr>
      <w:tr w:rsidR="00C90719" w:rsidRPr="002A0037" w14:paraId="089C6D74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62AB4645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3B741" w14:textId="784EE37B" w:rsidR="00C90719" w:rsidRPr="002A0037" w:rsidRDefault="00DD6D6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473,132</w:t>
            </w:r>
          </w:p>
        </w:tc>
        <w:tc>
          <w:tcPr>
            <w:tcW w:w="273" w:type="dxa"/>
            <w:shd w:val="clear" w:color="auto" w:fill="auto"/>
          </w:tcPr>
          <w:p w14:paraId="0C8A31ED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A077F" w14:textId="7995D742" w:rsidR="00C90719" w:rsidRPr="002A0037" w:rsidRDefault="00DD6D6A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(165,226)</w:t>
            </w:r>
          </w:p>
        </w:tc>
        <w:tc>
          <w:tcPr>
            <w:tcW w:w="236" w:type="dxa"/>
            <w:shd w:val="clear" w:color="auto" w:fill="auto"/>
          </w:tcPr>
          <w:p w14:paraId="11EE6809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9CD08" w14:textId="0355CD32" w:rsidR="00C90719" w:rsidRPr="002A0037" w:rsidRDefault="009F0F31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(14,729)</w:t>
            </w:r>
          </w:p>
        </w:tc>
        <w:tc>
          <w:tcPr>
            <w:tcW w:w="236" w:type="dxa"/>
            <w:shd w:val="clear" w:color="auto" w:fill="auto"/>
          </w:tcPr>
          <w:p w14:paraId="32DB6261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9FF1B" w14:textId="3D4279C5" w:rsidR="00C90719" w:rsidRPr="002A0037" w:rsidRDefault="009F0F31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293,177</w:t>
            </w:r>
          </w:p>
        </w:tc>
      </w:tr>
      <w:tr w:rsidR="004B3A38" w:rsidRPr="002A0037" w14:paraId="0B367060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741FA8EB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7DA03EE5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0799DD64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4CF0518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03334D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66D3D2AF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4668E0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3324965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A38" w:rsidRPr="002A0037" w14:paraId="732ABB7D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4281CDB2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0" w:type="dxa"/>
            <w:shd w:val="clear" w:color="auto" w:fill="auto"/>
          </w:tcPr>
          <w:p w14:paraId="08BCEFB2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534444D2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D111F3A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E7E657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1F7C4B3C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5EF60A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11D525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left="-108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0719" w:rsidRPr="002A0037" w14:paraId="03F112BE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49679C73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90" w:type="dxa"/>
            <w:shd w:val="clear" w:color="auto" w:fill="auto"/>
          </w:tcPr>
          <w:p w14:paraId="26E9D34D" w14:textId="00930C67" w:rsidR="00C90719" w:rsidRPr="002A0037" w:rsidRDefault="00685A8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(920,125)</w:t>
            </w:r>
          </w:p>
        </w:tc>
        <w:tc>
          <w:tcPr>
            <w:tcW w:w="273" w:type="dxa"/>
            <w:shd w:val="clear" w:color="auto" w:fill="auto"/>
          </w:tcPr>
          <w:p w14:paraId="735BFD8C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B1AD620" w14:textId="4803C943" w:rsidR="00C90719" w:rsidRPr="002A0037" w:rsidRDefault="00685A89" w:rsidP="00C9071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95639D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611B5DA4" w14:textId="5D06CDEF" w:rsidR="00C90719" w:rsidRPr="002A0037" w:rsidRDefault="00685A89" w:rsidP="005243BA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(83,074)</w:t>
            </w:r>
          </w:p>
        </w:tc>
        <w:tc>
          <w:tcPr>
            <w:tcW w:w="236" w:type="dxa"/>
            <w:shd w:val="clear" w:color="auto" w:fill="auto"/>
          </w:tcPr>
          <w:p w14:paraId="71E45416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F7AC554" w14:textId="693A46E5" w:rsidR="00C90719" w:rsidRPr="002A0037" w:rsidRDefault="00685A89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(1,003,199)</w:t>
            </w:r>
          </w:p>
        </w:tc>
      </w:tr>
      <w:tr w:rsidR="00C90719" w:rsidRPr="002A0037" w14:paraId="08F45469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5268B3BA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0" w:type="dxa"/>
            <w:shd w:val="clear" w:color="auto" w:fill="auto"/>
          </w:tcPr>
          <w:p w14:paraId="15C3C2F6" w14:textId="7AE904D8" w:rsidR="00C90719" w:rsidRPr="002A0037" w:rsidRDefault="00685A8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(30,902)</w:t>
            </w:r>
          </w:p>
        </w:tc>
        <w:tc>
          <w:tcPr>
            <w:tcW w:w="273" w:type="dxa"/>
            <w:shd w:val="clear" w:color="auto" w:fill="auto"/>
          </w:tcPr>
          <w:p w14:paraId="121B096C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2453499" w14:textId="01BF83C4" w:rsidR="00C90719" w:rsidRPr="002A0037" w:rsidRDefault="00685A8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(692)</w:t>
            </w:r>
          </w:p>
        </w:tc>
        <w:tc>
          <w:tcPr>
            <w:tcW w:w="236" w:type="dxa"/>
            <w:shd w:val="clear" w:color="auto" w:fill="auto"/>
          </w:tcPr>
          <w:p w14:paraId="23FFAC8C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228B3DF8" w14:textId="40F08580" w:rsidR="00C90719" w:rsidRPr="002A0037" w:rsidRDefault="00685A89" w:rsidP="00685A8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D51508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394A7C0" w14:textId="59BDDA7C" w:rsidR="00C90719" w:rsidRPr="002A0037" w:rsidRDefault="00685A89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(31,594)</w:t>
            </w:r>
          </w:p>
        </w:tc>
      </w:tr>
      <w:tr w:rsidR="00C90719" w:rsidRPr="002A0037" w14:paraId="37E70AB0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2056E396" w14:textId="72DAF53F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90" w:type="dxa"/>
            <w:shd w:val="clear" w:color="auto" w:fill="auto"/>
          </w:tcPr>
          <w:p w14:paraId="4065C81C" w14:textId="22582611" w:rsidR="00C90719" w:rsidRPr="002A0037" w:rsidRDefault="00685A8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(16,631)</w:t>
            </w:r>
          </w:p>
        </w:tc>
        <w:tc>
          <w:tcPr>
            <w:tcW w:w="273" w:type="dxa"/>
            <w:shd w:val="clear" w:color="auto" w:fill="auto"/>
          </w:tcPr>
          <w:p w14:paraId="1BBAB31D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4762A50" w14:textId="5A9CE818" w:rsidR="00C90719" w:rsidRPr="002A0037" w:rsidRDefault="00685A89" w:rsidP="005D2778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(859)</w:t>
            </w:r>
          </w:p>
        </w:tc>
        <w:tc>
          <w:tcPr>
            <w:tcW w:w="236" w:type="dxa"/>
            <w:shd w:val="clear" w:color="auto" w:fill="auto"/>
          </w:tcPr>
          <w:p w14:paraId="2442238B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185A553A" w14:textId="18AC9413" w:rsidR="00C90719" w:rsidRPr="002A0037" w:rsidRDefault="00685A8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236" w:type="dxa"/>
            <w:shd w:val="clear" w:color="auto" w:fill="auto"/>
          </w:tcPr>
          <w:p w14:paraId="5C8461B8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DA5ACE7" w14:textId="637D8EDF" w:rsidR="00C90719" w:rsidRPr="002A0037" w:rsidRDefault="00685A89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(17,296)</w:t>
            </w:r>
          </w:p>
        </w:tc>
      </w:tr>
      <w:tr w:rsidR="00C90719" w:rsidRPr="002A0037" w14:paraId="742EF3E0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3591C393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3408BCBD" w14:textId="17A69833" w:rsidR="00C90719" w:rsidRPr="002A0037" w:rsidRDefault="00685A8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(89,168)</w:t>
            </w:r>
          </w:p>
        </w:tc>
        <w:tc>
          <w:tcPr>
            <w:tcW w:w="273" w:type="dxa"/>
            <w:shd w:val="clear" w:color="auto" w:fill="auto"/>
          </w:tcPr>
          <w:p w14:paraId="4E3D6C6F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75CCFF" w14:textId="06825D35" w:rsidR="00C90719" w:rsidRPr="002A0037" w:rsidRDefault="00685A8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7,653</w:t>
            </w:r>
          </w:p>
        </w:tc>
        <w:tc>
          <w:tcPr>
            <w:tcW w:w="236" w:type="dxa"/>
            <w:shd w:val="clear" w:color="auto" w:fill="auto"/>
          </w:tcPr>
          <w:p w14:paraId="334610FA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22062575" w14:textId="650D3E45" w:rsidR="00C90719" w:rsidRPr="002A0037" w:rsidRDefault="00685A89" w:rsidP="00C90719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D7BCCA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4F726F91" w14:textId="19282D8A" w:rsidR="00C90719" w:rsidRPr="002A0037" w:rsidRDefault="00685A89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(81,515)</w:t>
            </w:r>
          </w:p>
        </w:tc>
      </w:tr>
      <w:tr w:rsidR="00C90719" w:rsidRPr="002A0037" w14:paraId="122B8142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484ECF49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3078D" w14:textId="2DEDC35C" w:rsidR="00C90719" w:rsidRPr="002A0037" w:rsidRDefault="00685A8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(1,056,826)</w:t>
            </w:r>
          </w:p>
        </w:tc>
        <w:tc>
          <w:tcPr>
            <w:tcW w:w="273" w:type="dxa"/>
            <w:shd w:val="clear" w:color="auto" w:fill="auto"/>
          </w:tcPr>
          <w:p w14:paraId="61F57281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6A73E" w14:textId="787EAE8D" w:rsidR="00C90719" w:rsidRPr="002A0037" w:rsidRDefault="00685A8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6,102</w:t>
            </w:r>
          </w:p>
        </w:tc>
        <w:tc>
          <w:tcPr>
            <w:tcW w:w="236" w:type="dxa"/>
            <w:shd w:val="clear" w:color="auto" w:fill="auto"/>
          </w:tcPr>
          <w:p w14:paraId="6BBAA9F9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794FD" w14:textId="78F925BE" w:rsidR="00C90719" w:rsidRPr="002A0037" w:rsidRDefault="00685A8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(82,880)</w:t>
            </w:r>
          </w:p>
        </w:tc>
        <w:tc>
          <w:tcPr>
            <w:tcW w:w="236" w:type="dxa"/>
            <w:shd w:val="clear" w:color="auto" w:fill="auto"/>
          </w:tcPr>
          <w:p w14:paraId="6ABB9E86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D7B2F" w14:textId="52F015EE" w:rsidR="00C90719" w:rsidRPr="002A0037" w:rsidRDefault="00685A89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(1,133,604)</w:t>
            </w:r>
          </w:p>
        </w:tc>
      </w:tr>
      <w:tr w:rsidR="00C90719" w:rsidRPr="002A0037" w14:paraId="3FFB7EDE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2A0A89E2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</w:tcPr>
          <w:p w14:paraId="715872D3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6939ECAE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E39BBEE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7EB88CE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61EC1DAD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A3B63B1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36C6215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90719" w:rsidRPr="002A0037" w14:paraId="7F72F77F" w14:textId="77777777" w:rsidTr="008B1A8C">
        <w:trPr>
          <w:tblHeader/>
        </w:trPr>
        <w:tc>
          <w:tcPr>
            <w:tcW w:w="3123" w:type="dxa"/>
            <w:shd w:val="clear" w:color="auto" w:fill="auto"/>
          </w:tcPr>
          <w:p w14:paraId="2E3EF02D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0" w:type="dxa"/>
            <w:tcBorders>
              <w:bottom w:val="double" w:sz="4" w:space="0" w:color="auto"/>
            </w:tcBorders>
            <w:shd w:val="clear" w:color="auto" w:fill="auto"/>
          </w:tcPr>
          <w:p w14:paraId="3F90CCE8" w14:textId="47635013" w:rsidR="00C90719" w:rsidRPr="002A0037" w:rsidRDefault="00685A89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(583,694)</w:t>
            </w:r>
          </w:p>
        </w:tc>
        <w:tc>
          <w:tcPr>
            <w:tcW w:w="273" w:type="dxa"/>
            <w:shd w:val="clear" w:color="auto" w:fill="auto"/>
          </w:tcPr>
          <w:p w14:paraId="3111C2F7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17139AD" w14:textId="5362CEBD" w:rsidR="00C90719" w:rsidRPr="002A0037" w:rsidRDefault="00685A8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(159,124)</w:t>
            </w:r>
          </w:p>
        </w:tc>
        <w:tc>
          <w:tcPr>
            <w:tcW w:w="236" w:type="dxa"/>
            <w:shd w:val="clear" w:color="auto" w:fill="auto"/>
          </w:tcPr>
          <w:p w14:paraId="3FBE6150" w14:textId="37C838D1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</w:tcPr>
          <w:p w14:paraId="05A80E23" w14:textId="2887DE38" w:rsidR="00C90719" w:rsidRPr="002A0037" w:rsidRDefault="00685A89" w:rsidP="00C90719">
            <w:pPr>
              <w:pStyle w:val="acctfourfigures"/>
              <w:tabs>
                <w:tab w:val="clear" w:pos="765"/>
                <w:tab w:val="decimal" w:pos="1128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(97,609)</w:t>
            </w:r>
          </w:p>
        </w:tc>
        <w:tc>
          <w:tcPr>
            <w:tcW w:w="236" w:type="dxa"/>
            <w:shd w:val="clear" w:color="auto" w:fill="auto"/>
          </w:tcPr>
          <w:p w14:paraId="1B33008D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EA8DEAB" w14:textId="4652F0EB" w:rsidR="00C90719" w:rsidRPr="002A0037" w:rsidRDefault="00685A89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(840,427)</w:t>
            </w:r>
          </w:p>
        </w:tc>
      </w:tr>
    </w:tbl>
    <w:p w14:paraId="788DB7DF" w14:textId="43DF26DF" w:rsidR="004B3A38" w:rsidRPr="002A0037" w:rsidRDefault="004B3A38" w:rsidP="004B3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14:paraId="62E30A4F" w14:textId="3B0F559C" w:rsidR="000F0AC6" w:rsidRPr="002A0037" w:rsidRDefault="000F0AC6" w:rsidP="004B3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14:paraId="56542480" w14:textId="750932BD" w:rsidR="000F0AC6" w:rsidRPr="002A0037" w:rsidRDefault="000F0AC6" w:rsidP="004B3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14:paraId="7CEC809B" w14:textId="77777777" w:rsidR="000F0AC6" w:rsidRPr="002A0037" w:rsidRDefault="000F0AC6" w:rsidP="004B3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170"/>
        <w:gridCol w:w="270"/>
        <w:gridCol w:w="1440"/>
        <w:gridCol w:w="238"/>
        <w:gridCol w:w="1562"/>
        <w:gridCol w:w="236"/>
        <w:gridCol w:w="1204"/>
      </w:tblGrid>
      <w:tr w:rsidR="000F0AC6" w:rsidRPr="002A0037" w14:paraId="0C2113E5" w14:textId="77777777" w:rsidTr="000C7DD9">
        <w:trPr>
          <w:tblHeader/>
        </w:trPr>
        <w:tc>
          <w:tcPr>
            <w:tcW w:w="3060" w:type="dxa"/>
            <w:shd w:val="clear" w:color="auto" w:fill="auto"/>
          </w:tcPr>
          <w:p w14:paraId="4DA75CE0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2A0037">
              <w:br w:type="page"/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120" w:type="dxa"/>
            <w:gridSpan w:val="7"/>
            <w:shd w:val="clear" w:color="auto" w:fill="auto"/>
          </w:tcPr>
          <w:p w14:paraId="28A2E467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0AC6" w:rsidRPr="002A0037" w14:paraId="346DD7CD" w14:textId="77777777" w:rsidTr="000C7DD9">
        <w:trPr>
          <w:tblHeader/>
        </w:trPr>
        <w:tc>
          <w:tcPr>
            <w:tcW w:w="3060" w:type="dxa"/>
            <w:shd w:val="clear" w:color="auto" w:fill="auto"/>
          </w:tcPr>
          <w:p w14:paraId="6C04EED0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4A8B5D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AD1348C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2A003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2A0037">
              <w:rPr>
                <w:rFonts w:ascii="Angsana New" w:hAnsi="Angsana New"/>
                <w:sz w:val="30"/>
                <w:szCs w:val="30"/>
              </w:rPr>
              <w:t>)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0037">
              <w:rPr>
                <w:rFonts w:ascii="Angsana New" w:hAnsi="Angsana New"/>
                <w:sz w:val="30"/>
                <w:szCs w:val="30"/>
              </w:rPr>
              <w:t>/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04" w:type="dxa"/>
            <w:shd w:val="clear" w:color="auto" w:fill="auto"/>
          </w:tcPr>
          <w:p w14:paraId="16D99676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AC6" w:rsidRPr="002A0037" w14:paraId="197231CB" w14:textId="77777777" w:rsidTr="000C7DD9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4FCB061" w14:textId="77777777" w:rsidR="000F0AC6" w:rsidRPr="002A0037" w:rsidRDefault="000F0AC6" w:rsidP="000C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07826F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4423A647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</w:t>
            </w:r>
            <w:r w:rsidRPr="002A0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AED659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61E508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9C2F6E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6CD492C2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0F09CC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5F7B18D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0A632AEB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</w:t>
            </w:r>
            <w:r w:rsidRPr="002A0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</w:tr>
      <w:tr w:rsidR="000F0AC6" w:rsidRPr="002A0037" w14:paraId="04F9513A" w14:textId="77777777" w:rsidTr="000C7DD9">
        <w:trPr>
          <w:tblHeader/>
        </w:trPr>
        <w:tc>
          <w:tcPr>
            <w:tcW w:w="3060" w:type="dxa"/>
            <w:shd w:val="clear" w:color="auto" w:fill="auto"/>
          </w:tcPr>
          <w:p w14:paraId="4CED09F8" w14:textId="77777777" w:rsidR="000F0AC6" w:rsidRPr="002A0037" w:rsidRDefault="000F0AC6" w:rsidP="000C7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3CA44509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0AC6" w:rsidRPr="002A0037" w14:paraId="5DB9FD8B" w14:textId="77777777" w:rsidTr="000C7DD9">
        <w:trPr>
          <w:trHeight w:val="70"/>
        </w:trPr>
        <w:tc>
          <w:tcPr>
            <w:tcW w:w="3060" w:type="dxa"/>
            <w:shd w:val="clear" w:color="auto" w:fill="auto"/>
          </w:tcPr>
          <w:p w14:paraId="6BADC136" w14:textId="07584DE0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03DA15BA" w14:textId="77777777" w:rsidR="000F0AC6" w:rsidRPr="002A0037" w:rsidRDefault="000F0AC6" w:rsidP="000C7D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08043A1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AF6722" w14:textId="77777777" w:rsidR="000F0AC6" w:rsidRPr="002A0037" w:rsidRDefault="000F0AC6" w:rsidP="000C7D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6B144F8D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053CCA04" w14:textId="77777777" w:rsidR="000F0AC6" w:rsidRPr="002A0037" w:rsidRDefault="000F0AC6" w:rsidP="000C7D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81E9D40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198350A8" w14:textId="77777777" w:rsidR="000F0AC6" w:rsidRPr="002A0037" w:rsidRDefault="000F0AC6" w:rsidP="000C7D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F0AC6" w:rsidRPr="002A0037" w14:paraId="6B1E1685" w14:textId="77777777" w:rsidTr="000C7DD9">
        <w:trPr>
          <w:trHeight w:val="70"/>
        </w:trPr>
        <w:tc>
          <w:tcPr>
            <w:tcW w:w="3060" w:type="dxa"/>
            <w:shd w:val="clear" w:color="auto" w:fill="auto"/>
          </w:tcPr>
          <w:p w14:paraId="4340A665" w14:textId="77777777" w:rsidR="000F0AC6" w:rsidRPr="002A0037" w:rsidRDefault="000F0AC6" w:rsidP="000C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23C55EC" w14:textId="77777777" w:rsidR="000F0AC6" w:rsidRPr="002A0037" w:rsidRDefault="000F0AC6" w:rsidP="000C7D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FB9016B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7785908" w14:textId="77777777" w:rsidR="000F0AC6" w:rsidRPr="002A0037" w:rsidRDefault="000F0AC6" w:rsidP="000C7D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5EFC8F26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1A0C9FC4" w14:textId="77777777" w:rsidR="000F0AC6" w:rsidRPr="002A0037" w:rsidRDefault="000F0AC6" w:rsidP="000C7D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159D873" w14:textId="77777777" w:rsidR="000F0AC6" w:rsidRPr="002A0037" w:rsidRDefault="000F0AC6" w:rsidP="000C7D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1ED1A11A" w14:textId="77777777" w:rsidR="000F0AC6" w:rsidRPr="002A0037" w:rsidRDefault="000F0AC6" w:rsidP="000C7DD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F0AC6" w:rsidRPr="002A0037" w14:paraId="770C8695" w14:textId="77777777" w:rsidTr="000C7DD9">
        <w:tc>
          <w:tcPr>
            <w:tcW w:w="3060" w:type="dxa"/>
            <w:shd w:val="clear" w:color="auto" w:fill="auto"/>
          </w:tcPr>
          <w:p w14:paraId="7C52CF5E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0FEA4E73" w14:textId="68735360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7,396</w:t>
            </w:r>
          </w:p>
        </w:tc>
        <w:tc>
          <w:tcPr>
            <w:tcW w:w="270" w:type="dxa"/>
            <w:shd w:val="clear" w:color="auto" w:fill="auto"/>
          </w:tcPr>
          <w:p w14:paraId="2AD04AA6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3CC96FA" w14:textId="6FFDC8C3" w:rsidR="000F0AC6" w:rsidRPr="002A0037" w:rsidRDefault="00DE15AA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2,480</w:t>
            </w:r>
          </w:p>
        </w:tc>
        <w:tc>
          <w:tcPr>
            <w:tcW w:w="238" w:type="dxa"/>
            <w:shd w:val="clear" w:color="auto" w:fill="auto"/>
          </w:tcPr>
          <w:p w14:paraId="2AC8B20A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7062EC77" w14:textId="760BE10A" w:rsidR="000F0AC6" w:rsidRPr="002A0037" w:rsidRDefault="00DE15AA" w:rsidP="000F0AC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169256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62F89F84" w14:textId="2A0687C3" w:rsidR="000F0AC6" w:rsidRPr="002A0037" w:rsidRDefault="00DE15AA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9,876</w:t>
            </w:r>
          </w:p>
        </w:tc>
      </w:tr>
      <w:tr w:rsidR="000F0AC6" w:rsidRPr="002A0037" w14:paraId="48DE9B89" w14:textId="77777777" w:rsidTr="000C7DD9">
        <w:tc>
          <w:tcPr>
            <w:tcW w:w="3060" w:type="dxa"/>
            <w:shd w:val="clear" w:color="auto" w:fill="auto"/>
          </w:tcPr>
          <w:p w14:paraId="3693F718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657B1C06" w14:textId="2B528A14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14,028</w:t>
            </w:r>
          </w:p>
        </w:tc>
        <w:tc>
          <w:tcPr>
            <w:tcW w:w="270" w:type="dxa"/>
            <w:shd w:val="clear" w:color="auto" w:fill="auto"/>
          </w:tcPr>
          <w:p w14:paraId="3EEEF6E2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0821ABC" w14:textId="5486D06C" w:rsidR="000F0AC6" w:rsidRPr="002A0037" w:rsidRDefault="00DE15AA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(1,</w:t>
            </w:r>
            <w:r w:rsidR="00BB61B1" w:rsidRPr="002A0037">
              <w:rPr>
                <w:rFonts w:ascii="Angsana New" w:hAnsi="Angsana New"/>
                <w:sz w:val="30"/>
                <w:szCs w:val="30"/>
                <w:lang w:bidi="th-TH"/>
              </w:rPr>
              <w:t>126</w:t>
            </w: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A4887F2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5B942D3F" w14:textId="4A344C36" w:rsidR="000F0AC6" w:rsidRPr="002A0037" w:rsidRDefault="00DE15AA" w:rsidP="000F0AC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98BE06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4BEDADA" w14:textId="323B91BA" w:rsidR="000F0AC6" w:rsidRPr="002A0037" w:rsidRDefault="00DE15AA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12,</w:t>
            </w:r>
            <w:r w:rsidR="00BB61B1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902</w:t>
            </w:r>
          </w:p>
        </w:tc>
      </w:tr>
      <w:tr w:rsidR="000F0AC6" w:rsidRPr="002A0037" w14:paraId="3FE039CC" w14:textId="77777777" w:rsidTr="000C7DD9">
        <w:tc>
          <w:tcPr>
            <w:tcW w:w="3060" w:type="dxa"/>
            <w:shd w:val="clear" w:color="auto" w:fill="auto"/>
          </w:tcPr>
          <w:p w14:paraId="1F01B568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991A12" w14:textId="1887F2F1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183,367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89DC5C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D79B9F" w14:textId="5AA5D0B3" w:rsidR="000F0AC6" w:rsidRPr="002A0037" w:rsidRDefault="00DE15AA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(4,51</w:t>
            </w:r>
            <w:r w:rsidR="00BB61B1" w:rsidRPr="002A0037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87A19AC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0F37BF84" w14:textId="3D85C2BA" w:rsidR="000F0AC6" w:rsidRPr="002A0037" w:rsidRDefault="00DE15AA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(1,09</w:t>
            </w:r>
            <w:r w:rsidR="00BB61B1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BAF13C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6C5732C" w14:textId="1EB3D5DF" w:rsidR="000F0AC6" w:rsidRPr="002A0037" w:rsidRDefault="00DE15AA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177,76</w:t>
            </w:r>
            <w:r w:rsidR="00BB61B1" w:rsidRPr="002A0037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0F0AC6" w:rsidRPr="002A0037" w14:paraId="5CD1C959" w14:textId="77777777" w:rsidTr="000C7DD9">
        <w:tc>
          <w:tcPr>
            <w:tcW w:w="3060" w:type="dxa"/>
            <w:shd w:val="clear" w:color="auto" w:fill="auto"/>
          </w:tcPr>
          <w:p w14:paraId="181626A5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shd w:val="clear" w:color="auto" w:fill="auto"/>
          </w:tcPr>
          <w:p w14:paraId="24D5521F" w14:textId="327FBA94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71,624</w:t>
            </w:r>
          </w:p>
        </w:tc>
        <w:tc>
          <w:tcPr>
            <w:tcW w:w="270" w:type="dxa"/>
            <w:shd w:val="clear" w:color="auto" w:fill="auto"/>
          </w:tcPr>
          <w:p w14:paraId="26BC425C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F4A87C2" w14:textId="7DB521CE" w:rsidR="000F0AC6" w:rsidRPr="002A0037" w:rsidRDefault="00DE15AA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(71,624)</w:t>
            </w:r>
          </w:p>
        </w:tc>
        <w:tc>
          <w:tcPr>
            <w:tcW w:w="238" w:type="dxa"/>
            <w:shd w:val="clear" w:color="auto" w:fill="auto"/>
          </w:tcPr>
          <w:p w14:paraId="0946EA22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0090C6DD" w14:textId="28DEE974" w:rsidR="000F0AC6" w:rsidRPr="002A0037" w:rsidRDefault="00DE15AA" w:rsidP="000F0AC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29BBB7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513347F" w14:textId="0AAEC64F" w:rsidR="000F0AC6" w:rsidRPr="002A0037" w:rsidRDefault="00DE15AA" w:rsidP="00D76420">
            <w:pPr>
              <w:pStyle w:val="acctfourfigures"/>
              <w:tabs>
                <w:tab w:val="clear" w:pos="765"/>
              </w:tabs>
              <w:spacing w:line="240" w:lineRule="atLeast"/>
              <w:ind w:left="-108" w:right="-36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0F0AC6" w:rsidRPr="002A0037" w14:paraId="5BED79BD" w14:textId="77777777" w:rsidTr="000C7DD9">
        <w:tc>
          <w:tcPr>
            <w:tcW w:w="3060" w:type="dxa"/>
            <w:shd w:val="clear" w:color="auto" w:fill="auto"/>
          </w:tcPr>
          <w:p w14:paraId="772633AB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992D3F" w14:textId="69258DFD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12,939</w:t>
            </w:r>
          </w:p>
        </w:tc>
        <w:tc>
          <w:tcPr>
            <w:tcW w:w="270" w:type="dxa"/>
            <w:shd w:val="clear" w:color="auto" w:fill="auto"/>
          </w:tcPr>
          <w:p w14:paraId="026982C3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CA2126" w14:textId="7370B3D7" w:rsidR="000F0AC6" w:rsidRPr="002A0037" w:rsidRDefault="00DE15AA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3,</w:t>
            </w:r>
            <w:r w:rsidR="00BB61B1" w:rsidRPr="002A0037">
              <w:rPr>
                <w:rFonts w:ascii="Angsana New" w:hAnsi="Angsana New"/>
                <w:sz w:val="30"/>
                <w:szCs w:val="30"/>
                <w:lang w:bidi="th-TH"/>
              </w:rPr>
              <w:t>305</w:t>
            </w:r>
          </w:p>
        </w:tc>
        <w:tc>
          <w:tcPr>
            <w:tcW w:w="238" w:type="dxa"/>
            <w:shd w:val="clear" w:color="auto" w:fill="auto"/>
          </w:tcPr>
          <w:p w14:paraId="79666C05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694AFC04" w14:textId="698BF7CD" w:rsidR="000F0AC6" w:rsidRPr="002A0037" w:rsidRDefault="00DE15AA" w:rsidP="000F0AC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B31D8F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7E81FDAB" w14:textId="3D9DA5A6" w:rsidR="000F0AC6" w:rsidRPr="002A0037" w:rsidRDefault="00DE15AA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16,</w:t>
            </w:r>
            <w:r w:rsidR="00BB61B1" w:rsidRPr="002A0037">
              <w:rPr>
                <w:rFonts w:ascii="Angsana New" w:hAnsi="Angsana New"/>
                <w:sz w:val="30"/>
                <w:szCs w:val="30"/>
                <w:lang w:bidi="th-TH"/>
              </w:rPr>
              <w:t>244</w:t>
            </w:r>
          </w:p>
        </w:tc>
      </w:tr>
      <w:tr w:rsidR="000F0AC6" w:rsidRPr="002A0037" w14:paraId="7387BD51" w14:textId="77777777" w:rsidTr="000C7DD9">
        <w:tc>
          <w:tcPr>
            <w:tcW w:w="3060" w:type="dxa"/>
            <w:shd w:val="clear" w:color="auto" w:fill="auto"/>
          </w:tcPr>
          <w:p w14:paraId="406421CD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17CA7" w14:textId="60C51506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289,354</w:t>
            </w:r>
          </w:p>
        </w:tc>
        <w:tc>
          <w:tcPr>
            <w:tcW w:w="270" w:type="dxa"/>
            <w:shd w:val="clear" w:color="auto" w:fill="auto"/>
          </w:tcPr>
          <w:p w14:paraId="08C801F1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F23E8" w14:textId="198ABA1E" w:rsidR="000F0AC6" w:rsidRPr="002A0037" w:rsidRDefault="00DE15AA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</w:t>
            </w:r>
            <w:r w:rsidR="00BB61B1" w:rsidRPr="002A00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B61B1" w:rsidRPr="002A00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477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061185AD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20434" w14:textId="51830A78" w:rsidR="000F0AC6" w:rsidRPr="002A0037" w:rsidRDefault="00DE15AA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(1,09</w:t>
            </w:r>
            <w:r w:rsidR="00BB61B1"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4A82E3C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28A7D" w14:textId="1663555E" w:rsidR="000F0AC6" w:rsidRPr="002A0037" w:rsidRDefault="00DE15AA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216,</w:t>
            </w:r>
            <w:r w:rsidR="00BB61B1"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785</w:t>
            </w:r>
          </w:p>
        </w:tc>
      </w:tr>
      <w:tr w:rsidR="000F0AC6" w:rsidRPr="002A0037" w14:paraId="5F8C2E5B" w14:textId="77777777" w:rsidTr="000C7DD9">
        <w:tc>
          <w:tcPr>
            <w:tcW w:w="3060" w:type="dxa"/>
            <w:shd w:val="clear" w:color="auto" w:fill="auto"/>
          </w:tcPr>
          <w:p w14:paraId="3976B972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B52F58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E61025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C0638BB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35BB16E1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65699160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DFAEF56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EBC7974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AC6" w:rsidRPr="002A0037" w14:paraId="65A35298" w14:textId="77777777" w:rsidTr="000C7DD9">
        <w:tc>
          <w:tcPr>
            <w:tcW w:w="3060" w:type="dxa"/>
            <w:shd w:val="clear" w:color="auto" w:fill="auto"/>
          </w:tcPr>
          <w:p w14:paraId="1FDB4362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39B4D6C7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A05167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65FD6B3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5BC7BA6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0AE07B5B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E902AF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618EF5B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AC6" w:rsidRPr="002A0037" w14:paraId="571BD77E" w14:textId="77777777" w:rsidTr="000C7DD9">
        <w:tc>
          <w:tcPr>
            <w:tcW w:w="3060" w:type="dxa"/>
            <w:shd w:val="clear" w:color="auto" w:fill="auto"/>
          </w:tcPr>
          <w:p w14:paraId="45A47792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518BFA86" w14:textId="0C7156F8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(960,975)</w:t>
            </w:r>
          </w:p>
        </w:tc>
        <w:tc>
          <w:tcPr>
            <w:tcW w:w="270" w:type="dxa"/>
            <w:shd w:val="clear" w:color="auto" w:fill="auto"/>
          </w:tcPr>
          <w:p w14:paraId="0216C265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E2C5CC1" w14:textId="3F2F6896" w:rsidR="000F0AC6" w:rsidRPr="002A0037" w:rsidRDefault="00DE15AA" w:rsidP="000F0AC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6EF3D92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6319D245" w14:textId="18CC12F8" w:rsidR="000F0AC6" w:rsidRPr="002A0037" w:rsidRDefault="00DE15AA" w:rsidP="00D764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A47ECD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71A1613A" w14:textId="1CE58C1D" w:rsidR="000F0AC6" w:rsidRPr="002A0037" w:rsidRDefault="00DE15AA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(960,975)</w:t>
            </w:r>
          </w:p>
        </w:tc>
      </w:tr>
      <w:tr w:rsidR="000F0AC6" w:rsidRPr="002A0037" w14:paraId="57175221" w14:textId="77777777" w:rsidTr="000C7DD9">
        <w:tc>
          <w:tcPr>
            <w:tcW w:w="3060" w:type="dxa"/>
            <w:shd w:val="clear" w:color="auto" w:fill="auto"/>
          </w:tcPr>
          <w:p w14:paraId="6226EC7D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0A4B70F3" w14:textId="7322119A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(31,594)</w:t>
            </w:r>
          </w:p>
        </w:tc>
        <w:tc>
          <w:tcPr>
            <w:tcW w:w="270" w:type="dxa"/>
            <w:shd w:val="clear" w:color="auto" w:fill="auto"/>
          </w:tcPr>
          <w:p w14:paraId="0B38BF38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B0C8FE0" w14:textId="2999B362" w:rsidR="000F0AC6" w:rsidRPr="002A0037" w:rsidRDefault="00DE15AA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(2,614)</w:t>
            </w:r>
          </w:p>
        </w:tc>
        <w:tc>
          <w:tcPr>
            <w:tcW w:w="238" w:type="dxa"/>
            <w:shd w:val="clear" w:color="auto" w:fill="auto"/>
          </w:tcPr>
          <w:p w14:paraId="4BF8579F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11464109" w14:textId="0883752C" w:rsidR="000F0AC6" w:rsidRPr="002A0037" w:rsidRDefault="00DE15AA" w:rsidP="000F0AC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39BAAE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4BB78D4" w14:textId="7E6CEF52" w:rsidR="000F0AC6" w:rsidRPr="002A0037" w:rsidRDefault="00DE15AA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(34,208)</w:t>
            </w:r>
          </w:p>
        </w:tc>
      </w:tr>
      <w:tr w:rsidR="000F0AC6" w:rsidRPr="002A0037" w14:paraId="5492C875" w14:textId="77777777" w:rsidTr="000C7DD9">
        <w:tc>
          <w:tcPr>
            <w:tcW w:w="3060" w:type="dxa"/>
            <w:shd w:val="clear" w:color="auto" w:fill="auto"/>
          </w:tcPr>
          <w:p w14:paraId="34B6923B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70" w:type="dxa"/>
            <w:shd w:val="clear" w:color="auto" w:fill="auto"/>
          </w:tcPr>
          <w:p w14:paraId="5B14BDE5" w14:textId="7D0A32E8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(17,296)</w:t>
            </w:r>
          </w:p>
        </w:tc>
        <w:tc>
          <w:tcPr>
            <w:tcW w:w="270" w:type="dxa"/>
            <w:shd w:val="clear" w:color="auto" w:fill="auto"/>
          </w:tcPr>
          <w:p w14:paraId="45C5D993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238BF02" w14:textId="61E16B14" w:rsidR="000F0AC6" w:rsidRPr="002A0037" w:rsidRDefault="00DE15AA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(134)</w:t>
            </w:r>
          </w:p>
        </w:tc>
        <w:tc>
          <w:tcPr>
            <w:tcW w:w="238" w:type="dxa"/>
            <w:shd w:val="clear" w:color="auto" w:fill="auto"/>
          </w:tcPr>
          <w:p w14:paraId="66048B10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5757CEC3" w14:textId="6AFD2DB3" w:rsidR="000F0AC6" w:rsidRPr="002A0037" w:rsidRDefault="00DE15AA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(851)</w:t>
            </w:r>
          </w:p>
        </w:tc>
        <w:tc>
          <w:tcPr>
            <w:tcW w:w="236" w:type="dxa"/>
            <w:shd w:val="clear" w:color="auto" w:fill="auto"/>
          </w:tcPr>
          <w:p w14:paraId="5EA3E288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036777D" w14:textId="70EAC8C7" w:rsidR="000F0AC6" w:rsidRPr="002A0037" w:rsidRDefault="00DE15AA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(18,281)</w:t>
            </w:r>
          </w:p>
        </w:tc>
      </w:tr>
      <w:tr w:rsidR="000F0AC6" w:rsidRPr="002A0037" w14:paraId="7D89C9D9" w14:textId="77777777" w:rsidTr="000C7DD9">
        <w:tc>
          <w:tcPr>
            <w:tcW w:w="3060" w:type="dxa"/>
            <w:shd w:val="clear" w:color="auto" w:fill="auto"/>
          </w:tcPr>
          <w:p w14:paraId="1E210660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FE4A7E" w14:textId="0B4FF920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(81,512)</w:t>
            </w:r>
          </w:p>
        </w:tc>
        <w:tc>
          <w:tcPr>
            <w:tcW w:w="270" w:type="dxa"/>
            <w:shd w:val="clear" w:color="auto" w:fill="auto"/>
          </w:tcPr>
          <w:p w14:paraId="7D7CB7C2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A29493" w14:textId="5C353A6C" w:rsidR="000F0AC6" w:rsidRPr="002A0037" w:rsidRDefault="00DE15AA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8,148</w:t>
            </w:r>
          </w:p>
        </w:tc>
        <w:tc>
          <w:tcPr>
            <w:tcW w:w="238" w:type="dxa"/>
            <w:shd w:val="clear" w:color="auto" w:fill="auto"/>
          </w:tcPr>
          <w:p w14:paraId="5C2A920F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68322E4D" w14:textId="010F2066" w:rsidR="000F0AC6" w:rsidRPr="002A0037" w:rsidRDefault="00DE15AA" w:rsidP="000F0AC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272C8B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41E4B1E7" w14:textId="14DF8BB5" w:rsidR="000F0AC6" w:rsidRPr="002A0037" w:rsidRDefault="00DE15AA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(73,364)</w:t>
            </w:r>
          </w:p>
        </w:tc>
      </w:tr>
      <w:tr w:rsidR="000F0AC6" w:rsidRPr="002A0037" w14:paraId="2FCD3FB0" w14:textId="77777777" w:rsidTr="000C7DD9">
        <w:tc>
          <w:tcPr>
            <w:tcW w:w="3060" w:type="dxa"/>
            <w:shd w:val="clear" w:color="auto" w:fill="auto"/>
          </w:tcPr>
          <w:p w14:paraId="2A118F5B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563E8" w14:textId="16150A6F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(1,091,377)</w:t>
            </w:r>
          </w:p>
        </w:tc>
        <w:tc>
          <w:tcPr>
            <w:tcW w:w="270" w:type="dxa"/>
            <w:shd w:val="clear" w:color="auto" w:fill="auto"/>
          </w:tcPr>
          <w:p w14:paraId="0FC6B0EC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E081A" w14:textId="6D71E591" w:rsidR="000F0AC6" w:rsidRPr="002A0037" w:rsidRDefault="00DE15AA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5,400</w:t>
            </w:r>
          </w:p>
        </w:tc>
        <w:tc>
          <w:tcPr>
            <w:tcW w:w="238" w:type="dxa"/>
            <w:shd w:val="clear" w:color="auto" w:fill="auto"/>
          </w:tcPr>
          <w:p w14:paraId="0209BA65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06C37" w14:textId="418DCE7B" w:rsidR="000F0AC6" w:rsidRPr="002A0037" w:rsidRDefault="00DE15AA" w:rsidP="000F0AC6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(851)</w:t>
            </w:r>
          </w:p>
        </w:tc>
        <w:tc>
          <w:tcPr>
            <w:tcW w:w="236" w:type="dxa"/>
            <w:shd w:val="clear" w:color="auto" w:fill="auto"/>
          </w:tcPr>
          <w:p w14:paraId="24844450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3D82BD" w14:textId="702C1C18" w:rsidR="000F0AC6" w:rsidRPr="002A0037" w:rsidRDefault="00DE15AA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(1,086,828)</w:t>
            </w:r>
          </w:p>
        </w:tc>
      </w:tr>
      <w:tr w:rsidR="000F0AC6" w:rsidRPr="002A0037" w14:paraId="2F442F07" w14:textId="77777777" w:rsidTr="000C7DD9">
        <w:tc>
          <w:tcPr>
            <w:tcW w:w="3060" w:type="dxa"/>
            <w:shd w:val="clear" w:color="auto" w:fill="auto"/>
          </w:tcPr>
          <w:p w14:paraId="70111129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9CC4F83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132F55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10B8216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18A2DEF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auto"/>
          </w:tcPr>
          <w:p w14:paraId="2D10D62F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9F590EE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5CC5E738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F0AC6" w:rsidRPr="002A0037" w14:paraId="39F9EBFD" w14:textId="77777777" w:rsidTr="000C7DD9">
        <w:tc>
          <w:tcPr>
            <w:tcW w:w="3060" w:type="dxa"/>
            <w:shd w:val="clear" w:color="auto" w:fill="auto"/>
          </w:tcPr>
          <w:p w14:paraId="65CCF7A8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345D940" w14:textId="403DF494" w:rsidR="000F0AC6" w:rsidRPr="002A0037" w:rsidRDefault="000F0AC6" w:rsidP="000F0AC6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(802,023)</w:t>
            </w:r>
          </w:p>
        </w:tc>
        <w:tc>
          <w:tcPr>
            <w:tcW w:w="270" w:type="dxa"/>
            <w:shd w:val="clear" w:color="auto" w:fill="auto"/>
          </w:tcPr>
          <w:p w14:paraId="29AC3156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DED75DA" w14:textId="4D35F1FC" w:rsidR="000F0AC6" w:rsidRPr="002A0037" w:rsidRDefault="00DE15AA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(66,</w:t>
            </w:r>
            <w:r w:rsidR="007D152D"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077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9CF1339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  <w:shd w:val="clear" w:color="auto" w:fill="auto"/>
          </w:tcPr>
          <w:p w14:paraId="0821422F" w14:textId="422D9CF7" w:rsidR="000F0AC6" w:rsidRPr="002A0037" w:rsidRDefault="00DE15AA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(1,94</w:t>
            </w:r>
            <w:r w:rsidR="007D152D"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F4BBB2" w14:textId="77777777" w:rsidR="000F0AC6" w:rsidRPr="002A0037" w:rsidRDefault="000F0AC6" w:rsidP="000F0AC6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DD18577" w14:textId="327D58D7" w:rsidR="000F0AC6" w:rsidRPr="002A0037" w:rsidRDefault="00DE15AA" w:rsidP="000F0AC6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(870,</w:t>
            </w:r>
            <w:r w:rsidR="007D152D"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043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C9866AB" w14:textId="77777777" w:rsidR="000F0AC6" w:rsidRPr="002A0037" w:rsidRDefault="000F0AC6" w:rsidP="004B3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14:paraId="322765A2" w14:textId="77777777" w:rsidR="008B1A8C" w:rsidRPr="002A0037" w:rsidRDefault="008B1A8C" w:rsidP="004B3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="Angsana New" w:hAnsi="Angsana New"/>
          <w:sz w:val="30"/>
          <w:szCs w:val="30"/>
        </w:rPr>
      </w:pPr>
    </w:p>
    <w:p w14:paraId="6FD3E636" w14:textId="77777777" w:rsidR="004B3A38" w:rsidRPr="002A0037" w:rsidRDefault="004B3A38" w:rsidP="004B3A38">
      <w:pPr>
        <w:spacing w:line="240" w:lineRule="auto"/>
        <w:rPr>
          <w:sz w:val="2"/>
          <w:szCs w:val="2"/>
        </w:rPr>
      </w:pPr>
      <w:r w:rsidRPr="002A0037">
        <w:br w:type="page"/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170"/>
        <w:gridCol w:w="270"/>
        <w:gridCol w:w="1440"/>
        <w:gridCol w:w="238"/>
        <w:gridCol w:w="1562"/>
        <w:gridCol w:w="236"/>
        <w:gridCol w:w="1204"/>
      </w:tblGrid>
      <w:tr w:rsidR="004B3A38" w:rsidRPr="002A0037" w14:paraId="2F1D0153" w14:textId="77777777" w:rsidTr="00772C49">
        <w:trPr>
          <w:tblHeader/>
        </w:trPr>
        <w:tc>
          <w:tcPr>
            <w:tcW w:w="3060" w:type="dxa"/>
            <w:shd w:val="clear" w:color="auto" w:fill="auto"/>
          </w:tcPr>
          <w:p w14:paraId="239CE7FE" w14:textId="77777777" w:rsidR="004B3A38" w:rsidRPr="002A0037" w:rsidRDefault="00E814DA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4B3A38" w:rsidRPr="002A0037">
              <w:br w:type="page"/>
            </w:r>
            <w:r w:rsidR="004B3A38" w:rsidRPr="002A0037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="004B3A38"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6120" w:type="dxa"/>
            <w:gridSpan w:val="7"/>
            <w:shd w:val="clear" w:color="auto" w:fill="auto"/>
          </w:tcPr>
          <w:p w14:paraId="557CC84C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A38" w:rsidRPr="002A0037" w14:paraId="0F600DAB" w14:textId="77777777" w:rsidTr="00772C49">
        <w:trPr>
          <w:tblHeader/>
        </w:trPr>
        <w:tc>
          <w:tcPr>
            <w:tcW w:w="3060" w:type="dxa"/>
            <w:shd w:val="clear" w:color="auto" w:fill="auto"/>
          </w:tcPr>
          <w:p w14:paraId="06C88E58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097A7E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4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1AD1A47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2A003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2A0037">
              <w:rPr>
                <w:rFonts w:ascii="Angsana New" w:hAnsi="Angsana New"/>
                <w:sz w:val="30"/>
                <w:szCs w:val="30"/>
              </w:rPr>
              <w:t>)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A0037">
              <w:rPr>
                <w:rFonts w:ascii="Angsana New" w:hAnsi="Angsana New"/>
                <w:sz w:val="30"/>
                <w:szCs w:val="30"/>
              </w:rPr>
              <w:t>/</w:t>
            </w:r>
            <w:r w:rsidRPr="002A0037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204" w:type="dxa"/>
            <w:shd w:val="clear" w:color="auto" w:fill="auto"/>
          </w:tcPr>
          <w:p w14:paraId="08D5DBDB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5CC6" w:rsidRPr="002A0037" w14:paraId="65117309" w14:textId="77777777" w:rsidTr="00772C49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72F919EE" w14:textId="77777777" w:rsidR="00CD5CC6" w:rsidRPr="002A0037" w:rsidRDefault="00CD5CC6" w:rsidP="00CD5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64C43C" w14:textId="77777777" w:rsidR="00CD5CC6" w:rsidRPr="002A0037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09C9068B" w14:textId="7F0F7E64" w:rsidR="00CD5CC6" w:rsidRPr="002A0037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วันต้น</w:t>
            </w:r>
            <w:r w:rsidR="00AB1280" w:rsidRPr="002A0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0CC6AF" w14:textId="77777777" w:rsidR="00CD5CC6" w:rsidRPr="002A0037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2EE64B" w14:textId="77777777" w:rsidR="00CD5CC6" w:rsidRPr="002A0037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3457FFF" w14:textId="77777777" w:rsidR="00CD5CC6" w:rsidRPr="002A0037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4C4C3C56" w14:textId="77777777" w:rsidR="00CD5CC6" w:rsidRPr="002A0037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B389D5" w14:textId="77777777" w:rsidR="00CD5CC6" w:rsidRPr="002A0037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9BB7B02" w14:textId="77777777" w:rsidR="00CD5CC6" w:rsidRPr="002A0037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</w:p>
          <w:p w14:paraId="686AD244" w14:textId="50459431" w:rsidR="00CD5CC6" w:rsidRPr="002A0037" w:rsidRDefault="00CD5CC6" w:rsidP="00CD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วันสิ้น</w:t>
            </w:r>
            <w:r w:rsidR="00AB1280" w:rsidRPr="002A0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</w:tr>
      <w:tr w:rsidR="004B3A38" w:rsidRPr="002A0037" w14:paraId="4A74FCD7" w14:textId="77777777" w:rsidTr="00772C49">
        <w:trPr>
          <w:tblHeader/>
        </w:trPr>
        <w:tc>
          <w:tcPr>
            <w:tcW w:w="3060" w:type="dxa"/>
            <w:shd w:val="clear" w:color="auto" w:fill="auto"/>
          </w:tcPr>
          <w:p w14:paraId="69771588" w14:textId="77777777" w:rsidR="004B3A38" w:rsidRPr="002A0037" w:rsidRDefault="004B3A38" w:rsidP="005A0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120" w:type="dxa"/>
            <w:gridSpan w:val="7"/>
            <w:shd w:val="clear" w:color="auto" w:fill="auto"/>
          </w:tcPr>
          <w:p w14:paraId="1881E683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5CC6" w:rsidRPr="002A0037" w14:paraId="7D79E6E2" w14:textId="77777777" w:rsidTr="00772C49">
        <w:trPr>
          <w:trHeight w:val="70"/>
        </w:trPr>
        <w:tc>
          <w:tcPr>
            <w:tcW w:w="3060" w:type="dxa"/>
            <w:shd w:val="clear" w:color="auto" w:fill="auto"/>
          </w:tcPr>
          <w:p w14:paraId="0514A85D" w14:textId="6C710270" w:rsidR="00CD5CC6" w:rsidRPr="002A0037" w:rsidRDefault="00CD5CC6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445346"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048BAC9D" w14:textId="77777777" w:rsidR="00CD5CC6" w:rsidRPr="002A0037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D69B8AE" w14:textId="77777777" w:rsidR="00CD5CC6" w:rsidRPr="002A0037" w:rsidRDefault="00CD5CC6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BDEED83" w14:textId="77777777" w:rsidR="00CD5CC6" w:rsidRPr="002A0037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124A8FA3" w14:textId="77777777" w:rsidR="00CD5CC6" w:rsidRPr="002A0037" w:rsidRDefault="00CD5CC6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517519E9" w14:textId="77777777" w:rsidR="00CD5CC6" w:rsidRPr="002A0037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46FD43E" w14:textId="77777777" w:rsidR="00CD5CC6" w:rsidRPr="002A0037" w:rsidRDefault="00CD5CC6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12E04C6" w14:textId="77777777" w:rsidR="00CD5CC6" w:rsidRPr="002A0037" w:rsidRDefault="00CD5CC6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B3A38" w:rsidRPr="002A0037" w14:paraId="1B942B48" w14:textId="77777777" w:rsidTr="00772C49">
        <w:trPr>
          <w:trHeight w:val="70"/>
        </w:trPr>
        <w:tc>
          <w:tcPr>
            <w:tcW w:w="3060" w:type="dxa"/>
            <w:shd w:val="clear" w:color="auto" w:fill="auto"/>
          </w:tcPr>
          <w:p w14:paraId="489B6CD4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0DAADD41" w14:textId="77777777" w:rsidR="004B3A38" w:rsidRPr="002A0037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EF6D117" w14:textId="77777777" w:rsidR="004B3A38" w:rsidRPr="002A0037" w:rsidRDefault="004B3A38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DC04E54" w14:textId="77777777" w:rsidR="004B3A38" w:rsidRPr="002A0037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2589A071" w14:textId="77777777" w:rsidR="004B3A38" w:rsidRPr="002A0037" w:rsidRDefault="004B3A38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BDCE42C" w14:textId="77777777" w:rsidR="004B3A38" w:rsidRPr="002A0037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42A2CA6" w14:textId="77777777" w:rsidR="004B3A38" w:rsidRPr="002A0037" w:rsidRDefault="004B3A38" w:rsidP="005A06E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70FFACC6" w14:textId="77777777" w:rsidR="004B3A38" w:rsidRPr="002A0037" w:rsidRDefault="004B3A38" w:rsidP="005A06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90719" w:rsidRPr="002A0037" w14:paraId="4967932E" w14:textId="77777777" w:rsidTr="00772C49">
        <w:tc>
          <w:tcPr>
            <w:tcW w:w="3060" w:type="dxa"/>
            <w:shd w:val="clear" w:color="auto" w:fill="auto"/>
          </w:tcPr>
          <w:p w14:paraId="435B71C6" w14:textId="7C665F75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26288968" w14:textId="54347AA5" w:rsidR="00C90719" w:rsidRPr="002A0037" w:rsidRDefault="00F47AEC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10,796</w:t>
            </w:r>
          </w:p>
        </w:tc>
        <w:tc>
          <w:tcPr>
            <w:tcW w:w="270" w:type="dxa"/>
            <w:shd w:val="clear" w:color="auto" w:fill="auto"/>
          </w:tcPr>
          <w:p w14:paraId="7C2C1167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1A48638" w14:textId="05A5A65C" w:rsidR="00C90719" w:rsidRPr="002A0037" w:rsidRDefault="004640A6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(3</w:t>
            </w:r>
            <w:r w:rsidR="00F47AEC" w:rsidRPr="002A003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400)</w:t>
            </w:r>
          </w:p>
        </w:tc>
        <w:tc>
          <w:tcPr>
            <w:tcW w:w="238" w:type="dxa"/>
            <w:shd w:val="clear" w:color="auto" w:fill="auto"/>
          </w:tcPr>
          <w:p w14:paraId="5FBDD81A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11183B69" w14:textId="40B31C70" w:rsidR="00C90719" w:rsidRPr="002A0037" w:rsidRDefault="00F47AEC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ABD614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00409A2E" w14:textId="0F1A4958" w:rsidR="00C90719" w:rsidRPr="002A0037" w:rsidRDefault="003F5ADF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  <w:r w:rsidR="00F47AEC" w:rsidRPr="002A003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396</w:t>
            </w:r>
          </w:p>
        </w:tc>
      </w:tr>
      <w:tr w:rsidR="00C90719" w:rsidRPr="002A0037" w14:paraId="7CAC8F0A" w14:textId="77777777" w:rsidTr="00772C49">
        <w:tc>
          <w:tcPr>
            <w:tcW w:w="3060" w:type="dxa"/>
            <w:shd w:val="clear" w:color="auto" w:fill="auto"/>
          </w:tcPr>
          <w:p w14:paraId="1E4D2CAB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11B768DA" w14:textId="41CD3A8C" w:rsidR="00C90719" w:rsidRPr="002A0037" w:rsidRDefault="00F47AEC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13,141</w:t>
            </w:r>
          </w:p>
        </w:tc>
        <w:tc>
          <w:tcPr>
            <w:tcW w:w="270" w:type="dxa"/>
            <w:shd w:val="clear" w:color="auto" w:fill="auto"/>
          </w:tcPr>
          <w:p w14:paraId="443E26AC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F5E6629" w14:textId="74BD0347" w:rsidR="00C90719" w:rsidRPr="002A0037" w:rsidRDefault="004640A6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="00F47AEC" w:rsidRPr="002A0037">
              <w:rPr>
                <w:rFonts w:ascii="Angsana New" w:hAnsi="Angsana New"/>
                <w:sz w:val="30"/>
                <w:szCs w:val="30"/>
                <w:lang w:bidi="th-TH"/>
              </w:rPr>
              <w:t>87</w:t>
            </w:r>
          </w:p>
        </w:tc>
        <w:tc>
          <w:tcPr>
            <w:tcW w:w="238" w:type="dxa"/>
            <w:shd w:val="clear" w:color="auto" w:fill="auto"/>
          </w:tcPr>
          <w:p w14:paraId="0381E5ED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295E5CF6" w14:textId="3256BE58" w:rsidR="00C90719" w:rsidRPr="002A0037" w:rsidRDefault="00F47AEC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21151F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2434123E" w14:textId="3F1DAC70" w:rsidR="00C90719" w:rsidRPr="002A0037" w:rsidRDefault="00F47AEC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F5ADF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F5ADF"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028</w:t>
            </w:r>
          </w:p>
        </w:tc>
      </w:tr>
      <w:tr w:rsidR="00C90719" w:rsidRPr="002A0037" w14:paraId="54740DA4" w14:textId="77777777" w:rsidTr="00772C49">
        <w:tc>
          <w:tcPr>
            <w:tcW w:w="3060" w:type="dxa"/>
            <w:shd w:val="clear" w:color="auto" w:fill="auto"/>
          </w:tcPr>
          <w:p w14:paraId="02F86D85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8E3699" w14:textId="6360D66A" w:rsidR="00C90719" w:rsidRPr="002A0037" w:rsidRDefault="00F47AEC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201,838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156A9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68263" w14:textId="21E97D41" w:rsidR="00C90719" w:rsidRPr="002A0037" w:rsidRDefault="00F47AEC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(4,206)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F4E683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14:paraId="1F3BDB33" w14:textId="647A409E" w:rsidR="00C90719" w:rsidRPr="002A0037" w:rsidRDefault="00F47AEC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(14,265)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55026D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64AF3B4" w14:textId="76A3EEF7" w:rsidR="00C90719" w:rsidRPr="002A0037" w:rsidRDefault="00F47AEC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183,367</w:t>
            </w:r>
          </w:p>
        </w:tc>
      </w:tr>
      <w:tr w:rsidR="00C90719" w:rsidRPr="002A0037" w14:paraId="148F37E5" w14:textId="77777777" w:rsidTr="00772C49">
        <w:tc>
          <w:tcPr>
            <w:tcW w:w="3060" w:type="dxa"/>
            <w:shd w:val="clear" w:color="auto" w:fill="auto"/>
          </w:tcPr>
          <w:p w14:paraId="033C30D6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  <w:shd w:val="clear" w:color="auto" w:fill="auto"/>
          </w:tcPr>
          <w:p w14:paraId="372A3691" w14:textId="224F7203" w:rsidR="00C90719" w:rsidRPr="002A0037" w:rsidRDefault="00F47AEC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229,938</w:t>
            </w:r>
          </w:p>
        </w:tc>
        <w:tc>
          <w:tcPr>
            <w:tcW w:w="270" w:type="dxa"/>
            <w:shd w:val="clear" w:color="auto" w:fill="auto"/>
          </w:tcPr>
          <w:p w14:paraId="697C34B0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CFE36E0" w14:textId="77132F9A" w:rsidR="00C90719" w:rsidRPr="002A0037" w:rsidRDefault="00F47AEC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(1</w:t>
            </w:r>
            <w:r w:rsidR="00BC14F4" w:rsidRPr="002A0037">
              <w:rPr>
                <w:rFonts w:ascii="Angsana New" w:hAnsi="Angsana New"/>
                <w:sz w:val="30"/>
                <w:szCs w:val="30"/>
                <w:lang w:bidi="th-TH"/>
              </w:rPr>
              <w:t>58</w:t>
            </w: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8A4AAA" w:rsidRPr="002A0037">
              <w:rPr>
                <w:rFonts w:ascii="Angsana New" w:hAnsi="Angsana New"/>
                <w:sz w:val="30"/>
                <w:szCs w:val="30"/>
                <w:lang w:bidi="th-TH"/>
              </w:rPr>
              <w:t>31</w:t>
            </w:r>
            <w:r w:rsidR="00CD2455" w:rsidRPr="002A0037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1F8C21A5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5DF36A7E" w14:textId="410DD76C" w:rsidR="00C90719" w:rsidRPr="002A0037" w:rsidRDefault="00F47AEC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493C69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A9F83C7" w14:textId="14602D3E" w:rsidR="00C90719" w:rsidRPr="002A0037" w:rsidRDefault="00551497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71</w:t>
            </w:r>
            <w:r w:rsidR="00F47AEC" w:rsidRPr="002A003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624</w:t>
            </w:r>
          </w:p>
        </w:tc>
      </w:tr>
      <w:tr w:rsidR="00C90719" w:rsidRPr="002A0037" w14:paraId="0163C6BB" w14:textId="77777777" w:rsidTr="00772C49">
        <w:tc>
          <w:tcPr>
            <w:tcW w:w="3060" w:type="dxa"/>
            <w:shd w:val="clear" w:color="auto" w:fill="auto"/>
          </w:tcPr>
          <w:p w14:paraId="5560146C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FC50F8" w14:textId="63704964" w:rsidR="00C90719" w:rsidRPr="002A0037" w:rsidRDefault="00F47AEC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11,089</w:t>
            </w:r>
          </w:p>
        </w:tc>
        <w:tc>
          <w:tcPr>
            <w:tcW w:w="270" w:type="dxa"/>
            <w:shd w:val="clear" w:color="auto" w:fill="auto"/>
          </w:tcPr>
          <w:p w14:paraId="27BB1CDA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4E9A1B" w14:textId="753B22EA" w:rsidR="00C90719" w:rsidRPr="002A0037" w:rsidRDefault="00F47AEC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1,850</w:t>
            </w:r>
          </w:p>
        </w:tc>
        <w:tc>
          <w:tcPr>
            <w:tcW w:w="238" w:type="dxa"/>
            <w:shd w:val="clear" w:color="auto" w:fill="auto"/>
          </w:tcPr>
          <w:p w14:paraId="727ADF83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6EDD9F65" w14:textId="4B0E24E6" w:rsidR="00C90719" w:rsidRPr="002A0037" w:rsidRDefault="00F47AEC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38DACE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6B2EE713" w14:textId="0E34A04D" w:rsidR="00C90719" w:rsidRPr="002A0037" w:rsidRDefault="00F47AEC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12,939</w:t>
            </w:r>
          </w:p>
        </w:tc>
      </w:tr>
      <w:tr w:rsidR="00C90719" w:rsidRPr="002A0037" w14:paraId="0DEF5932" w14:textId="77777777" w:rsidTr="00772C49">
        <w:tc>
          <w:tcPr>
            <w:tcW w:w="3060" w:type="dxa"/>
            <w:shd w:val="clear" w:color="auto" w:fill="auto"/>
          </w:tcPr>
          <w:p w14:paraId="6BCBAD1A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CAEFC" w14:textId="55D1AF0B" w:rsidR="00C90719" w:rsidRPr="002A0037" w:rsidRDefault="00F47AEC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466,802</w:t>
            </w:r>
          </w:p>
        </w:tc>
        <w:tc>
          <w:tcPr>
            <w:tcW w:w="270" w:type="dxa"/>
            <w:shd w:val="clear" w:color="auto" w:fill="auto"/>
          </w:tcPr>
          <w:p w14:paraId="0491FE8C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F0438" w14:textId="008D1D8B" w:rsidR="00C90719" w:rsidRPr="002A0037" w:rsidRDefault="00F47AEC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(163,183)</w:t>
            </w:r>
          </w:p>
        </w:tc>
        <w:tc>
          <w:tcPr>
            <w:tcW w:w="238" w:type="dxa"/>
            <w:shd w:val="clear" w:color="auto" w:fill="auto"/>
          </w:tcPr>
          <w:p w14:paraId="59B1BD7F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F935F" w14:textId="73F85C26" w:rsidR="00C90719" w:rsidRPr="002A0037" w:rsidRDefault="00F47AEC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(14,265)</w:t>
            </w:r>
          </w:p>
        </w:tc>
        <w:tc>
          <w:tcPr>
            <w:tcW w:w="236" w:type="dxa"/>
            <w:shd w:val="clear" w:color="auto" w:fill="auto"/>
          </w:tcPr>
          <w:p w14:paraId="5A855C02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2790EB" w14:textId="26506B76" w:rsidR="00C90719" w:rsidRPr="002A0037" w:rsidRDefault="00F47AEC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289,354</w:t>
            </w:r>
          </w:p>
        </w:tc>
      </w:tr>
      <w:tr w:rsidR="004B3A38" w:rsidRPr="002A0037" w14:paraId="0512A816" w14:textId="77777777" w:rsidTr="00772C49">
        <w:tc>
          <w:tcPr>
            <w:tcW w:w="3060" w:type="dxa"/>
            <w:shd w:val="clear" w:color="auto" w:fill="auto"/>
          </w:tcPr>
          <w:p w14:paraId="323D9421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687BF8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68CBF5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D656160" w14:textId="77777777" w:rsidR="004B3A38" w:rsidRPr="002A0037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155584E2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0CD77FE3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51DA44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92F4263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A38" w:rsidRPr="002A0037" w14:paraId="6535031B" w14:textId="77777777" w:rsidTr="00772C49">
        <w:tc>
          <w:tcPr>
            <w:tcW w:w="3060" w:type="dxa"/>
            <w:shd w:val="clear" w:color="auto" w:fill="auto"/>
          </w:tcPr>
          <w:p w14:paraId="37C6F87C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7377221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2247F5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F2F7865" w14:textId="77777777" w:rsidR="004B3A38" w:rsidRPr="002A0037" w:rsidRDefault="004B3A38" w:rsidP="005A06E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B2A6DDD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25C5B9D0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762439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858795F" w14:textId="77777777" w:rsidR="004B3A38" w:rsidRPr="002A0037" w:rsidRDefault="004B3A38" w:rsidP="005A0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0719" w:rsidRPr="002A0037" w14:paraId="27F4DD38" w14:textId="77777777" w:rsidTr="00772C49">
        <w:tc>
          <w:tcPr>
            <w:tcW w:w="3060" w:type="dxa"/>
            <w:shd w:val="clear" w:color="auto" w:fill="auto"/>
          </w:tcPr>
          <w:p w14:paraId="3DC51B98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4DC06890" w14:textId="5D37CEAD" w:rsidR="00C90719" w:rsidRPr="002A0037" w:rsidRDefault="001163C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(878,762)</w:t>
            </w:r>
          </w:p>
        </w:tc>
        <w:tc>
          <w:tcPr>
            <w:tcW w:w="270" w:type="dxa"/>
            <w:shd w:val="clear" w:color="auto" w:fill="auto"/>
          </w:tcPr>
          <w:p w14:paraId="69784E0D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7573E96" w14:textId="0C809054" w:rsidR="00C90719" w:rsidRPr="002A0037" w:rsidRDefault="001163CA" w:rsidP="005356C7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908CF9D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6211B30B" w14:textId="3CF8527E" w:rsidR="00C90719" w:rsidRPr="002A0037" w:rsidRDefault="001163CA" w:rsidP="001163CA">
            <w:pPr>
              <w:pStyle w:val="acctfourfigures"/>
              <w:tabs>
                <w:tab w:val="clear" w:pos="765"/>
                <w:tab w:val="decimal" w:pos="1098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(82,213)</w:t>
            </w:r>
          </w:p>
        </w:tc>
        <w:tc>
          <w:tcPr>
            <w:tcW w:w="236" w:type="dxa"/>
            <w:shd w:val="clear" w:color="auto" w:fill="auto"/>
          </w:tcPr>
          <w:p w14:paraId="5C0E9452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365CFA23" w14:textId="3B909801" w:rsidR="00C90719" w:rsidRPr="002A0037" w:rsidRDefault="001163CA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(960,975)</w:t>
            </w:r>
          </w:p>
        </w:tc>
      </w:tr>
      <w:tr w:rsidR="00C90719" w:rsidRPr="002A0037" w14:paraId="44D3BF8B" w14:textId="77777777" w:rsidTr="00772C49">
        <w:tc>
          <w:tcPr>
            <w:tcW w:w="3060" w:type="dxa"/>
            <w:shd w:val="clear" w:color="auto" w:fill="auto"/>
          </w:tcPr>
          <w:p w14:paraId="77D77246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1F47EBD5" w14:textId="0D3D8619" w:rsidR="00C90719" w:rsidRPr="002A0037" w:rsidRDefault="001163C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(30,902)</w:t>
            </w:r>
          </w:p>
        </w:tc>
        <w:tc>
          <w:tcPr>
            <w:tcW w:w="270" w:type="dxa"/>
            <w:shd w:val="clear" w:color="auto" w:fill="auto"/>
          </w:tcPr>
          <w:p w14:paraId="252EFC5C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6940ED2" w14:textId="79686DFB" w:rsidR="00C90719" w:rsidRPr="002A0037" w:rsidRDefault="001163CA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(692)</w:t>
            </w:r>
          </w:p>
        </w:tc>
        <w:tc>
          <w:tcPr>
            <w:tcW w:w="238" w:type="dxa"/>
            <w:shd w:val="clear" w:color="auto" w:fill="auto"/>
          </w:tcPr>
          <w:p w14:paraId="49094702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auto"/>
          </w:tcPr>
          <w:p w14:paraId="03F604D3" w14:textId="6EDDBFC2" w:rsidR="00C90719" w:rsidRPr="002A0037" w:rsidRDefault="001163CA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23D81D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A26929F" w14:textId="3B217BE7" w:rsidR="00C90719" w:rsidRPr="002A0037" w:rsidRDefault="001163CA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(31,594)</w:t>
            </w:r>
          </w:p>
        </w:tc>
      </w:tr>
      <w:tr w:rsidR="004550AB" w:rsidRPr="002A0037" w14:paraId="30D98699" w14:textId="77777777" w:rsidTr="00772C49">
        <w:tc>
          <w:tcPr>
            <w:tcW w:w="3060" w:type="dxa"/>
            <w:shd w:val="clear" w:color="auto" w:fill="auto"/>
          </w:tcPr>
          <w:p w14:paraId="0A6812EA" w14:textId="77777777" w:rsidR="004550AB" w:rsidRPr="002A0037" w:rsidRDefault="004550AB" w:rsidP="0045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70" w:type="dxa"/>
            <w:shd w:val="clear" w:color="auto" w:fill="auto"/>
          </w:tcPr>
          <w:p w14:paraId="55AA3F32" w14:textId="01CAB84B" w:rsidR="004550AB" w:rsidRPr="002A0037" w:rsidRDefault="001163CA" w:rsidP="004550AB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(16,631)</w:t>
            </w:r>
          </w:p>
        </w:tc>
        <w:tc>
          <w:tcPr>
            <w:tcW w:w="270" w:type="dxa"/>
            <w:shd w:val="clear" w:color="auto" w:fill="auto"/>
          </w:tcPr>
          <w:p w14:paraId="7F475719" w14:textId="77777777" w:rsidR="004550AB" w:rsidRPr="002A0037" w:rsidRDefault="004550AB" w:rsidP="004550A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EE55689" w14:textId="44BD1582" w:rsidR="004550AB" w:rsidRPr="002A0037" w:rsidRDefault="001163CA" w:rsidP="002A717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(859)</w:t>
            </w:r>
          </w:p>
        </w:tc>
        <w:tc>
          <w:tcPr>
            <w:tcW w:w="238" w:type="dxa"/>
            <w:shd w:val="clear" w:color="auto" w:fill="auto"/>
          </w:tcPr>
          <w:p w14:paraId="6F35BABB" w14:textId="77777777" w:rsidR="004550AB" w:rsidRPr="002A0037" w:rsidRDefault="004550AB" w:rsidP="004550A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shd w:val="clear" w:color="auto" w:fill="auto"/>
          </w:tcPr>
          <w:p w14:paraId="7B498699" w14:textId="0D4D5E03" w:rsidR="004550AB" w:rsidRPr="002A0037" w:rsidRDefault="001163CA" w:rsidP="004550AB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194</w:t>
            </w:r>
          </w:p>
        </w:tc>
        <w:tc>
          <w:tcPr>
            <w:tcW w:w="236" w:type="dxa"/>
            <w:shd w:val="clear" w:color="auto" w:fill="auto"/>
          </w:tcPr>
          <w:p w14:paraId="4EBDA6B9" w14:textId="77777777" w:rsidR="004550AB" w:rsidRPr="002A0037" w:rsidRDefault="004550AB" w:rsidP="004550A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5CB1ECE2" w14:textId="21DD3A88" w:rsidR="004550AB" w:rsidRPr="002A0037" w:rsidRDefault="001163CA" w:rsidP="004550AB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(17,296)</w:t>
            </w:r>
          </w:p>
        </w:tc>
      </w:tr>
      <w:tr w:rsidR="00C90719" w:rsidRPr="002A0037" w14:paraId="3E4069F2" w14:textId="77777777" w:rsidTr="00772C49">
        <w:tc>
          <w:tcPr>
            <w:tcW w:w="3060" w:type="dxa"/>
            <w:shd w:val="clear" w:color="auto" w:fill="auto"/>
          </w:tcPr>
          <w:p w14:paraId="240D7606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7580DF" w14:textId="5D793A71" w:rsidR="00C90719" w:rsidRPr="002A0037" w:rsidRDefault="001163C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(89,165)</w:t>
            </w:r>
          </w:p>
        </w:tc>
        <w:tc>
          <w:tcPr>
            <w:tcW w:w="270" w:type="dxa"/>
            <w:shd w:val="clear" w:color="auto" w:fill="auto"/>
          </w:tcPr>
          <w:p w14:paraId="3DDDC9CC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936856" w14:textId="417D9012" w:rsidR="00C90719" w:rsidRPr="002A0037" w:rsidRDefault="001163CA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7,653</w:t>
            </w:r>
          </w:p>
        </w:tc>
        <w:tc>
          <w:tcPr>
            <w:tcW w:w="238" w:type="dxa"/>
            <w:shd w:val="clear" w:color="auto" w:fill="auto"/>
          </w:tcPr>
          <w:p w14:paraId="32165AD3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1EA7113E" w14:textId="6C1C5076" w:rsidR="00C90719" w:rsidRPr="002A0037" w:rsidRDefault="001163CA" w:rsidP="00C9071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4D4C88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27DC6CC" w14:textId="5FB1FF05" w:rsidR="00C90719" w:rsidRPr="002A0037" w:rsidRDefault="001163CA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bidi="th-TH"/>
              </w:rPr>
              <w:t>(81,512)</w:t>
            </w:r>
          </w:p>
        </w:tc>
      </w:tr>
      <w:tr w:rsidR="00C90719" w:rsidRPr="002A0037" w14:paraId="59E76C9E" w14:textId="77777777" w:rsidTr="00772C49">
        <w:tc>
          <w:tcPr>
            <w:tcW w:w="3060" w:type="dxa"/>
            <w:shd w:val="clear" w:color="auto" w:fill="auto"/>
          </w:tcPr>
          <w:p w14:paraId="482D4560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B5343" w14:textId="37EFFB18" w:rsidR="00C90719" w:rsidRPr="002A0037" w:rsidRDefault="001163C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(1,015,460)</w:t>
            </w:r>
          </w:p>
        </w:tc>
        <w:tc>
          <w:tcPr>
            <w:tcW w:w="270" w:type="dxa"/>
            <w:shd w:val="clear" w:color="auto" w:fill="auto"/>
          </w:tcPr>
          <w:p w14:paraId="1245ED96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84878" w14:textId="18F5C84D" w:rsidR="00C90719" w:rsidRPr="002A0037" w:rsidRDefault="001163CA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6,102</w:t>
            </w:r>
          </w:p>
        </w:tc>
        <w:tc>
          <w:tcPr>
            <w:tcW w:w="238" w:type="dxa"/>
            <w:shd w:val="clear" w:color="auto" w:fill="auto"/>
          </w:tcPr>
          <w:p w14:paraId="7BC0E72D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1A368" w14:textId="6B715EC8" w:rsidR="00C90719" w:rsidRPr="002A0037" w:rsidRDefault="001163CA" w:rsidP="00C90719">
            <w:pPr>
              <w:pStyle w:val="acctfourfigures"/>
              <w:tabs>
                <w:tab w:val="clear" w:pos="765"/>
                <w:tab w:val="decimal" w:pos="113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(82,019)</w:t>
            </w:r>
          </w:p>
        </w:tc>
        <w:tc>
          <w:tcPr>
            <w:tcW w:w="236" w:type="dxa"/>
            <w:shd w:val="clear" w:color="auto" w:fill="auto"/>
          </w:tcPr>
          <w:p w14:paraId="4C96A293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7BA6B" w14:textId="0CC25C41" w:rsidR="00C90719" w:rsidRPr="002A0037" w:rsidRDefault="001163CA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(1,0</w:t>
            </w:r>
            <w:r w:rsidR="002A7179"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91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,377)</w:t>
            </w:r>
          </w:p>
        </w:tc>
      </w:tr>
      <w:tr w:rsidR="00C90719" w:rsidRPr="002A0037" w14:paraId="73061E45" w14:textId="77777777" w:rsidTr="00772C49">
        <w:tc>
          <w:tcPr>
            <w:tcW w:w="3060" w:type="dxa"/>
            <w:shd w:val="clear" w:color="auto" w:fill="auto"/>
          </w:tcPr>
          <w:p w14:paraId="1E3EC9C2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9CEE194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0B0DD42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5C24F56E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0E86F9B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62" w:type="dxa"/>
            <w:tcBorders>
              <w:top w:val="double" w:sz="4" w:space="0" w:color="auto"/>
            </w:tcBorders>
            <w:shd w:val="clear" w:color="auto" w:fill="auto"/>
          </w:tcPr>
          <w:p w14:paraId="400E3D57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53F6A3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929C8B9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90719" w:rsidRPr="002A0037" w14:paraId="5628ECD3" w14:textId="77777777" w:rsidTr="00772C49">
        <w:tc>
          <w:tcPr>
            <w:tcW w:w="3060" w:type="dxa"/>
            <w:shd w:val="clear" w:color="auto" w:fill="auto"/>
          </w:tcPr>
          <w:p w14:paraId="4CC43EB1" w14:textId="77777777" w:rsidR="00C90719" w:rsidRPr="002A0037" w:rsidRDefault="00C90719" w:rsidP="00C90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FA5EF6F" w14:textId="259FE197" w:rsidR="00C90719" w:rsidRPr="002A0037" w:rsidRDefault="001163CA" w:rsidP="00C9071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(548,658)</w:t>
            </w:r>
          </w:p>
        </w:tc>
        <w:tc>
          <w:tcPr>
            <w:tcW w:w="270" w:type="dxa"/>
            <w:shd w:val="clear" w:color="auto" w:fill="auto"/>
          </w:tcPr>
          <w:p w14:paraId="3BDF34B7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CF61D94" w14:textId="71734084" w:rsidR="00C90719" w:rsidRPr="002A0037" w:rsidRDefault="001163CA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(157,081)</w:t>
            </w:r>
          </w:p>
        </w:tc>
        <w:tc>
          <w:tcPr>
            <w:tcW w:w="238" w:type="dxa"/>
            <w:shd w:val="clear" w:color="auto" w:fill="auto"/>
          </w:tcPr>
          <w:p w14:paraId="08D9B373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bottom w:val="double" w:sz="4" w:space="0" w:color="auto"/>
            </w:tcBorders>
            <w:shd w:val="clear" w:color="auto" w:fill="auto"/>
          </w:tcPr>
          <w:p w14:paraId="22C5FFD9" w14:textId="4001DE0C" w:rsidR="00C90719" w:rsidRPr="002A0037" w:rsidRDefault="001163CA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(96,284)</w:t>
            </w:r>
          </w:p>
        </w:tc>
        <w:tc>
          <w:tcPr>
            <w:tcW w:w="236" w:type="dxa"/>
            <w:shd w:val="clear" w:color="auto" w:fill="auto"/>
          </w:tcPr>
          <w:p w14:paraId="20F4DCBC" w14:textId="77777777" w:rsidR="00C90719" w:rsidRPr="002A0037" w:rsidRDefault="00C90719" w:rsidP="00C9071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 w:right="-96" w:firstLine="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6CC4D4E9" w14:textId="22629BBD" w:rsidR="00C90719" w:rsidRPr="002A0037" w:rsidRDefault="001163CA" w:rsidP="00C9071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08"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(802,023)</w:t>
            </w:r>
          </w:p>
        </w:tc>
      </w:tr>
    </w:tbl>
    <w:p w14:paraId="7B122FFE" w14:textId="1C38A627" w:rsidR="00E814DA" w:rsidRPr="002A0037" w:rsidRDefault="00E814DA" w:rsidP="004B3A38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3C81F35" w14:textId="638DAC88" w:rsidR="004B3A38" w:rsidRPr="002A0037" w:rsidRDefault="00E814DA" w:rsidP="000F0AC6">
      <w:r w:rsidRPr="002A0037">
        <w:rPr>
          <w:rFonts w:ascii="Angsana New" w:hAnsi="Angsana New"/>
          <w:b/>
          <w:bCs/>
          <w:sz w:val="30"/>
          <w:szCs w:val="30"/>
        </w:rPr>
        <w:br w:type="page"/>
      </w:r>
    </w:p>
    <w:p w14:paraId="450783BE" w14:textId="103D0EAF" w:rsidR="00E64F07" w:rsidRPr="002A0037" w:rsidRDefault="005E45C9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A0037">
        <w:rPr>
          <w:rFonts w:ascii="Angsana New" w:hAnsi="Angsana New"/>
          <w:b/>
          <w:bCs/>
          <w:sz w:val="30"/>
          <w:szCs w:val="30"/>
          <w:cs/>
        </w:rPr>
        <w:lastRenderedPageBreak/>
        <w:t>2</w:t>
      </w:r>
      <w:r w:rsidR="005D6E08" w:rsidRPr="002A0037">
        <w:rPr>
          <w:rFonts w:ascii="Angsana New" w:hAnsi="Angsana New"/>
          <w:b/>
          <w:bCs/>
          <w:sz w:val="30"/>
          <w:szCs w:val="30"/>
        </w:rPr>
        <w:t>0</w:t>
      </w:r>
      <w:r w:rsidR="00E64F07" w:rsidRPr="002A0037">
        <w:rPr>
          <w:rFonts w:ascii="Angsana New" w:hAnsi="Angsana New"/>
          <w:b/>
          <w:bCs/>
          <w:sz w:val="30"/>
          <w:szCs w:val="30"/>
        </w:rPr>
        <w:tab/>
      </w:r>
      <w:r w:rsidR="00114B3D" w:rsidRPr="002A0037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E64F07" w:rsidRPr="002A0037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4C55F9BF" w14:textId="77777777" w:rsidR="00E64F07" w:rsidRPr="002A003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83"/>
        <w:gridCol w:w="236"/>
        <w:gridCol w:w="1181"/>
        <w:gridCol w:w="236"/>
        <w:gridCol w:w="1224"/>
        <w:gridCol w:w="241"/>
        <w:gridCol w:w="1276"/>
      </w:tblGrid>
      <w:tr w:rsidR="00767828" w:rsidRPr="002A0037" w14:paraId="26892AC5" w14:textId="77777777" w:rsidTr="007130AB">
        <w:tc>
          <w:tcPr>
            <w:tcW w:w="3600" w:type="dxa"/>
          </w:tcPr>
          <w:p w14:paraId="195AF98B" w14:textId="77777777" w:rsidR="00767828" w:rsidRPr="002A0037" w:rsidRDefault="00767828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0" w:type="dxa"/>
            <w:gridSpan w:val="3"/>
          </w:tcPr>
          <w:p w14:paraId="52240537" w14:textId="77777777" w:rsidR="00767828" w:rsidRPr="002A0037" w:rsidRDefault="00767828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AE8DFE7" w14:textId="77777777" w:rsidR="00767828" w:rsidRPr="002A0037" w:rsidRDefault="00767828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1" w:type="dxa"/>
            <w:gridSpan w:val="3"/>
          </w:tcPr>
          <w:p w14:paraId="62E28159" w14:textId="77777777" w:rsidR="00767828" w:rsidRPr="002A0037" w:rsidRDefault="00767828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5346" w:rsidRPr="002A0037" w14:paraId="70E462F2" w14:textId="77777777" w:rsidTr="007130AB">
        <w:tc>
          <w:tcPr>
            <w:tcW w:w="3600" w:type="dxa"/>
          </w:tcPr>
          <w:p w14:paraId="773A8F92" w14:textId="77777777" w:rsidR="00445346" w:rsidRPr="002A0037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CA2C33C" w14:textId="7CBAEB31" w:rsidR="00445346" w:rsidRPr="002A0037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0F0AC6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B289D8E" w14:textId="77777777" w:rsidR="00445346" w:rsidRPr="002A0037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031125F" w14:textId="383B84B3" w:rsidR="00445346" w:rsidRPr="002A0037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0F0AC6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59AB2C9" w14:textId="77777777" w:rsidR="00445346" w:rsidRPr="002A0037" w:rsidRDefault="00445346" w:rsidP="007130AB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AC98E8E" w14:textId="6E0964EE" w:rsidR="00445346" w:rsidRPr="002A0037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0F0AC6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416EA6A4" w14:textId="77777777" w:rsidR="00445346" w:rsidRPr="002A0037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CFBBF3D" w14:textId="25FE6907" w:rsidR="00445346" w:rsidRPr="002A0037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0F0AC6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45346" w:rsidRPr="002A0037" w14:paraId="3F2B45DF" w14:textId="77777777" w:rsidTr="007130AB">
        <w:tc>
          <w:tcPr>
            <w:tcW w:w="3600" w:type="dxa"/>
          </w:tcPr>
          <w:p w14:paraId="04B4CB50" w14:textId="77777777" w:rsidR="00445346" w:rsidRPr="002A0037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7" w:type="dxa"/>
            <w:gridSpan w:val="7"/>
          </w:tcPr>
          <w:p w14:paraId="26E87708" w14:textId="496F939A" w:rsidR="00445346" w:rsidRPr="002A0037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2A003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2A003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45346" w:rsidRPr="002A0037" w14:paraId="260C0543" w14:textId="77777777" w:rsidTr="000F0AC6">
        <w:tc>
          <w:tcPr>
            <w:tcW w:w="9177" w:type="dxa"/>
            <w:gridSpan w:val="8"/>
          </w:tcPr>
          <w:p w14:paraId="60688D92" w14:textId="2B7A37CD" w:rsidR="00445346" w:rsidRPr="002A0037" w:rsidRDefault="00445346" w:rsidP="0071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3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</w:tr>
      <w:tr w:rsidR="000F0AC6" w:rsidRPr="002A0037" w14:paraId="5CFF2734" w14:textId="77777777" w:rsidTr="005356C7">
        <w:tc>
          <w:tcPr>
            <w:tcW w:w="3600" w:type="dxa"/>
          </w:tcPr>
          <w:p w14:paraId="5EF96F34" w14:textId="31FB74DC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กำไรสำหรับปีที่เป็นส่วนของ</w:t>
            </w:r>
          </w:p>
          <w:p w14:paraId="3632B268" w14:textId="4CE4DDAF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51F31C2B" w14:textId="1D03FA12" w:rsidR="000F0AC6" w:rsidRPr="002A0037" w:rsidRDefault="0033745D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E06A08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D5DC0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236" w:type="dxa"/>
            <w:vAlign w:val="bottom"/>
          </w:tcPr>
          <w:p w14:paraId="768C7609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05991E00" w14:textId="465EC81D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12,662</w:t>
            </w:r>
          </w:p>
        </w:tc>
        <w:tc>
          <w:tcPr>
            <w:tcW w:w="236" w:type="dxa"/>
            <w:vAlign w:val="bottom"/>
          </w:tcPr>
          <w:p w14:paraId="5E209AAC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23DAACED" w14:textId="6584A8F8" w:rsidR="000F0AC6" w:rsidRPr="002A0037" w:rsidRDefault="0033745D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D5DC0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D5DC0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747</w:t>
            </w:r>
          </w:p>
        </w:tc>
        <w:tc>
          <w:tcPr>
            <w:tcW w:w="241" w:type="dxa"/>
            <w:vAlign w:val="bottom"/>
          </w:tcPr>
          <w:p w14:paraId="1728BDEB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110A8E3B" w14:textId="2B7BE85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671,213</w:t>
            </w:r>
          </w:p>
        </w:tc>
      </w:tr>
      <w:tr w:rsidR="000F0AC6" w:rsidRPr="002A0037" w14:paraId="501DD661" w14:textId="77777777" w:rsidTr="005356C7">
        <w:tc>
          <w:tcPr>
            <w:tcW w:w="3600" w:type="dxa"/>
          </w:tcPr>
          <w:p w14:paraId="438FD174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6327A1" w14:textId="2E829FF5" w:rsidR="000F0AC6" w:rsidRPr="002A0037" w:rsidRDefault="0033745D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265,900</w:t>
            </w:r>
          </w:p>
        </w:tc>
        <w:tc>
          <w:tcPr>
            <w:tcW w:w="236" w:type="dxa"/>
            <w:vAlign w:val="bottom"/>
          </w:tcPr>
          <w:p w14:paraId="19F43930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4296EA" w14:textId="6E04DBA0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265,900</w:t>
            </w:r>
          </w:p>
        </w:tc>
        <w:tc>
          <w:tcPr>
            <w:tcW w:w="236" w:type="dxa"/>
            <w:vAlign w:val="bottom"/>
          </w:tcPr>
          <w:p w14:paraId="1AA47CDB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33569BFA" w14:textId="5C087E9E" w:rsidR="000F0AC6" w:rsidRPr="002A0037" w:rsidRDefault="0033745D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265,900</w:t>
            </w:r>
          </w:p>
        </w:tc>
        <w:tc>
          <w:tcPr>
            <w:tcW w:w="241" w:type="dxa"/>
            <w:vAlign w:val="bottom"/>
          </w:tcPr>
          <w:p w14:paraId="1CAA8510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54BF75FA" w14:textId="01F3A426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265,900</w:t>
            </w:r>
          </w:p>
        </w:tc>
      </w:tr>
      <w:tr w:rsidR="000F0AC6" w:rsidRPr="002A0037" w14:paraId="54692F28" w14:textId="77777777" w:rsidTr="005356C7">
        <w:tc>
          <w:tcPr>
            <w:tcW w:w="3600" w:type="dxa"/>
          </w:tcPr>
          <w:p w14:paraId="4A03DE94" w14:textId="2071C000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2A00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7EBF11" w14:textId="77F0724F" w:rsidR="000F0AC6" w:rsidRPr="002A0037" w:rsidRDefault="0033745D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0.9</w:t>
            </w:r>
            <w:r w:rsidR="00ED5DC0"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4674A6D9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4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31AB1A" w14:textId="4E406E93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36" w:type="dxa"/>
            <w:vAlign w:val="bottom"/>
          </w:tcPr>
          <w:p w14:paraId="007DB6E0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vAlign w:val="bottom"/>
          </w:tcPr>
          <w:p w14:paraId="71DD6C37" w14:textId="2E98FAC2" w:rsidR="000F0AC6" w:rsidRPr="002A0037" w:rsidRDefault="0033745D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0.64</w:t>
            </w:r>
          </w:p>
        </w:tc>
        <w:tc>
          <w:tcPr>
            <w:tcW w:w="241" w:type="dxa"/>
            <w:vAlign w:val="bottom"/>
          </w:tcPr>
          <w:p w14:paraId="568D66B4" w14:textId="77777777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09A9DBFD" w14:textId="724ED7DE" w:rsidR="000F0AC6" w:rsidRPr="002A0037" w:rsidRDefault="000F0AC6" w:rsidP="000F0A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2.52</w:t>
            </w:r>
          </w:p>
        </w:tc>
      </w:tr>
    </w:tbl>
    <w:p w14:paraId="77E25B47" w14:textId="77777777" w:rsidR="00543DC7" w:rsidRPr="002A0037" w:rsidRDefault="00543DC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1D4B28C" w14:textId="039007F1" w:rsidR="00BF5654" w:rsidRPr="002A0037" w:rsidRDefault="00BF5654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2A0037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5D6E08" w:rsidRPr="002A0037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Pr="002A0037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2A003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21D57B42" w14:textId="115B8DA9" w:rsidR="00BF5654" w:rsidRPr="002A0037" w:rsidRDefault="00BF5654" w:rsidP="00EB45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240"/>
        <w:gridCol w:w="1620"/>
        <w:gridCol w:w="1548"/>
        <w:gridCol w:w="1278"/>
        <w:gridCol w:w="236"/>
        <w:gridCol w:w="1276"/>
      </w:tblGrid>
      <w:tr w:rsidR="00995A70" w:rsidRPr="002A0037" w14:paraId="43F7B71F" w14:textId="77777777" w:rsidTr="007E7635">
        <w:trPr>
          <w:trHeight w:val="380"/>
        </w:trPr>
        <w:tc>
          <w:tcPr>
            <w:tcW w:w="3240" w:type="dxa"/>
            <w:shd w:val="clear" w:color="auto" w:fill="auto"/>
            <w:vAlign w:val="bottom"/>
          </w:tcPr>
          <w:p w14:paraId="15E64DF3" w14:textId="77777777" w:rsidR="00BF5654" w:rsidRPr="002A0037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F4914E1" w14:textId="77777777" w:rsidR="00BF5654" w:rsidRPr="002A0037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6229024" w14:textId="42FA1945" w:rsidR="00BF5654" w:rsidRPr="002A0037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00A04D" w14:textId="5B980655" w:rsidR="00BF5654" w:rsidRPr="002A0037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5E12811D" w14:textId="77777777" w:rsidR="00BF5654" w:rsidRPr="002A0037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F018E5" w14:textId="77777777" w:rsidR="00BF5654" w:rsidRPr="002A0037" w:rsidDel="00D43E7A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95A70" w:rsidRPr="002A0037" w14:paraId="66737032" w14:textId="77777777" w:rsidTr="007E7635">
        <w:trPr>
          <w:trHeight w:val="380"/>
        </w:trPr>
        <w:tc>
          <w:tcPr>
            <w:tcW w:w="3240" w:type="dxa"/>
            <w:shd w:val="clear" w:color="auto" w:fill="auto"/>
          </w:tcPr>
          <w:p w14:paraId="1139075E" w14:textId="77777777" w:rsidR="00BF5654" w:rsidRPr="002A0037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3DC523A" w14:textId="77777777" w:rsidR="00BF5654" w:rsidRPr="002A0037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464B53EF" w14:textId="77777777" w:rsidR="00BF5654" w:rsidRPr="002A0037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2DFE1FF" w14:textId="77777777" w:rsidR="00BF5654" w:rsidRPr="002A0037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71EDDC3C" w14:textId="77777777" w:rsidR="00BF5654" w:rsidRPr="002A0037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D26D984" w14:textId="77777777" w:rsidR="00BF5654" w:rsidRPr="002A0037" w:rsidRDefault="00BF5654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A003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30495" w:rsidRPr="002A0037" w14:paraId="6D044476" w14:textId="77777777" w:rsidTr="007E7635">
        <w:trPr>
          <w:trHeight w:val="380"/>
        </w:trPr>
        <w:tc>
          <w:tcPr>
            <w:tcW w:w="3240" w:type="dxa"/>
            <w:shd w:val="clear" w:color="auto" w:fill="auto"/>
          </w:tcPr>
          <w:p w14:paraId="63BA8D8D" w14:textId="7AE3C6AA" w:rsidR="00830495" w:rsidRPr="002A0037" w:rsidRDefault="00830495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979A7"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06D53B69" w14:textId="77777777" w:rsidR="00830495" w:rsidRPr="002A0037" w:rsidRDefault="00830495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3D54CED0" w14:textId="77777777" w:rsidR="00830495" w:rsidRPr="002A0037" w:rsidRDefault="00830495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798EC6B8" w14:textId="77777777" w:rsidR="00830495" w:rsidRPr="002A0037" w:rsidRDefault="00830495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6A73C8" w14:textId="77777777" w:rsidR="00830495" w:rsidRPr="002A0037" w:rsidRDefault="00830495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0FE8B213" w14:textId="77777777" w:rsidR="00830495" w:rsidRPr="002A0037" w:rsidRDefault="00830495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1AFE" w:rsidRPr="002A0037" w14:paraId="0878B621" w14:textId="77777777" w:rsidTr="007E7635">
        <w:trPr>
          <w:trHeight w:val="380"/>
        </w:trPr>
        <w:tc>
          <w:tcPr>
            <w:tcW w:w="3240" w:type="dxa"/>
            <w:shd w:val="clear" w:color="auto" w:fill="auto"/>
          </w:tcPr>
          <w:p w14:paraId="57C36099" w14:textId="0E6DF6CF" w:rsidR="00AC1AFE" w:rsidRPr="002A0037" w:rsidRDefault="00AC1AFE" w:rsidP="00AC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20" w:type="dxa"/>
            <w:shd w:val="clear" w:color="auto" w:fill="auto"/>
          </w:tcPr>
          <w:p w14:paraId="7D5D9FA0" w14:textId="35301AE4" w:rsidR="00AC1AFE" w:rsidRPr="002A0037" w:rsidRDefault="00AC1AFE" w:rsidP="00AC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48" w:type="dxa"/>
            <w:shd w:val="clear" w:color="auto" w:fill="auto"/>
          </w:tcPr>
          <w:p w14:paraId="0BC1B95C" w14:textId="376315A0" w:rsidR="00AC1AFE" w:rsidRPr="002A0037" w:rsidRDefault="00AC1AFE" w:rsidP="00AC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21F0B832" w14:textId="454755C1" w:rsidR="00AC1AFE" w:rsidRPr="002A0037" w:rsidRDefault="00AC1AFE" w:rsidP="00AC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0.34</w:t>
            </w:r>
          </w:p>
        </w:tc>
        <w:tc>
          <w:tcPr>
            <w:tcW w:w="236" w:type="dxa"/>
            <w:shd w:val="clear" w:color="auto" w:fill="auto"/>
          </w:tcPr>
          <w:p w14:paraId="2AD70B5D" w14:textId="77777777" w:rsidR="00AC1AFE" w:rsidRPr="002A0037" w:rsidRDefault="00AC1AFE" w:rsidP="00AC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16DBC747" w14:textId="5CB1B14A" w:rsidR="00AC1AFE" w:rsidRPr="002A0037" w:rsidRDefault="00AC1AFE" w:rsidP="00AC1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90,404</w:t>
            </w:r>
          </w:p>
        </w:tc>
      </w:tr>
      <w:tr w:rsidR="00654150" w:rsidRPr="002A0037" w14:paraId="01319ABC" w14:textId="77777777" w:rsidTr="007E7635">
        <w:trPr>
          <w:trHeight w:val="380"/>
        </w:trPr>
        <w:tc>
          <w:tcPr>
            <w:tcW w:w="3240" w:type="dxa"/>
            <w:shd w:val="clear" w:color="auto" w:fill="auto"/>
          </w:tcPr>
          <w:p w14:paraId="23E2B54E" w14:textId="77777777" w:rsidR="00654150" w:rsidRPr="002A0037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B522962" w14:textId="77777777" w:rsidR="00654150" w:rsidRPr="002A0037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2A0A6959" w14:textId="77777777" w:rsidR="00654150" w:rsidRPr="002A0037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C783F84" w14:textId="77777777" w:rsidR="00654150" w:rsidRPr="002A0037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299008" w14:textId="77777777" w:rsidR="00654150" w:rsidRPr="002A0037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41875E18" w14:textId="77777777" w:rsidR="00654150" w:rsidRPr="002A0037" w:rsidRDefault="00654150" w:rsidP="007E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9A7" w:rsidRPr="002A0037" w14:paraId="04CEF733" w14:textId="77777777" w:rsidTr="007E7635">
        <w:trPr>
          <w:trHeight w:val="380"/>
        </w:trPr>
        <w:tc>
          <w:tcPr>
            <w:tcW w:w="3240" w:type="dxa"/>
            <w:shd w:val="clear" w:color="auto" w:fill="auto"/>
          </w:tcPr>
          <w:p w14:paraId="75A426CC" w14:textId="5482ECD9" w:rsidR="000979A7" w:rsidRPr="002A0037" w:rsidRDefault="000979A7" w:rsidP="0009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35714AE2" w14:textId="77777777" w:rsidR="000979A7" w:rsidRPr="002A0037" w:rsidRDefault="000979A7" w:rsidP="0009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565293CC" w14:textId="77777777" w:rsidR="000979A7" w:rsidRPr="002A0037" w:rsidRDefault="000979A7" w:rsidP="0009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8FCCED4" w14:textId="77777777" w:rsidR="000979A7" w:rsidRPr="002A0037" w:rsidRDefault="000979A7" w:rsidP="0009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976D10" w14:textId="77777777" w:rsidR="000979A7" w:rsidRPr="002A0037" w:rsidRDefault="000979A7" w:rsidP="0009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D3FD4AF" w14:textId="77777777" w:rsidR="000979A7" w:rsidRPr="002A0037" w:rsidRDefault="000979A7" w:rsidP="0009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9A7" w:rsidRPr="002A0037" w14:paraId="04827E72" w14:textId="77777777" w:rsidTr="007E7635">
        <w:trPr>
          <w:trHeight w:val="380"/>
        </w:trPr>
        <w:tc>
          <w:tcPr>
            <w:tcW w:w="3240" w:type="dxa"/>
            <w:shd w:val="clear" w:color="auto" w:fill="auto"/>
          </w:tcPr>
          <w:p w14:paraId="1A719340" w14:textId="4E8B9F6C" w:rsidR="000979A7" w:rsidRPr="002A0037" w:rsidRDefault="000979A7" w:rsidP="0009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  <w:shd w:val="clear" w:color="auto" w:fill="auto"/>
          </w:tcPr>
          <w:p w14:paraId="122AC19D" w14:textId="255F21CB" w:rsidR="000979A7" w:rsidRPr="002A0037" w:rsidRDefault="000979A7" w:rsidP="0009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48" w:type="dxa"/>
            <w:shd w:val="clear" w:color="auto" w:fill="auto"/>
          </w:tcPr>
          <w:p w14:paraId="0D5262D4" w14:textId="127BA77A" w:rsidR="000979A7" w:rsidRPr="002A0037" w:rsidRDefault="000979A7" w:rsidP="0009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</w:tcPr>
          <w:p w14:paraId="2CA61ABC" w14:textId="766B8221" w:rsidR="000979A7" w:rsidRPr="002A0037" w:rsidRDefault="000979A7" w:rsidP="0009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0.34</w:t>
            </w:r>
          </w:p>
        </w:tc>
        <w:tc>
          <w:tcPr>
            <w:tcW w:w="236" w:type="dxa"/>
            <w:shd w:val="clear" w:color="auto" w:fill="auto"/>
          </w:tcPr>
          <w:p w14:paraId="7B5C6F37" w14:textId="77777777" w:rsidR="000979A7" w:rsidRPr="002A0037" w:rsidRDefault="000979A7" w:rsidP="0009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42397C7" w14:textId="71D9C644" w:rsidR="000979A7" w:rsidRPr="002A0037" w:rsidRDefault="000979A7" w:rsidP="00097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90,404</w:t>
            </w:r>
          </w:p>
        </w:tc>
      </w:tr>
    </w:tbl>
    <w:p w14:paraId="341E421A" w14:textId="77777777" w:rsidR="007A33EA" w:rsidRPr="002A0037" w:rsidRDefault="007A33EA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  <w:sectPr w:rsidR="007A33EA" w:rsidRPr="002A0037" w:rsidSect="00E808BB">
          <w:headerReference w:type="default" r:id="rId32"/>
          <w:footerReference w:type="default" r:id="rId33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73A11660" w14:textId="17690F30" w:rsidR="00E64F07" w:rsidRPr="002A0037" w:rsidRDefault="00CF4D7E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2A0037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</w:t>
      </w:r>
      <w:r w:rsidR="005D6E08" w:rsidRPr="002A0037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E64F07" w:rsidRPr="002A0037">
        <w:rPr>
          <w:rFonts w:ascii="Angsana New" w:hAnsi="Angsana New"/>
          <w:b/>
          <w:bCs/>
          <w:color w:val="000000"/>
          <w:sz w:val="30"/>
          <w:szCs w:val="30"/>
          <w:cs/>
        </w:rPr>
        <w:tab/>
        <w:t>เครื่องมือทางการเงิน</w:t>
      </w:r>
    </w:p>
    <w:p w14:paraId="2CA168B4" w14:textId="77777777" w:rsidR="00267233" w:rsidRPr="002A0037" w:rsidRDefault="00267233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633EB3E" w14:textId="473A85F3" w:rsidR="000F1F5A" w:rsidRPr="002A0037" w:rsidRDefault="000F1F5A" w:rsidP="000F1F5A">
      <w:pPr>
        <w:pStyle w:val="block"/>
        <w:numPr>
          <w:ilvl w:val="0"/>
          <w:numId w:val="42"/>
        </w:numPr>
        <w:tabs>
          <w:tab w:val="clear" w:pos="340"/>
          <w:tab w:val="num" w:pos="630"/>
        </w:tabs>
        <w:spacing w:after="0" w:line="240" w:lineRule="atLeast"/>
        <w:ind w:left="540" w:right="-7" w:hanging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2A0037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52A882A" w14:textId="5F3AC58B" w:rsidR="000F1F5A" w:rsidRPr="002A0037" w:rsidRDefault="000F1F5A" w:rsidP="000F1F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2A0037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2A0037">
        <w:rPr>
          <w:rFonts w:ascii="Angsana New" w:hAnsi="Angsana New" w:hint="cs"/>
          <w:sz w:val="30"/>
          <w:szCs w:val="30"/>
          <w:cs/>
          <w:lang w:bidi="th-TH"/>
        </w:rPr>
        <w:t>และหนี้สินทางการเงิน</w:t>
      </w:r>
      <w:r w:rsidRPr="002A0037">
        <w:rPr>
          <w:rFonts w:ascii="Angsana New" w:hAnsi="Angsana New"/>
          <w:sz w:val="30"/>
          <w:szCs w:val="30"/>
          <w:cs/>
          <w:lang w:bidi="th-TH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CB95057" w14:textId="77777777" w:rsidR="00844CC0" w:rsidRPr="002A0037" w:rsidRDefault="00844CC0" w:rsidP="000F1F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024"/>
        <w:gridCol w:w="270"/>
        <w:gridCol w:w="990"/>
        <w:gridCol w:w="270"/>
        <w:gridCol w:w="990"/>
        <w:gridCol w:w="270"/>
        <w:gridCol w:w="990"/>
      </w:tblGrid>
      <w:tr w:rsidR="00844CC0" w:rsidRPr="002A0037" w14:paraId="28D4502F" w14:textId="77777777" w:rsidTr="000C7DD9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6045B4D" w14:textId="77777777" w:rsidR="00844CC0" w:rsidRPr="002A0037" w:rsidRDefault="00844CC0" w:rsidP="000C7DD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02F6939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05E477CB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 w:rsidRPr="002A003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44CC0" w:rsidRPr="002A0037" w14:paraId="13EAE352" w14:textId="77777777" w:rsidTr="000C7DD9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7414DFB5" w14:textId="77777777" w:rsidR="00844CC0" w:rsidRPr="002A0037" w:rsidRDefault="00844CC0" w:rsidP="000C7DD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FD70B47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7D88B9E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9710AA9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804" w:type="dxa"/>
            <w:gridSpan w:val="7"/>
            <w:vAlign w:val="bottom"/>
          </w:tcPr>
          <w:p w14:paraId="70B2BC33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44CC0" w:rsidRPr="002A0037" w14:paraId="321D4F7D" w14:textId="77777777" w:rsidTr="000C7DD9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351F7EC1" w14:textId="2EA3AAA7" w:rsidR="00844CC0" w:rsidRPr="002A0037" w:rsidRDefault="00844CC0" w:rsidP="000C7DD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A00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144E9446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59AF2F6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4677D51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13F5DDF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7011EDD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5109B882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CF84437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5B5DEEE2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DA24C83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65E1376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44CC0" w:rsidRPr="002A0037" w14:paraId="094493CE" w14:textId="77777777" w:rsidTr="000C7DD9">
        <w:trPr>
          <w:trHeight w:val="261"/>
        </w:trPr>
        <w:tc>
          <w:tcPr>
            <w:tcW w:w="2610" w:type="dxa"/>
            <w:shd w:val="clear" w:color="auto" w:fill="auto"/>
          </w:tcPr>
          <w:p w14:paraId="297F3C0A" w14:textId="77777777" w:rsidR="00844CC0" w:rsidRPr="002A0037" w:rsidRDefault="00844CC0" w:rsidP="000C7DD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112F0601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9"/>
          </w:tcPr>
          <w:p w14:paraId="54061AF2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44CC0" w:rsidRPr="002A0037" w14:paraId="76432B1B" w14:textId="77777777" w:rsidTr="000C7DD9">
        <w:trPr>
          <w:trHeight w:val="261"/>
        </w:trPr>
        <w:tc>
          <w:tcPr>
            <w:tcW w:w="2610" w:type="dxa"/>
            <w:shd w:val="clear" w:color="auto" w:fill="auto"/>
          </w:tcPr>
          <w:p w14:paraId="26E6E9CE" w14:textId="77777777" w:rsidR="00844CC0" w:rsidRPr="002A0037" w:rsidRDefault="00844CC0" w:rsidP="000C7DD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3A43E82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EFEBD52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B1C031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26E3A1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F76A6F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BB0115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257DE4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5B3F95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33A54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018475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CC0" w:rsidRPr="002A0037" w14:paraId="0FBF9FCD" w14:textId="77777777" w:rsidTr="000C7DD9">
        <w:trPr>
          <w:trHeight w:val="261"/>
        </w:trPr>
        <w:tc>
          <w:tcPr>
            <w:tcW w:w="2610" w:type="dxa"/>
            <w:shd w:val="clear" w:color="auto" w:fill="auto"/>
          </w:tcPr>
          <w:p w14:paraId="09D9AA44" w14:textId="77777777" w:rsidR="00844CC0" w:rsidRPr="002A0037" w:rsidRDefault="00844CC0" w:rsidP="000C7DD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E65A520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C7CC632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CC3285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9BB07A9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21B53D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32ACA5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15F45B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4C2CA9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5A34EC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AD205E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CC0" w:rsidRPr="002A0037" w14:paraId="2E6161E0" w14:textId="77777777" w:rsidTr="000C7DD9">
        <w:trPr>
          <w:trHeight w:val="261"/>
        </w:trPr>
        <w:tc>
          <w:tcPr>
            <w:tcW w:w="2610" w:type="dxa"/>
            <w:shd w:val="clear" w:color="auto" w:fill="auto"/>
          </w:tcPr>
          <w:p w14:paraId="4562334B" w14:textId="77777777" w:rsidR="00844CC0" w:rsidRPr="002A0037" w:rsidRDefault="00844CC0" w:rsidP="000C7DD9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356AA72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ED5CE54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592A1B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6B1337C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11088B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8196F0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831E1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E6386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6CDCE7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635FDB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CC0" w:rsidRPr="002A0037" w14:paraId="3FDC98B9" w14:textId="77777777" w:rsidTr="000C7DD9">
        <w:trPr>
          <w:trHeight w:val="261"/>
        </w:trPr>
        <w:tc>
          <w:tcPr>
            <w:tcW w:w="2610" w:type="dxa"/>
            <w:shd w:val="clear" w:color="auto" w:fill="auto"/>
          </w:tcPr>
          <w:p w14:paraId="68F49807" w14:textId="77777777" w:rsidR="00844CC0" w:rsidRPr="002A0037" w:rsidRDefault="00844CC0" w:rsidP="000C7DD9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0A793397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6BCE2AC" w14:textId="74936F65" w:rsidR="00844CC0" w:rsidRPr="002A0037" w:rsidRDefault="00394697" w:rsidP="000C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56,843</w:t>
            </w:r>
          </w:p>
        </w:tc>
        <w:tc>
          <w:tcPr>
            <w:tcW w:w="236" w:type="dxa"/>
          </w:tcPr>
          <w:p w14:paraId="7750D0E0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26A0CE5" w14:textId="3DBFE818" w:rsidR="00844CC0" w:rsidRPr="002A0037" w:rsidRDefault="00394697" w:rsidP="000C7DD9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7DA034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77E434" w14:textId="17F7FE71" w:rsidR="00844CC0" w:rsidRPr="002A0037" w:rsidRDefault="00394697" w:rsidP="000C7DD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56,843</w:t>
            </w:r>
          </w:p>
        </w:tc>
        <w:tc>
          <w:tcPr>
            <w:tcW w:w="270" w:type="dxa"/>
          </w:tcPr>
          <w:p w14:paraId="797A5549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26CCC6" w14:textId="4697846B" w:rsidR="00844CC0" w:rsidRPr="002A0037" w:rsidRDefault="00394697" w:rsidP="000C7DD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8AC07E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075F38" w14:textId="1FE8F1F8" w:rsidR="00844CC0" w:rsidRPr="002A0037" w:rsidRDefault="00394697" w:rsidP="000C7DD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56,843</w:t>
            </w:r>
          </w:p>
        </w:tc>
      </w:tr>
      <w:tr w:rsidR="00844CC0" w:rsidRPr="002A0037" w14:paraId="4A9E9E84" w14:textId="77777777" w:rsidTr="000C7DD9">
        <w:trPr>
          <w:trHeight w:val="261"/>
        </w:trPr>
        <w:tc>
          <w:tcPr>
            <w:tcW w:w="2610" w:type="dxa"/>
            <w:shd w:val="clear" w:color="auto" w:fill="auto"/>
          </w:tcPr>
          <w:p w14:paraId="0CDBBF96" w14:textId="77777777" w:rsidR="00844CC0" w:rsidRPr="002A0037" w:rsidRDefault="00844CC0" w:rsidP="000C7DD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655190D1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52D8C07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F61A3D0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D6300A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FDC26D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18C4CA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423028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3E3FE7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626726F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00ED5A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CC0" w:rsidRPr="002A0037" w14:paraId="7C4C3CA8" w14:textId="77777777" w:rsidTr="000C7DD9">
        <w:trPr>
          <w:trHeight w:val="281"/>
        </w:trPr>
        <w:tc>
          <w:tcPr>
            <w:tcW w:w="2610" w:type="dxa"/>
            <w:shd w:val="clear" w:color="auto" w:fill="auto"/>
          </w:tcPr>
          <w:p w14:paraId="4233FB81" w14:textId="77777777" w:rsidR="00844CC0" w:rsidRPr="002A0037" w:rsidRDefault="00844CC0" w:rsidP="000C7DD9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5F445DA0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CC8B431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AB59950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3C75FEA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B76348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068A1BD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11AEAC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666BC40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50ACD4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8032918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4CC0" w:rsidRPr="002A0037" w14:paraId="1A21295F" w14:textId="77777777" w:rsidTr="000C7DD9">
        <w:trPr>
          <w:trHeight w:val="281"/>
        </w:trPr>
        <w:tc>
          <w:tcPr>
            <w:tcW w:w="2610" w:type="dxa"/>
            <w:shd w:val="clear" w:color="auto" w:fill="auto"/>
          </w:tcPr>
          <w:p w14:paraId="13BFE90D" w14:textId="77777777" w:rsidR="00844CC0" w:rsidRPr="002A0037" w:rsidRDefault="00844CC0" w:rsidP="000C7DD9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45C607A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6EE1079" w14:textId="47FC426E" w:rsidR="00844CC0" w:rsidRPr="002A0037" w:rsidRDefault="00394697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199,968</w:t>
            </w:r>
          </w:p>
        </w:tc>
        <w:tc>
          <w:tcPr>
            <w:tcW w:w="236" w:type="dxa"/>
          </w:tcPr>
          <w:p w14:paraId="15FAB7DE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E6C852E" w14:textId="1E04E7D4" w:rsidR="00844CC0" w:rsidRPr="002A0037" w:rsidRDefault="00394697" w:rsidP="000C7DD9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48,391</w:t>
            </w:r>
          </w:p>
        </w:tc>
        <w:tc>
          <w:tcPr>
            <w:tcW w:w="270" w:type="dxa"/>
          </w:tcPr>
          <w:p w14:paraId="343E2521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F2340A6" w14:textId="3D3E60B8" w:rsidR="00844CC0" w:rsidRPr="002A0037" w:rsidRDefault="00394697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73FC18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A9AEBBF" w14:textId="43CC19EA" w:rsidR="00844CC0" w:rsidRPr="002A0037" w:rsidRDefault="00394697" w:rsidP="000C7DD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151,577</w:t>
            </w:r>
          </w:p>
        </w:tc>
        <w:tc>
          <w:tcPr>
            <w:tcW w:w="270" w:type="dxa"/>
          </w:tcPr>
          <w:p w14:paraId="24530615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1D2BAC" w14:textId="699A7025" w:rsidR="00844CC0" w:rsidRPr="002A0037" w:rsidRDefault="00394697" w:rsidP="000C7DD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199,968</w:t>
            </w:r>
          </w:p>
        </w:tc>
      </w:tr>
      <w:tr w:rsidR="00844CC0" w:rsidRPr="002A0037" w14:paraId="10AD30EE" w14:textId="77777777" w:rsidTr="000C7DD9">
        <w:trPr>
          <w:trHeight w:val="261"/>
        </w:trPr>
        <w:tc>
          <w:tcPr>
            <w:tcW w:w="2610" w:type="dxa"/>
            <w:shd w:val="clear" w:color="auto" w:fill="auto"/>
          </w:tcPr>
          <w:p w14:paraId="053CEAB8" w14:textId="77777777" w:rsidR="00844CC0" w:rsidRPr="002A0037" w:rsidRDefault="00844CC0" w:rsidP="000C7DD9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0D055A15" w14:textId="77777777" w:rsidR="00844CC0" w:rsidRPr="002A0037" w:rsidRDefault="00844CC0" w:rsidP="000C7D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5D84D0" w14:textId="7CD900E3" w:rsidR="00844CC0" w:rsidRPr="002A0037" w:rsidRDefault="00394697" w:rsidP="000C7DD9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256,811</w:t>
            </w:r>
          </w:p>
        </w:tc>
        <w:tc>
          <w:tcPr>
            <w:tcW w:w="236" w:type="dxa"/>
            <w:tcBorders>
              <w:left w:val="nil"/>
            </w:tcBorders>
          </w:tcPr>
          <w:p w14:paraId="1BBCE759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03F542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E4BA18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C411BF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99CDD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3380E8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52E15" w14:textId="77777777" w:rsidR="00844CC0" w:rsidRPr="002A0037" w:rsidRDefault="00844CC0" w:rsidP="000C7DD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25A162" w14:textId="40DD71C3" w:rsidR="00844CC0" w:rsidRPr="002A0037" w:rsidRDefault="00394697" w:rsidP="000C7DD9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256,811</w:t>
            </w:r>
          </w:p>
        </w:tc>
      </w:tr>
    </w:tbl>
    <w:p w14:paraId="1BF5C92F" w14:textId="2724AE73" w:rsidR="00CB626F" w:rsidRPr="002A0037" w:rsidRDefault="00CB626F" w:rsidP="00844CC0">
      <w:pPr>
        <w:pStyle w:val="block"/>
        <w:spacing w:after="0" w:line="240" w:lineRule="atLeast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5452973" w14:textId="77777777" w:rsidR="00CB626F" w:rsidRPr="002A0037" w:rsidRDefault="00CB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 w:rsidRPr="002A0037"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024"/>
        <w:gridCol w:w="270"/>
        <w:gridCol w:w="990"/>
        <w:gridCol w:w="270"/>
        <w:gridCol w:w="990"/>
        <w:gridCol w:w="270"/>
        <w:gridCol w:w="990"/>
      </w:tblGrid>
      <w:tr w:rsidR="005B6F22" w:rsidRPr="002A0037" w14:paraId="51A504BE" w14:textId="77777777" w:rsidTr="007945AD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C8CD05B" w14:textId="77777777" w:rsidR="005B6F22" w:rsidRPr="002A0037" w:rsidRDefault="005B6F22" w:rsidP="007945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122143E" w14:textId="77777777" w:rsidR="005B6F22" w:rsidRPr="002A0037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36F588E" w14:textId="77777777" w:rsidR="005B6F22" w:rsidRPr="002A0037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/</w:t>
            </w:r>
            <w:r w:rsidRPr="002A003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B6F22" w:rsidRPr="002A0037" w14:paraId="28DFC922" w14:textId="77777777" w:rsidTr="007945AD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42B3DFF7" w14:textId="77777777" w:rsidR="005B6F22" w:rsidRPr="002A0037" w:rsidRDefault="005B6F22" w:rsidP="007945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9A3D2A3" w14:textId="77777777" w:rsidR="005B6F22" w:rsidRPr="002A0037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CD46AC3" w14:textId="77777777" w:rsidR="005B6F22" w:rsidRPr="002A0037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C10B9D8" w14:textId="77777777" w:rsidR="005B6F22" w:rsidRPr="002A0037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804" w:type="dxa"/>
            <w:gridSpan w:val="7"/>
            <w:vAlign w:val="bottom"/>
          </w:tcPr>
          <w:p w14:paraId="18B668D1" w14:textId="77777777" w:rsidR="005B6F22" w:rsidRPr="002A0037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B6F22" w:rsidRPr="002A0037" w14:paraId="203CEC51" w14:textId="77777777" w:rsidTr="007945AD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C33E177" w14:textId="092092FD" w:rsidR="005B6F22" w:rsidRPr="002A0037" w:rsidRDefault="005B6F22" w:rsidP="007945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A00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5D5D49FA" w14:textId="77777777" w:rsidR="005B6F22" w:rsidRPr="002A0037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EBDB0D" w14:textId="77777777" w:rsidR="005B6F22" w:rsidRPr="002A0037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93F7CC2" w14:textId="77777777" w:rsidR="005B6F22" w:rsidRPr="002A0037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3A1DBB2" w14:textId="77777777" w:rsidR="005B6F22" w:rsidRPr="002A0037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375FE80" w14:textId="77777777" w:rsidR="005B6F22" w:rsidRPr="002A0037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40B14F3D" w14:textId="77777777" w:rsidR="005B6F22" w:rsidRPr="002A0037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D39AFB9" w14:textId="77777777" w:rsidR="005B6F22" w:rsidRPr="002A0037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591740DF" w14:textId="77777777" w:rsidR="005B6F22" w:rsidRPr="002A0037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C207DCE" w14:textId="77777777" w:rsidR="005B6F22" w:rsidRPr="002A0037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5873D06" w14:textId="77777777" w:rsidR="005B6F22" w:rsidRPr="002A0037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B6F22" w:rsidRPr="002A0037" w14:paraId="32949304" w14:textId="77777777" w:rsidTr="007945AD">
        <w:trPr>
          <w:trHeight w:val="261"/>
        </w:trPr>
        <w:tc>
          <w:tcPr>
            <w:tcW w:w="2610" w:type="dxa"/>
            <w:shd w:val="clear" w:color="auto" w:fill="auto"/>
          </w:tcPr>
          <w:p w14:paraId="5C42B0CC" w14:textId="77777777" w:rsidR="005B6F22" w:rsidRPr="002A0037" w:rsidRDefault="005B6F22" w:rsidP="007945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58565FE" w14:textId="77777777" w:rsidR="005B6F22" w:rsidRPr="002A0037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90" w:type="dxa"/>
            <w:gridSpan w:val="9"/>
          </w:tcPr>
          <w:p w14:paraId="69A6799E" w14:textId="77777777" w:rsidR="005B6F22" w:rsidRPr="002A0037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B6F22" w:rsidRPr="002A0037" w14:paraId="52C09E11" w14:textId="77777777" w:rsidTr="007945AD">
        <w:trPr>
          <w:trHeight w:val="261"/>
        </w:trPr>
        <w:tc>
          <w:tcPr>
            <w:tcW w:w="2610" w:type="dxa"/>
            <w:shd w:val="clear" w:color="auto" w:fill="auto"/>
          </w:tcPr>
          <w:p w14:paraId="08D8DA85" w14:textId="77777777" w:rsidR="005B6F22" w:rsidRPr="002A0037" w:rsidRDefault="005B6F22" w:rsidP="007945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243E089" w14:textId="77777777" w:rsidR="005B6F22" w:rsidRPr="002A0037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1098E70" w14:textId="77777777" w:rsidR="005B6F22" w:rsidRPr="002A0037" w:rsidRDefault="005B6F22" w:rsidP="007945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AA07AC" w14:textId="77777777" w:rsidR="005B6F22" w:rsidRPr="002A0037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3F55009" w14:textId="77777777" w:rsidR="005B6F22" w:rsidRPr="002A0037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0C27FD" w14:textId="77777777" w:rsidR="005B6F22" w:rsidRPr="002A0037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66C9AA" w14:textId="77777777" w:rsidR="005B6F22" w:rsidRPr="002A0037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32D71" w14:textId="77777777" w:rsidR="005B6F22" w:rsidRPr="002A0037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0301BF" w14:textId="77777777" w:rsidR="005B6F22" w:rsidRPr="002A0037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66D0FA" w14:textId="77777777" w:rsidR="005B6F22" w:rsidRPr="002A0037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6C09CC" w14:textId="77777777" w:rsidR="005B6F22" w:rsidRPr="002A0037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6F22" w:rsidRPr="002A0037" w14:paraId="59CF0212" w14:textId="77777777" w:rsidTr="007945AD">
        <w:trPr>
          <w:trHeight w:val="261"/>
        </w:trPr>
        <w:tc>
          <w:tcPr>
            <w:tcW w:w="2610" w:type="dxa"/>
            <w:shd w:val="clear" w:color="auto" w:fill="auto"/>
          </w:tcPr>
          <w:p w14:paraId="427CCC8A" w14:textId="77777777" w:rsidR="005B6F22" w:rsidRPr="002A0037" w:rsidRDefault="005B6F22" w:rsidP="007945A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8BFA638" w14:textId="77777777" w:rsidR="005B6F22" w:rsidRPr="002A0037" w:rsidRDefault="005B6F22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58953F" w14:textId="77777777" w:rsidR="005B6F22" w:rsidRPr="002A0037" w:rsidRDefault="005B6F22" w:rsidP="007945A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62891A" w14:textId="77777777" w:rsidR="005B6F22" w:rsidRPr="002A0037" w:rsidRDefault="005B6F22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F325D9F" w14:textId="77777777" w:rsidR="005B6F22" w:rsidRPr="002A0037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3E78ED" w14:textId="77777777" w:rsidR="005B6F22" w:rsidRPr="002A0037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B1DF9D" w14:textId="77777777" w:rsidR="005B6F22" w:rsidRPr="002A0037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DC3067" w14:textId="77777777" w:rsidR="005B6F22" w:rsidRPr="002A0037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3992E5" w14:textId="77777777" w:rsidR="005B6F22" w:rsidRPr="002A0037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52CDD" w14:textId="77777777" w:rsidR="005B6F22" w:rsidRPr="002A0037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56F3AD" w14:textId="77777777" w:rsidR="005B6F22" w:rsidRPr="002A0037" w:rsidRDefault="005B6F22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20A1" w:rsidRPr="002A0037" w14:paraId="1D2C631C" w14:textId="77777777" w:rsidTr="007945AD">
        <w:trPr>
          <w:trHeight w:val="261"/>
        </w:trPr>
        <w:tc>
          <w:tcPr>
            <w:tcW w:w="2610" w:type="dxa"/>
            <w:shd w:val="clear" w:color="auto" w:fill="auto"/>
          </w:tcPr>
          <w:p w14:paraId="7E7CA746" w14:textId="288C4874" w:rsidR="000820A1" w:rsidRPr="002A0037" w:rsidRDefault="000820A1" w:rsidP="000820A1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</w:t>
            </w: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F2A16A7" w14:textId="77777777" w:rsidR="000820A1" w:rsidRPr="002A0037" w:rsidRDefault="000820A1" w:rsidP="007945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CB3BFA3" w14:textId="77777777" w:rsidR="000820A1" w:rsidRPr="002A0037" w:rsidRDefault="000820A1" w:rsidP="007945A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CBA82D" w14:textId="77777777" w:rsidR="000820A1" w:rsidRPr="002A0037" w:rsidRDefault="000820A1" w:rsidP="007945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FFCFFD" w14:textId="77777777" w:rsidR="000820A1" w:rsidRPr="002A0037" w:rsidRDefault="000820A1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DB10AC" w14:textId="77777777" w:rsidR="000820A1" w:rsidRPr="002A0037" w:rsidRDefault="000820A1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1B88C0" w14:textId="77777777" w:rsidR="000820A1" w:rsidRPr="002A0037" w:rsidRDefault="000820A1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A07A9" w14:textId="77777777" w:rsidR="000820A1" w:rsidRPr="002A0037" w:rsidRDefault="000820A1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E4DD65" w14:textId="77777777" w:rsidR="000820A1" w:rsidRPr="002A0037" w:rsidRDefault="000820A1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E6766" w14:textId="77777777" w:rsidR="000820A1" w:rsidRPr="002A0037" w:rsidRDefault="000820A1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A189B3" w14:textId="77777777" w:rsidR="000820A1" w:rsidRPr="002A0037" w:rsidRDefault="000820A1" w:rsidP="007945A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20A1" w:rsidRPr="002A0037" w14:paraId="4AB6CB93" w14:textId="77777777" w:rsidTr="007945AD">
        <w:trPr>
          <w:trHeight w:val="261"/>
        </w:trPr>
        <w:tc>
          <w:tcPr>
            <w:tcW w:w="2610" w:type="dxa"/>
            <w:shd w:val="clear" w:color="auto" w:fill="auto"/>
          </w:tcPr>
          <w:p w14:paraId="6D2E6E8F" w14:textId="168C0660" w:rsidR="000820A1" w:rsidRPr="002A0037" w:rsidRDefault="000820A1" w:rsidP="000820A1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270" w:type="dxa"/>
          </w:tcPr>
          <w:p w14:paraId="29544FD9" w14:textId="77777777" w:rsidR="000820A1" w:rsidRPr="002A0037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28800E4" w14:textId="14DD6120" w:rsidR="000820A1" w:rsidRPr="002A0037" w:rsidRDefault="000820A1" w:rsidP="000820A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654,295</w:t>
            </w:r>
          </w:p>
        </w:tc>
        <w:tc>
          <w:tcPr>
            <w:tcW w:w="236" w:type="dxa"/>
          </w:tcPr>
          <w:p w14:paraId="5696E220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6DC169" w14:textId="0BE3D0B6" w:rsidR="000820A1" w:rsidRPr="002A0037" w:rsidRDefault="000820A1" w:rsidP="000820A1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A1C68B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4A7D76" w14:textId="3DCA7F8E" w:rsidR="000820A1" w:rsidRPr="002A0037" w:rsidRDefault="000820A1" w:rsidP="00B84D1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654,295</w:t>
            </w:r>
          </w:p>
        </w:tc>
        <w:tc>
          <w:tcPr>
            <w:tcW w:w="270" w:type="dxa"/>
          </w:tcPr>
          <w:p w14:paraId="17BC1633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AC5F99" w14:textId="1C8C2F39" w:rsidR="000820A1" w:rsidRPr="002A0037" w:rsidRDefault="000820A1" w:rsidP="000820A1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DC257B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96C2A9" w14:textId="48FC5FDE" w:rsidR="000820A1" w:rsidRPr="002A0037" w:rsidRDefault="000820A1" w:rsidP="00B84D1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654,295</w:t>
            </w:r>
          </w:p>
        </w:tc>
      </w:tr>
      <w:tr w:rsidR="000820A1" w:rsidRPr="002A0037" w14:paraId="29AA7A7D" w14:textId="77777777" w:rsidTr="007945AD">
        <w:trPr>
          <w:trHeight w:val="261"/>
        </w:trPr>
        <w:tc>
          <w:tcPr>
            <w:tcW w:w="2610" w:type="dxa"/>
            <w:shd w:val="clear" w:color="auto" w:fill="auto"/>
          </w:tcPr>
          <w:p w14:paraId="2BC210B4" w14:textId="6A479244" w:rsidR="000820A1" w:rsidRPr="002A0037" w:rsidRDefault="000820A1" w:rsidP="000820A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F07913F" w14:textId="77777777" w:rsidR="000820A1" w:rsidRPr="002A0037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05BFF24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457FF71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EEF532B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56462E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CF16F9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11425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5E8011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6407F5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921E8A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20A1" w:rsidRPr="002A0037" w14:paraId="4E75EB1A" w14:textId="77777777" w:rsidTr="007945AD">
        <w:trPr>
          <w:trHeight w:val="281"/>
        </w:trPr>
        <w:tc>
          <w:tcPr>
            <w:tcW w:w="2610" w:type="dxa"/>
            <w:shd w:val="clear" w:color="auto" w:fill="auto"/>
          </w:tcPr>
          <w:p w14:paraId="758F5EA7" w14:textId="77777777" w:rsidR="000820A1" w:rsidRPr="002A0037" w:rsidRDefault="000820A1" w:rsidP="000820A1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82F1F03" w14:textId="77777777" w:rsidR="000820A1" w:rsidRPr="002A0037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B83A4EF" w14:textId="77777777" w:rsidR="000820A1" w:rsidRPr="002A0037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45B323A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9A2A6E7" w14:textId="77777777" w:rsidR="000820A1" w:rsidRPr="002A0037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3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E99880" w14:textId="77777777" w:rsidR="000820A1" w:rsidRPr="002A0037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F8C4342" w14:textId="77777777" w:rsidR="000820A1" w:rsidRPr="002A0037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FD363C" w14:textId="77777777" w:rsidR="000820A1" w:rsidRPr="002A0037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7166DFF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868D15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DF1001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820A1" w:rsidRPr="002A0037" w14:paraId="452FB7BA" w14:textId="77777777" w:rsidTr="007945AD">
        <w:trPr>
          <w:trHeight w:val="281"/>
        </w:trPr>
        <w:tc>
          <w:tcPr>
            <w:tcW w:w="2610" w:type="dxa"/>
            <w:shd w:val="clear" w:color="auto" w:fill="auto"/>
          </w:tcPr>
          <w:p w14:paraId="1CC93537" w14:textId="77777777" w:rsidR="000820A1" w:rsidRPr="002A0037" w:rsidRDefault="000820A1" w:rsidP="000820A1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E0B409D" w14:textId="77777777" w:rsidR="000820A1" w:rsidRPr="002A0037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0BACBBC" w14:textId="72627BAE" w:rsidR="000820A1" w:rsidRPr="002A0037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3"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195,711</w:t>
            </w:r>
          </w:p>
        </w:tc>
        <w:tc>
          <w:tcPr>
            <w:tcW w:w="236" w:type="dxa"/>
          </w:tcPr>
          <w:p w14:paraId="5926B925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99B614" w14:textId="1DAF4F5D" w:rsidR="000820A1" w:rsidRPr="002A0037" w:rsidRDefault="000820A1" w:rsidP="00B84D1A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51,036</w:t>
            </w:r>
          </w:p>
        </w:tc>
        <w:tc>
          <w:tcPr>
            <w:tcW w:w="270" w:type="dxa"/>
          </w:tcPr>
          <w:p w14:paraId="4CEAFDD9" w14:textId="77777777" w:rsidR="000820A1" w:rsidRPr="002A0037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E194CD7" w14:textId="205AE246" w:rsidR="000820A1" w:rsidRPr="002A0037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A5BA3B" w14:textId="77777777" w:rsidR="000820A1" w:rsidRPr="002A0037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3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FE65973" w14:textId="7FD4B137" w:rsidR="000820A1" w:rsidRPr="002A0037" w:rsidRDefault="000820A1" w:rsidP="000820A1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144,675</w:t>
            </w:r>
          </w:p>
        </w:tc>
        <w:tc>
          <w:tcPr>
            <w:tcW w:w="270" w:type="dxa"/>
          </w:tcPr>
          <w:p w14:paraId="43027FD2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left="-43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EE7C9F" w14:textId="5A6A417E" w:rsidR="000820A1" w:rsidRPr="002A0037" w:rsidRDefault="000820A1" w:rsidP="00B84D1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195,711</w:t>
            </w:r>
          </w:p>
        </w:tc>
      </w:tr>
      <w:tr w:rsidR="000820A1" w:rsidRPr="002A0037" w14:paraId="4FC1E43C" w14:textId="77777777" w:rsidTr="007945AD">
        <w:trPr>
          <w:trHeight w:val="261"/>
        </w:trPr>
        <w:tc>
          <w:tcPr>
            <w:tcW w:w="2610" w:type="dxa"/>
            <w:shd w:val="clear" w:color="auto" w:fill="auto"/>
          </w:tcPr>
          <w:p w14:paraId="6C4892F0" w14:textId="77777777" w:rsidR="000820A1" w:rsidRPr="002A0037" w:rsidRDefault="000820A1" w:rsidP="000820A1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3739EAC3" w14:textId="77777777" w:rsidR="000820A1" w:rsidRPr="002A0037" w:rsidRDefault="000820A1" w:rsidP="000820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F01222" w14:textId="5E8C5FD8" w:rsidR="000820A1" w:rsidRPr="002A0037" w:rsidRDefault="000820A1" w:rsidP="000820A1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850,006</w:t>
            </w:r>
          </w:p>
        </w:tc>
        <w:tc>
          <w:tcPr>
            <w:tcW w:w="236" w:type="dxa"/>
            <w:tcBorders>
              <w:left w:val="nil"/>
            </w:tcBorders>
          </w:tcPr>
          <w:p w14:paraId="6BF46D47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112F36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CEC2D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0D7815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46951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08F7ED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C4572" w14:textId="77777777" w:rsidR="000820A1" w:rsidRPr="002A0037" w:rsidRDefault="000820A1" w:rsidP="000820A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A0F41E" w14:textId="29C988D7" w:rsidR="000820A1" w:rsidRPr="002A0037" w:rsidRDefault="000820A1" w:rsidP="00B84D1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25171"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0,006</w:t>
            </w:r>
          </w:p>
        </w:tc>
      </w:tr>
    </w:tbl>
    <w:p w14:paraId="23CE025A" w14:textId="77777777" w:rsidR="000D0F37" w:rsidRPr="002A0037" w:rsidRDefault="000D0F37" w:rsidP="000D0F37">
      <w:pPr>
        <w:pStyle w:val="block"/>
        <w:spacing w:after="0" w:line="240" w:lineRule="auto"/>
        <w:ind w:left="0" w:right="18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040DF652" w14:textId="6D6055F1" w:rsidR="005B6F22" w:rsidRPr="002A0037" w:rsidRDefault="005B6F22" w:rsidP="005B6F22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0037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มูลค่ายุติธรรมของเงินลงทุนในตราสารทุนซึ่งจดทะเบียนในตลาดหลักทรัพย์ ถูกจัดลำดับชั้นเป็นระดับ </w:t>
      </w:r>
      <w:r w:rsidRPr="002A0037">
        <w:rPr>
          <w:rFonts w:asciiTheme="majorBidi" w:hAnsiTheme="majorBidi" w:cstheme="majorBidi"/>
          <w:spacing w:val="-4"/>
          <w:sz w:val="30"/>
          <w:szCs w:val="30"/>
          <w:lang w:bidi="th-TH"/>
        </w:rPr>
        <w:t>1</w:t>
      </w:r>
      <w:r w:rsidRPr="002A0037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ของลำดับชั้น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 เนื่องจากตราสารทุนดังกล่าวมีราคาซื้อขายในตลาดที่มีสภาพคล่อง ณ วันที่วัดมูลค่า ซึ่งกลุ่มบริษัทสามารถเข้าถึงตลาดนั้น ณ วันที่วัดมูลค่าและมีการซื้อขายอย่างสม่ำเสมอในปัจจุบัน</w:t>
      </w:r>
    </w:p>
    <w:p w14:paraId="26AF4F6E" w14:textId="77777777" w:rsidR="005B6F22" w:rsidRPr="002A0037" w:rsidRDefault="005B6F22" w:rsidP="005B6F22">
      <w:pPr>
        <w:pStyle w:val="block"/>
        <w:spacing w:after="0" w:line="240" w:lineRule="auto"/>
        <w:ind w:left="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E86E5CF" w14:textId="77777777" w:rsidR="005B6F22" w:rsidRPr="002A0037" w:rsidRDefault="005B6F22" w:rsidP="005B6F22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มูลค่ายุติธรรมของเงินลงทุนในตราสารทุนซึ่งไม่ได้จดทะเบียนในตลาดหลักทรัพย์ ถูกจัดลำดับชั้นเป็นระดับ </w:t>
      </w:r>
      <w:r w:rsidRPr="002A0037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ของลำดับชั้นมูลค่ายุติธรรม เนื่องจากมูลค่ายุติธรรมของตราสารทุนดังกล่าว</w:t>
      </w:r>
      <w:r w:rsidRPr="002A0037"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ข้อมูลที่ไม่สามารถสังเกตได้</w:t>
      </w:r>
    </w:p>
    <w:p w14:paraId="082B0E8B" w14:textId="77777777" w:rsidR="005B6F22" w:rsidRPr="002A0037" w:rsidRDefault="005B6F22" w:rsidP="005B6F22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6D9A3E3" w14:textId="77777777" w:rsidR="005B6F22" w:rsidRPr="002A0037" w:rsidRDefault="005B6F22" w:rsidP="005B6F22">
      <w:pPr>
        <w:pStyle w:val="block"/>
        <w:spacing w:after="0"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มูลค่ายุติธรรมของเงินลงทุนในกองทุนรวม ถูกจัดลำดับชั้นเป็นระดับ </w:t>
      </w:r>
      <w:r w:rsidRPr="002A003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ของลำดับชั้นมูลค่ายุติธรรม เนื่องจากมูลค่ายุติธรรมของเงินลงทุนดังกล่าว</w:t>
      </w:r>
      <w:r w:rsidRPr="002A0037">
        <w:rPr>
          <w:rFonts w:asciiTheme="majorBidi" w:hAnsiTheme="majorBidi" w:cstheme="majorBidi" w:hint="cs"/>
          <w:sz w:val="30"/>
          <w:szCs w:val="30"/>
          <w:cs/>
          <w:lang w:bidi="th-TH"/>
        </w:rPr>
        <w:t>ใช้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ข้อมูลอื่นที่สังเกตได้โดยตรงสำหรับเงินลงทุนนั้นนอกเหนือจากราคาเสนอซื้อขาย</w:t>
      </w:r>
    </w:p>
    <w:p w14:paraId="562918E1" w14:textId="77777777" w:rsidR="000F1F5A" w:rsidRPr="002A0037" w:rsidRDefault="000F1F5A" w:rsidP="000F1F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14E1D67" w14:textId="77777777" w:rsidR="00E64F07" w:rsidRPr="002A0037" w:rsidRDefault="00E64F07" w:rsidP="000F1F5A">
      <w:pPr>
        <w:pStyle w:val="block"/>
        <w:numPr>
          <w:ilvl w:val="0"/>
          <w:numId w:val="42"/>
        </w:numPr>
        <w:tabs>
          <w:tab w:val="clear" w:pos="340"/>
          <w:tab w:val="num" w:pos="630"/>
        </w:tabs>
        <w:spacing w:after="0" w:line="240" w:lineRule="atLeast"/>
        <w:ind w:left="540" w:right="-7" w:hanging="54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2A0037">
        <w:rPr>
          <w:rFonts w:ascii="Angsana New" w:hAnsi="Angsana New"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4CCABBB4" w14:textId="158C7425" w:rsidR="00E64F07" w:rsidRPr="002A0037" w:rsidRDefault="00E64F07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505BCC" w14:textId="579C7A93" w:rsidR="0015375B" w:rsidRPr="002A0037" w:rsidRDefault="0015375B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A0037">
        <w:rPr>
          <w:rFonts w:ascii="Angsana New" w:hAnsi="Angsana New"/>
          <w:i/>
          <w:iCs/>
          <w:color w:val="000000"/>
          <w:sz w:val="30"/>
          <w:szCs w:val="30"/>
          <w:cs/>
        </w:rPr>
        <w:t>กรอบการบริหารจัดการความเสี่ยง</w:t>
      </w:r>
    </w:p>
    <w:p w14:paraId="6E2D6AC5" w14:textId="0BCA0B2A" w:rsidR="0015375B" w:rsidRPr="002A0037" w:rsidRDefault="0015375B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2A0037">
        <w:rPr>
          <w:rFonts w:ascii="Angsana New" w:hAnsi="Angsana New"/>
          <w:color w:val="000000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คณะกรรมการบริษัทของกลุ่มบริษัทมีความรับผิดชอบโดยรวมในการจัดให้มีการควบคุมกรอบการบริหาร</w:t>
      </w:r>
      <w:r w:rsidRPr="002A0037">
        <w:rPr>
          <w:rFonts w:ascii="Angsana New" w:hAnsi="Angsana New"/>
          <w:color w:val="000000"/>
          <w:sz w:val="30"/>
          <w:szCs w:val="30"/>
        </w:rPr>
        <w:br/>
      </w:r>
      <w:r w:rsidRPr="002A0037">
        <w:rPr>
          <w:rFonts w:ascii="Angsana New" w:hAnsi="Angsana New"/>
          <w:color w:val="000000"/>
          <w:sz w:val="30"/>
          <w:szCs w:val="30"/>
          <w:cs/>
        </w:rPr>
        <w:t>ความเสี่ยงของกลุ่มบริษัท คณะกรรมการบริษัทจัดตั้งคณะกรรมการบริหารความ</w:t>
      </w:r>
      <w:r w:rsidR="00AA2D92" w:rsidRPr="002A0037">
        <w:rPr>
          <w:rFonts w:ascii="Angsana New" w:hAnsi="Angsana New" w:hint="cs"/>
          <w:color w:val="000000"/>
          <w:sz w:val="30"/>
          <w:szCs w:val="30"/>
          <w:cs/>
        </w:rPr>
        <w:t>ยั่งยืนและความ</w:t>
      </w:r>
      <w:r w:rsidRPr="002A0037">
        <w:rPr>
          <w:rFonts w:ascii="Angsana New" w:hAnsi="Angsana New"/>
          <w:color w:val="000000"/>
          <w:sz w:val="30"/>
          <w:szCs w:val="30"/>
          <w:cs/>
        </w:rPr>
        <w:t>เสี่ยงซึ่งรับผิดชอบในการ</w:t>
      </w:r>
      <w:r w:rsidR="00AA2D92" w:rsidRPr="002A0037">
        <w:rPr>
          <w:rFonts w:ascii="Angsana New" w:hAnsi="Angsana New" w:hint="cs"/>
          <w:color w:val="000000"/>
          <w:sz w:val="30"/>
          <w:szCs w:val="30"/>
          <w:cs/>
        </w:rPr>
        <w:t>กำกับดูแล</w:t>
      </w:r>
      <w:r w:rsidRPr="002A0037">
        <w:rPr>
          <w:rFonts w:ascii="Angsana New" w:hAnsi="Angsana New"/>
          <w:color w:val="000000"/>
          <w:sz w:val="30"/>
          <w:szCs w:val="30"/>
          <w:cs/>
        </w:rPr>
        <w:t xml:space="preserve">และติดตามการบริหารความเสี่ยงของกลุ่มบริษัท </w:t>
      </w:r>
      <w:r w:rsidR="00F53491" w:rsidRPr="002A0037">
        <w:rPr>
          <w:rFonts w:ascii="Angsana New" w:hAnsi="Angsana New"/>
          <w:color w:val="000000"/>
          <w:sz w:val="30"/>
          <w:szCs w:val="30"/>
          <w:cs/>
        </w:rPr>
        <w:t>คณะกรรมการบริหารความ</w:t>
      </w:r>
      <w:r w:rsidR="00F53491" w:rsidRPr="002A0037">
        <w:rPr>
          <w:rFonts w:ascii="Angsana New" w:hAnsi="Angsana New" w:hint="cs"/>
          <w:color w:val="000000"/>
          <w:sz w:val="30"/>
          <w:szCs w:val="30"/>
          <w:cs/>
        </w:rPr>
        <w:t>ยั่งยืนและความ</w:t>
      </w:r>
      <w:r w:rsidR="00F53491" w:rsidRPr="002A0037">
        <w:rPr>
          <w:rFonts w:ascii="Angsana New" w:hAnsi="Angsana New"/>
          <w:color w:val="000000"/>
          <w:sz w:val="30"/>
          <w:szCs w:val="30"/>
          <w:cs/>
        </w:rPr>
        <w:t>เสี่ยง</w:t>
      </w:r>
      <w:r w:rsidRPr="002A0037">
        <w:rPr>
          <w:rFonts w:ascii="Angsana New" w:hAnsi="Angsana New"/>
          <w:color w:val="000000"/>
          <w:sz w:val="30"/>
          <w:szCs w:val="30"/>
          <w:cs/>
        </w:rPr>
        <w:t>จะรายงานการดำเนินการดังกล่าวต่อคณะกรรมการบริษัทอย่างสม่ำเสมอ</w:t>
      </w:r>
    </w:p>
    <w:p w14:paraId="188A5CB7" w14:textId="4C83DADB" w:rsidR="0015375B" w:rsidRPr="002A0037" w:rsidRDefault="0015375B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2A0037">
        <w:rPr>
          <w:rFonts w:ascii="Angsana New" w:hAnsi="Angsana New"/>
          <w:color w:val="000000"/>
          <w:sz w:val="30"/>
          <w:szCs w:val="30"/>
          <w:cs/>
        </w:rPr>
        <w:lastRenderedPageBreak/>
        <w:t>นโยบายการบริหารความเสี่ยงของกลุ่มบริษ</w:t>
      </w:r>
      <w:r w:rsidR="00221A11" w:rsidRPr="002A0037">
        <w:rPr>
          <w:rFonts w:ascii="Angsana New" w:hAnsi="Angsana New" w:hint="cs"/>
          <w:color w:val="000000"/>
          <w:sz w:val="30"/>
          <w:szCs w:val="30"/>
          <w:cs/>
        </w:rPr>
        <w:t>ัท</w:t>
      </w:r>
      <w:r w:rsidRPr="002A0037">
        <w:rPr>
          <w:rFonts w:ascii="Angsana New" w:hAnsi="Angsana New"/>
          <w:color w:val="000000"/>
          <w:sz w:val="30"/>
          <w:szCs w:val="30"/>
          <w:cs/>
        </w:rPr>
        <w:t>จัดทำขึ้นเพื่อระบุและวิเคราะห์ความเสี่ยงที่กลุ่มบริษั</w:t>
      </w:r>
      <w:r w:rsidRPr="002A0037">
        <w:rPr>
          <w:rFonts w:ascii="Angsana New" w:hAnsi="Angsana New" w:hint="cs"/>
          <w:color w:val="000000"/>
          <w:sz w:val="30"/>
          <w:szCs w:val="30"/>
          <w:cs/>
        </w:rPr>
        <w:t>ท</w:t>
      </w:r>
      <w:r w:rsidRPr="002A0037">
        <w:rPr>
          <w:rFonts w:ascii="Angsana New" w:hAnsi="Angsana New"/>
          <w:color w:val="000000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F26028E" w14:textId="4DAEC176" w:rsidR="0015375B" w:rsidRPr="002A0037" w:rsidRDefault="0015375B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440ABDA" w14:textId="0342E7AA" w:rsidR="0015375B" w:rsidRPr="002A0037" w:rsidRDefault="00F9516D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2A0037">
        <w:rPr>
          <w:rFonts w:ascii="Angsana New" w:hAnsi="Angsana New"/>
          <w:color w:val="000000"/>
          <w:sz w:val="30"/>
          <w:szCs w:val="30"/>
          <w:cs/>
        </w:rPr>
        <w:t>คณะกรรมการบริหารความ</w:t>
      </w:r>
      <w:r w:rsidRPr="002A0037">
        <w:rPr>
          <w:rFonts w:ascii="Angsana New" w:hAnsi="Angsana New" w:hint="cs"/>
          <w:color w:val="000000"/>
          <w:sz w:val="30"/>
          <w:szCs w:val="30"/>
          <w:cs/>
        </w:rPr>
        <w:t>ยั่งยืนและความ</w:t>
      </w:r>
      <w:r w:rsidRPr="002A0037">
        <w:rPr>
          <w:rFonts w:ascii="Angsana New" w:hAnsi="Angsana New"/>
          <w:color w:val="000000"/>
          <w:sz w:val="30"/>
          <w:szCs w:val="30"/>
          <w:cs/>
        </w:rPr>
        <w:t>เสี่ยง</w:t>
      </w:r>
      <w:r w:rsidR="0015375B" w:rsidRPr="002A0037">
        <w:rPr>
          <w:rFonts w:ascii="Angsana New" w:hAnsi="Angsana New"/>
          <w:color w:val="000000"/>
          <w:sz w:val="30"/>
          <w:szCs w:val="30"/>
          <w:cs/>
        </w:rPr>
        <w:t>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</w:t>
      </w:r>
      <w:r w:rsidR="00754205" w:rsidRPr="002A0037">
        <w:rPr>
          <w:rFonts w:ascii="Angsana New" w:hAnsi="Angsana New" w:hint="cs"/>
          <w:color w:val="000000"/>
          <w:sz w:val="30"/>
          <w:szCs w:val="30"/>
          <w:cs/>
        </w:rPr>
        <w:t>รวมทั้ง</w:t>
      </w:r>
      <w:r w:rsidR="0015375B" w:rsidRPr="002A0037">
        <w:rPr>
          <w:rFonts w:ascii="Angsana New" w:hAnsi="Angsana New"/>
          <w:color w:val="000000"/>
          <w:sz w:val="30"/>
          <w:szCs w:val="30"/>
          <w:cs/>
        </w:rPr>
        <w:t>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</w:t>
      </w:r>
      <w:r w:rsidRPr="002A0037">
        <w:rPr>
          <w:rFonts w:ascii="Angsana New" w:hAnsi="Angsana New" w:hint="cs"/>
          <w:color w:val="000000"/>
          <w:sz w:val="30"/>
          <w:szCs w:val="30"/>
          <w:cs/>
        </w:rPr>
        <w:t>สอบทานงานด้านต่างๆ</w:t>
      </w:r>
      <w:r w:rsidR="0015375B" w:rsidRPr="002A0037">
        <w:rPr>
          <w:rFonts w:ascii="Angsana New" w:hAnsi="Angsana New"/>
          <w:color w:val="000000"/>
          <w:sz w:val="30"/>
          <w:szCs w:val="30"/>
          <w:cs/>
        </w:rPr>
        <w:t>โดยผ่านทางผู้ตรวจสอบภายใน</w:t>
      </w:r>
      <w:r w:rsidRPr="002A0037">
        <w:rPr>
          <w:rFonts w:ascii="Angsana New" w:hAnsi="Angsana New"/>
          <w:color w:val="000000"/>
          <w:sz w:val="30"/>
          <w:szCs w:val="30"/>
          <w:cs/>
        </w:rPr>
        <w:br/>
      </w:r>
      <w:r w:rsidR="00754205" w:rsidRPr="002A0037">
        <w:rPr>
          <w:rFonts w:ascii="Angsana New" w:hAnsi="Angsana New" w:hint="cs"/>
          <w:color w:val="000000"/>
          <w:sz w:val="30"/>
          <w:szCs w:val="30"/>
          <w:cs/>
        </w:rPr>
        <w:t>ซึ่ง</w:t>
      </w:r>
      <w:r w:rsidR="00667020" w:rsidRPr="002A0037">
        <w:rPr>
          <w:rFonts w:ascii="Angsana New" w:hAnsi="Angsana New" w:hint="cs"/>
          <w:color w:val="000000"/>
          <w:sz w:val="30"/>
          <w:szCs w:val="30"/>
          <w:cs/>
        </w:rPr>
        <w:t>ผู้ตรวจสอบภายใน</w:t>
      </w:r>
      <w:r w:rsidR="0015375B" w:rsidRPr="002A0037">
        <w:rPr>
          <w:rFonts w:ascii="Angsana New" w:hAnsi="Angsana New"/>
          <w:color w:val="000000"/>
          <w:sz w:val="30"/>
          <w:szCs w:val="30"/>
          <w:cs/>
        </w:rPr>
        <w:t>ทำหน้าที่ในการทบทวนการควบคุมและวิธีการปฏิบัติในการบริหารความเสี่ยงอย่างสม่ำเสมอ</w:t>
      </w:r>
      <w:r w:rsidR="00754205" w:rsidRPr="002A0037">
        <w:rPr>
          <w:rFonts w:ascii="Angsana New" w:hAnsi="Angsana New" w:hint="cs"/>
          <w:color w:val="000000"/>
          <w:sz w:val="30"/>
          <w:szCs w:val="30"/>
          <w:cs/>
        </w:rPr>
        <w:t>เพื่อ</w:t>
      </w:r>
      <w:r w:rsidR="0015375B" w:rsidRPr="002A0037">
        <w:rPr>
          <w:rFonts w:ascii="Angsana New" w:hAnsi="Angsana New"/>
          <w:color w:val="000000"/>
          <w:sz w:val="30"/>
          <w:szCs w:val="30"/>
          <w:cs/>
        </w:rPr>
        <w:t>รายงานผล</w:t>
      </w:r>
      <w:r w:rsidR="00754205" w:rsidRPr="002A0037">
        <w:rPr>
          <w:rFonts w:ascii="Angsana New" w:hAnsi="Angsana New" w:hint="cs"/>
          <w:color w:val="000000"/>
          <w:sz w:val="30"/>
          <w:szCs w:val="30"/>
          <w:cs/>
        </w:rPr>
        <w:t>การตรวจสอบ</w:t>
      </w:r>
      <w:r w:rsidR="0015375B" w:rsidRPr="002A0037">
        <w:rPr>
          <w:rFonts w:ascii="Angsana New" w:hAnsi="Angsana New"/>
          <w:color w:val="000000"/>
          <w:sz w:val="30"/>
          <w:szCs w:val="30"/>
          <w:cs/>
        </w:rPr>
        <w:t>ต่อคณะกรรมการตรวจสอบ</w:t>
      </w:r>
    </w:p>
    <w:p w14:paraId="4F2F3DD6" w14:textId="2659CF92" w:rsidR="00347ECB" w:rsidRPr="002A0037" w:rsidRDefault="00347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0322657A" w14:textId="7B094A1E" w:rsidR="006657EF" w:rsidRPr="002A0037" w:rsidRDefault="006657EF" w:rsidP="00BC3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0037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A0037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2A0037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B5A7C" w:rsidRPr="002A0037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2A0037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2A003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6E88F90C" w14:textId="635A681A" w:rsidR="006657EF" w:rsidRPr="002A0037" w:rsidRDefault="006657EF" w:rsidP="00665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2A0037">
        <w:rPr>
          <w:rFonts w:ascii="Angsana New" w:hAnsi="Angsana New"/>
          <w:color w:val="000000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</w:t>
      </w:r>
      <w:r w:rsidR="00754205" w:rsidRPr="002A0037">
        <w:rPr>
          <w:rFonts w:ascii="Angsana New" w:hAnsi="Angsana New"/>
          <w:color w:val="000000"/>
          <w:sz w:val="30"/>
          <w:szCs w:val="30"/>
          <w:cs/>
        </w:rPr>
        <w:br/>
      </w:r>
      <w:r w:rsidRPr="002A0037">
        <w:rPr>
          <w:rFonts w:ascii="Angsana New" w:hAnsi="Angsana New"/>
          <w:color w:val="000000"/>
          <w:sz w:val="30"/>
          <w:szCs w:val="30"/>
          <w:cs/>
        </w:rPr>
        <w:t>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7B8EDD2D" w14:textId="42300980" w:rsidR="007A33EA" w:rsidRPr="002A0037" w:rsidRDefault="007A3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7EC032BC" w14:textId="136B6DAD" w:rsidR="006657EF" w:rsidRPr="002A0037" w:rsidRDefault="006657EF" w:rsidP="004A57CC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Pr="002A0037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4B5A7C" w:rsidRPr="002A0037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4B5A7C" w:rsidRPr="002A0037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)  ลูกหนี้การค้า</w:t>
      </w:r>
    </w:p>
    <w:p w14:paraId="57D76C43" w14:textId="0B3930C8" w:rsidR="00EA0682" w:rsidRPr="002A0037" w:rsidRDefault="00EA0682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</w:t>
      </w:r>
      <w:r w:rsidRPr="002A0037">
        <w:rPr>
          <w:rFonts w:asciiTheme="majorBidi" w:hAnsiTheme="majorBidi" w:cstheme="majorBidi" w:hint="cs"/>
          <w:sz w:val="30"/>
          <w:szCs w:val="30"/>
          <w:cs/>
          <w:lang w:bidi="th-TH"/>
        </w:rPr>
        <w:t>ง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กลุ่มบริษัทได้รับอิทธิพลมาจากลักษณะเฉพาะตัวของลูกค้าแต่ละราย</w:t>
      </w:r>
      <w:r w:rsidR="00A20639" w:rsidRPr="002A003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143BAEB0" w14:textId="465CFA44" w:rsidR="00EA0682" w:rsidRPr="002A0037" w:rsidRDefault="00EA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7D8EFB4A" w14:textId="17BF5733" w:rsidR="00EA0682" w:rsidRPr="002A0037" w:rsidRDefault="00EA0682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จะเสนอระยะเวลาและเงื่อนไขทางการค้า กลุ่มบริษัทจะทบทวนอันดับความน่าเชื่อถือภายนอก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</w:t>
      </w:r>
      <w:r w:rsidR="00592426" w:rsidRPr="002A0037">
        <w:rPr>
          <w:rFonts w:asciiTheme="majorBidi" w:hAnsiTheme="majorBidi" w:cstheme="majorBidi" w:hint="cs"/>
          <w:sz w:val="30"/>
          <w:szCs w:val="30"/>
          <w:cs/>
          <w:lang w:bidi="th-TH"/>
        </w:rPr>
        <w:t>อย่างสม่ำเสมอ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ยอดขายที่เกินกว่าวงเงิน</w:t>
      </w:r>
      <w:r w:rsidR="003C4873" w:rsidRPr="002A0037">
        <w:rPr>
          <w:rFonts w:asciiTheme="majorBidi" w:hAnsiTheme="majorBidi" w:cstheme="majorBidi" w:hint="cs"/>
          <w:sz w:val="30"/>
          <w:szCs w:val="30"/>
          <w:cs/>
          <w:lang w:bidi="th-TH"/>
        </w:rPr>
        <w:t>ที่กำหนด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ต้องได้รับการอนุมัติจากคณะกรรมการบริหาร</w:t>
      </w:r>
    </w:p>
    <w:p w14:paraId="714B4C9A" w14:textId="0953F90C" w:rsidR="00CB626F" w:rsidRPr="002A0037" w:rsidRDefault="00CB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 w:rsidRPr="002A0037">
        <w:rPr>
          <w:rFonts w:asciiTheme="majorBidi" w:hAnsiTheme="majorBidi" w:cstheme="majorBidi"/>
          <w:sz w:val="30"/>
          <w:szCs w:val="30"/>
        </w:rPr>
        <w:br w:type="page"/>
      </w:r>
    </w:p>
    <w:p w14:paraId="70C6A08F" w14:textId="06C8F6A5" w:rsidR="00EA0682" w:rsidRPr="002A0037" w:rsidRDefault="00EA0682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0F0A8E74" w14:textId="77777777" w:rsidR="00EA0682" w:rsidRPr="002A0037" w:rsidRDefault="00EA0682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8C91B32" w14:textId="0AE7FA1E" w:rsidR="005B6F22" w:rsidRPr="002A0037" w:rsidRDefault="005B6F22" w:rsidP="005B6F22">
      <w:pPr>
        <w:widowControl w:val="0"/>
        <w:spacing w:line="240" w:lineRule="auto"/>
        <w:ind w:left="1620" w:right="-27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2A003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ข้อมูลเกี่ยวกับลูกหนี้การค้าเปิดเผยในหมายเหตุข้อ </w:t>
      </w:r>
      <w:r w:rsidR="005D6E08" w:rsidRPr="002A0037">
        <w:rPr>
          <w:rFonts w:asciiTheme="majorBidi" w:hAnsiTheme="majorBidi"/>
          <w:snapToGrid w:val="0"/>
          <w:sz w:val="30"/>
          <w:szCs w:val="30"/>
          <w:lang w:eastAsia="th-TH"/>
        </w:rPr>
        <w:t>6</w:t>
      </w:r>
    </w:p>
    <w:p w14:paraId="7228517C" w14:textId="4002E849" w:rsidR="00347ECB" w:rsidRPr="002A0037" w:rsidRDefault="00347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</w:p>
    <w:p w14:paraId="001C09DC" w14:textId="0CF0AE7B" w:rsidR="004B5A7C" w:rsidRPr="002A0037" w:rsidRDefault="001A3EA6" w:rsidP="001A3EA6">
      <w:pPr>
        <w:pStyle w:val="block"/>
        <w:tabs>
          <w:tab w:val="left" w:pos="1620"/>
        </w:tabs>
        <w:spacing w:after="0" w:line="240" w:lineRule="auto"/>
        <w:ind w:left="1620" w:right="-7" w:hanging="63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A0037">
        <w:rPr>
          <w:rFonts w:asciiTheme="majorBidi" w:hAnsiTheme="majorBidi" w:cstheme="majorBidi"/>
          <w:sz w:val="30"/>
          <w:szCs w:val="30"/>
          <w:lang w:bidi="th-TH"/>
        </w:rPr>
        <w:t>(</w:t>
      </w:r>
      <w:r w:rsidR="00F42396" w:rsidRPr="002A0037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Pr="002A0037">
        <w:rPr>
          <w:rFonts w:asciiTheme="majorBidi" w:hAnsiTheme="majorBidi" w:cstheme="majorBidi"/>
          <w:sz w:val="30"/>
          <w:szCs w:val="30"/>
          <w:lang w:bidi="th-TH"/>
        </w:rPr>
        <w:t xml:space="preserve">1.2) 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เงินลงทุนในตราสารหนี้</w:t>
      </w:r>
    </w:p>
    <w:p w14:paraId="3EA06BAD" w14:textId="5B113BA3" w:rsidR="001A3EA6" w:rsidRPr="002A0037" w:rsidRDefault="001A3EA6" w:rsidP="001A3EA6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2A0037">
        <w:rPr>
          <w:rFonts w:asciiTheme="majorBidi" w:hAnsiTheme="majorBidi" w:hint="cs"/>
          <w:sz w:val="30"/>
          <w:szCs w:val="30"/>
          <w:cs/>
          <w:lang w:bidi="th-TH"/>
        </w:rPr>
        <w:t>กลุ่มบริษัท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พิจารณาว่าเงินลงทุนในตราสารหนี้ซึ่งวัดมูลค่าด้วยราคาทุนตัดจำหน่ายและวัดมูลค่าด้วยมูลค่ายุติธรรมผ่านกำไร</w:t>
      </w:r>
      <w:r w:rsidR="00754205" w:rsidRPr="002A0037">
        <w:rPr>
          <w:rFonts w:asciiTheme="majorBidi" w:hAnsiTheme="majorBidi" w:hint="cs"/>
          <w:sz w:val="30"/>
          <w:szCs w:val="30"/>
          <w:cs/>
          <w:lang w:bidi="th-TH"/>
        </w:rPr>
        <w:t>หรือ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ขาดทุนมีความเสี่ยงด้านเครดิตต่ำ</w:t>
      </w:r>
      <w:r w:rsidRPr="002A0037">
        <w:rPr>
          <w:rFonts w:asciiTheme="majorBidi" w:hAnsi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ดังนั้น</w:t>
      </w:r>
      <w:r w:rsidRPr="002A0037">
        <w:rPr>
          <w:rFonts w:asciiTheme="majorBidi" w:hAnsi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ค่าเผื่อผลขาดทุน</w:t>
      </w:r>
      <w:r w:rsidRPr="002A0037">
        <w:rPr>
          <w:rFonts w:asciiTheme="majorBidi" w:hAnsiTheme="majorBidi" w:hint="cs"/>
          <w:sz w:val="30"/>
          <w:szCs w:val="30"/>
          <w:cs/>
          <w:lang w:bidi="th-TH"/>
        </w:rPr>
        <w:t>ด้านเครดิตที่</w:t>
      </w:r>
      <w:r w:rsidRPr="002A0037">
        <w:rPr>
          <w:rFonts w:asciiTheme="majorBidi" w:hAnsiTheme="majorBidi" w:hint="cs"/>
          <w:sz w:val="30"/>
          <w:szCs w:val="30"/>
          <w:cs/>
        </w:rPr>
        <w:t xml:space="preserve"> </w:t>
      </w:r>
      <w:r w:rsidRPr="002A0037">
        <w:rPr>
          <w:rFonts w:asciiTheme="majorBidi" w:hAnsiTheme="majorBidi" w:hint="cs"/>
          <w:sz w:val="30"/>
          <w:szCs w:val="30"/>
          <w:cs/>
          <w:lang w:bidi="th-TH"/>
        </w:rPr>
        <w:t>คาดว่าจะเกิดขึ้นซึ่ง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ประเมินในระหว่างปีจำกัดอยู่ที่ผลขาดทุนด้านเครดิตที่คาดว่าจะเกิดขึ้นภายใน</w:t>
      </w:r>
      <w:r w:rsidRPr="002A0037">
        <w:rPr>
          <w:rFonts w:asciiTheme="majorBidi" w:hAnsi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/>
          <w:sz w:val="30"/>
          <w:szCs w:val="30"/>
          <w:lang w:bidi="th-TH"/>
        </w:rPr>
        <w:t xml:space="preserve">12 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เดือน</w:t>
      </w:r>
      <w:r w:rsidRPr="002A0037">
        <w:rPr>
          <w:rFonts w:asciiTheme="majorBidi" w:hAnsiTheme="majorBidi" w:hint="cs"/>
          <w:sz w:val="30"/>
          <w:szCs w:val="30"/>
          <w:cs/>
          <w:lang w:bidi="th-TH"/>
        </w:rPr>
        <w:t>หรือ</w:t>
      </w:r>
      <w:r w:rsidRPr="002A0037">
        <w:rPr>
          <w:rFonts w:asciiTheme="majorBidi" w:hAnsiTheme="majorBidi" w:hint="cs"/>
          <w:sz w:val="30"/>
          <w:szCs w:val="30"/>
          <w:cs/>
        </w:rPr>
        <w:t xml:space="preserve"> </w:t>
      </w:r>
      <w:r w:rsidRPr="002A0037">
        <w:rPr>
          <w:rFonts w:asciiTheme="majorBidi" w:hAnsiTheme="majorBidi"/>
          <w:sz w:val="30"/>
          <w:szCs w:val="30"/>
          <w:cs/>
        </w:rPr>
        <w:t>“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ความเสี่ยงด้านเครดิตต่ำ</w:t>
      </w:r>
      <w:r w:rsidRPr="002A0037">
        <w:rPr>
          <w:rFonts w:asciiTheme="majorBidi" w:hAnsiTheme="majorBidi"/>
          <w:sz w:val="30"/>
          <w:szCs w:val="30"/>
          <w:cs/>
        </w:rPr>
        <w:t xml:space="preserve">” 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สำหรับตราสารหนี้ที่อยู่ในความต้องการของตลาด</w:t>
      </w:r>
      <w:r w:rsidRPr="002A0037">
        <w:rPr>
          <w:rFonts w:asciiTheme="majorBidi" w:hAnsiTheme="majorBidi" w:hint="cs"/>
          <w:sz w:val="30"/>
          <w:szCs w:val="30"/>
          <w:cs/>
          <w:lang w:bidi="th-TH"/>
        </w:rPr>
        <w:t>โดย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พิจารณาจาก</w:t>
      </w:r>
      <w:r w:rsidRPr="002A0037">
        <w:rPr>
          <w:rFonts w:asciiTheme="majorBidi" w:hAnsiTheme="majorBidi" w:hint="cs"/>
          <w:sz w:val="30"/>
          <w:szCs w:val="30"/>
          <w:cs/>
          <w:lang w:bidi="th-TH"/>
        </w:rPr>
        <w:t>อันดับเครดิต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ที่อยู่ในระดับ</w:t>
      </w:r>
      <w:r w:rsidRPr="002A0037">
        <w:rPr>
          <w:rFonts w:asciiTheme="majorBidi" w:hAnsiTheme="majorBidi" w:hint="cs"/>
          <w:sz w:val="30"/>
          <w:szCs w:val="30"/>
          <w:cs/>
          <w:lang w:bidi="th-TH"/>
        </w:rPr>
        <w:t>น่า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ลงทุน</w:t>
      </w:r>
      <w:r w:rsidRPr="002A0037">
        <w:rPr>
          <w:rFonts w:asciiTheme="majorBidi" w:hAnsi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/>
          <w:sz w:val="30"/>
          <w:szCs w:val="30"/>
          <w:lang w:bidi="th-TH"/>
        </w:rPr>
        <w:t xml:space="preserve">(Investment grade credit rating) 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จากหน่วยงานจัด</w:t>
      </w:r>
      <w:r w:rsidRPr="002A0037">
        <w:rPr>
          <w:rFonts w:asciiTheme="majorBidi" w:hAnsiTheme="majorBidi" w:hint="cs"/>
          <w:sz w:val="30"/>
          <w:szCs w:val="30"/>
          <w:cs/>
          <w:lang w:bidi="th-TH"/>
        </w:rPr>
        <w:t>อันดับเครดิตภายนอกที่มีการเผยแพร่</w:t>
      </w:r>
      <w:r w:rsidRPr="002A0037">
        <w:rPr>
          <w:rFonts w:asciiTheme="majorBidi" w:hAnsi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ตราสารอื่นๆ</w:t>
      </w:r>
      <w:r w:rsidRPr="002A0037">
        <w:rPr>
          <w:rFonts w:asciiTheme="majorBidi" w:hAnsi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จะพิจารณาว่ามีความเสี่ยงด้านเครดิตต่ำเมื่อความเสี่ยงจากการผิดนัดชำระ</w:t>
      </w:r>
      <w:r w:rsidRPr="002A0037">
        <w:rPr>
          <w:rFonts w:asciiTheme="majorBidi" w:hAnsiTheme="majorBidi" w:hint="cs"/>
          <w:sz w:val="30"/>
          <w:szCs w:val="30"/>
          <w:cs/>
          <w:lang w:bidi="th-TH"/>
        </w:rPr>
        <w:t>หนี้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อยู่ในระดับต่ำ</w:t>
      </w:r>
      <w:r w:rsidRPr="002A0037">
        <w:rPr>
          <w:rFonts w:asciiTheme="majorBidi" w:hAnsi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และ</w:t>
      </w:r>
      <w:r w:rsidRPr="002A0037">
        <w:rPr>
          <w:rFonts w:asciiTheme="majorBidi" w:hAnsiTheme="majorBidi"/>
          <w:sz w:val="30"/>
          <w:szCs w:val="30"/>
          <w:lang w:bidi="th-TH"/>
        </w:rPr>
        <w:t xml:space="preserve"> 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1B911335" w14:textId="77777777" w:rsidR="001A3EA6" w:rsidRPr="002A0037" w:rsidRDefault="001A3EA6" w:rsidP="001A3EA6">
      <w:pPr>
        <w:pStyle w:val="block"/>
        <w:tabs>
          <w:tab w:val="left" w:pos="1620"/>
        </w:tabs>
        <w:spacing w:after="0" w:line="240" w:lineRule="auto"/>
        <w:ind w:left="1620" w:right="-7" w:hanging="63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32EFB73" w14:textId="4E5B2BD8" w:rsidR="004B5A7C" w:rsidRPr="002A0037" w:rsidRDefault="004B5A7C" w:rsidP="004B5A7C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Pr="002A0037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Pr="002A0037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1A3EA6" w:rsidRPr="002A0037">
        <w:rPr>
          <w:rFonts w:asciiTheme="majorBidi" w:hAnsiTheme="majorBidi" w:cstheme="majorBidi"/>
          <w:sz w:val="30"/>
          <w:szCs w:val="30"/>
          <w:lang w:bidi="th-TH"/>
        </w:rPr>
        <w:t>3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 xml:space="preserve">)  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0309C93" w14:textId="11F3CD2F" w:rsidR="004B5A7C" w:rsidRPr="002A0037" w:rsidRDefault="009A4DA2" w:rsidP="004B5A7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2A0037">
        <w:rPr>
          <w:rFonts w:asciiTheme="majorBidi" w:hAnsi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ความเสี่ยงด้านเครดิตของกลุ่มบริษัทที่เกิดจากเงินสดและรายการเทียบเท่าเงินสดมีจำกัด</w:t>
      </w:r>
      <w:r w:rsidRPr="002A0037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1B7C94A5" w14:textId="77F9D20D" w:rsidR="00B31FF5" w:rsidRPr="002A0037" w:rsidRDefault="00B31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A5F89A4" w14:textId="51132D5C" w:rsidR="00822533" w:rsidRPr="002A0037" w:rsidRDefault="00822533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0037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A0037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2A0037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2A003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6E305734" w14:textId="4FF1C135" w:rsidR="00822533" w:rsidRPr="002A0037" w:rsidRDefault="00822533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2A0037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2A0037">
        <w:rPr>
          <w:rFonts w:ascii="Angsana New" w:hAnsi="Angsana New"/>
          <w:color w:val="000000"/>
          <w:sz w:val="30"/>
          <w:szCs w:val="30"/>
          <w:cs/>
        </w:rPr>
        <w:t>กำกับดูแลความเสี่ยง</w:t>
      </w:r>
      <w:r w:rsidRPr="002A0037">
        <w:rPr>
          <w:rFonts w:ascii="Angsana New" w:hAnsi="Angsana New" w:hint="cs"/>
          <w:color w:val="000000"/>
          <w:sz w:val="30"/>
          <w:szCs w:val="30"/>
          <w:cs/>
        </w:rPr>
        <w:t>ด้าน</w:t>
      </w:r>
      <w:r w:rsidRPr="002A0037">
        <w:rPr>
          <w:rFonts w:ascii="Angsana New" w:hAnsi="Angsana New"/>
          <w:color w:val="000000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2A0037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 </w:t>
      </w:r>
      <w:r w:rsidRPr="002A0037">
        <w:rPr>
          <w:rFonts w:ascii="Angsana New" w:hAnsi="Angsana New"/>
          <w:color w:val="000000"/>
          <w:sz w:val="30"/>
          <w:szCs w:val="30"/>
          <w:cs/>
        </w:rPr>
        <w:t>และลดผลกระทบจากความผันผวนในกระแสเงินสด</w:t>
      </w:r>
    </w:p>
    <w:p w14:paraId="088DF403" w14:textId="48D6BDD4" w:rsidR="005837DC" w:rsidRPr="002A0037" w:rsidRDefault="005837DC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13D4455" w14:textId="4E3BC96D" w:rsidR="005837DC" w:rsidRPr="002A0037" w:rsidRDefault="005837DC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2A0037">
        <w:rPr>
          <w:rFonts w:ascii="Angsana New" w:hAnsi="Angsana New"/>
          <w:color w:val="000000"/>
          <w:sz w:val="30"/>
          <w:szCs w:val="30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</w:t>
      </w:r>
      <w:r w:rsidR="000D0F37" w:rsidRPr="002A0037">
        <w:rPr>
          <w:rFonts w:ascii="Angsana New" w:hAnsi="Angsana New"/>
          <w:color w:val="000000"/>
          <w:sz w:val="30"/>
          <w:szCs w:val="30"/>
        </w:rPr>
        <w:t xml:space="preserve">            </w:t>
      </w:r>
      <w:r w:rsidRPr="002A0037">
        <w:rPr>
          <w:rFonts w:ascii="Angsana New" w:hAnsi="Angsana New"/>
          <w:color w:val="000000"/>
          <w:sz w:val="30"/>
          <w:szCs w:val="30"/>
          <w:cs/>
        </w:rPr>
        <w:t>โดย</w:t>
      </w:r>
      <w:r w:rsidR="00F743A4" w:rsidRPr="002A0037">
        <w:rPr>
          <w:rFonts w:ascii="Angsana New" w:hAnsi="Angsana New" w:hint="cs"/>
          <w:color w:val="000000"/>
          <w:sz w:val="30"/>
          <w:szCs w:val="30"/>
          <w:cs/>
        </w:rPr>
        <w:t>แสดง</w:t>
      </w:r>
      <w:r w:rsidRPr="002A0037">
        <w:rPr>
          <w:rFonts w:ascii="Angsana New" w:hAnsi="Angsana New"/>
          <w:color w:val="000000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4C0E5DAB" w14:textId="306E6679" w:rsidR="00347ECB" w:rsidRPr="002A0037" w:rsidRDefault="00347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 w:rsidRPr="002A0037">
        <w:rPr>
          <w:rFonts w:ascii="Angsana New" w:hAnsi="Angsana New"/>
          <w:color w:val="000000"/>
          <w:sz w:val="30"/>
          <w:szCs w:val="30"/>
          <w:cs/>
        </w:rPr>
        <w:br w:type="page"/>
      </w:r>
    </w:p>
    <w:tbl>
      <w:tblPr>
        <w:tblStyle w:val="TableGrid"/>
        <w:tblW w:w="954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258"/>
        <w:gridCol w:w="272"/>
        <w:gridCol w:w="1169"/>
        <w:gridCol w:w="241"/>
        <w:gridCol w:w="1075"/>
        <w:gridCol w:w="263"/>
        <w:gridCol w:w="1031"/>
      </w:tblGrid>
      <w:tr w:rsidR="005837DC" w:rsidRPr="002A0037" w14:paraId="2FA97267" w14:textId="77777777" w:rsidTr="00E33AE1">
        <w:trPr>
          <w:tblHeader/>
        </w:trPr>
        <w:tc>
          <w:tcPr>
            <w:tcW w:w="2885" w:type="dxa"/>
            <w:shd w:val="clear" w:color="auto" w:fill="auto"/>
            <w:vAlign w:val="bottom"/>
          </w:tcPr>
          <w:p w14:paraId="4AD1E0E0" w14:textId="0CF7ACC9" w:rsidR="005837DC" w:rsidRPr="002A0037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1" w:type="dxa"/>
            <w:gridSpan w:val="9"/>
            <w:shd w:val="clear" w:color="auto" w:fill="auto"/>
            <w:vAlign w:val="bottom"/>
          </w:tcPr>
          <w:p w14:paraId="70ACC90A" w14:textId="59AD0863" w:rsidR="005837DC" w:rsidRPr="002A0037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837DC" w:rsidRPr="002A0037" w14:paraId="0EA9A3A9" w14:textId="77777777" w:rsidTr="00AB0B18">
        <w:trPr>
          <w:tblHeader/>
        </w:trPr>
        <w:tc>
          <w:tcPr>
            <w:tcW w:w="2885" w:type="dxa"/>
            <w:shd w:val="clear" w:color="auto" w:fill="auto"/>
          </w:tcPr>
          <w:p w14:paraId="1296B74E" w14:textId="14AC6341" w:rsidR="005837DC" w:rsidRPr="002A0037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02F5AA" w14:textId="77777777" w:rsidR="005837DC" w:rsidRPr="002A0037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7B975BC9" w14:textId="77777777" w:rsidR="005837DC" w:rsidRPr="002A0037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936D6" w14:textId="42B4BE74" w:rsidR="005837DC" w:rsidRPr="002A0037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837DC" w:rsidRPr="002A0037" w14:paraId="12F2BFAE" w14:textId="77777777" w:rsidTr="00E33AE1">
        <w:trPr>
          <w:tblHeader/>
        </w:trPr>
        <w:tc>
          <w:tcPr>
            <w:tcW w:w="2885" w:type="dxa"/>
            <w:shd w:val="clear" w:color="auto" w:fill="auto"/>
            <w:vAlign w:val="bottom"/>
            <w:hideMark/>
          </w:tcPr>
          <w:p w14:paraId="1CF83DDF" w14:textId="776E7547" w:rsidR="005837DC" w:rsidRPr="002A0037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A6A65AE" w14:textId="77777777" w:rsidR="005837DC" w:rsidRPr="002A0037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ECBC3F6" w14:textId="77777777" w:rsidR="005837DC" w:rsidRPr="002A0037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4A29A908" w14:textId="77777777" w:rsidR="005837DC" w:rsidRPr="002A0037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3B466AA1" w14:textId="77777777" w:rsidR="005837DC" w:rsidRPr="002A0037" w:rsidRDefault="005837DC" w:rsidP="00A510B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17756A59" w14:textId="77777777" w:rsidR="005837DC" w:rsidRPr="002A0037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  <w:hideMark/>
          </w:tcPr>
          <w:p w14:paraId="0E7D933B" w14:textId="77777777" w:rsidR="005837DC" w:rsidRPr="002A0037" w:rsidRDefault="005837DC" w:rsidP="00A510B7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285E912" w14:textId="77777777" w:rsidR="005837DC" w:rsidRPr="002A0037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  <w:hideMark/>
          </w:tcPr>
          <w:p w14:paraId="664B1893" w14:textId="77777777" w:rsidR="005837DC" w:rsidRPr="002A0037" w:rsidRDefault="005837DC" w:rsidP="00A510B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9FAB2B8" w14:textId="77777777" w:rsidR="005837DC" w:rsidRPr="002A0037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  <w:hideMark/>
          </w:tcPr>
          <w:p w14:paraId="51A71C3A" w14:textId="77777777" w:rsidR="005837DC" w:rsidRPr="002A0037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837DC" w:rsidRPr="002A0037" w14:paraId="03BC7DE1" w14:textId="77777777" w:rsidTr="00E33AE1">
        <w:trPr>
          <w:tblHeader/>
        </w:trPr>
        <w:tc>
          <w:tcPr>
            <w:tcW w:w="2885" w:type="dxa"/>
            <w:shd w:val="clear" w:color="auto" w:fill="auto"/>
          </w:tcPr>
          <w:p w14:paraId="05B02B30" w14:textId="77777777" w:rsidR="005837DC" w:rsidRPr="002A0037" w:rsidRDefault="005837DC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1" w:type="dxa"/>
            <w:gridSpan w:val="9"/>
            <w:shd w:val="clear" w:color="auto" w:fill="auto"/>
          </w:tcPr>
          <w:p w14:paraId="52759406" w14:textId="12D9E8DB" w:rsidR="005837DC" w:rsidRPr="002A0037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2A00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3AE1" w:rsidRPr="002A0037" w14:paraId="66691F0B" w14:textId="77777777" w:rsidTr="00E33AE1">
        <w:tc>
          <w:tcPr>
            <w:tcW w:w="2885" w:type="dxa"/>
            <w:shd w:val="clear" w:color="auto" w:fill="auto"/>
          </w:tcPr>
          <w:p w14:paraId="23BAD467" w14:textId="41EE1D7C" w:rsidR="00E33AE1" w:rsidRPr="002A0037" w:rsidRDefault="00E33AE1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44CC0"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5173355B" w14:textId="77777777" w:rsidR="00E33AE1" w:rsidRPr="002A0037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BD2B7E7" w14:textId="77777777" w:rsidR="00E33AE1" w:rsidRPr="002A0037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DE5FC92" w14:textId="77777777" w:rsidR="00E33AE1" w:rsidRPr="002A0037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B175D35" w14:textId="77777777" w:rsidR="00E33AE1" w:rsidRPr="002A0037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A5F90F2" w14:textId="77777777" w:rsidR="00E33AE1" w:rsidRPr="002A0037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F4873D2" w14:textId="77777777" w:rsidR="00E33AE1" w:rsidRPr="002A0037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19902C50" w14:textId="77777777" w:rsidR="00E33AE1" w:rsidRPr="002A0037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4B00B7A1" w14:textId="77777777" w:rsidR="00E33AE1" w:rsidRPr="002A0037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759168A9" w14:textId="77777777" w:rsidR="00E33AE1" w:rsidRPr="002A0037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837DC" w:rsidRPr="002A0037" w14:paraId="56A87F1A" w14:textId="77777777" w:rsidTr="00E33AE1">
        <w:tc>
          <w:tcPr>
            <w:tcW w:w="2885" w:type="dxa"/>
            <w:shd w:val="clear" w:color="auto" w:fill="auto"/>
            <w:hideMark/>
          </w:tcPr>
          <w:p w14:paraId="7135D017" w14:textId="0BA25870" w:rsidR="005837DC" w:rsidRPr="002A0037" w:rsidRDefault="005837DC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387CFAC4" w14:textId="77777777" w:rsidR="005837DC" w:rsidRPr="002A0037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DAD0726" w14:textId="77777777" w:rsidR="005837DC" w:rsidRPr="002A0037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1F7FD64" w14:textId="77777777" w:rsidR="005837DC" w:rsidRPr="002A0037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1C0D533" w14:textId="77777777" w:rsidR="005837DC" w:rsidRPr="002A0037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DBFC045" w14:textId="77777777" w:rsidR="005837DC" w:rsidRPr="002A0037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040007F" w14:textId="77777777" w:rsidR="005837DC" w:rsidRPr="002A0037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525FC20E" w14:textId="77777777" w:rsidR="005837DC" w:rsidRPr="002A0037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EA47C96" w14:textId="77777777" w:rsidR="005837DC" w:rsidRPr="002A0037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474C56BE" w14:textId="77777777" w:rsidR="005837DC" w:rsidRPr="002A0037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0B18" w:rsidRPr="002A0037" w14:paraId="3752CEDC" w14:textId="77777777" w:rsidTr="00E33AE1">
        <w:tc>
          <w:tcPr>
            <w:tcW w:w="2885" w:type="dxa"/>
            <w:shd w:val="clear" w:color="auto" w:fill="auto"/>
            <w:hideMark/>
          </w:tcPr>
          <w:p w14:paraId="36B8D47D" w14:textId="77777777" w:rsidR="00AB0B18" w:rsidRPr="002A0037" w:rsidRDefault="00AB0B18" w:rsidP="00AB0B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BBC9666" w14:textId="26AAE2BD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800,863</w:t>
            </w:r>
          </w:p>
        </w:tc>
        <w:tc>
          <w:tcPr>
            <w:tcW w:w="272" w:type="dxa"/>
            <w:shd w:val="clear" w:color="auto" w:fill="auto"/>
          </w:tcPr>
          <w:p w14:paraId="3CE2C2D6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2596847" w14:textId="3BC7AC1F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800,863</w:t>
            </w:r>
          </w:p>
        </w:tc>
        <w:tc>
          <w:tcPr>
            <w:tcW w:w="272" w:type="dxa"/>
            <w:shd w:val="clear" w:color="auto" w:fill="auto"/>
          </w:tcPr>
          <w:p w14:paraId="1B025226" w14:textId="40187AF8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31633ED" w14:textId="49387001" w:rsidR="00AB0B18" w:rsidRPr="002A0037" w:rsidRDefault="00AB0B18" w:rsidP="00AB0B18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5D2E6CF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46ED79A0" w14:textId="4D0EBB68" w:rsidR="00AB0B18" w:rsidRPr="002A0037" w:rsidRDefault="00AB0B18" w:rsidP="00AB0B18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F5FD495" w14:textId="59B08149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3A6B095C" w14:textId="36180740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800,863</w:t>
            </w:r>
          </w:p>
        </w:tc>
      </w:tr>
      <w:tr w:rsidR="00AB0B18" w:rsidRPr="002A0037" w14:paraId="23C0403B" w14:textId="77777777" w:rsidTr="00E33AE1">
        <w:trPr>
          <w:trHeight w:val="119"/>
        </w:trPr>
        <w:tc>
          <w:tcPr>
            <w:tcW w:w="2885" w:type="dxa"/>
            <w:shd w:val="clear" w:color="auto" w:fill="auto"/>
            <w:hideMark/>
          </w:tcPr>
          <w:p w14:paraId="1E5B2FFF" w14:textId="77777777" w:rsidR="00AB0B18" w:rsidRPr="002A0037" w:rsidRDefault="00AB0B18" w:rsidP="00AB0B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4D0E33" w14:textId="0CDC025F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414,307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62675B8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C7F00B7" w14:textId="466E345F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116,854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F4B4366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5656E81" w14:textId="766FF4A0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297,453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F4D2B85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E8B734C" w14:textId="6EA06582" w:rsidR="00AB0B18" w:rsidRPr="002A0037" w:rsidRDefault="00AB0B18" w:rsidP="00AB0B18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6D2E641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53D81591" w14:textId="36FD04E8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414,307</w:t>
            </w:r>
          </w:p>
        </w:tc>
      </w:tr>
      <w:tr w:rsidR="00AB0B18" w:rsidRPr="002A0037" w14:paraId="7B8960BB" w14:textId="77777777" w:rsidTr="00E33AE1">
        <w:tc>
          <w:tcPr>
            <w:tcW w:w="2885" w:type="dxa"/>
            <w:shd w:val="clear" w:color="auto" w:fill="auto"/>
          </w:tcPr>
          <w:p w14:paraId="06BAE42C" w14:textId="77777777" w:rsidR="00AB0B18" w:rsidRPr="002A0037" w:rsidRDefault="00AB0B18" w:rsidP="00AB0B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D01E1C" w14:textId="6EEB854B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272" w:type="dxa"/>
            <w:shd w:val="clear" w:color="auto" w:fill="auto"/>
          </w:tcPr>
          <w:p w14:paraId="2D2005DE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8DEC7E" w14:textId="47C617C2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917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72" w:type="dxa"/>
            <w:shd w:val="clear" w:color="auto" w:fill="auto"/>
          </w:tcPr>
          <w:p w14:paraId="1FB66542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575365" w14:textId="1A631FFE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297,453</w:t>
            </w:r>
          </w:p>
        </w:tc>
        <w:tc>
          <w:tcPr>
            <w:tcW w:w="241" w:type="dxa"/>
            <w:shd w:val="clear" w:color="auto" w:fill="auto"/>
          </w:tcPr>
          <w:p w14:paraId="382708EF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8E77FD" w14:textId="090F79D6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09E0379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F7F547" w14:textId="7FFE117C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</w:tr>
      <w:tr w:rsidR="00B33A99" w:rsidRPr="002A0037" w14:paraId="3AE93A8F" w14:textId="77777777" w:rsidTr="00B33A99">
        <w:tc>
          <w:tcPr>
            <w:tcW w:w="2885" w:type="dxa"/>
            <w:shd w:val="clear" w:color="auto" w:fill="auto"/>
          </w:tcPr>
          <w:p w14:paraId="2FC467C9" w14:textId="77777777" w:rsidR="00B33A99" w:rsidRPr="002A0037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CE4584" w14:textId="77777777" w:rsidR="00B33A99" w:rsidRPr="002A0037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04D94F9" w14:textId="77777777" w:rsidR="00B33A99" w:rsidRPr="002A0037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2B58DAE4" w14:textId="77777777" w:rsidR="00B33A99" w:rsidRPr="002A0037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AD22CC8" w14:textId="77777777" w:rsidR="00B33A99" w:rsidRPr="002A0037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C0CA0DD" w14:textId="77777777" w:rsidR="00B33A99" w:rsidRPr="002A0037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B841E91" w14:textId="77777777" w:rsidR="00B33A99" w:rsidRPr="002A0037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26958A2D" w14:textId="77777777" w:rsidR="00B33A99" w:rsidRPr="002A0037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1E2B098" w14:textId="77777777" w:rsidR="00B33A99" w:rsidRPr="002A0037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009DA5AB" w14:textId="77777777" w:rsidR="00B33A99" w:rsidRPr="002A0037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4CC0" w:rsidRPr="002A0037" w14:paraId="65240A7D" w14:textId="77777777" w:rsidTr="00B33A99">
        <w:tc>
          <w:tcPr>
            <w:tcW w:w="2885" w:type="dxa"/>
            <w:shd w:val="clear" w:color="auto" w:fill="auto"/>
          </w:tcPr>
          <w:p w14:paraId="337CD691" w14:textId="35443090" w:rsidR="00844CC0" w:rsidRPr="002A0037" w:rsidRDefault="00844CC0" w:rsidP="00844C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57404FE4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945C826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51C5057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0A430116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78D568C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43E237C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2EE411BB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E8909EC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6A4E9E83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4CC0" w:rsidRPr="002A0037" w14:paraId="16546058" w14:textId="77777777" w:rsidTr="00B33A99">
        <w:tc>
          <w:tcPr>
            <w:tcW w:w="2885" w:type="dxa"/>
            <w:shd w:val="clear" w:color="auto" w:fill="auto"/>
            <w:hideMark/>
          </w:tcPr>
          <w:p w14:paraId="20784496" w14:textId="0BBFFCE8" w:rsidR="00844CC0" w:rsidRPr="002A0037" w:rsidRDefault="00844CC0" w:rsidP="00844C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40EBFC1E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833EBA2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3AE36C6F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1C3BC36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D182DF3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3A77DF2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7B978F5E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0063FD11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6F028A8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4CC0" w:rsidRPr="002A0037" w14:paraId="05C1B8F0" w14:textId="77777777" w:rsidTr="00B33A99">
        <w:tc>
          <w:tcPr>
            <w:tcW w:w="2885" w:type="dxa"/>
            <w:shd w:val="clear" w:color="auto" w:fill="auto"/>
            <w:hideMark/>
          </w:tcPr>
          <w:p w14:paraId="3E00D15D" w14:textId="00EC65E3" w:rsidR="00844CC0" w:rsidRPr="002A0037" w:rsidRDefault="00844CC0" w:rsidP="00844C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406CAE10" w14:textId="04F2DD91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801,988</w:t>
            </w:r>
          </w:p>
        </w:tc>
        <w:tc>
          <w:tcPr>
            <w:tcW w:w="272" w:type="dxa"/>
            <w:shd w:val="clear" w:color="auto" w:fill="auto"/>
          </w:tcPr>
          <w:p w14:paraId="245E8098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58780675" w14:textId="232D7286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801,988</w:t>
            </w:r>
          </w:p>
        </w:tc>
        <w:tc>
          <w:tcPr>
            <w:tcW w:w="272" w:type="dxa"/>
            <w:shd w:val="clear" w:color="auto" w:fill="auto"/>
          </w:tcPr>
          <w:p w14:paraId="0F9C9C09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61ABD78" w14:textId="0E58B0A3" w:rsidR="00844CC0" w:rsidRPr="002A0037" w:rsidRDefault="00844CC0" w:rsidP="00844CC0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AE360E9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1009ACF4" w14:textId="082FA564" w:rsidR="00844CC0" w:rsidRPr="002A0037" w:rsidRDefault="00844CC0" w:rsidP="00844CC0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E3CCC1A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5D6EFBE0" w14:textId="4487DADB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801,988</w:t>
            </w:r>
          </w:p>
        </w:tc>
      </w:tr>
      <w:tr w:rsidR="00844CC0" w:rsidRPr="002A0037" w14:paraId="10BD440D" w14:textId="77777777" w:rsidTr="00B33A99">
        <w:trPr>
          <w:trHeight w:val="119"/>
        </w:trPr>
        <w:tc>
          <w:tcPr>
            <w:tcW w:w="2885" w:type="dxa"/>
            <w:shd w:val="clear" w:color="auto" w:fill="auto"/>
            <w:hideMark/>
          </w:tcPr>
          <w:p w14:paraId="73E08CA0" w14:textId="004A3F68" w:rsidR="00844CC0" w:rsidRPr="002A0037" w:rsidRDefault="00844CC0" w:rsidP="00844C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7FD43C" w14:textId="32DF3334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399,938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AFDA9E3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06B23C2" w14:textId="46E6CDA0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99,007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947AF75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E22D726" w14:textId="73156A28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300,931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A496C2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A387507" w14:textId="03AD3FDC" w:rsidR="00844CC0" w:rsidRPr="002A0037" w:rsidRDefault="00844CC0" w:rsidP="00844CC0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2EE849A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7361F9E9" w14:textId="0BBEA654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399,938</w:t>
            </w:r>
          </w:p>
        </w:tc>
      </w:tr>
      <w:tr w:rsidR="00844CC0" w:rsidRPr="002A0037" w14:paraId="0EC25277" w14:textId="77777777" w:rsidTr="00B33A99">
        <w:tc>
          <w:tcPr>
            <w:tcW w:w="2885" w:type="dxa"/>
            <w:shd w:val="clear" w:color="auto" w:fill="auto"/>
          </w:tcPr>
          <w:p w14:paraId="47E8697C" w14:textId="77777777" w:rsidR="00844CC0" w:rsidRPr="002A0037" w:rsidRDefault="00844CC0" w:rsidP="00844C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238DD1" w14:textId="070C61BC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1,201,926</w:t>
            </w:r>
          </w:p>
        </w:tc>
        <w:tc>
          <w:tcPr>
            <w:tcW w:w="272" w:type="dxa"/>
            <w:shd w:val="clear" w:color="auto" w:fill="auto"/>
          </w:tcPr>
          <w:p w14:paraId="0104679E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07BFF6" w14:textId="153C0C10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900,995</w:t>
            </w:r>
          </w:p>
        </w:tc>
        <w:tc>
          <w:tcPr>
            <w:tcW w:w="272" w:type="dxa"/>
            <w:shd w:val="clear" w:color="auto" w:fill="auto"/>
          </w:tcPr>
          <w:p w14:paraId="415C169C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DC46A4" w14:textId="2276931E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300,931</w:t>
            </w:r>
          </w:p>
        </w:tc>
        <w:tc>
          <w:tcPr>
            <w:tcW w:w="241" w:type="dxa"/>
            <w:shd w:val="clear" w:color="auto" w:fill="auto"/>
          </w:tcPr>
          <w:p w14:paraId="118EA2D9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0A2B30" w14:textId="48C4F73D" w:rsidR="00844CC0" w:rsidRPr="002A0037" w:rsidRDefault="00844CC0" w:rsidP="00844CC0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9278770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839399" w14:textId="0CE7195B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1,201,926</w:t>
            </w:r>
          </w:p>
        </w:tc>
      </w:tr>
    </w:tbl>
    <w:p w14:paraId="58682E48" w14:textId="77777777" w:rsidR="00E33AE1" w:rsidRPr="002A0037" w:rsidRDefault="00E33AE1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Style w:val="TableGrid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258"/>
        <w:gridCol w:w="272"/>
        <w:gridCol w:w="1168"/>
        <w:gridCol w:w="241"/>
        <w:gridCol w:w="1075"/>
        <w:gridCol w:w="263"/>
        <w:gridCol w:w="1031"/>
      </w:tblGrid>
      <w:tr w:rsidR="005837DC" w:rsidRPr="002A0037" w14:paraId="718868D9" w14:textId="77777777" w:rsidTr="00F743A4">
        <w:trPr>
          <w:tblHeader/>
        </w:trPr>
        <w:tc>
          <w:tcPr>
            <w:tcW w:w="2885" w:type="dxa"/>
            <w:shd w:val="clear" w:color="auto" w:fill="auto"/>
            <w:vAlign w:val="bottom"/>
          </w:tcPr>
          <w:p w14:paraId="25DC5724" w14:textId="77777777" w:rsidR="005837DC" w:rsidRPr="002A0037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9"/>
            <w:shd w:val="clear" w:color="auto" w:fill="auto"/>
            <w:vAlign w:val="bottom"/>
          </w:tcPr>
          <w:p w14:paraId="1107C11E" w14:textId="1951F315" w:rsidR="005837DC" w:rsidRPr="002A0037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7DC" w:rsidRPr="002A0037" w14:paraId="14816D7A" w14:textId="77777777" w:rsidTr="00AB0B18">
        <w:trPr>
          <w:tblHeader/>
        </w:trPr>
        <w:tc>
          <w:tcPr>
            <w:tcW w:w="2885" w:type="dxa"/>
            <w:shd w:val="clear" w:color="auto" w:fill="auto"/>
          </w:tcPr>
          <w:p w14:paraId="192B3B94" w14:textId="77777777" w:rsidR="005837DC" w:rsidRPr="002A0037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99623A" w14:textId="77777777" w:rsidR="005837DC" w:rsidRPr="002A0037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595A0D28" w14:textId="77777777" w:rsidR="005837DC" w:rsidRPr="002A0037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7994F" w14:textId="77777777" w:rsidR="005837DC" w:rsidRPr="002A0037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837DC" w:rsidRPr="002A0037" w14:paraId="4FE3E6B9" w14:textId="77777777" w:rsidTr="00F743A4">
        <w:trPr>
          <w:tblHeader/>
        </w:trPr>
        <w:tc>
          <w:tcPr>
            <w:tcW w:w="2885" w:type="dxa"/>
            <w:shd w:val="clear" w:color="auto" w:fill="auto"/>
            <w:vAlign w:val="bottom"/>
            <w:hideMark/>
          </w:tcPr>
          <w:p w14:paraId="4451ABE0" w14:textId="4D7248AF" w:rsidR="005837DC" w:rsidRPr="002A0037" w:rsidRDefault="005837DC" w:rsidP="00A510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C3B7FF4" w14:textId="77777777" w:rsidR="005837DC" w:rsidRPr="002A0037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1A8635E" w14:textId="77777777" w:rsidR="005837DC" w:rsidRPr="002A0037" w:rsidRDefault="005837DC" w:rsidP="00A510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13F9020A" w14:textId="77777777" w:rsidR="005837DC" w:rsidRPr="002A0037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  <w:hideMark/>
          </w:tcPr>
          <w:p w14:paraId="52CFFAE5" w14:textId="77777777" w:rsidR="005837DC" w:rsidRPr="002A0037" w:rsidRDefault="005837DC" w:rsidP="00A510B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0FD9050D" w14:textId="77777777" w:rsidR="005837DC" w:rsidRPr="002A0037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  <w:hideMark/>
          </w:tcPr>
          <w:p w14:paraId="13A37FBE" w14:textId="77777777" w:rsidR="005837DC" w:rsidRPr="002A0037" w:rsidRDefault="005837DC" w:rsidP="00A510B7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2686276" w14:textId="77777777" w:rsidR="005837DC" w:rsidRPr="002A0037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  <w:hideMark/>
          </w:tcPr>
          <w:p w14:paraId="7995F273" w14:textId="77777777" w:rsidR="005837DC" w:rsidRPr="002A0037" w:rsidRDefault="005837DC" w:rsidP="00A510B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8831EB8" w14:textId="77777777" w:rsidR="005837DC" w:rsidRPr="002A0037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  <w:hideMark/>
          </w:tcPr>
          <w:p w14:paraId="293E237B" w14:textId="77777777" w:rsidR="005837DC" w:rsidRPr="002A0037" w:rsidRDefault="005837DC" w:rsidP="00A510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837DC" w:rsidRPr="002A0037" w14:paraId="25083641" w14:textId="77777777" w:rsidTr="00F743A4">
        <w:trPr>
          <w:tblHeader/>
        </w:trPr>
        <w:tc>
          <w:tcPr>
            <w:tcW w:w="2885" w:type="dxa"/>
            <w:shd w:val="clear" w:color="auto" w:fill="auto"/>
          </w:tcPr>
          <w:p w14:paraId="75171428" w14:textId="77777777" w:rsidR="005837DC" w:rsidRPr="002A0037" w:rsidRDefault="005837DC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9"/>
            <w:shd w:val="clear" w:color="auto" w:fill="auto"/>
          </w:tcPr>
          <w:p w14:paraId="116D3147" w14:textId="36B99444" w:rsidR="005837DC" w:rsidRPr="002A0037" w:rsidRDefault="005837DC" w:rsidP="00A51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2A003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A00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3AE1" w:rsidRPr="002A0037" w14:paraId="6F3488F4" w14:textId="77777777" w:rsidTr="00F743A4">
        <w:tc>
          <w:tcPr>
            <w:tcW w:w="2885" w:type="dxa"/>
            <w:shd w:val="clear" w:color="auto" w:fill="auto"/>
          </w:tcPr>
          <w:p w14:paraId="0C142502" w14:textId="67C1353B" w:rsidR="00E33AE1" w:rsidRPr="002A0037" w:rsidRDefault="00E33AE1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44CC0"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7BDC66A2" w14:textId="77777777" w:rsidR="00E33AE1" w:rsidRPr="002A0037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515A5BCC" w14:textId="77777777" w:rsidR="00E33AE1" w:rsidRPr="002A0037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12808032" w14:textId="77777777" w:rsidR="00E33AE1" w:rsidRPr="002A0037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66C2C4E5" w14:textId="77777777" w:rsidR="00E33AE1" w:rsidRPr="002A0037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59087103" w14:textId="77777777" w:rsidR="00E33AE1" w:rsidRPr="002A0037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3E4688A" w14:textId="77777777" w:rsidR="00E33AE1" w:rsidRPr="002A0037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5C8B57EA" w14:textId="77777777" w:rsidR="00E33AE1" w:rsidRPr="002A0037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8B8876B" w14:textId="77777777" w:rsidR="00E33AE1" w:rsidRPr="002A0037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0A3004CB" w14:textId="77777777" w:rsidR="00E33AE1" w:rsidRPr="002A0037" w:rsidRDefault="00E33AE1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837DC" w:rsidRPr="002A0037" w14:paraId="36DA0C2C" w14:textId="77777777" w:rsidTr="00F743A4">
        <w:tc>
          <w:tcPr>
            <w:tcW w:w="2885" w:type="dxa"/>
            <w:shd w:val="clear" w:color="auto" w:fill="auto"/>
            <w:hideMark/>
          </w:tcPr>
          <w:p w14:paraId="47161DB3" w14:textId="62B66DE2" w:rsidR="005837DC" w:rsidRPr="002A0037" w:rsidRDefault="005837DC" w:rsidP="00A510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367E3DCF" w14:textId="77777777" w:rsidR="005837DC" w:rsidRPr="002A0037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416099D" w14:textId="77777777" w:rsidR="005837DC" w:rsidRPr="002A0037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7C7B9696" w14:textId="77777777" w:rsidR="005837DC" w:rsidRPr="002A0037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2C4CEE6E" w14:textId="77777777" w:rsidR="005837DC" w:rsidRPr="002A0037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1E63C835" w14:textId="77777777" w:rsidR="005837DC" w:rsidRPr="002A0037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75044F59" w14:textId="77777777" w:rsidR="005837DC" w:rsidRPr="002A0037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41650F14" w14:textId="77777777" w:rsidR="005837DC" w:rsidRPr="002A0037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D0054F2" w14:textId="77777777" w:rsidR="005837DC" w:rsidRPr="002A0037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70C7AA38" w14:textId="77777777" w:rsidR="005837DC" w:rsidRPr="002A0037" w:rsidRDefault="005837DC" w:rsidP="00A510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0B18" w:rsidRPr="002A0037" w14:paraId="58210904" w14:textId="77777777" w:rsidTr="00F743A4">
        <w:tc>
          <w:tcPr>
            <w:tcW w:w="2885" w:type="dxa"/>
            <w:shd w:val="clear" w:color="auto" w:fill="auto"/>
            <w:hideMark/>
          </w:tcPr>
          <w:p w14:paraId="1265E7BD" w14:textId="77777777" w:rsidR="00AB0B18" w:rsidRPr="002A0037" w:rsidRDefault="00AB0B18" w:rsidP="00AB0B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A77F122" w14:textId="2C51581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87,898</w:t>
            </w:r>
          </w:p>
        </w:tc>
        <w:tc>
          <w:tcPr>
            <w:tcW w:w="272" w:type="dxa"/>
            <w:shd w:val="clear" w:color="auto" w:fill="auto"/>
          </w:tcPr>
          <w:p w14:paraId="166A9D64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1324B85B" w14:textId="19BB4A8F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87,898</w:t>
            </w:r>
          </w:p>
        </w:tc>
        <w:tc>
          <w:tcPr>
            <w:tcW w:w="272" w:type="dxa"/>
            <w:shd w:val="clear" w:color="auto" w:fill="auto"/>
          </w:tcPr>
          <w:p w14:paraId="02C1494A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4C254146" w14:textId="4CD8B59D" w:rsidR="00AB0B18" w:rsidRPr="002A0037" w:rsidRDefault="00AB0B18" w:rsidP="00AB0B18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C45E669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30A51BAB" w14:textId="4474B88C" w:rsidR="00AB0B18" w:rsidRPr="002A0037" w:rsidRDefault="00AB0B18" w:rsidP="00AB0B18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9233A93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678AEFDE" w14:textId="416F523C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87,898</w:t>
            </w:r>
          </w:p>
        </w:tc>
      </w:tr>
      <w:tr w:rsidR="00AB0B18" w:rsidRPr="002A0037" w14:paraId="3A2F12D0" w14:textId="77777777" w:rsidTr="00F743A4">
        <w:trPr>
          <w:trHeight w:val="119"/>
        </w:trPr>
        <w:tc>
          <w:tcPr>
            <w:tcW w:w="2885" w:type="dxa"/>
            <w:shd w:val="clear" w:color="auto" w:fill="auto"/>
            <w:hideMark/>
          </w:tcPr>
          <w:p w14:paraId="272BA3B2" w14:textId="77777777" w:rsidR="00AB0B18" w:rsidRPr="002A0037" w:rsidRDefault="00AB0B18" w:rsidP="00AB0B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33B509" w14:textId="02E44C54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414,905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AB4FE26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C86D684" w14:textId="10F65AA5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115,676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BE05036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771DB52" w14:textId="1FE0DFCC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299,229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F79901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6B58863" w14:textId="560034FF" w:rsidR="00AB0B18" w:rsidRPr="002A0037" w:rsidRDefault="00AB0B18" w:rsidP="00AB0B18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D3E33AE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46515B79" w14:textId="6D9C5FA2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414,905</w:t>
            </w:r>
          </w:p>
        </w:tc>
      </w:tr>
      <w:tr w:rsidR="00AB0B18" w:rsidRPr="002A0037" w14:paraId="49AF6F8F" w14:textId="77777777" w:rsidTr="00F743A4">
        <w:tc>
          <w:tcPr>
            <w:tcW w:w="2885" w:type="dxa"/>
            <w:shd w:val="clear" w:color="auto" w:fill="auto"/>
          </w:tcPr>
          <w:p w14:paraId="735B7868" w14:textId="77777777" w:rsidR="00AB0B18" w:rsidRPr="002A0037" w:rsidRDefault="00AB0B18" w:rsidP="00AB0B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271094" w14:textId="7D712B8C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602,803</w:t>
            </w:r>
          </w:p>
        </w:tc>
        <w:tc>
          <w:tcPr>
            <w:tcW w:w="272" w:type="dxa"/>
            <w:shd w:val="clear" w:color="auto" w:fill="auto"/>
          </w:tcPr>
          <w:p w14:paraId="50B3B117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9DA975" w14:textId="10E6B40F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303,574</w:t>
            </w:r>
          </w:p>
        </w:tc>
        <w:tc>
          <w:tcPr>
            <w:tcW w:w="272" w:type="dxa"/>
            <w:shd w:val="clear" w:color="auto" w:fill="auto"/>
          </w:tcPr>
          <w:p w14:paraId="737AA8C5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A98168" w14:textId="518D8A06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299,229</w:t>
            </w:r>
          </w:p>
        </w:tc>
        <w:tc>
          <w:tcPr>
            <w:tcW w:w="241" w:type="dxa"/>
            <w:shd w:val="clear" w:color="auto" w:fill="auto"/>
          </w:tcPr>
          <w:p w14:paraId="58D645BA" w14:textId="7777777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3DCD55" w14:textId="6D12A9F1" w:rsidR="00AB0B18" w:rsidRPr="002A0037" w:rsidRDefault="00AB0B18" w:rsidP="00AB0B18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FB0AC5" w14:textId="7ACA85DB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D9200D" w14:textId="63A5A5E7" w:rsidR="00AB0B18" w:rsidRPr="002A0037" w:rsidRDefault="00AB0B18" w:rsidP="00AB0B1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602,803</w:t>
            </w:r>
          </w:p>
        </w:tc>
      </w:tr>
      <w:tr w:rsidR="00B33A99" w:rsidRPr="002A0037" w14:paraId="2F509080" w14:textId="77777777" w:rsidTr="007945AD">
        <w:tc>
          <w:tcPr>
            <w:tcW w:w="2885" w:type="dxa"/>
            <w:shd w:val="clear" w:color="auto" w:fill="auto"/>
          </w:tcPr>
          <w:p w14:paraId="518318CC" w14:textId="77777777" w:rsidR="00B33A99" w:rsidRPr="002A0037" w:rsidRDefault="00B33A99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9E3A82" w14:textId="77777777" w:rsidR="000D0F37" w:rsidRPr="002A0037" w:rsidRDefault="000D0F37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AAFDAB" w14:textId="77777777" w:rsidR="000D0F37" w:rsidRPr="002A0037" w:rsidRDefault="000D0F37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748416" w14:textId="37375B01" w:rsidR="000D0F37" w:rsidRPr="002A0037" w:rsidRDefault="000D0F37" w:rsidP="00B33A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FBFF27" w14:textId="77777777" w:rsidR="00B33A99" w:rsidRPr="002A0037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3C788017" w14:textId="77777777" w:rsidR="00B33A99" w:rsidRPr="002A0037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75D6D52F" w14:textId="77777777" w:rsidR="00B33A99" w:rsidRPr="002A0037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DBD5C51" w14:textId="77777777" w:rsidR="00B33A99" w:rsidRPr="002A0037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48B6D28" w14:textId="77777777" w:rsidR="00B33A99" w:rsidRPr="002A0037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3E7A0A7" w14:textId="77777777" w:rsidR="00B33A99" w:rsidRPr="002A0037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080AE9BC" w14:textId="77777777" w:rsidR="00B33A99" w:rsidRPr="002A0037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25B57437" w14:textId="77777777" w:rsidR="00B33A99" w:rsidRPr="002A0037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3D382E2F" w14:textId="77777777" w:rsidR="00B33A99" w:rsidRPr="002A0037" w:rsidRDefault="00B33A99" w:rsidP="00B33A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4CC0" w:rsidRPr="002A0037" w14:paraId="5410A785" w14:textId="77777777" w:rsidTr="007945AD">
        <w:tc>
          <w:tcPr>
            <w:tcW w:w="2885" w:type="dxa"/>
            <w:shd w:val="clear" w:color="auto" w:fill="auto"/>
          </w:tcPr>
          <w:p w14:paraId="11B31620" w14:textId="756ADE80" w:rsidR="00844CC0" w:rsidRPr="002A0037" w:rsidRDefault="00844CC0" w:rsidP="00844C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2565</w:t>
            </w:r>
          </w:p>
        </w:tc>
        <w:tc>
          <w:tcPr>
            <w:tcW w:w="1080" w:type="dxa"/>
            <w:shd w:val="clear" w:color="auto" w:fill="auto"/>
          </w:tcPr>
          <w:p w14:paraId="1E649288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3563B22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6E274504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738F9719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66A4829B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50335D22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5D88BF9C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22BB0D7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412C1AE5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4CC0" w:rsidRPr="002A0037" w14:paraId="4E580E12" w14:textId="77777777" w:rsidTr="007945AD">
        <w:tc>
          <w:tcPr>
            <w:tcW w:w="2885" w:type="dxa"/>
            <w:shd w:val="clear" w:color="auto" w:fill="auto"/>
            <w:hideMark/>
          </w:tcPr>
          <w:p w14:paraId="40C446A8" w14:textId="75E80A38" w:rsidR="00844CC0" w:rsidRPr="002A0037" w:rsidRDefault="00844CC0" w:rsidP="00844C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44D771CC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183585FD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5861FD72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14:paraId="4244E3A4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67DDF3A0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48D8344A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295ADBB1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DAAE2DB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3FCD9EF6" w14:textId="77777777" w:rsidR="00844CC0" w:rsidRPr="002A0037" w:rsidRDefault="00844CC0" w:rsidP="00844CC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44CC0" w:rsidRPr="002A0037" w14:paraId="00940100" w14:textId="77777777" w:rsidTr="007945AD">
        <w:tc>
          <w:tcPr>
            <w:tcW w:w="2885" w:type="dxa"/>
            <w:shd w:val="clear" w:color="auto" w:fill="auto"/>
            <w:hideMark/>
          </w:tcPr>
          <w:p w14:paraId="2320A60D" w14:textId="77D254B5" w:rsidR="00844CC0" w:rsidRPr="002A0037" w:rsidRDefault="00844CC0" w:rsidP="00844C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2A00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68F0E93" w14:textId="7669D59B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1,119,274</w:t>
            </w:r>
          </w:p>
        </w:tc>
        <w:tc>
          <w:tcPr>
            <w:tcW w:w="272" w:type="dxa"/>
            <w:shd w:val="clear" w:color="auto" w:fill="auto"/>
          </w:tcPr>
          <w:p w14:paraId="292EECAE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83A896F" w14:textId="5D786B55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1,119,274</w:t>
            </w:r>
          </w:p>
        </w:tc>
        <w:tc>
          <w:tcPr>
            <w:tcW w:w="272" w:type="dxa"/>
            <w:shd w:val="clear" w:color="auto" w:fill="auto"/>
          </w:tcPr>
          <w:p w14:paraId="48B71FF8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34525339" w14:textId="63A6D2F3" w:rsidR="00844CC0" w:rsidRPr="002A0037" w:rsidRDefault="00844CC0" w:rsidP="00844CC0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54F7B49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14:paraId="65398798" w14:textId="6102A758" w:rsidR="00844CC0" w:rsidRPr="002A0037" w:rsidRDefault="00844CC0" w:rsidP="00844CC0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B13B785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6E745955" w14:textId="0DFA90F9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1,119,274</w:t>
            </w:r>
          </w:p>
        </w:tc>
      </w:tr>
      <w:tr w:rsidR="00844CC0" w:rsidRPr="002A0037" w14:paraId="4314F31F" w14:textId="77777777" w:rsidTr="007945AD">
        <w:trPr>
          <w:trHeight w:val="119"/>
        </w:trPr>
        <w:tc>
          <w:tcPr>
            <w:tcW w:w="2885" w:type="dxa"/>
            <w:shd w:val="clear" w:color="auto" w:fill="auto"/>
            <w:hideMark/>
          </w:tcPr>
          <w:p w14:paraId="48F71EDD" w14:textId="4FE6FD57" w:rsidR="00844CC0" w:rsidRPr="002A0037" w:rsidRDefault="00844CC0" w:rsidP="00844C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67D12A" w14:textId="52BC0A54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397,286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8D00522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F61D121" w14:textId="79097E36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97,856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6A0A86B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C69EB02" w14:textId="1D2FF044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299,430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6699946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C29DB55" w14:textId="39A51CA3" w:rsidR="00844CC0" w:rsidRPr="002A0037" w:rsidRDefault="00844CC0" w:rsidP="00844CC0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CD041F8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7C7F84C2" w14:textId="0E109F23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sz w:val="30"/>
                <w:szCs w:val="30"/>
              </w:rPr>
              <w:t>397,286</w:t>
            </w:r>
          </w:p>
        </w:tc>
      </w:tr>
      <w:tr w:rsidR="00844CC0" w:rsidRPr="002A0037" w14:paraId="4A0515EC" w14:textId="77777777" w:rsidTr="007945AD">
        <w:tc>
          <w:tcPr>
            <w:tcW w:w="2885" w:type="dxa"/>
            <w:shd w:val="clear" w:color="auto" w:fill="auto"/>
          </w:tcPr>
          <w:p w14:paraId="15BFD4CA" w14:textId="77777777" w:rsidR="00844CC0" w:rsidRPr="002A0037" w:rsidRDefault="00844CC0" w:rsidP="00844CC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530BC4" w14:textId="0EF18813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1,516,560</w:t>
            </w:r>
          </w:p>
        </w:tc>
        <w:tc>
          <w:tcPr>
            <w:tcW w:w="272" w:type="dxa"/>
            <w:shd w:val="clear" w:color="auto" w:fill="auto"/>
          </w:tcPr>
          <w:p w14:paraId="3BF75BDC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8BD1ED" w14:textId="45F6637E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1,217,130</w:t>
            </w:r>
          </w:p>
        </w:tc>
        <w:tc>
          <w:tcPr>
            <w:tcW w:w="272" w:type="dxa"/>
            <w:shd w:val="clear" w:color="auto" w:fill="auto"/>
          </w:tcPr>
          <w:p w14:paraId="5E01441E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9F16A0" w14:textId="5F34347B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299,430</w:t>
            </w:r>
          </w:p>
        </w:tc>
        <w:tc>
          <w:tcPr>
            <w:tcW w:w="241" w:type="dxa"/>
            <w:shd w:val="clear" w:color="auto" w:fill="auto"/>
          </w:tcPr>
          <w:p w14:paraId="7F33EF42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6EAFFD" w14:textId="318BD6F9" w:rsidR="00844CC0" w:rsidRPr="002A0037" w:rsidRDefault="00844CC0" w:rsidP="00844CC0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F623DDF" w14:textId="77777777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EC805B" w14:textId="39B01BCE" w:rsidR="00844CC0" w:rsidRPr="002A0037" w:rsidRDefault="00844CC0" w:rsidP="00844CC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00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1,516,560</w:t>
            </w:r>
          </w:p>
        </w:tc>
      </w:tr>
    </w:tbl>
    <w:p w14:paraId="6115DAB7" w14:textId="77777777" w:rsidR="00E33AE1" w:rsidRPr="002A0037" w:rsidRDefault="00E33AE1" w:rsidP="00822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BED584" w14:textId="2C9291E1" w:rsidR="004A57CC" w:rsidRPr="002A0037" w:rsidRDefault="004A57CC" w:rsidP="004A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A0037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2A0037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2A0037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2A0037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20121394" w14:textId="73FFDE9F" w:rsidR="004A57CC" w:rsidRPr="002A0037" w:rsidRDefault="004A57CC" w:rsidP="004A5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2A0037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2A0037">
        <w:rPr>
          <w:rFonts w:ascii="Angsana New" w:hAnsi="Angsana New"/>
          <w:color w:val="000000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C738B4" w:rsidRPr="002A0037">
        <w:rPr>
          <w:rFonts w:ascii="Angsana New" w:hAnsi="Angsana New"/>
          <w:color w:val="000000"/>
          <w:sz w:val="30"/>
          <w:szCs w:val="30"/>
        </w:rPr>
        <w:br/>
      </w:r>
      <w:r w:rsidRPr="002A0037">
        <w:rPr>
          <w:rFonts w:ascii="Angsana New" w:hAnsi="Angsana New"/>
          <w:color w:val="000000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  <w:r w:rsidRPr="002A003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7085DA72" w14:textId="26E13E59" w:rsidR="00347ECB" w:rsidRPr="002A0037" w:rsidRDefault="00347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41654C0" w14:textId="15031C1F" w:rsidR="004A57CC" w:rsidRPr="002A0037" w:rsidRDefault="004A57CC" w:rsidP="004A57CC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2A0037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2A0037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2A0037">
        <w:rPr>
          <w:rFonts w:asciiTheme="majorBidi" w:hAnsiTheme="majorBidi" w:cstheme="majorBidi"/>
          <w:sz w:val="30"/>
          <w:szCs w:val="30"/>
          <w:lang w:bidi="th-TH"/>
        </w:rPr>
        <w:t xml:space="preserve">.3.1) 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1214F8B0" w14:textId="00066F91" w:rsidR="004A57CC" w:rsidRPr="002A0037" w:rsidRDefault="004A57CC" w:rsidP="004A57CC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Pr="002A0037">
        <w:rPr>
          <w:rFonts w:asciiTheme="majorBidi" w:hAnsiTheme="majorBidi"/>
          <w:sz w:val="30"/>
          <w:szCs w:val="30"/>
          <w:cs/>
          <w:lang w:bidi="th-TH"/>
        </w:rPr>
        <w:t>ซึ่งกลุ่มบริษัทคาดว่าผลกระทบจากอัตราแลกเปลี่ยนเงินตราต่างประเทศที่เปลี่ยนแปลงสำหรับสินทรัพย์และหนี้สินที่เป็นเงินตราต่างประเทศในงบแสดงฐานะการเงินจะไม่มีสาระสำคัญต่อฐานะการเงินและผลการดำเนินงาน เนื่องจากกลุ่มบริษัทไม่มีเงินกู้หรือรายการค้าที่เป็นสกุลเงินตราต่างประเทศอย่างมีสาระสำคัญ นอกจากนี้การซื้อวัตถุดิบและบรรจุภัณฑ์ส่วนใหญ่ยังเป็นการซื้อจากแหล่งภายในประเทศ ความเสี่ยงจากอัตราแลกเปลี่ยนส่วนใหญ่จึงมีขอบเขตเพียงการซื้ออะไหล่และอุปกรณ์จากต่างประเทศ</w:t>
      </w:r>
    </w:p>
    <w:p w14:paraId="76806BED" w14:textId="77777777" w:rsidR="004A57CC" w:rsidRPr="002A0037" w:rsidRDefault="004A57C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9"/>
        <w:gridCol w:w="630"/>
        <w:gridCol w:w="990"/>
        <w:gridCol w:w="180"/>
        <w:gridCol w:w="981"/>
        <w:gridCol w:w="180"/>
        <w:gridCol w:w="1010"/>
        <w:gridCol w:w="180"/>
        <w:gridCol w:w="1066"/>
      </w:tblGrid>
      <w:tr w:rsidR="00477C1E" w:rsidRPr="002A0037" w14:paraId="30AD731A" w14:textId="77777777" w:rsidTr="00482669">
        <w:trPr>
          <w:cantSplit/>
          <w:tblHeader/>
        </w:trPr>
        <w:tc>
          <w:tcPr>
            <w:tcW w:w="4039" w:type="dxa"/>
            <w:hideMark/>
          </w:tcPr>
          <w:p w14:paraId="5EFE8AF9" w14:textId="40E21FBA" w:rsidR="00477C1E" w:rsidRPr="002A0037" w:rsidRDefault="00477C1E" w:rsidP="004300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30" w:type="dxa"/>
          </w:tcPr>
          <w:p w14:paraId="6626634C" w14:textId="77777777" w:rsidR="00477C1E" w:rsidRPr="002A0037" w:rsidRDefault="00477C1E" w:rsidP="0043001D">
            <w:pPr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151" w:type="dxa"/>
            <w:gridSpan w:val="3"/>
            <w:hideMark/>
          </w:tcPr>
          <w:p w14:paraId="69BC4993" w14:textId="77777777" w:rsidR="00477C1E" w:rsidRPr="002A0037" w:rsidRDefault="00477C1E" w:rsidP="0043001D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75F8CFA" w14:textId="77777777" w:rsidR="00477C1E" w:rsidRPr="002A0037" w:rsidRDefault="00477C1E" w:rsidP="0043001D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256" w:type="dxa"/>
            <w:gridSpan w:val="3"/>
            <w:hideMark/>
          </w:tcPr>
          <w:p w14:paraId="27B04756" w14:textId="77777777" w:rsidR="00477C1E" w:rsidRPr="002A0037" w:rsidRDefault="00477C1E" w:rsidP="0043001D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2A0037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45346" w:rsidRPr="002A0037" w14:paraId="70A1A8BD" w14:textId="77777777" w:rsidTr="00482669">
        <w:trPr>
          <w:cantSplit/>
          <w:tblHeader/>
        </w:trPr>
        <w:tc>
          <w:tcPr>
            <w:tcW w:w="4039" w:type="dxa"/>
          </w:tcPr>
          <w:p w14:paraId="09258384" w14:textId="77777777" w:rsidR="00445346" w:rsidRPr="002A0037" w:rsidRDefault="00445346" w:rsidP="00445346">
            <w:pPr>
              <w:pStyle w:val="acctfourfigures"/>
              <w:tabs>
                <w:tab w:val="clear" w:pos="765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30" w:type="dxa"/>
          </w:tcPr>
          <w:p w14:paraId="7F3314F9" w14:textId="19E61348" w:rsidR="00445346" w:rsidRPr="002A0037" w:rsidRDefault="00445346" w:rsidP="0044534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90" w:type="dxa"/>
          </w:tcPr>
          <w:p w14:paraId="65B8933C" w14:textId="49296E21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44CC0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4F54B85" w14:textId="77777777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015F2EA6" w14:textId="31B5EED5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44CC0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B8D3733" w14:textId="77777777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38B6F67" w14:textId="0689EE88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44CC0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73D997D" w14:textId="77777777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136066F" w14:textId="6AE1929B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44CC0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45346" w:rsidRPr="002A0037" w14:paraId="43810014" w14:textId="77777777" w:rsidTr="00482669">
        <w:trPr>
          <w:cantSplit/>
          <w:tblHeader/>
        </w:trPr>
        <w:tc>
          <w:tcPr>
            <w:tcW w:w="4039" w:type="dxa"/>
          </w:tcPr>
          <w:p w14:paraId="5935E8DB" w14:textId="77777777" w:rsidR="00445346" w:rsidRPr="002A0037" w:rsidRDefault="00445346" w:rsidP="0044534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30" w:type="dxa"/>
          </w:tcPr>
          <w:p w14:paraId="0432F919" w14:textId="77777777" w:rsidR="00445346" w:rsidRPr="002A0037" w:rsidRDefault="00445346" w:rsidP="0044534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4587" w:type="dxa"/>
            <w:gridSpan w:val="7"/>
          </w:tcPr>
          <w:p w14:paraId="3CE1F501" w14:textId="4B3E5EDA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พันบาท)</w:t>
            </w:r>
          </w:p>
        </w:tc>
      </w:tr>
      <w:tr w:rsidR="00445346" w:rsidRPr="002A0037" w14:paraId="5A5D8EDE" w14:textId="77777777" w:rsidTr="00482669">
        <w:trPr>
          <w:cantSplit/>
        </w:trPr>
        <w:tc>
          <w:tcPr>
            <w:tcW w:w="4039" w:type="dxa"/>
            <w:hideMark/>
          </w:tcPr>
          <w:p w14:paraId="04D34164" w14:textId="77777777" w:rsidR="00445346" w:rsidRPr="002A0037" w:rsidRDefault="00445346" w:rsidP="00445346">
            <w:pPr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630" w:type="dxa"/>
          </w:tcPr>
          <w:p w14:paraId="37804E01" w14:textId="77777777" w:rsidR="00445346" w:rsidRPr="002A0037" w:rsidRDefault="00445346" w:rsidP="00445346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587" w:type="dxa"/>
            <w:gridSpan w:val="7"/>
            <w:hideMark/>
          </w:tcPr>
          <w:p w14:paraId="503D4A70" w14:textId="485A4CBA" w:rsidR="00445346" w:rsidRPr="002A0037" w:rsidRDefault="00445346" w:rsidP="0044534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</w:tr>
      <w:tr w:rsidR="00445346" w:rsidRPr="002A0037" w14:paraId="4D0708F6" w14:textId="77777777" w:rsidTr="00482669">
        <w:trPr>
          <w:cantSplit/>
        </w:trPr>
        <w:tc>
          <w:tcPr>
            <w:tcW w:w="4039" w:type="dxa"/>
            <w:hideMark/>
          </w:tcPr>
          <w:p w14:paraId="523EAEDE" w14:textId="34B4FE85" w:rsidR="00445346" w:rsidRPr="002A0037" w:rsidRDefault="00445346" w:rsidP="00445346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630" w:type="dxa"/>
            <w:hideMark/>
          </w:tcPr>
          <w:p w14:paraId="49C75AC8" w14:textId="77777777" w:rsidR="00445346" w:rsidRPr="002A0037" w:rsidRDefault="00445346" w:rsidP="00445346">
            <w:pPr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7FF28637" w14:textId="191BE1BF" w:rsidR="00445346" w:rsidRPr="002A0037" w:rsidRDefault="00B47034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(49)</w:t>
            </w:r>
          </w:p>
        </w:tc>
        <w:tc>
          <w:tcPr>
            <w:tcW w:w="180" w:type="dxa"/>
            <w:vAlign w:val="bottom"/>
          </w:tcPr>
          <w:p w14:paraId="1613EAD6" w14:textId="77777777" w:rsidR="00445346" w:rsidRPr="002A0037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hideMark/>
          </w:tcPr>
          <w:p w14:paraId="1524DB27" w14:textId="2A9998E2" w:rsidR="00445346" w:rsidRPr="002A0037" w:rsidRDefault="00844CC0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(7,818)</w:t>
            </w:r>
          </w:p>
        </w:tc>
        <w:tc>
          <w:tcPr>
            <w:tcW w:w="180" w:type="dxa"/>
            <w:vAlign w:val="bottom"/>
          </w:tcPr>
          <w:p w14:paraId="41F81E9D" w14:textId="77777777" w:rsidR="00445346" w:rsidRPr="002A0037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10" w:type="dxa"/>
            <w:vAlign w:val="bottom"/>
          </w:tcPr>
          <w:p w14:paraId="66BB56C2" w14:textId="10992D00" w:rsidR="00445346" w:rsidRPr="002A0037" w:rsidRDefault="00B47034" w:rsidP="006548A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FC35A1" w14:textId="77777777" w:rsidR="00445346" w:rsidRPr="002A0037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66" w:type="dxa"/>
            <w:vAlign w:val="bottom"/>
            <w:hideMark/>
          </w:tcPr>
          <w:p w14:paraId="55A24392" w14:textId="3E619352" w:rsidR="00445346" w:rsidRPr="002A0037" w:rsidRDefault="00844CC0" w:rsidP="004453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(7,768)</w:t>
            </w:r>
          </w:p>
        </w:tc>
      </w:tr>
      <w:tr w:rsidR="00844CC0" w:rsidRPr="002A0037" w14:paraId="79974B22" w14:textId="77777777" w:rsidTr="00482669">
        <w:trPr>
          <w:cantSplit/>
        </w:trPr>
        <w:tc>
          <w:tcPr>
            <w:tcW w:w="4669" w:type="dxa"/>
            <w:gridSpan w:val="2"/>
            <w:hideMark/>
          </w:tcPr>
          <w:p w14:paraId="21EFA5CD" w14:textId="77777777" w:rsidR="00844CC0" w:rsidRPr="002A0037" w:rsidRDefault="00844CC0" w:rsidP="00844CC0">
            <w:pPr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87A8D" w14:textId="03DB56AF" w:rsidR="00844CC0" w:rsidRPr="002A0037" w:rsidRDefault="00B47034" w:rsidP="00844C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(49)</w:t>
            </w:r>
          </w:p>
        </w:tc>
        <w:tc>
          <w:tcPr>
            <w:tcW w:w="180" w:type="dxa"/>
            <w:vAlign w:val="bottom"/>
          </w:tcPr>
          <w:p w14:paraId="1D4214DE" w14:textId="77777777" w:rsidR="00844CC0" w:rsidRPr="002A0037" w:rsidRDefault="00844CC0" w:rsidP="00844C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B27517C" w14:textId="4A1FE0D9" w:rsidR="00844CC0" w:rsidRPr="002A0037" w:rsidRDefault="00844CC0" w:rsidP="00844C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(7,818)</w:t>
            </w:r>
          </w:p>
        </w:tc>
        <w:tc>
          <w:tcPr>
            <w:tcW w:w="180" w:type="dxa"/>
            <w:vAlign w:val="bottom"/>
          </w:tcPr>
          <w:p w14:paraId="7E6DBB70" w14:textId="77777777" w:rsidR="00844CC0" w:rsidRPr="002A0037" w:rsidRDefault="00844CC0" w:rsidP="00844C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BCBD22" w14:textId="5F602008" w:rsidR="00844CC0" w:rsidRPr="002A0037" w:rsidRDefault="00B47034" w:rsidP="006548A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B0AE86" w14:textId="77777777" w:rsidR="00844CC0" w:rsidRPr="002A0037" w:rsidRDefault="00844CC0" w:rsidP="00844C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4171B" w14:textId="7F565851" w:rsidR="00844CC0" w:rsidRPr="002A0037" w:rsidRDefault="00844CC0" w:rsidP="00844C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(7,768)</w:t>
            </w:r>
          </w:p>
        </w:tc>
      </w:tr>
    </w:tbl>
    <w:p w14:paraId="3C2A5FF2" w14:textId="22A840C5" w:rsidR="00CB626F" w:rsidRPr="002A0037" w:rsidRDefault="00CB626F" w:rsidP="008A2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BC979CB" w14:textId="77777777" w:rsidR="00CB626F" w:rsidRPr="002A0037" w:rsidRDefault="00CB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A0037">
        <w:rPr>
          <w:rFonts w:ascii="Angsana New" w:hAnsi="Angsana New"/>
          <w:sz w:val="30"/>
          <w:szCs w:val="30"/>
        </w:rPr>
        <w:br w:type="page"/>
      </w:r>
    </w:p>
    <w:tbl>
      <w:tblPr>
        <w:tblW w:w="926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9"/>
        <w:gridCol w:w="630"/>
        <w:gridCol w:w="990"/>
        <w:gridCol w:w="180"/>
        <w:gridCol w:w="981"/>
        <w:gridCol w:w="180"/>
        <w:gridCol w:w="999"/>
        <w:gridCol w:w="11"/>
        <w:gridCol w:w="169"/>
        <w:gridCol w:w="11"/>
        <w:gridCol w:w="1066"/>
        <w:gridCol w:w="10"/>
      </w:tblGrid>
      <w:tr w:rsidR="00E33AE1" w:rsidRPr="002A0037" w14:paraId="4E69632A" w14:textId="77777777" w:rsidTr="00E33AE1">
        <w:trPr>
          <w:gridAfter w:val="1"/>
          <w:wAfter w:w="10" w:type="dxa"/>
          <w:cantSplit/>
          <w:tblHeader/>
        </w:trPr>
        <w:tc>
          <w:tcPr>
            <w:tcW w:w="4039" w:type="dxa"/>
            <w:hideMark/>
          </w:tcPr>
          <w:p w14:paraId="42C06E07" w14:textId="77777777" w:rsidR="00E33AE1" w:rsidRPr="002A0037" w:rsidRDefault="00E33AE1" w:rsidP="007945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30" w:type="dxa"/>
          </w:tcPr>
          <w:p w14:paraId="6B49D38A" w14:textId="77777777" w:rsidR="00E33AE1" w:rsidRPr="002A0037" w:rsidRDefault="00E33AE1" w:rsidP="007945AD">
            <w:pPr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151" w:type="dxa"/>
            <w:gridSpan w:val="3"/>
            <w:hideMark/>
          </w:tcPr>
          <w:p w14:paraId="0A453C8A" w14:textId="77777777" w:rsidR="00E33AE1" w:rsidRPr="002A0037" w:rsidRDefault="00E33AE1" w:rsidP="007945AD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D3020B9" w14:textId="77777777" w:rsidR="00E33AE1" w:rsidRPr="002A0037" w:rsidRDefault="00E33AE1" w:rsidP="007945AD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256" w:type="dxa"/>
            <w:gridSpan w:val="5"/>
            <w:hideMark/>
          </w:tcPr>
          <w:p w14:paraId="5A642196" w14:textId="77777777" w:rsidR="00E33AE1" w:rsidRPr="002A0037" w:rsidRDefault="00E33AE1" w:rsidP="007945AD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</w:pPr>
            <w:r w:rsidRPr="002A0037">
              <w:rPr>
                <w:rFonts w:ascii="Angsana New" w:hAnsi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E33AE1" w:rsidRPr="002A0037" w14:paraId="008A655E" w14:textId="77777777" w:rsidTr="00E33AE1">
        <w:trPr>
          <w:gridAfter w:val="1"/>
          <w:wAfter w:w="10" w:type="dxa"/>
          <w:cantSplit/>
          <w:tblHeader/>
        </w:trPr>
        <w:tc>
          <w:tcPr>
            <w:tcW w:w="4039" w:type="dxa"/>
          </w:tcPr>
          <w:p w14:paraId="3C0E1CC6" w14:textId="77777777" w:rsidR="00E33AE1" w:rsidRPr="002A0037" w:rsidRDefault="00E33AE1" w:rsidP="007945AD">
            <w:pPr>
              <w:pStyle w:val="acctfourfigures"/>
              <w:tabs>
                <w:tab w:val="clear" w:pos="765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30" w:type="dxa"/>
          </w:tcPr>
          <w:p w14:paraId="04729B98" w14:textId="77777777" w:rsidR="00E33AE1" w:rsidRPr="002A0037" w:rsidRDefault="00E33AE1" w:rsidP="007945A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990" w:type="dxa"/>
          </w:tcPr>
          <w:p w14:paraId="3BC7CA85" w14:textId="7DC77910" w:rsidR="00E33AE1" w:rsidRPr="002A0037" w:rsidRDefault="00E33AE1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44CC0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7AB121E9" w14:textId="77777777" w:rsidR="00E33AE1" w:rsidRPr="002A0037" w:rsidRDefault="00E33AE1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1" w:type="dxa"/>
          </w:tcPr>
          <w:p w14:paraId="786EE06D" w14:textId="044F6A8E" w:rsidR="00E33AE1" w:rsidRPr="002A0037" w:rsidRDefault="00E33AE1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44CC0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0A4AE4E" w14:textId="77777777" w:rsidR="00E33AE1" w:rsidRPr="002A0037" w:rsidRDefault="00E33AE1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58BFD827" w14:textId="192658EE" w:rsidR="00E33AE1" w:rsidRPr="002A0037" w:rsidRDefault="00E33AE1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44CC0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gridSpan w:val="2"/>
          </w:tcPr>
          <w:p w14:paraId="52D426A2" w14:textId="77777777" w:rsidR="00E33AE1" w:rsidRPr="002A0037" w:rsidRDefault="00E33AE1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FDB0638" w14:textId="6152D675" w:rsidR="00E33AE1" w:rsidRPr="002A0037" w:rsidRDefault="00E33AE1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44CC0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33AE1" w:rsidRPr="002A0037" w14:paraId="6EC8C7B3" w14:textId="77777777" w:rsidTr="00E33AE1">
        <w:trPr>
          <w:gridAfter w:val="1"/>
          <w:wAfter w:w="10" w:type="dxa"/>
          <w:cantSplit/>
          <w:tblHeader/>
        </w:trPr>
        <w:tc>
          <w:tcPr>
            <w:tcW w:w="4039" w:type="dxa"/>
          </w:tcPr>
          <w:p w14:paraId="585F8483" w14:textId="77777777" w:rsidR="00E33AE1" w:rsidRPr="002A0037" w:rsidRDefault="00E33AE1" w:rsidP="007945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630" w:type="dxa"/>
          </w:tcPr>
          <w:p w14:paraId="636B8CBA" w14:textId="77777777" w:rsidR="00E33AE1" w:rsidRPr="002A0037" w:rsidRDefault="00E33AE1" w:rsidP="007945A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4587" w:type="dxa"/>
            <w:gridSpan w:val="9"/>
          </w:tcPr>
          <w:p w14:paraId="30029988" w14:textId="77777777" w:rsidR="00E33AE1" w:rsidRPr="002A0037" w:rsidRDefault="00E33AE1" w:rsidP="007945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พันบาท)</w:t>
            </w:r>
          </w:p>
        </w:tc>
      </w:tr>
      <w:tr w:rsidR="00423A0E" w:rsidRPr="002A0037" w14:paraId="1A1D048B" w14:textId="77777777" w:rsidTr="00E33AE1">
        <w:trPr>
          <w:cantSplit/>
        </w:trPr>
        <w:tc>
          <w:tcPr>
            <w:tcW w:w="4039" w:type="dxa"/>
            <w:hideMark/>
          </w:tcPr>
          <w:p w14:paraId="23D55910" w14:textId="77777777" w:rsidR="00423A0E" w:rsidRPr="002A0037" w:rsidRDefault="00423A0E" w:rsidP="00423A0E">
            <w:pPr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630" w:type="dxa"/>
          </w:tcPr>
          <w:p w14:paraId="4AC68F7B" w14:textId="77777777" w:rsidR="00423A0E" w:rsidRPr="002A0037" w:rsidRDefault="00423A0E" w:rsidP="00423A0E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597" w:type="dxa"/>
            <w:gridSpan w:val="10"/>
            <w:hideMark/>
          </w:tcPr>
          <w:p w14:paraId="3E7B4544" w14:textId="7E9D1078" w:rsidR="00423A0E" w:rsidRPr="002A0037" w:rsidRDefault="00423A0E" w:rsidP="00423A0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</w:tr>
      <w:tr w:rsidR="00445346" w:rsidRPr="002A0037" w14:paraId="6F508233" w14:textId="77777777" w:rsidTr="00E33AE1">
        <w:trPr>
          <w:cantSplit/>
        </w:trPr>
        <w:tc>
          <w:tcPr>
            <w:tcW w:w="4039" w:type="dxa"/>
            <w:hideMark/>
          </w:tcPr>
          <w:p w14:paraId="6643FCDE" w14:textId="0B9804C8" w:rsidR="00445346" w:rsidRPr="002A0037" w:rsidRDefault="00445346" w:rsidP="00445346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630" w:type="dxa"/>
            <w:hideMark/>
          </w:tcPr>
          <w:p w14:paraId="5948CF93" w14:textId="77777777" w:rsidR="00445346" w:rsidRPr="002A0037" w:rsidRDefault="00445346" w:rsidP="00445346">
            <w:pPr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9502F11" w14:textId="779F5087" w:rsidR="00445346" w:rsidRPr="002A0037" w:rsidRDefault="00B47034" w:rsidP="0044534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(134)</w:t>
            </w:r>
          </w:p>
        </w:tc>
        <w:tc>
          <w:tcPr>
            <w:tcW w:w="180" w:type="dxa"/>
            <w:vAlign w:val="bottom"/>
          </w:tcPr>
          <w:p w14:paraId="742A71E5" w14:textId="77777777" w:rsidR="00445346" w:rsidRPr="002A0037" w:rsidRDefault="00445346" w:rsidP="0044534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hideMark/>
          </w:tcPr>
          <w:p w14:paraId="1B604C6A" w14:textId="5172AA09" w:rsidR="00445346" w:rsidRPr="002A0037" w:rsidRDefault="00844CC0" w:rsidP="0044534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(4,819)</w:t>
            </w:r>
          </w:p>
        </w:tc>
        <w:tc>
          <w:tcPr>
            <w:tcW w:w="180" w:type="dxa"/>
            <w:vAlign w:val="bottom"/>
          </w:tcPr>
          <w:p w14:paraId="5860397A" w14:textId="77777777" w:rsidR="00445346" w:rsidRPr="002A0037" w:rsidRDefault="00445346" w:rsidP="0044534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vAlign w:val="bottom"/>
          </w:tcPr>
          <w:p w14:paraId="7E89D548" w14:textId="0D83DA57" w:rsidR="00445346" w:rsidRPr="002A0037" w:rsidRDefault="00B47034" w:rsidP="00445346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(134)</w:t>
            </w:r>
          </w:p>
        </w:tc>
        <w:tc>
          <w:tcPr>
            <w:tcW w:w="180" w:type="dxa"/>
            <w:gridSpan w:val="2"/>
            <w:vAlign w:val="bottom"/>
          </w:tcPr>
          <w:p w14:paraId="08C834CE" w14:textId="77777777" w:rsidR="00445346" w:rsidRPr="002A0037" w:rsidRDefault="00445346" w:rsidP="0044534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gridSpan w:val="3"/>
            <w:vAlign w:val="bottom"/>
            <w:hideMark/>
          </w:tcPr>
          <w:p w14:paraId="039E69E1" w14:textId="1258AA05" w:rsidR="00445346" w:rsidRPr="002A0037" w:rsidRDefault="00844CC0" w:rsidP="004453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/>
              </w:rPr>
              <w:t>(4,819)</w:t>
            </w:r>
          </w:p>
        </w:tc>
      </w:tr>
      <w:tr w:rsidR="00445346" w:rsidRPr="002A0037" w14:paraId="1A8A2673" w14:textId="77777777" w:rsidTr="00E33AE1">
        <w:trPr>
          <w:cantSplit/>
        </w:trPr>
        <w:tc>
          <w:tcPr>
            <w:tcW w:w="4669" w:type="dxa"/>
            <w:gridSpan w:val="2"/>
            <w:hideMark/>
          </w:tcPr>
          <w:p w14:paraId="7E9FD7D5" w14:textId="77777777" w:rsidR="00445346" w:rsidRPr="002A0037" w:rsidRDefault="00445346" w:rsidP="00445346">
            <w:pPr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280994" w14:textId="0E7E5180" w:rsidR="00445346" w:rsidRPr="002A0037" w:rsidRDefault="00B47034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(134)</w:t>
            </w:r>
          </w:p>
        </w:tc>
        <w:tc>
          <w:tcPr>
            <w:tcW w:w="180" w:type="dxa"/>
            <w:vAlign w:val="bottom"/>
          </w:tcPr>
          <w:p w14:paraId="7C044EB3" w14:textId="77777777" w:rsidR="00445346" w:rsidRPr="002A0037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4C245C" w14:textId="29D07523" w:rsidR="00445346" w:rsidRPr="002A0037" w:rsidRDefault="00844CC0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  <w:t>(4,819)</w:t>
            </w:r>
          </w:p>
        </w:tc>
        <w:tc>
          <w:tcPr>
            <w:tcW w:w="180" w:type="dxa"/>
            <w:vAlign w:val="bottom"/>
          </w:tcPr>
          <w:p w14:paraId="201BB6AA" w14:textId="77777777" w:rsidR="00445346" w:rsidRPr="002A0037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3B580B" w14:textId="75584699" w:rsidR="00445346" w:rsidRPr="002A0037" w:rsidRDefault="00B47034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(134)</w:t>
            </w:r>
          </w:p>
        </w:tc>
        <w:tc>
          <w:tcPr>
            <w:tcW w:w="180" w:type="dxa"/>
            <w:gridSpan w:val="2"/>
            <w:vAlign w:val="bottom"/>
          </w:tcPr>
          <w:p w14:paraId="19AD985B" w14:textId="77777777" w:rsidR="00445346" w:rsidRPr="002A0037" w:rsidRDefault="00445346" w:rsidP="0044534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BAA64A" w14:textId="5DDAA581" w:rsidR="00445346" w:rsidRPr="002A0037" w:rsidRDefault="00844CC0" w:rsidP="0044534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(4,819)</w:t>
            </w:r>
          </w:p>
        </w:tc>
      </w:tr>
      <w:tr w:rsidR="00445346" w:rsidRPr="002A0037" w14:paraId="32A76CDE" w14:textId="77777777" w:rsidTr="00E33AE1">
        <w:trPr>
          <w:cantSplit/>
        </w:trPr>
        <w:tc>
          <w:tcPr>
            <w:tcW w:w="4669" w:type="dxa"/>
            <w:gridSpan w:val="2"/>
          </w:tcPr>
          <w:p w14:paraId="40F1BAC8" w14:textId="77777777" w:rsidR="00445346" w:rsidRPr="002A0037" w:rsidRDefault="00445346" w:rsidP="00445346">
            <w:pPr>
              <w:tabs>
                <w:tab w:val="right" w:pos="3945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975C8E" w14:textId="77777777" w:rsidR="00445346" w:rsidRPr="002A0037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DC67B85" w14:textId="77777777" w:rsidR="00445346" w:rsidRPr="002A0037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7D5F2E" w14:textId="77777777" w:rsidR="00445346" w:rsidRPr="002A0037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6EB93496" w14:textId="77777777" w:rsidR="00445346" w:rsidRPr="002A0037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234644" w14:textId="77777777" w:rsidR="00445346" w:rsidRPr="002A0037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E4B8E93" w14:textId="77777777" w:rsidR="00445346" w:rsidRPr="002A0037" w:rsidRDefault="00445346" w:rsidP="00445346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A95826" w14:textId="77777777" w:rsidR="00445346" w:rsidRPr="002A0037" w:rsidRDefault="00445346" w:rsidP="0044534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</w:tr>
      <w:tr w:rsidR="00445346" w:rsidRPr="002A0037" w14:paraId="336E2A1C" w14:textId="77777777" w:rsidTr="00E33AE1">
        <w:trPr>
          <w:cantSplit/>
        </w:trPr>
        <w:tc>
          <w:tcPr>
            <w:tcW w:w="4039" w:type="dxa"/>
            <w:hideMark/>
          </w:tcPr>
          <w:p w14:paraId="2D214D25" w14:textId="77777777" w:rsidR="00445346" w:rsidRPr="002A0037" w:rsidRDefault="00445346" w:rsidP="00445346">
            <w:pPr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เงินเหรียญฮ่องกง</w:t>
            </w:r>
          </w:p>
        </w:tc>
        <w:tc>
          <w:tcPr>
            <w:tcW w:w="630" w:type="dxa"/>
          </w:tcPr>
          <w:p w14:paraId="7199452D" w14:textId="77777777" w:rsidR="00445346" w:rsidRPr="002A0037" w:rsidRDefault="00445346" w:rsidP="00445346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597" w:type="dxa"/>
            <w:gridSpan w:val="10"/>
            <w:hideMark/>
          </w:tcPr>
          <w:p w14:paraId="1FFFCD28" w14:textId="5B82B1DB" w:rsidR="00445346" w:rsidRPr="002A0037" w:rsidRDefault="00445346" w:rsidP="0044534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</w:tr>
      <w:tr w:rsidR="00BB1918" w:rsidRPr="002A0037" w14:paraId="7B0FE4DB" w14:textId="77777777" w:rsidTr="00844CC0">
        <w:trPr>
          <w:cantSplit/>
        </w:trPr>
        <w:tc>
          <w:tcPr>
            <w:tcW w:w="4039" w:type="dxa"/>
            <w:hideMark/>
          </w:tcPr>
          <w:p w14:paraId="24523EF4" w14:textId="7883588F" w:rsidR="00BB1918" w:rsidRPr="002A0037" w:rsidRDefault="00BB1918" w:rsidP="00BB1918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630" w:type="dxa"/>
            <w:hideMark/>
          </w:tcPr>
          <w:p w14:paraId="0245D4C3" w14:textId="26B2B355" w:rsidR="00BB1918" w:rsidRPr="002A0037" w:rsidRDefault="00BB1918" w:rsidP="00BB1918">
            <w:pPr>
              <w:spacing w:line="240" w:lineRule="auto"/>
              <w:ind w:left="90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4BFFE035" w14:textId="27FFEC83" w:rsidR="00BB1918" w:rsidRPr="002A0037" w:rsidRDefault="00C429D0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/>
              </w:rPr>
              <w:t>1,5</w:t>
            </w:r>
            <w:r w:rsidR="001A3A69" w:rsidRPr="002A0037">
              <w:rPr>
                <w:rFonts w:ascii="Angsana New" w:hAnsi="Angsana New"/>
                <w:sz w:val="30"/>
                <w:szCs w:val="30"/>
                <w:lang w:eastAsia="en-GB"/>
              </w:rPr>
              <w:t>33</w:t>
            </w:r>
          </w:p>
        </w:tc>
        <w:tc>
          <w:tcPr>
            <w:tcW w:w="180" w:type="dxa"/>
            <w:vAlign w:val="bottom"/>
          </w:tcPr>
          <w:p w14:paraId="324920E8" w14:textId="77777777" w:rsidR="00BB1918" w:rsidRPr="002A0037" w:rsidRDefault="00BB1918" w:rsidP="00BB191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vAlign w:val="bottom"/>
          </w:tcPr>
          <w:p w14:paraId="3A8031FC" w14:textId="40FDFB57" w:rsidR="00BB1918" w:rsidRPr="002A0037" w:rsidRDefault="00844CC0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/>
              </w:rPr>
              <w:t>1,918</w:t>
            </w:r>
          </w:p>
        </w:tc>
        <w:tc>
          <w:tcPr>
            <w:tcW w:w="180" w:type="dxa"/>
            <w:vAlign w:val="bottom"/>
          </w:tcPr>
          <w:p w14:paraId="630A51E2" w14:textId="77777777" w:rsidR="00BB1918" w:rsidRPr="002A0037" w:rsidRDefault="00BB1918" w:rsidP="00BB191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vAlign w:val="bottom"/>
          </w:tcPr>
          <w:p w14:paraId="1DF433EE" w14:textId="0B551955" w:rsidR="00BB1918" w:rsidRPr="002A0037" w:rsidRDefault="00C429D0" w:rsidP="00BB191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C78E95C" w14:textId="77777777" w:rsidR="00BB1918" w:rsidRPr="002A0037" w:rsidRDefault="00BB1918" w:rsidP="00BB191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7" w:type="dxa"/>
            <w:gridSpan w:val="3"/>
            <w:vAlign w:val="bottom"/>
            <w:hideMark/>
          </w:tcPr>
          <w:p w14:paraId="059D353C" w14:textId="77777777" w:rsidR="00BB1918" w:rsidRPr="002A0037" w:rsidRDefault="00BB1918" w:rsidP="00BB191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BB1918" w:rsidRPr="002A0037" w14:paraId="0C2BC540" w14:textId="77777777" w:rsidTr="00844CC0">
        <w:trPr>
          <w:cantSplit/>
        </w:trPr>
        <w:tc>
          <w:tcPr>
            <w:tcW w:w="4039" w:type="dxa"/>
            <w:hideMark/>
          </w:tcPr>
          <w:p w14:paraId="2BCBB041" w14:textId="209D47B3" w:rsidR="00BB1918" w:rsidRPr="002A0037" w:rsidRDefault="00BB1918" w:rsidP="00BB1918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630" w:type="dxa"/>
            <w:hideMark/>
          </w:tcPr>
          <w:p w14:paraId="4035697B" w14:textId="77777777" w:rsidR="00BB1918" w:rsidRPr="002A0037" w:rsidRDefault="00BB1918" w:rsidP="00BB1918">
            <w:pPr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5C1C728B" w14:textId="534157C6" w:rsidR="00BB1918" w:rsidRPr="002A0037" w:rsidRDefault="00C429D0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(399)</w:t>
            </w:r>
          </w:p>
        </w:tc>
        <w:tc>
          <w:tcPr>
            <w:tcW w:w="180" w:type="dxa"/>
            <w:vAlign w:val="bottom"/>
          </w:tcPr>
          <w:p w14:paraId="4A6316B0" w14:textId="77777777" w:rsidR="00BB1918" w:rsidRPr="002A0037" w:rsidRDefault="00BB1918" w:rsidP="00BB1918">
            <w:pPr>
              <w:pStyle w:val="acctfourfigures"/>
              <w:tabs>
                <w:tab w:val="decimal" w:pos="4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81" w:type="dxa"/>
          </w:tcPr>
          <w:p w14:paraId="566A2FC2" w14:textId="12E1BE69" w:rsidR="00BB1918" w:rsidRPr="002A0037" w:rsidRDefault="00844CC0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(412)</w:t>
            </w:r>
          </w:p>
        </w:tc>
        <w:tc>
          <w:tcPr>
            <w:tcW w:w="180" w:type="dxa"/>
            <w:vAlign w:val="bottom"/>
          </w:tcPr>
          <w:p w14:paraId="42B70CCE" w14:textId="77777777" w:rsidR="00BB1918" w:rsidRPr="002A0037" w:rsidRDefault="00BB1918" w:rsidP="00BB191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vAlign w:val="bottom"/>
          </w:tcPr>
          <w:p w14:paraId="037300D3" w14:textId="5AB983B4" w:rsidR="00BB1918" w:rsidRPr="002A0037" w:rsidRDefault="00C429D0" w:rsidP="00BB191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DF344CA" w14:textId="77777777" w:rsidR="00BB1918" w:rsidRPr="002A0037" w:rsidRDefault="00BB1918" w:rsidP="00BB1918">
            <w:pPr>
              <w:pStyle w:val="acctfourfigures"/>
              <w:tabs>
                <w:tab w:val="decimal" w:pos="4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gridSpan w:val="3"/>
            <w:vAlign w:val="bottom"/>
            <w:hideMark/>
          </w:tcPr>
          <w:p w14:paraId="28A2E4AF" w14:textId="77777777" w:rsidR="00BB1918" w:rsidRPr="002A0037" w:rsidRDefault="00BB1918" w:rsidP="00BB191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BB1918" w:rsidRPr="002A0037" w14:paraId="731D6ACA" w14:textId="77777777" w:rsidTr="00844CC0">
        <w:trPr>
          <w:cantSplit/>
          <w:trHeight w:val="276"/>
        </w:trPr>
        <w:tc>
          <w:tcPr>
            <w:tcW w:w="4669" w:type="dxa"/>
            <w:gridSpan w:val="2"/>
            <w:hideMark/>
          </w:tcPr>
          <w:p w14:paraId="063ADA28" w14:textId="77777777" w:rsidR="00BB1918" w:rsidRPr="002A0037" w:rsidRDefault="00BB1918" w:rsidP="00BB1918">
            <w:pPr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FE2F6" w14:textId="4A6FC18A" w:rsidR="00BB1918" w:rsidRPr="002A0037" w:rsidRDefault="00C429D0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1,1</w:t>
            </w:r>
            <w:r w:rsidR="001A3A69" w:rsidRPr="002A003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34</w:t>
            </w:r>
          </w:p>
        </w:tc>
        <w:tc>
          <w:tcPr>
            <w:tcW w:w="180" w:type="dxa"/>
            <w:vAlign w:val="bottom"/>
          </w:tcPr>
          <w:p w14:paraId="3442B436" w14:textId="77777777" w:rsidR="00BB1918" w:rsidRPr="002A0037" w:rsidRDefault="00BB1918" w:rsidP="00BB191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0841F9" w14:textId="08840968" w:rsidR="00BB1918" w:rsidRPr="002A0037" w:rsidRDefault="00844CC0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1,506</w:t>
            </w:r>
          </w:p>
        </w:tc>
        <w:tc>
          <w:tcPr>
            <w:tcW w:w="180" w:type="dxa"/>
            <w:vAlign w:val="bottom"/>
          </w:tcPr>
          <w:p w14:paraId="1DD7DCCE" w14:textId="77777777" w:rsidR="00BB1918" w:rsidRPr="002A0037" w:rsidRDefault="00BB1918" w:rsidP="00BB191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3E7B50" w14:textId="19FE8894" w:rsidR="00BB1918" w:rsidRPr="002A0037" w:rsidRDefault="00C429D0" w:rsidP="00BB191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10D99E8" w14:textId="7E0D1393" w:rsidR="00BB1918" w:rsidRPr="002A0037" w:rsidRDefault="00BB1918" w:rsidP="00BB191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1D63E35" w14:textId="77777777" w:rsidR="00BB1918" w:rsidRPr="002A0037" w:rsidRDefault="00BB1918" w:rsidP="00BB191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BB1918" w:rsidRPr="002A0037" w14:paraId="6C79BFEF" w14:textId="77777777" w:rsidTr="00E33AE1">
        <w:trPr>
          <w:cantSplit/>
          <w:tblHeader/>
        </w:trPr>
        <w:tc>
          <w:tcPr>
            <w:tcW w:w="4039" w:type="dxa"/>
          </w:tcPr>
          <w:p w14:paraId="4A96CB08" w14:textId="77777777" w:rsidR="00BB1918" w:rsidRPr="002A0037" w:rsidRDefault="00BB1918" w:rsidP="00BB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15F7D14B" w14:textId="77777777" w:rsidR="00BB1918" w:rsidRPr="002A0037" w:rsidRDefault="00BB1918" w:rsidP="00BB1918">
            <w:pPr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151" w:type="dxa"/>
            <w:gridSpan w:val="3"/>
          </w:tcPr>
          <w:p w14:paraId="5F24E67D" w14:textId="77777777" w:rsidR="00BB1918" w:rsidRPr="002A0037" w:rsidRDefault="00BB1918" w:rsidP="00BB1918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25AB24C0" w14:textId="77777777" w:rsidR="00BB1918" w:rsidRPr="002A0037" w:rsidRDefault="00BB1918" w:rsidP="00BB1918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lang w:eastAsia="en-GB"/>
              </w:rPr>
            </w:pPr>
          </w:p>
        </w:tc>
        <w:tc>
          <w:tcPr>
            <w:tcW w:w="2266" w:type="dxa"/>
            <w:gridSpan w:val="6"/>
          </w:tcPr>
          <w:p w14:paraId="31AD9D56" w14:textId="77777777" w:rsidR="00BB1918" w:rsidRPr="002A0037" w:rsidRDefault="00BB1918" w:rsidP="00BB1918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eastAsia="en-GB" w:bidi="th-TH"/>
              </w:rPr>
            </w:pPr>
          </w:p>
        </w:tc>
      </w:tr>
      <w:tr w:rsidR="00BB1918" w:rsidRPr="002A0037" w14:paraId="700C63BD" w14:textId="77777777" w:rsidTr="00E33AE1">
        <w:trPr>
          <w:cantSplit/>
        </w:trPr>
        <w:tc>
          <w:tcPr>
            <w:tcW w:w="4039" w:type="dxa"/>
            <w:hideMark/>
          </w:tcPr>
          <w:p w14:paraId="4B72455D" w14:textId="77777777" w:rsidR="00BB1918" w:rsidRPr="002A0037" w:rsidRDefault="00BB1918" w:rsidP="00BB1918">
            <w:pPr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เงินปอนด์สเตอร์ริง</w:t>
            </w:r>
          </w:p>
        </w:tc>
        <w:tc>
          <w:tcPr>
            <w:tcW w:w="630" w:type="dxa"/>
          </w:tcPr>
          <w:p w14:paraId="79DBCEDB" w14:textId="77777777" w:rsidR="00BB1918" w:rsidRPr="002A0037" w:rsidRDefault="00BB1918" w:rsidP="00BB1918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597" w:type="dxa"/>
            <w:gridSpan w:val="10"/>
            <w:hideMark/>
          </w:tcPr>
          <w:p w14:paraId="009BB21B" w14:textId="3FEE109A" w:rsidR="00BB1918" w:rsidRPr="002A0037" w:rsidRDefault="00BB1918" w:rsidP="00BB191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</w:tr>
      <w:tr w:rsidR="00BB1918" w:rsidRPr="002A0037" w14:paraId="55BCD3DB" w14:textId="77777777" w:rsidTr="00844CC0">
        <w:trPr>
          <w:cantSplit/>
        </w:trPr>
        <w:tc>
          <w:tcPr>
            <w:tcW w:w="4039" w:type="dxa"/>
            <w:hideMark/>
          </w:tcPr>
          <w:p w14:paraId="265B30C4" w14:textId="08980FEB" w:rsidR="00BB1918" w:rsidRPr="002A0037" w:rsidRDefault="00BB1918" w:rsidP="00BB1918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630" w:type="dxa"/>
            <w:hideMark/>
          </w:tcPr>
          <w:p w14:paraId="136A8BD3" w14:textId="77777777" w:rsidR="00BB1918" w:rsidRPr="002A0037" w:rsidRDefault="00BB1918" w:rsidP="00BB1918">
            <w:pPr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7982CF1A" w14:textId="15CB9EE5" w:rsidR="00BB1918" w:rsidRPr="002A0037" w:rsidRDefault="007E1F1B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(18)</w:t>
            </w:r>
          </w:p>
        </w:tc>
        <w:tc>
          <w:tcPr>
            <w:tcW w:w="180" w:type="dxa"/>
            <w:vAlign w:val="bottom"/>
          </w:tcPr>
          <w:p w14:paraId="2A501427" w14:textId="77777777" w:rsidR="00BB1918" w:rsidRPr="002A0037" w:rsidRDefault="00BB1918" w:rsidP="00BB191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</w:tcPr>
          <w:p w14:paraId="5D21F1CF" w14:textId="3B8D969B" w:rsidR="00BB1918" w:rsidRPr="002A0037" w:rsidRDefault="00844CC0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(17)</w:t>
            </w:r>
          </w:p>
        </w:tc>
        <w:tc>
          <w:tcPr>
            <w:tcW w:w="180" w:type="dxa"/>
            <w:vAlign w:val="bottom"/>
          </w:tcPr>
          <w:p w14:paraId="7A4683A3" w14:textId="77777777" w:rsidR="00BB1918" w:rsidRPr="002A0037" w:rsidRDefault="00BB1918" w:rsidP="00BB191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</w:tcPr>
          <w:p w14:paraId="7E350490" w14:textId="43FF9286" w:rsidR="00BB1918" w:rsidRPr="002A0037" w:rsidRDefault="007E1F1B" w:rsidP="00BB191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2FD0E5C" w14:textId="77777777" w:rsidR="00BB1918" w:rsidRPr="002A0037" w:rsidRDefault="00BB1918" w:rsidP="00BB191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gridSpan w:val="3"/>
            <w:hideMark/>
          </w:tcPr>
          <w:p w14:paraId="511CB79D" w14:textId="0310B556" w:rsidR="00BB1918" w:rsidRPr="002A0037" w:rsidRDefault="00BB1918" w:rsidP="00BB191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BB1918" w:rsidRPr="002A0037" w14:paraId="48310DF7" w14:textId="77777777" w:rsidTr="00ED51A3">
        <w:trPr>
          <w:cantSplit/>
        </w:trPr>
        <w:tc>
          <w:tcPr>
            <w:tcW w:w="4669" w:type="dxa"/>
            <w:gridSpan w:val="2"/>
            <w:hideMark/>
          </w:tcPr>
          <w:p w14:paraId="48185FE2" w14:textId="77777777" w:rsidR="00BB1918" w:rsidRPr="002A0037" w:rsidRDefault="00BB1918" w:rsidP="00BB1918">
            <w:pPr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34D72" w14:textId="6D3C791F" w:rsidR="00BB1918" w:rsidRPr="002A0037" w:rsidRDefault="007E1F1B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(18)</w:t>
            </w:r>
          </w:p>
        </w:tc>
        <w:tc>
          <w:tcPr>
            <w:tcW w:w="180" w:type="dxa"/>
            <w:vAlign w:val="bottom"/>
          </w:tcPr>
          <w:p w14:paraId="675F0147" w14:textId="77777777" w:rsidR="00BB1918" w:rsidRPr="002A0037" w:rsidRDefault="00BB1918" w:rsidP="00BB191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C0EC17" w14:textId="467937E4" w:rsidR="00BB1918" w:rsidRPr="002A0037" w:rsidRDefault="00844CC0" w:rsidP="00BB191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(17)</w:t>
            </w:r>
          </w:p>
        </w:tc>
        <w:tc>
          <w:tcPr>
            <w:tcW w:w="180" w:type="dxa"/>
            <w:vAlign w:val="bottom"/>
          </w:tcPr>
          <w:p w14:paraId="7E2E0C63" w14:textId="77777777" w:rsidR="00BB1918" w:rsidRPr="002A0037" w:rsidRDefault="00BB1918" w:rsidP="00BB1918">
            <w:pPr>
              <w:pStyle w:val="acctfourfigures"/>
              <w:tabs>
                <w:tab w:val="decimal" w:pos="5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9E3098" w14:textId="3EA4E6B0" w:rsidR="00BB1918" w:rsidRPr="002A0037" w:rsidRDefault="007E1F1B" w:rsidP="00BB191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ABB1029" w14:textId="77777777" w:rsidR="00BB1918" w:rsidRPr="002A0037" w:rsidRDefault="00BB1918" w:rsidP="00BB19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67BFAD" w14:textId="77777777" w:rsidR="00BB1918" w:rsidRPr="002A0037" w:rsidRDefault="00BB1918" w:rsidP="00BB191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ED51A3" w:rsidRPr="002A0037" w14:paraId="08556AAB" w14:textId="77777777" w:rsidTr="00000E31">
        <w:trPr>
          <w:cantSplit/>
          <w:tblHeader/>
        </w:trPr>
        <w:tc>
          <w:tcPr>
            <w:tcW w:w="4039" w:type="dxa"/>
          </w:tcPr>
          <w:p w14:paraId="6EBD9D36" w14:textId="77777777" w:rsidR="00ED51A3" w:rsidRPr="002A0037" w:rsidRDefault="00ED51A3" w:rsidP="00000E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7B4521B7" w14:textId="77777777" w:rsidR="00ED51A3" w:rsidRPr="002A0037" w:rsidRDefault="00ED51A3" w:rsidP="00000E31">
            <w:pPr>
              <w:spacing w:line="240" w:lineRule="auto"/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2151" w:type="dxa"/>
            <w:gridSpan w:val="3"/>
          </w:tcPr>
          <w:p w14:paraId="262B687C" w14:textId="77777777" w:rsidR="00ED51A3" w:rsidRPr="002A0037" w:rsidRDefault="00ED51A3" w:rsidP="00000E31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6A543263" w14:textId="77777777" w:rsidR="00ED51A3" w:rsidRPr="002A0037" w:rsidRDefault="00ED51A3" w:rsidP="00000E31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lang w:eastAsia="en-GB"/>
              </w:rPr>
            </w:pPr>
          </w:p>
        </w:tc>
        <w:tc>
          <w:tcPr>
            <w:tcW w:w="2266" w:type="dxa"/>
            <w:gridSpan w:val="6"/>
          </w:tcPr>
          <w:p w14:paraId="3B1DFBE6" w14:textId="77777777" w:rsidR="00ED51A3" w:rsidRPr="002A0037" w:rsidRDefault="00ED51A3" w:rsidP="00000E31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eastAsia="en-GB" w:bidi="th-TH"/>
              </w:rPr>
            </w:pPr>
          </w:p>
        </w:tc>
      </w:tr>
      <w:tr w:rsidR="00ED51A3" w:rsidRPr="002A0037" w14:paraId="09B6CB26" w14:textId="77777777" w:rsidTr="00000E31">
        <w:trPr>
          <w:cantSplit/>
        </w:trPr>
        <w:tc>
          <w:tcPr>
            <w:tcW w:w="4039" w:type="dxa"/>
            <w:hideMark/>
          </w:tcPr>
          <w:p w14:paraId="4FE9D9DE" w14:textId="1F332599" w:rsidR="00ED51A3" w:rsidRPr="002A0037" w:rsidRDefault="001A3A69" w:rsidP="00000E31">
            <w:pPr>
              <w:spacing w:line="240" w:lineRule="auto"/>
              <w:ind w:left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2A003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เงินเยน</w:t>
            </w:r>
          </w:p>
        </w:tc>
        <w:tc>
          <w:tcPr>
            <w:tcW w:w="630" w:type="dxa"/>
          </w:tcPr>
          <w:p w14:paraId="5957F8E2" w14:textId="77777777" w:rsidR="00ED51A3" w:rsidRPr="002A0037" w:rsidRDefault="00ED51A3" w:rsidP="00000E31">
            <w:pPr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597" w:type="dxa"/>
            <w:gridSpan w:val="10"/>
            <w:hideMark/>
          </w:tcPr>
          <w:p w14:paraId="1EF3CAC6" w14:textId="77777777" w:rsidR="00ED51A3" w:rsidRPr="002A0037" w:rsidRDefault="00ED51A3" w:rsidP="00000E31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 w:bidi="th-TH"/>
              </w:rPr>
            </w:pPr>
          </w:p>
        </w:tc>
      </w:tr>
      <w:tr w:rsidR="00ED51A3" w:rsidRPr="002A0037" w14:paraId="448E5D39" w14:textId="77777777" w:rsidTr="00000E31">
        <w:trPr>
          <w:cantSplit/>
        </w:trPr>
        <w:tc>
          <w:tcPr>
            <w:tcW w:w="4039" w:type="dxa"/>
            <w:hideMark/>
          </w:tcPr>
          <w:p w14:paraId="449C33A4" w14:textId="77777777" w:rsidR="00ED51A3" w:rsidRPr="002A0037" w:rsidRDefault="00ED51A3" w:rsidP="00000E31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003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630" w:type="dxa"/>
            <w:hideMark/>
          </w:tcPr>
          <w:p w14:paraId="3775F551" w14:textId="77777777" w:rsidR="00ED51A3" w:rsidRPr="002A0037" w:rsidRDefault="00ED51A3" w:rsidP="00000E31">
            <w:pPr>
              <w:spacing w:line="240" w:lineRule="auto"/>
              <w:ind w:left="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</w:tcPr>
          <w:p w14:paraId="4350FCFE" w14:textId="55DF1088" w:rsidR="00ED51A3" w:rsidRPr="002A0037" w:rsidRDefault="00ED51A3" w:rsidP="00000E3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</w:t>
            </w:r>
            <w:r w:rsidR="001A3A69"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122</w:t>
            </w: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5066A94" w14:textId="77777777" w:rsidR="00ED51A3" w:rsidRPr="002A0037" w:rsidRDefault="00ED51A3" w:rsidP="00000E3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</w:tcPr>
          <w:p w14:paraId="32335C20" w14:textId="01B6D214" w:rsidR="00ED51A3" w:rsidRPr="002A0037" w:rsidRDefault="001A3A69" w:rsidP="001A3A69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61FF7A" w14:textId="77777777" w:rsidR="00ED51A3" w:rsidRPr="002A0037" w:rsidRDefault="00ED51A3" w:rsidP="001A3A6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999" w:type="dxa"/>
          </w:tcPr>
          <w:p w14:paraId="0592F2F2" w14:textId="311D3F9E" w:rsidR="00ED51A3" w:rsidRPr="002A0037" w:rsidRDefault="001A3A69" w:rsidP="001A3A69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(122)</w:t>
            </w:r>
          </w:p>
        </w:tc>
        <w:tc>
          <w:tcPr>
            <w:tcW w:w="180" w:type="dxa"/>
            <w:gridSpan w:val="2"/>
            <w:vAlign w:val="bottom"/>
          </w:tcPr>
          <w:p w14:paraId="717ED8B2" w14:textId="77777777" w:rsidR="00ED51A3" w:rsidRPr="002A0037" w:rsidRDefault="00ED51A3" w:rsidP="00000E3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7" w:type="dxa"/>
            <w:gridSpan w:val="3"/>
            <w:hideMark/>
          </w:tcPr>
          <w:p w14:paraId="2A4C1A01" w14:textId="77777777" w:rsidR="00ED51A3" w:rsidRPr="002A0037" w:rsidRDefault="00ED51A3" w:rsidP="00000E31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ED51A3" w:rsidRPr="002A0037" w14:paraId="2CF02A52" w14:textId="77777777" w:rsidTr="00ED51A3">
        <w:trPr>
          <w:cantSplit/>
        </w:trPr>
        <w:tc>
          <w:tcPr>
            <w:tcW w:w="4669" w:type="dxa"/>
            <w:gridSpan w:val="2"/>
            <w:hideMark/>
          </w:tcPr>
          <w:p w14:paraId="249B2AC7" w14:textId="77777777" w:rsidR="00ED51A3" w:rsidRPr="002A0037" w:rsidRDefault="00ED51A3" w:rsidP="00000E31">
            <w:pPr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C4CA50" w14:textId="03399ED7" w:rsidR="00ED51A3" w:rsidRPr="002A0037" w:rsidRDefault="00ED51A3" w:rsidP="00000E3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4" w:right="-78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</w:t>
            </w:r>
            <w:r w:rsidR="001A3A69"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122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B925DD7" w14:textId="77777777" w:rsidR="00ED51A3" w:rsidRPr="002A0037" w:rsidRDefault="00ED51A3" w:rsidP="00000E3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26E7D4" w14:textId="0D6FBB42" w:rsidR="00ED51A3" w:rsidRPr="002A0037" w:rsidRDefault="001A3A69" w:rsidP="001A3A69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98B16B" w14:textId="77777777" w:rsidR="00ED51A3" w:rsidRPr="002A0037" w:rsidRDefault="00ED51A3" w:rsidP="001A3A69">
            <w:pPr>
              <w:pStyle w:val="acctfourfigures"/>
              <w:tabs>
                <w:tab w:val="clear" w:pos="765"/>
                <w:tab w:val="decimal" w:pos="540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DB23F2" w14:textId="312C8668" w:rsidR="00ED51A3" w:rsidRPr="002A0037" w:rsidRDefault="001A3A69" w:rsidP="001A3A6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(122)</w:t>
            </w:r>
          </w:p>
        </w:tc>
        <w:tc>
          <w:tcPr>
            <w:tcW w:w="180" w:type="dxa"/>
            <w:gridSpan w:val="2"/>
            <w:vAlign w:val="bottom"/>
          </w:tcPr>
          <w:p w14:paraId="31FEDF18" w14:textId="77777777" w:rsidR="00ED51A3" w:rsidRPr="002A0037" w:rsidRDefault="00ED51A3" w:rsidP="00000E3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C16FF1" w14:textId="77777777" w:rsidR="00ED51A3" w:rsidRPr="002A0037" w:rsidRDefault="00ED51A3" w:rsidP="00000E31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</w:tbl>
    <w:p w14:paraId="1ADB172C" w14:textId="4EAC8A36" w:rsidR="00347ECB" w:rsidRPr="002A0037" w:rsidRDefault="00347ECB" w:rsidP="00FC3052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CEC5627" w14:textId="57BA22EF" w:rsidR="00FC3052" w:rsidRPr="002A0037" w:rsidRDefault="00FC3052" w:rsidP="00FC3052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2A0037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2A0037">
        <w:rPr>
          <w:rFonts w:asciiTheme="majorBidi" w:hAnsiTheme="majorBidi" w:cstheme="majorBidi"/>
          <w:sz w:val="30"/>
          <w:szCs w:val="30"/>
          <w:lang w:bidi="th-TH"/>
        </w:rPr>
        <w:t xml:space="preserve">.3.2) 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E1D46C6" w14:textId="0548B6D8" w:rsidR="00FC3052" w:rsidRPr="002A0037" w:rsidRDefault="00FC3052" w:rsidP="00FC3052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2A003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เนื่องจากเงิน</w:t>
      </w:r>
      <w:r w:rsidR="000F096C" w:rsidRPr="002A0037">
        <w:rPr>
          <w:rFonts w:asciiTheme="majorBidi" w:hAnsiTheme="majorBidi" w:cstheme="majorBidi" w:hint="cs"/>
          <w:sz w:val="30"/>
          <w:szCs w:val="30"/>
          <w:cs/>
          <w:lang w:bidi="th-TH"/>
        </w:rPr>
        <w:t>ให้</w:t>
      </w:r>
      <w:r w:rsidRPr="002A0037">
        <w:rPr>
          <w:rFonts w:asciiTheme="majorBidi" w:hAnsiTheme="majorBidi" w:cstheme="majorBidi"/>
          <w:sz w:val="30"/>
          <w:szCs w:val="30"/>
          <w:cs/>
          <w:lang w:bidi="th-TH"/>
        </w:rPr>
        <w:t>กู้ยืม</w:t>
      </w:r>
      <w:r w:rsidRPr="002A0037">
        <w:rPr>
          <w:rFonts w:asciiTheme="majorBidi" w:hAnsiTheme="majorBidi"/>
          <w:sz w:val="30"/>
          <w:szCs w:val="30"/>
          <w:cs/>
          <w:lang w:val="en-US" w:bidi="th-TH"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</w:t>
      </w:r>
      <w:r w:rsidR="008E60B8" w:rsidRPr="002A0037">
        <w:rPr>
          <w:rFonts w:asciiTheme="majorBidi" w:hAnsiTheme="majorBidi" w:hint="cs"/>
          <w:sz w:val="30"/>
          <w:szCs w:val="30"/>
          <w:cs/>
          <w:lang w:val="en-US" w:bidi="th-TH"/>
        </w:rPr>
        <w:t>ให้</w:t>
      </w:r>
      <w:r w:rsidRPr="002A0037">
        <w:rPr>
          <w:rFonts w:asciiTheme="majorBidi" w:hAnsiTheme="majorBidi"/>
          <w:sz w:val="30"/>
          <w:szCs w:val="30"/>
          <w:cs/>
          <w:lang w:val="en-US" w:bidi="th-TH"/>
        </w:rPr>
        <w:t>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43E8E621" w14:textId="1F0D656C" w:rsidR="009B6518" w:rsidRPr="002A0037" w:rsidRDefault="009B6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 w:rsidRPr="002A0037">
        <w:rPr>
          <w:rFonts w:asciiTheme="majorBidi" w:hAnsiTheme="majorBidi" w:cstheme="majorBidi"/>
          <w:sz w:val="30"/>
          <w:szCs w:val="30"/>
        </w:rPr>
        <w:br w:type="page"/>
      </w:r>
    </w:p>
    <w:p w14:paraId="0225BCBC" w14:textId="5A0DEAEE" w:rsidR="003F72B2" w:rsidRPr="002A0037" w:rsidRDefault="003F72B2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037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5D6E08" w:rsidRPr="002A0037">
        <w:rPr>
          <w:rFonts w:ascii="Angsana New" w:hAnsi="Angsana New"/>
          <w:b/>
          <w:bCs/>
          <w:sz w:val="30"/>
          <w:szCs w:val="30"/>
        </w:rPr>
        <w:t>3</w:t>
      </w:r>
      <w:r w:rsidRPr="002A0037">
        <w:rPr>
          <w:rFonts w:ascii="Angsana New" w:hAnsi="Angsana New"/>
          <w:b/>
          <w:bCs/>
          <w:sz w:val="30"/>
          <w:szCs w:val="30"/>
        </w:rPr>
        <w:tab/>
      </w:r>
      <w:r w:rsidRPr="002A0037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437A638D" w14:textId="36FB52B4" w:rsidR="003F72B2" w:rsidRPr="002A0037" w:rsidRDefault="003F72B2" w:rsidP="008E60B8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62A09C07" w14:textId="4013E80D" w:rsidR="003F72B2" w:rsidRPr="002A0037" w:rsidRDefault="003F72B2" w:rsidP="003F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A0037">
        <w:rPr>
          <w:rFonts w:ascii="Angsana New" w:hAnsi="Angsana New"/>
          <w:color w:val="00000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</w:t>
      </w:r>
      <w:r w:rsidR="00754205" w:rsidRPr="002A003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A0037">
        <w:rPr>
          <w:rFonts w:ascii="Angsana New" w:hAnsi="Angsana New"/>
          <w:color w:val="000000"/>
          <w:sz w:val="30"/>
          <w:szCs w:val="30"/>
          <w:cs/>
        </w:rPr>
        <w:t>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86D8968" w14:textId="5E5B9DE2" w:rsidR="00CB626F" w:rsidRPr="002A0037" w:rsidRDefault="00CB6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0CF4CA30" w14:textId="423B1B5F" w:rsidR="00E64F07" w:rsidRPr="002A0037" w:rsidRDefault="00E13B54" w:rsidP="00BC34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037">
        <w:rPr>
          <w:rFonts w:ascii="Angsana New" w:hAnsi="Angsana New"/>
          <w:b/>
          <w:bCs/>
          <w:sz w:val="30"/>
          <w:szCs w:val="30"/>
        </w:rPr>
        <w:t>2</w:t>
      </w:r>
      <w:r w:rsidR="005D6E08" w:rsidRPr="002A0037">
        <w:rPr>
          <w:rFonts w:ascii="Angsana New" w:hAnsi="Angsana New"/>
          <w:b/>
          <w:bCs/>
          <w:sz w:val="30"/>
          <w:szCs w:val="30"/>
        </w:rPr>
        <w:t>4</w:t>
      </w:r>
      <w:r w:rsidR="00E64F07" w:rsidRPr="002A0037">
        <w:rPr>
          <w:rFonts w:ascii="Angsana New" w:hAnsi="Angsana New"/>
          <w:b/>
          <w:bCs/>
          <w:sz w:val="30"/>
          <w:szCs w:val="30"/>
        </w:rPr>
        <w:tab/>
      </w:r>
      <w:r w:rsidR="00E64F07" w:rsidRPr="002A0037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5FD44D1" w14:textId="77777777" w:rsidR="00E64F07" w:rsidRPr="002A0037" w:rsidRDefault="00E64F07" w:rsidP="008E60B8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0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2"/>
        <w:gridCol w:w="242"/>
        <w:gridCol w:w="1112"/>
        <w:gridCol w:w="273"/>
        <w:gridCol w:w="1096"/>
        <w:gridCol w:w="240"/>
        <w:gridCol w:w="1194"/>
      </w:tblGrid>
      <w:tr w:rsidR="00E64F07" w:rsidRPr="002A0037" w14:paraId="3CEE5176" w14:textId="77777777" w:rsidTr="00482669">
        <w:trPr>
          <w:trHeight w:val="68"/>
          <w:tblHeader/>
        </w:trPr>
        <w:tc>
          <w:tcPr>
            <w:tcW w:w="3780" w:type="dxa"/>
          </w:tcPr>
          <w:p w14:paraId="0045D44E" w14:textId="77777777" w:rsidR="00E64F07" w:rsidRPr="002A0037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526" w:type="dxa"/>
            <w:gridSpan w:val="3"/>
          </w:tcPr>
          <w:p w14:paraId="11EE67AA" w14:textId="77777777" w:rsidR="00E64F07" w:rsidRPr="002A0037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020BA880" w14:textId="77777777" w:rsidR="00E64F07" w:rsidRPr="002A0037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0" w:type="dxa"/>
            <w:gridSpan w:val="3"/>
          </w:tcPr>
          <w:p w14:paraId="144BD9C7" w14:textId="77777777" w:rsidR="00E64F07" w:rsidRPr="002A0037" w:rsidRDefault="00E64F07" w:rsidP="00E84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5346" w:rsidRPr="002A0037" w14:paraId="2E5A1FF7" w14:textId="77777777" w:rsidTr="00482669">
        <w:trPr>
          <w:trHeight w:val="68"/>
          <w:tblHeader/>
        </w:trPr>
        <w:tc>
          <w:tcPr>
            <w:tcW w:w="3780" w:type="dxa"/>
          </w:tcPr>
          <w:p w14:paraId="1DB7F850" w14:textId="77777777" w:rsidR="00445346" w:rsidRPr="002A0037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5BDD5F4" w14:textId="7D983FC6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44CC0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4EC5B0A8" w14:textId="77777777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116EDA8" w14:textId="51946F34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44CC0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37A80A97" w14:textId="77777777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4AB246A" w14:textId="77B224C4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44CC0" w:rsidRPr="002A003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74A0BD03" w14:textId="77777777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580195E" w14:textId="1C24AFF3" w:rsidR="00445346" w:rsidRPr="002A0037" w:rsidRDefault="00445346" w:rsidP="004453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256</w:t>
            </w:r>
            <w:r w:rsidR="00844CC0" w:rsidRPr="002A003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45346" w:rsidRPr="002A0037" w14:paraId="2DACC58A" w14:textId="77777777" w:rsidTr="00482669">
        <w:trPr>
          <w:trHeight w:val="68"/>
          <w:tblHeader/>
        </w:trPr>
        <w:tc>
          <w:tcPr>
            <w:tcW w:w="3780" w:type="dxa"/>
          </w:tcPr>
          <w:p w14:paraId="52890106" w14:textId="77777777" w:rsidR="00445346" w:rsidRPr="002A0037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5329" w:type="dxa"/>
            <w:gridSpan w:val="7"/>
          </w:tcPr>
          <w:p w14:paraId="6CF92928" w14:textId="77777777" w:rsidR="00445346" w:rsidRPr="002A0037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00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5346" w:rsidRPr="002A0037" w14:paraId="56A48EC2" w14:textId="77777777" w:rsidTr="009156F2">
        <w:trPr>
          <w:trHeight w:val="68"/>
        </w:trPr>
        <w:tc>
          <w:tcPr>
            <w:tcW w:w="3780" w:type="dxa"/>
          </w:tcPr>
          <w:p w14:paraId="58230916" w14:textId="77777777" w:rsidR="00445346" w:rsidRPr="002A0037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2" w:type="dxa"/>
          </w:tcPr>
          <w:p w14:paraId="5320758C" w14:textId="77777777" w:rsidR="00445346" w:rsidRPr="002A0037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" w:type="dxa"/>
          </w:tcPr>
          <w:p w14:paraId="1F4A4C8F" w14:textId="77777777" w:rsidR="00445346" w:rsidRPr="002A0037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</w:tcPr>
          <w:p w14:paraId="0067D57B" w14:textId="77777777" w:rsidR="00445346" w:rsidRPr="002A0037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2A7586C2" w14:textId="77777777" w:rsidR="00445346" w:rsidRPr="002A0037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</w:tcPr>
          <w:p w14:paraId="79BF875B" w14:textId="77777777" w:rsidR="00445346" w:rsidRPr="002A0037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43B8B634" w14:textId="77777777" w:rsidR="00445346" w:rsidRPr="002A0037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032C461" w14:textId="77777777" w:rsidR="00445346" w:rsidRPr="002A0037" w:rsidRDefault="00445346" w:rsidP="0044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6518" w:rsidRPr="002A0037" w14:paraId="7BD18961" w14:textId="77777777" w:rsidTr="009156F2">
        <w:trPr>
          <w:trHeight w:val="68"/>
        </w:trPr>
        <w:tc>
          <w:tcPr>
            <w:tcW w:w="3780" w:type="dxa"/>
          </w:tcPr>
          <w:p w14:paraId="02059A4C" w14:textId="25ABCAB9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2A0037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อาคาร คลังสินค้าและส่วนปรับปรุง</w:t>
            </w:r>
          </w:p>
        </w:tc>
        <w:tc>
          <w:tcPr>
            <w:tcW w:w="1172" w:type="dxa"/>
          </w:tcPr>
          <w:p w14:paraId="2BFD05B7" w14:textId="00A38001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242" w:type="dxa"/>
          </w:tcPr>
          <w:p w14:paraId="24D1087D" w14:textId="77777777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23F6713" w14:textId="47AE5111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7,061</w:t>
            </w:r>
          </w:p>
        </w:tc>
        <w:tc>
          <w:tcPr>
            <w:tcW w:w="273" w:type="dxa"/>
          </w:tcPr>
          <w:p w14:paraId="5561F834" w14:textId="77777777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A7BB47E" w14:textId="0B129932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240" w:type="dxa"/>
          </w:tcPr>
          <w:p w14:paraId="66C808D5" w14:textId="77777777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307C306" w14:textId="3A4267B1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7,061</w:t>
            </w:r>
          </w:p>
        </w:tc>
      </w:tr>
      <w:tr w:rsidR="009B6518" w:rsidRPr="002A0037" w14:paraId="74D96B55" w14:textId="77777777" w:rsidTr="009156F2">
        <w:trPr>
          <w:trHeight w:val="68"/>
        </w:trPr>
        <w:tc>
          <w:tcPr>
            <w:tcW w:w="3780" w:type="dxa"/>
          </w:tcPr>
          <w:p w14:paraId="30904407" w14:textId="77777777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-4"/>
                <w:sz w:val="30"/>
                <w:szCs w:val="30"/>
              </w:rPr>
            </w:pPr>
            <w:r w:rsidRPr="002A0037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เครื่องจักร อุปกรณ์และเครื่องใช้สำนัก</w:t>
            </w:r>
            <w:r w:rsidRPr="002A0037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98E88B3" w14:textId="786DA670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6,272</w:t>
            </w:r>
          </w:p>
        </w:tc>
        <w:tc>
          <w:tcPr>
            <w:tcW w:w="242" w:type="dxa"/>
          </w:tcPr>
          <w:p w14:paraId="5C1F11CB" w14:textId="77777777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EFA7FA0" w14:textId="225CE7A7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17,162</w:t>
            </w:r>
          </w:p>
        </w:tc>
        <w:tc>
          <w:tcPr>
            <w:tcW w:w="273" w:type="dxa"/>
          </w:tcPr>
          <w:p w14:paraId="5AFEDFA9" w14:textId="77777777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ED73B9F" w14:textId="638BBBD9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6,272</w:t>
            </w:r>
          </w:p>
        </w:tc>
        <w:tc>
          <w:tcPr>
            <w:tcW w:w="240" w:type="dxa"/>
          </w:tcPr>
          <w:p w14:paraId="22172BD0" w14:textId="77777777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DF89783" w14:textId="6AF6B678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17,162</w:t>
            </w:r>
          </w:p>
        </w:tc>
      </w:tr>
      <w:tr w:rsidR="009B6518" w:rsidRPr="002A0037" w14:paraId="5F23E949" w14:textId="77777777" w:rsidTr="009156F2">
        <w:trPr>
          <w:trHeight w:val="58"/>
        </w:trPr>
        <w:tc>
          <w:tcPr>
            <w:tcW w:w="3780" w:type="dxa"/>
          </w:tcPr>
          <w:p w14:paraId="53F787B3" w14:textId="77777777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A1DC68D" w14:textId="62981671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6,627</w:t>
            </w:r>
          </w:p>
        </w:tc>
        <w:tc>
          <w:tcPr>
            <w:tcW w:w="242" w:type="dxa"/>
          </w:tcPr>
          <w:p w14:paraId="4356F7F9" w14:textId="77777777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A73E2BF" w14:textId="7D85DB19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24,223</w:t>
            </w:r>
          </w:p>
        </w:tc>
        <w:tc>
          <w:tcPr>
            <w:tcW w:w="273" w:type="dxa"/>
          </w:tcPr>
          <w:p w14:paraId="4ACEAAAE" w14:textId="77777777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7576A143" w14:textId="02B265E1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6,627</w:t>
            </w:r>
          </w:p>
        </w:tc>
        <w:tc>
          <w:tcPr>
            <w:tcW w:w="240" w:type="dxa"/>
          </w:tcPr>
          <w:p w14:paraId="63156F30" w14:textId="77777777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48577B59" w14:textId="73F61000" w:rsidR="009B6518" w:rsidRPr="002A0037" w:rsidRDefault="009B6518" w:rsidP="009B6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24,223</w:t>
            </w:r>
          </w:p>
        </w:tc>
      </w:tr>
      <w:tr w:rsidR="00844CC0" w:rsidRPr="002A0037" w14:paraId="3F15179D" w14:textId="77777777" w:rsidTr="00460098">
        <w:trPr>
          <w:trHeight w:val="38"/>
        </w:trPr>
        <w:tc>
          <w:tcPr>
            <w:tcW w:w="3780" w:type="dxa"/>
          </w:tcPr>
          <w:p w14:paraId="158D852D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713ACAFD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78A3C39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D3561B4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53F1E7C4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02553EF2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5C7D3E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63D7743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CC0" w:rsidRPr="002A0037" w14:paraId="09A27104" w14:textId="77777777" w:rsidTr="00460098">
        <w:trPr>
          <w:trHeight w:val="38"/>
        </w:trPr>
        <w:tc>
          <w:tcPr>
            <w:tcW w:w="3780" w:type="dxa"/>
          </w:tcPr>
          <w:p w14:paraId="0F0F52C1" w14:textId="4C0945EF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2" w:type="dxa"/>
          </w:tcPr>
          <w:p w14:paraId="59E6737A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8E90674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EA98901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68F99E63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B3E308E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BD98357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2906C95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4CC0" w:rsidRPr="002A0037" w14:paraId="3BBA2733" w14:textId="77777777" w:rsidTr="00460098">
        <w:trPr>
          <w:trHeight w:val="38"/>
        </w:trPr>
        <w:tc>
          <w:tcPr>
            <w:tcW w:w="3780" w:type="dxa"/>
          </w:tcPr>
          <w:p w14:paraId="37D6549C" w14:textId="1ACCD032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72" w:type="dxa"/>
          </w:tcPr>
          <w:p w14:paraId="3478BA51" w14:textId="5A6EDFAE" w:rsidR="00844CC0" w:rsidRPr="002A0037" w:rsidRDefault="009B6518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</w:t>
            </w:r>
            <w:r w:rsidR="004B5A72">
              <w:rPr>
                <w:rFonts w:ascii="Angsana New" w:hAnsi="Angsana New"/>
                <w:sz w:val="30"/>
                <w:szCs w:val="30"/>
              </w:rPr>
              <w:t>24,595</w:t>
            </w:r>
          </w:p>
        </w:tc>
        <w:tc>
          <w:tcPr>
            <w:tcW w:w="242" w:type="dxa"/>
          </w:tcPr>
          <w:p w14:paraId="16908082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09EAEDA" w14:textId="33716B21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282,623</w:t>
            </w:r>
          </w:p>
        </w:tc>
        <w:tc>
          <w:tcPr>
            <w:tcW w:w="273" w:type="dxa"/>
          </w:tcPr>
          <w:p w14:paraId="22A6C0CE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23F6FFB" w14:textId="09EFC9CA" w:rsidR="00844CC0" w:rsidRPr="002A0037" w:rsidRDefault="009B6518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3</w:t>
            </w:r>
            <w:r w:rsidR="004B5A72">
              <w:rPr>
                <w:rFonts w:ascii="Angsana New" w:hAnsi="Angsana New"/>
                <w:sz w:val="30"/>
                <w:szCs w:val="30"/>
              </w:rPr>
              <w:t>10,895</w:t>
            </w:r>
          </w:p>
        </w:tc>
        <w:tc>
          <w:tcPr>
            <w:tcW w:w="240" w:type="dxa"/>
          </w:tcPr>
          <w:p w14:paraId="06B7E586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7ED0A8A" w14:textId="01FE5628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269,400</w:t>
            </w:r>
          </w:p>
        </w:tc>
      </w:tr>
      <w:tr w:rsidR="00844CC0" w:rsidRPr="002A0037" w14:paraId="2B410B5D" w14:textId="77777777" w:rsidTr="000A4441">
        <w:trPr>
          <w:trHeight w:val="38"/>
        </w:trPr>
        <w:tc>
          <w:tcPr>
            <w:tcW w:w="3780" w:type="dxa"/>
          </w:tcPr>
          <w:p w14:paraId="3156A718" w14:textId="7B958D7A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</w:pPr>
            <w:r w:rsidRPr="002A003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45505F4" w14:textId="43FCBF89" w:rsidR="00844CC0" w:rsidRPr="002A0037" w:rsidRDefault="009B6518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29,</w:t>
            </w:r>
            <w:r w:rsidR="004B5A72"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242" w:type="dxa"/>
          </w:tcPr>
          <w:p w14:paraId="2CD2515C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B880998" w14:textId="0A9D6F82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28,776</w:t>
            </w:r>
          </w:p>
        </w:tc>
        <w:tc>
          <w:tcPr>
            <w:tcW w:w="273" w:type="dxa"/>
          </w:tcPr>
          <w:p w14:paraId="4CE4D785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22CF837" w14:textId="721AB6E9" w:rsidR="00844CC0" w:rsidRPr="002A0037" w:rsidRDefault="009B6518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</w:t>
            </w:r>
            <w:r w:rsidR="004B5A72">
              <w:rPr>
                <w:rFonts w:ascii="Angsana New" w:hAnsi="Angsana New"/>
                <w:sz w:val="30"/>
                <w:szCs w:val="30"/>
              </w:rPr>
              <w:t>,989</w:t>
            </w:r>
          </w:p>
        </w:tc>
        <w:tc>
          <w:tcPr>
            <w:tcW w:w="240" w:type="dxa"/>
          </w:tcPr>
          <w:p w14:paraId="123B02DE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CE9AA8E" w14:textId="388FE199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8" w:right="-120"/>
              <w:rPr>
                <w:rFonts w:ascii="Angsana New" w:hAnsi="Angsana New"/>
                <w:sz w:val="30"/>
                <w:szCs w:val="30"/>
              </w:rPr>
            </w:pPr>
            <w:r w:rsidRPr="002A0037">
              <w:rPr>
                <w:rFonts w:ascii="Angsana New" w:hAnsi="Angsana New"/>
                <w:sz w:val="30"/>
                <w:szCs w:val="30"/>
              </w:rPr>
              <w:t>25,404</w:t>
            </w:r>
          </w:p>
        </w:tc>
      </w:tr>
      <w:tr w:rsidR="00844CC0" w:rsidRPr="002A0037" w14:paraId="3B154902" w14:textId="77777777" w:rsidTr="000A4441">
        <w:trPr>
          <w:trHeight w:val="58"/>
        </w:trPr>
        <w:tc>
          <w:tcPr>
            <w:tcW w:w="3780" w:type="dxa"/>
          </w:tcPr>
          <w:p w14:paraId="244D7972" w14:textId="543CCE66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5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</w:rPr>
            </w:pPr>
            <w:r w:rsidRPr="002A0037">
              <w:rPr>
                <w:rFonts w:asciiTheme="majorBidi" w:hAnsiTheme="majorBidi" w:cstheme="majorBidi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B38CADA" w14:textId="59614F60" w:rsidR="00844CC0" w:rsidRPr="002A0037" w:rsidRDefault="009B6518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B5A72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,6</w:t>
            </w:r>
            <w:r w:rsidR="004B5A72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42" w:type="dxa"/>
          </w:tcPr>
          <w:p w14:paraId="5CCAEF20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04487F9" w14:textId="204F7024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311,399</w:t>
            </w:r>
          </w:p>
        </w:tc>
        <w:tc>
          <w:tcPr>
            <w:tcW w:w="273" w:type="dxa"/>
          </w:tcPr>
          <w:p w14:paraId="10214423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673F9CBF" w14:textId="7D7B0B0F" w:rsidR="00844CC0" w:rsidRPr="002A0037" w:rsidRDefault="009B6518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B5A72">
              <w:rPr>
                <w:rFonts w:ascii="Angsana New" w:hAnsi="Angsana New"/>
                <w:b/>
                <w:bCs/>
                <w:sz w:val="30"/>
                <w:szCs w:val="30"/>
              </w:rPr>
              <w:t>36,884</w:t>
            </w:r>
          </w:p>
        </w:tc>
        <w:tc>
          <w:tcPr>
            <w:tcW w:w="240" w:type="dxa"/>
          </w:tcPr>
          <w:p w14:paraId="0E6D47C5" w14:textId="77777777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1671820" w14:textId="4775F803" w:rsidR="00844CC0" w:rsidRPr="002A0037" w:rsidRDefault="00844CC0" w:rsidP="008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44" w:right="-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0037">
              <w:rPr>
                <w:rFonts w:ascii="Angsana New" w:hAnsi="Angsana New"/>
                <w:b/>
                <w:bCs/>
                <w:sz w:val="30"/>
                <w:szCs w:val="30"/>
              </w:rPr>
              <w:t>294,804</w:t>
            </w:r>
          </w:p>
        </w:tc>
      </w:tr>
    </w:tbl>
    <w:p w14:paraId="49CF0A7E" w14:textId="4CB650ED" w:rsidR="00347ECB" w:rsidRPr="002A0037" w:rsidRDefault="00347ECB" w:rsidP="008E60B8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CD2909B" w14:textId="43DCA4BA" w:rsidR="008D4625" w:rsidRPr="002A0037" w:rsidRDefault="009563B7" w:rsidP="008D4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A0037">
        <w:rPr>
          <w:rFonts w:ascii="Angsana New" w:hAnsi="Angsana New"/>
          <w:b/>
          <w:bCs/>
          <w:sz w:val="30"/>
          <w:szCs w:val="30"/>
        </w:rPr>
        <w:t>2</w:t>
      </w:r>
      <w:r w:rsidR="005D6E08" w:rsidRPr="002A0037">
        <w:rPr>
          <w:rFonts w:ascii="Angsana New" w:hAnsi="Angsana New"/>
          <w:b/>
          <w:bCs/>
          <w:sz w:val="30"/>
          <w:szCs w:val="30"/>
        </w:rPr>
        <w:t>5</w:t>
      </w:r>
      <w:r w:rsidR="002072D6" w:rsidRPr="002A0037">
        <w:rPr>
          <w:rFonts w:ascii="Angsana New" w:hAnsi="Angsana New"/>
          <w:b/>
          <w:bCs/>
          <w:sz w:val="30"/>
          <w:szCs w:val="30"/>
        </w:rPr>
        <w:tab/>
      </w:r>
      <w:r w:rsidR="008D4625" w:rsidRPr="002A0037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3DFF9D71" w14:textId="52175514" w:rsidR="000F1CFE" w:rsidRPr="002A0037" w:rsidRDefault="00096CFD" w:rsidP="00B750D2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A0037">
        <w:rPr>
          <w:rFonts w:ascii="Angsana New" w:hAnsi="Angsana New"/>
          <w:sz w:val="30"/>
          <w:szCs w:val="30"/>
          <w:cs/>
        </w:rPr>
        <w:tab/>
      </w:r>
    </w:p>
    <w:p w14:paraId="76225504" w14:textId="18915271" w:rsidR="009B6518" w:rsidRPr="002A0037" w:rsidRDefault="009B6518" w:rsidP="009B651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0037">
        <w:rPr>
          <w:rFonts w:ascii="Angsana New" w:hAnsi="Angsana New"/>
          <w:sz w:val="30"/>
          <w:szCs w:val="30"/>
        </w:rPr>
        <w:t>(</w:t>
      </w:r>
      <w:r w:rsidRPr="002A0037">
        <w:rPr>
          <w:rFonts w:ascii="Angsana New" w:hAnsi="Angsana New"/>
          <w:sz w:val="30"/>
          <w:szCs w:val="30"/>
          <w:cs/>
        </w:rPr>
        <w:t xml:space="preserve">ก) </w:t>
      </w:r>
      <w:r w:rsidRPr="002A0037">
        <w:rPr>
          <w:rFonts w:ascii="Angsana New" w:hAnsi="Angsana New"/>
          <w:sz w:val="30"/>
          <w:szCs w:val="30"/>
          <w:cs/>
        </w:rPr>
        <w:tab/>
      </w:r>
      <w:r w:rsidRPr="002A0037">
        <w:rPr>
          <w:rFonts w:asciiTheme="majorBidi" w:hAnsiTheme="majorBidi" w:cstheme="majorBidi"/>
          <w:sz w:val="30"/>
          <w:szCs w:val="30"/>
          <w:cs/>
        </w:rPr>
        <w:t>บุคคลภายนอกฟ้องร้องบริษัทให้ชำระค่าบริการในส่วนที่ต้องจ่ายให้แก่คู่สัญญาของบริษัท ให้แก่บุคคลภายนอกนั้</w:t>
      </w:r>
      <w:r w:rsidRPr="002A00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นแทน โดยอ้างว่าเป็นเจ้าหนี้ผู้รับโอนสิทธิเรียกร้องตามสัญญาแฟคตอริ่ง ทุนทรัพย์ฟ้องร้องประมาณ </w:t>
      </w:r>
      <w:r w:rsidRPr="002A0037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2A00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ปัจจุบันคดีความดังกล่าวอยู่ในระหว่างพิจารณาของศาลชั้นต้น 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 xml:space="preserve">ดังนั้น ณ วันที่ </w:t>
      </w:r>
      <w:r w:rsidRPr="002A0037">
        <w:rPr>
          <w:rFonts w:asciiTheme="majorBidi" w:hAnsiTheme="majorBidi" w:cstheme="majorBidi"/>
          <w:sz w:val="30"/>
          <w:szCs w:val="30"/>
        </w:rPr>
        <w:t xml:space="preserve">30 </w:t>
      </w:r>
      <w:proofErr w:type="gramStart"/>
      <w:r w:rsidRPr="002A003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</w:rPr>
        <w:t>2566</w:t>
      </w:r>
      <w:proofErr w:type="gramEnd"/>
      <w:r w:rsidRPr="002A0037">
        <w:rPr>
          <w:rFonts w:asciiTheme="majorBidi" w:hAnsiTheme="majorBidi" w:cstheme="majorBidi"/>
          <w:sz w:val="30"/>
          <w:szCs w:val="30"/>
        </w:rPr>
        <w:t xml:space="preserve"> 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>จึงยังไม่มีการบันทึกประมาณการหนี้สินดังกล่าวแต่อย่างใด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E247EDB" w14:textId="5FAA1CC9" w:rsidR="009B6518" w:rsidRPr="002A0037" w:rsidRDefault="009B6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 w:bidi="ar-SA"/>
        </w:rPr>
      </w:pPr>
      <w:r w:rsidRPr="002A0037">
        <w:rPr>
          <w:rFonts w:asciiTheme="majorBidi" w:hAnsiTheme="majorBidi" w:cstheme="majorBidi"/>
          <w:sz w:val="20"/>
          <w:szCs w:val="20"/>
          <w:lang w:val="en-GB" w:bidi="ar-SA"/>
        </w:rPr>
        <w:br w:type="page"/>
      </w:r>
    </w:p>
    <w:p w14:paraId="79234988" w14:textId="77777777" w:rsidR="009B6518" w:rsidRPr="002A0037" w:rsidRDefault="009B6518" w:rsidP="009B6518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(ข) </w:t>
      </w:r>
      <w:r w:rsidRPr="002A0037">
        <w:rPr>
          <w:rFonts w:asciiTheme="majorBidi" w:hAnsiTheme="majorBidi" w:cstheme="majorBidi"/>
          <w:sz w:val="30"/>
          <w:szCs w:val="30"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</w:rPr>
        <w:t>พนักงานของบริษัทขับรถชนผู้อื่นได้รับความเสียหาย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โจทก์ได้ยื่นฟ้องบริษัทในฐานะนายจ้างของพนักงาน </w:t>
      </w:r>
      <w:r w:rsidRPr="002A0037">
        <w:rPr>
          <w:rFonts w:asciiTheme="majorBidi" w:hAnsiTheme="majorBidi" w:cstheme="majorBidi"/>
          <w:sz w:val="30"/>
          <w:szCs w:val="30"/>
          <w:cs/>
        </w:rPr>
        <w:br/>
        <w:t xml:space="preserve">เป็นจำนวนเงินรวมประมาณ </w:t>
      </w:r>
      <w:r w:rsidRPr="002A0037">
        <w:rPr>
          <w:rFonts w:asciiTheme="majorBidi" w:hAnsiTheme="majorBidi" w:cstheme="majorBidi"/>
          <w:sz w:val="30"/>
          <w:szCs w:val="30"/>
        </w:rPr>
        <w:t>1.45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ล้านบาท โดยศาลชั้นต้นพิพากษาให้บริษัทชำระเงินแก่โจทก์ประมาณ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</w:rPr>
        <w:br/>
      </w:r>
      <w:r w:rsidRPr="002A0037">
        <w:rPr>
          <w:rFonts w:asciiTheme="majorBidi" w:hAnsiTheme="majorBidi" w:cstheme="majorBidi"/>
          <w:sz w:val="30"/>
          <w:szCs w:val="30"/>
        </w:rPr>
        <w:t>0.10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2A0037">
        <w:rPr>
          <w:rFonts w:asciiTheme="majorBidi" w:hAnsiTheme="majorBidi" w:cstheme="majorBidi"/>
          <w:sz w:val="30"/>
          <w:szCs w:val="30"/>
          <w:cs/>
        </w:rPr>
        <w:t>บาท ปัจจุบันคดีความดังกล่าวอยู่ใน</w:t>
      </w:r>
      <w:r w:rsidRPr="002A0037">
        <w:rPr>
          <w:rFonts w:asciiTheme="majorBidi" w:hAnsiTheme="majorBidi"/>
          <w:sz w:val="30"/>
          <w:szCs w:val="30"/>
          <w:cs/>
        </w:rPr>
        <w:t>ระหว่างการพิจารณา</w:t>
      </w:r>
      <w:r w:rsidRPr="002A0037">
        <w:rPr>
          <w:rFonts w:asciiTheme="majorBidi" w:hAnsiTheme="majorBidi" w:hint="cs"/>
          <w:sz w:val="30"/>
          <w:szCs w:val="30"/>
          <w:cs/>
        </w:rPr>
        <w:t>ของศาล</w:t>
      </w:r>
      <w:r w:rsidRPr="002A0037">
        <w:rPr>
          <w:rFonts w:asciiTheme="majorBidi" w:hAnsiTheme="majorBidi" w:cstheme="majorBidi"/>
          <w:sz w:val="30"/>
          <w:szCs w:val="30"/>
          <w:cs/>
        </w:rPr>
        <w:t>อุทธรณ์ ทั้งนี้ บริษัทได้บันทึกประมาณการหนี้สินจากคดีความดังกล่าวในงบการเงินแล้ว</w:t>
      </w:r>
    </w:p>
    <w:p w14:paraId="59C8EC87" w14:textId="77777777" w:rsidR="009B6518" w:rsidRPr="002A0037" w:rsidRDefault="009B6518" w:rsidP="009B6518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26D648" w14:textId="5FDD8E92" w:rsidR="009B6518" w:rsidRPr="002A0037" w:rsidRDefault="009B6518" w:rsidP="009B651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 w:hint="cs"/>
          <w:sz w:val="30"/>
          <w:szCs w:val="30"/>
          <w:cs/>
        </w:rPr>
        <w:t>(ค)</w:t>
      </w:r>
      <w:r w:rsidRPr="002A0037">
        <w:rPr>
          <w:rFonts w:asciiTheme="majorBidi" w:hAnsiTheme="majorBidi" w:cstheme="majorBidi"/>
          <w:sz w:val="30"/>
          <w:szCs w:val="30"/>
          <w:cs/>
        </w:rPr>
        <w:tab/>
      </w:r>
      <w:r w:rsidRPr="002A0037">
        <w:rPr>
          <w:rFonts w:asciiTheme="majorBidi" w:hAnsiTheme="majorBidi" w:cstheme="majorBidi" w:hint="cs"/>
          <w:spacing w:val="-2"/>
          <w:sz w:val="30"/>
          <w:szCs w:val="30"/>
          <w:cs/>
        </w:rPr>
        <w:t>พนักงาน</w:t>
      </w:r>
      <w:r w:rsidRPr="002A00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ที่บริษัทเลิกจ้างจำนวน </w:t>
      </w:r>
      <w:r w:rsidR="009733D6" w:rsidRPr="002A0037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2A003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ราย ได้ฟ้องร้องบริษัทว่าเลิกจ้างไม่เป็นธรรม ทุนทรัพย์ฟ้องร้อง</w:t>
      </w:r>
      <w:r w:rsidRPr="002A0037">
        <w:rPr>
          <w:rFonts w:asciiTheme="majorBidi" w:hAnsiTheme="majorBidi" w:cstheme="majorBidi" w:hint="cs"/>
          <w:spacing w:val="-2"/>
          <w:sz w:val="30"/>
          <w:szCs w:val="30"/>
          <w:cs/>
        </w:rPr>
        <w:t>รวม</w:t>
      </w:r>
      <w:r w:rsidRPr="002A0037">
        <w:rPr>
          <w:rFonts w:asciiTheme="majorBidi" w:hAnsiTheme="majorBidi" w:cstheme="majorBidi"/>
          <w:spacing w:val="-2"/>
          <w:sz w:val="30"/>
          <w:szCs w:val="30"/>
          <w:cs/>
        </w:rPr>
        <w:t>ประมาณ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 w:cstheme="majorBidi"/>
          <w:spacing w:val="-2"/>
          <w:sz w:val="30"/>
          <w:szCs w:val="30"/>
        </w:rPr>
        <w:t>1.</w:t>
      </w:r>
      <w:r w:rsidR="009733D6" w:rsidRPr="002A0037">
        <w:rPr>
          <w:rFonts w:asciiTheme="majorBidi" w:hAnsiTheme="majorBidi" w:cstheme="majorBidi"/>
          <w:spacing w:val="-2"/>
          <w:sz w:val="30"/>
          <w:szCs w:val="30"/>
        </w:rPr>
        <w:t>14</w:t>
      </w:r>
      <w:r w:rsidRPr="002A003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A0037">
        <w:rPr>
          <w:rFonts w:asciiTheme="majorBidi" w:hAnsiTheme="majorBidi" w:cstheme="majorBidi" w:hint="cs"/>
          <w:spacing w:val="-2"/>
          <w:sz w:val="30"/>
          <w:szCs w:val="30"/>
          <w:cs/>
        </w:rPr>
        <w:t>ล้าน</w:t>
      </w:r>
      <w:r w:rsidRPr="002A0037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Pr="002A003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A0037">
        <w:rPr>
          <w:rFonts w:asciiTheme="majorBidi" w:hAnsiTheme="majorBidi"/>
          <w:spacing w:val="-2"/>
          <w:sz w:val="30"/>
          <w:szCs w:val="30"/>
          <w:cs/>
        </w:rPr>
        <w:t>ปัจจุบันคดีความดังกล่าวอยู่ในระหว่างการพิจารณา</w:t>
      </w:r>
      <w:r w:rsidRPr="002A0037">
        <w:rPr>
          <w:rFonts w:asciiTheme="majorBidi" w:hAnsiTheme="majorBidi" w:hint="cs"/>
          <w:spacing w:val="-2"/>
          <w:sz w:val="30"/>
          <w:szCs w:val="30"/>
          <w:cs/>
        </w:rPr>
        <w:t>ของศาล</w:t>
      </w:r>
      <w:r w:rsidRPr="002A0037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อุทธรณ์ </w:t>
      </w:r>
      <w:r w:rsidRPr="002A003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ดังนั้น ณ วันที่ </w:t>
      </w:r>
      <w:r w:rsidRPr="002A0037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2A003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กันยายน </w:t>
      </w:r>
      <w:r w:rsidRPr="002A0037">
        <w:rPr>
          <w:rFonts w:asciiTheme="majorBidi" w:hAnsiTheme="majorBidi" w:cstheme="majorBidi"/>
          <w:spacing w:val="-2"/>
          <w:sz w:val="30"/>
          <w:szCs w:val="30"/>
        </w:rPr>
        <w:t xml:space="preserve">2566 </w:t>
      </w:r>
      <w:r w:rsidRPr="002A0037">
        <w:rPr>
          <w:rFonts w:asciiTheme="majorBidi" w:hAnsiTheme="majorBidi" w:cstheme="majorBidi" w:hint="cs"/>
          <w:spacing w:val="-2"/>
          <w:sz w:val="30"/>
          <w:szCs w:val="30"/>
          <w:cs/>
        </w:rPr>
        <w:t>จึงยังไม่มีการบันทึกประมาณการหนี้สินดังกล่าวแต่อย่างใด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5B13DA9" w14:textId="4A9D68B4" w:rsidR="00E55C7C" w:rsidRPr="002A0037" w:rsidRDefault="00E55C7C" w:rsidP="00A3466A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A37FF" w14:textId="00F3174D" w:rsidR="00E55C7C" w:rsidRPr="002A0037" w:rsidRDefault="00E55C7C" w:rsidP="00E55C7C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A0037">
        <w:rPr>
          <w:rFonts w:asciiTheme="majorBidi" w:hAnsiTheme="majorBidi" w:cstheme="majorBidi"/>
          <w:sz w:val="30"/>
          <w:szCs w:val="30"/>
        </w:rPr>
        <w:t>(</w:t>
      </w:r>
      <w:r w:rsidRPr="002A0037">
        <w:rPr>
          <w:rFonts w:asciiTheme="majorBidi" w:hAnsiTheme="majorBidi"/>
          <w:sz w:val="30"/>
          <w:szCs w:val="30"/>
          <w:cs/>
        </w:rPr>
        <w:t>ง)</w:t>
      </w:r>
      <w:r w:rsidRPr="002A0037">
        <w:rPr>
          <w:rFonts w:asciiTheme="majorBidi" w:hAnsiTheme="majorBidi"/>
          <w:sz w:val="30"/>
          <w:szCs w:val="30"/>
          <w:cs/>
        </w:rPr>
        <w:tab/>
        <w:t xml:space="preserve">พนักงานของบริษัทขับรถชนผู้อื่นได้รับความเสียหาย โจทก์ได้ยื่นฟ้องบริษัทในฐานะนายจ้างของพนักงาน เป็นจำนวนเงินรวมประมาณ </w:t>
      </w:r>
      <w:r w:rsidRPr="002A0037">
        <w:rPr>
          <w:rFonts w:asciiTheme="majorBidi" w:hAnsiTheme="majorBidi" w:cstheme="majorBidi"/>
          <w:sz w:val="30"/>
          <w:szCs w:val="30"/>
        </w:rPr>
        <w:t>1</w:t>
      </w:r>
      <w:r w:rsidRPr="002A0037">
        <w:rPr>
          <w:rFonts w:asciiTheme="majorBidi" w:hAnsiTheme="majorBidi"/>
          <w:sz w:val="30"/>
          <w:szCs w:val="30"/>
          <w:cs/>
        </w:rPr>
        <w:t xml:space="preserve"> ล้านบาท โดยศาลชั้นต้นพิพากษาให้บริษัทชำระเงินแก่โจทก์ประมาณ </w:t>
      </w:r>
      <w:r w:rsidRPr="002A0037">
        <w:rPr>
          <w:rFonts w:asciiTheme="majorBidi" w:hAnsiTheme="majorBidi" w:cstheme="majorBidi"/>
          <w:sz w:val="30"/>
          <w:szCs w:val="30"/>
        </w:rPr>
        <w:t>0.46</w:t>
      </w:r>
      <w:r w:rsidRPr="002A0037">
        <w:rPr>
          <w:rFonts w:asciiTheme="majorBidi" w:hAnsiTheme="majorBidi"/>
          <w:sz w:val="30"/>
          <w:szCs w:val="30"/>
          <w:cs/>
        </w:rPr>
        <w:t xml:space="preserve"> </w:t>
      </w:r>
      <w:r w:rsidRPr="002A0037">
        <w:rPr>
          <w:rFonts w:asciiTheme="majorBidi" w:hAnsiTheme="majorBidi"/>
          <w:sz w:val="30"/>
          <w:szCs w:val="30"/>
        </w:rPr>
        <w:br/>
      </w:r>
      <w:r w:rsidRPr="002A0037">
        <w:rPr>
          <w:rFonts w:asciiTheme="majorBidi" w:hAnsiTheme="majorBidi"/>
          <w:spacing w:val="-2"/>
          <w:sz w:val="30"/>
          <w:szCs w:val="30"/>
          <w:cs/>
        </w:rPr>
        <w:t>ล้านบาท ปัจจุบันคดีความดังกล่าวอยู่ในระหว่างการพิจารณาของศาลอุทธรณ์ ทั้งนี้ บริษัทได้บันทึกประมาณการ</w:t>
      </w:r>
      <w:r w:rsidRPr="002A0037">
        <w:rPr>
          <w:rFonts w:asciiTheme="majorBidi" w:hAnsiTheme="majorBidi"/>
          <w:sz w:val="30"/>
          <w:szCs w:val="30"/>
          <w:cs/>
        </w:rPr>
        <w:t>หนี้สินจากคดีความดังกล่าวในงบการเงินแล้ว</w:t>
      </w:r>
    </w:p>
    <w:p w14:paraId="629A67B4" w14:textId="3AC4F3B1" w:rsidR="00954D0D" w:rsidRPr="002A0037" w:rsidRDefault="00954D0D" w:rsidP="009B651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259C27" w14:textId="58F09243" w:rsidR="00954D0D" w:rsidRPr="002A0037" w:rsidRDefault="00954D0D" w:rsidP="00AA576C">
      <w:pPr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line="240" w:lineRule="auto"/>
        <w:ind w:left="900" w:right="18" w:hanging="36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A0037">
        <w:rPr>
          <w:rFonts w:asciiTheme="majorBidi" w:hAnsiTheme="majorBidi" w:hint="cs"/>
          <w:spacing w:val="-2"/>
          <w:sz w:val="30"/>
          <w:szCs w:val="30"/>
          <w:cs/>
        </w:rPr>
        <w:t>(</w:t>
      </w:r>
      <w:r w:rsidR="00240C4F" w:rsidRPr="002A0037">
        <w:rPr>
          <w:rFonts w:asciiTheme="majorBidi" w:hAnsiTheme="majorBidi" w:hint="cs"/>
          <w:spacing w:val="-2"/>
          <w:sz w:val="30"/>
          <w:szCs w:val="30"/>
          <w:cs/>
        </w:rPr>
        <w:t>ฉ</w:t>
      </w:r>
      <w:r w:rsidRPr="002A0037">
        <w:rPr>
          <w:rFonts w:asciiTheme="majorBidi" w:hAnsiTheme="majorBidi"/>
          <w:spacing w:val="-2"/>
          <w:sz w:val="30"/>
          <w:szCs w:val="30"/>
          <w:cs/>
        </w:rPr>
        <w:t xml:space="preserve">) </w:t>
      </w:r>
      <w:r w:rsidRPr="002A0037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พนักงานของบริษัทขับรถชนผู้อื่นได้รับความเสียหาย โจทก์ได้ยื่นฟ้องบริษัทในฐานะนายจ้างของพนักงาน </w:t>
      </w:r>
      <w:r w:rsidR="00E55C7C" w:rsidRPr="002A0037">
        <w:rPr>
          <w:rFonts w:asciiTheme="majorBidi" w:hAnsiTheme="majorBidi" w:cstheme="majorBidi"/>
          <w:sz w:val="30"/>
          <w:szCs w:val="30"/>
        </w:rPr>
        <w:br/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เป็นจำนวนเงินรวมประมาณ </w:t>
      </w:r>
      <w:r w:rsidRPr="002A0037">
        <w:rPr>
          <w:rFonts w:asciiTheme="majorBidi" w:hAnsiTheme="majorBidi" w:cstheme="majorBidi"/>
          <w:sz w:val="30"/>
          <w:szCs w:val="30"/>
        </w:rPr>
        <w:t>0.3</w:t>
      </w:r>
      <w:r w:rsidR="00012CC8" w:rsidRPr="002A0037">
        <w:rPr>
          <w:rFonts w:asciiTheme="majorBidi" w:hAnsiTheme="majorBidi" w:cstheme="majorBidi"/>
          <w:sz w:val="30"/>
          <w:szCs w:val="30"/>
        </w:rPr>
        <w:t>0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ล้านบาท ปัจจุบันคดีความดังกล่าวอยู่ในระหว่างพิจารณาของศาลชั้นต้นดังนั้น ณ วันที่ </w:t>
      </w:r>
      <w:r w:rsidRPr="002A0037">
        <w:rPr>
          <w:rFonts w:asciiTheme="majorBidi" w:hAnsiTheme="majorBidi" w:cstheme="majorBidi"/>
          <w:sz w:val="30"/>
          <w:szCs w:val="30"/>
        </w:rPr>
        <w:t>30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2A0037">
        <w:rPr>
          <w:rFonts w:asciiTheme="majorBidi" w:hAnsiTheme="majorBidi" w:cstheme="majorBidi"/>
          <w:sz w:val="30"/>
          <w:szCs w:val="30"/>
        </w:rPr>
        <w:t>2566</w:t>
      </w:r>
      <w:r w:rsidRPr="002A0037">
        <w:rPr>
          <w:rFonts w:asciiTheme="majorBidi" w:hAnsiTheme="majorBidi" w:cstheme="majorBidi"/>
          <w:sz w:val="30"/>
          <w:szCs w:val="30"/>
          <w:cs/>
        </w:rPr>
        <w:t xml:space="preserve"> จึงยังไม่มีการบันทึกประมาณการหนี้สินดังกล่าวแต่อย่างใด</w:t>
      </w:r>
    </w:p>
    <w:p w14:paraId="30C5A305" w14:textId="77777777" w:rsidR="00954D0D" w:rsidRPr="002A0037" w:rsidRDefault="00954D0D" w:rsidP="009B651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C9EC6" w14:textId="491884AE" w:rsidR="002072D6" w:rsidRPr="002A0037" w:rsidRDefault="00E93358" w:rsidP="00207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990"/>
        </w:tabs>
        <w:spacing w:line="240" w:lineRule="auto"/>
        <w:ind w:left="547" w:right="43" w:hanging="547"/>
        <w:jc w:val="both"/>
        <w:outlineLvl w:val="0"/>
        <w:rPr>
          <w:rFonts w:ascii="Angsana New" w:hAnsi="Angsana New"/>
          <w:b/>
          <w:bCs/>
          <w:sz w:val="30"/>
          <w:szCs w:val="30"/>
        </w:rPr>
      </w:pPr>
      <w:r w:rsidRPr="002A0037">
        <w:rPr>
          <w:rFonts w:ascii="Angsana New" w:hAnsi="Angsana New"/>
          <w:b/>
          <w:bCs/>
          <w:sz w:val="30"/>
          <w:szCs w:val="30"/>
        </w:rPr>
        <w:t>2</w:t>
      </w:r>
      <w:r w:rsidR="005D6E08" w:rsidRPr="002A0037">
        <w:rPr>
          <w:rFonts w:ascii="Angsana New" w:hAnsi="Angsana New"/>
          <w:b/>
          <w:bCs/>
          <w:sz w:val="30"/>
          <w:szCs w:val="30"/>
        </w:rPr>
        <w:t>6</w:t>
      </w:r>
      <w:r w:rsidR="002072D6" w:rsidRPr="002A0037">
        <w:rPr>
          <w:rFonts w:ascii="Angsana New" w:hAnsi="Angsana New"/>
          <w:b/>
          <w:bCs/>
          <w:sz w:val="30"/>
          <w:szCs w:val="30"/>
        </w:rPr>
        <w:tab/>
      </w:r>
      <w:r w:rsidR="002072D6" w:rsidRPr="002A0037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23340339" w14:textId="77777777" w:rsidR="002072D6" w:rsidRPr="002A0037" w:rsidRDefault="002072D6" w:rsidP="008E60B8">
      <w:pPr>
        <w:pStyle w:val="block"/>
        <w:spacing w:after="0" w:line="240" w:lineRule="auto"/>
        <w:ind w:left="1260" w:right="-7" w:hanging="270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1D6C6DC3" w14:textId="04AC4146" w:rsidR="002072D6" w:rsidRPr="0052555D" w:rsidRDefault="00486F35" w:rsidP="007B0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outlineLvl w:val="0"/>
        <w:rPr>
          <w:rFonts w:ascii="Angsana New" w:hAnsi="Angsana New"/>
          <w:sz w:val="30"/>
          <w:szCs w:val="30"/>
        </w:rPr>
      </w:pPr>
      <w:r w:rsidRPr="00AC69F3">
        <w:rPr>
          <w:rFonts w:ascii="Angsana New" w:hAnsi="Angsana New"/>
          <w:spacing w:val="-2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AC69F3">
        <w:rPr>
          <w:rFonts w:ascii="Angsana New" w:hAnsi="Angsana New"/>
          <w:spacing w:val="-2"/>
          <w:sz w:val="30"/>
          <w:szCs w:val="30"/>
        </w:rPr>
        <w:t>1</w:t>
      </w:r>
      <w:r w:rsidR="00B03360" w:rsidRPr="00AC69F3">
        <w:rPr>
          <w:rFonts w:ascii="Angsana New" w:hAnsi="Angsana New"/>
          <w:spacing w:val="-2"/>
          <w:sz w:val="30"/>
          <w:szCs w:val="30"/>
        </w:rPr>
        <w:t>5</w:t>
      </w:r>
      <w:r w:rsidRPr="00AC69F3">
        <w:rPr>
          <w:rFonts w:ascii="Angsana New" w:hAnsi="Angsana New"/>
          <w:spacing w:val="-2"/>
          <w:sz w:val="30"/>
          <w:szCs w:val="30"/>
        </w:rPr>
        <w:t xml:space="preserve"> </w:t>
      </w:r>
      <w:r w:rsidRPr="00AC69F3">
        <w:rPr>
          <w:rFonts w:ascii="Angsana New" w:hAnsi="Angsana New"/>
          <w:spacing w:val="-2"/>
          <w:sz w:val="30"/>
          <w:szCs w:val="30"/>
          <w:cs/>
        </w:rPr>
        <w:t>พฤศจิกายน</w:t>
      </w:r>
      <w:r w:rsidRPr="00AC69F3">
        <w:rPr>
          <w:rFonts w:ascii="Angsana New" w:hAnsi="Angsana New"/>
          <w:spacing w:val="-2"/>
          <w:sz w:val="30"/>
          <w:szCs w:val="30"/>
        </w:rPr>
        <w:t xml:space="preserve"> 256</w:t>
      </w:r>
      <w:r w:rsidR="00B03360" w:rsidRPr="00AC69F3">
        <w:rPr>
          <w:rFonts w:ascii="Angsana New" w:hAnsi="Angsana New"/>
          <w:spacing w:val="-2"/>
          <w:sz w:val="30"/>
          <w:szCs w:val="30"/>
        </w:rPr>
        <w:t>6</w:t>
      </w:r>
      <w:r w:rsidRPr="00AC69F3">
        <w:rPr>
          <w:rFonts w:ascii="Angsana New" w:hAnsi="Angsana New"/>
          <w:spacing w:val="-2"/>
          <w:sz w:val="30"/>
          <w:szCs w:val="30"/>
        </w:rPr>
        <w:t xml:space="preserve"> </w:t>
      </w:r>
      <w:r w:rsidRPr="00AC69F3">
        <w:rPr>
          <w:rFonts w:ascii="Angsana New" w:hAnsi="Angsana New"/>
          <w:spacing w:val="-2"/>
          <w:sz w:val="30"/>
          <w:szCs w:val="30"/>
          <w:cs/>
        </w:rPr>
        <w:t>คณะกรรมการบริษัท</w:t>
      </w:r>
      <w:r w:rsidR="002C44F7" w:rsidRPr="00AC69F3">
        <w:rPr>
          <w:rFonts w:ascii="Angsana New" w:hAnsi="Angsana New" w:hint="cs"/>
          <w:sz w:val="30"/>
          <w:szCs w:val="30"/>
          <w:cs/>
        </w:rPr>
        <w:t>มีมติ</w:t>
      </w:r>
      <w:r w:rsidRPr="00AC69F3">
        <w:rPr>
          <w:rFonts w:ascii="Angsana New" w:hAnsi="Angsana New" w:hint="cs"/>
          <w:sz w:val="30"/>
          <w:szCs w:val="30"/>
          <w:cs/>
        </w:rPr>
        <w:t>ให้ความเห็นชอบ</w:t>
      </w:r>
      <w:r w:rsidR="00325CD6" w:rsidRPr="00AC69F3">
        <w:rPr>
          <w:rFonts w:ascii="Angsana New" w:hAnsi="Angsana New"/>
          <w:sz w:val="30"/>
          <w:szCs w:val="30"/>
          <w:cs/>
        </w:rPr>
        <w:br/>
      </w:r>
      <w:r w:rsidRPr="00AC69F3">
        <w:rPr>
          <w:rFonts w:ascii="Angsana New" w:hAnsi="Angsana New" w:hint="cs"/>
          <w:sz w:val="30"/>
          <w:szCs w:val="30"/>
          <w:cs/>
        </w:rPr>
        <w:t>การ</w:t>
      </w:r>
      <w:r w:rsidR="00E90DE7" w:rsidRPr="00AC69F3">
        <w:rPr>
          <w:rFonts w:ascii="Angsana New" w:hAnsi="Angsana New" w:hint="cs"/>
          <w:sz w:val="30"/>
          <w:szCs w:val="30"/>
          <w:cs/>
        </w:rPr>
        <w:t>เสนอ</w:t>
      </w:r>
      <w:r w:rsidRPr="00AC69F3">
        <w:rPr>
          <w:rFonts w:ascii="Angsana New" w:hAnsi="Angsana New" w:hint="cs"/>
          <w:sz w:val="30"/>
          <w:szCs w:val="30"/>
          <w:cs/>
        </w:rPr>
        <w:t>จ่ายเงินปันผลในอัตราหุ้นละ</w:t>
      </w:r>
      <w:r w:rsidR="00A71E11" w:rsidRPr="00AC69F3">
        <w:rPr>
          <w:rFonts w:ascii="Angsana New" w:hAnsi="Angsana New"/>
          <w:sz w:val="30"/>
          <w:szCs w:val="30"/>
        </w:rPr>
        <w:t xml:space="preserve"> </w:t>
      </w:r>
      <w:r w:rsidR="00DD701A" w:rsidRPr="00DD701A">
        <w:rPr>
          <w:rFonts w:ascii="Angsana New" w:hAnsi="Angsana New"/>
          <w:sz w:val="30"/>
          <w:szCs w:val="30"/>
        </w:rPr>
        <w:t>0.</w:t>
      </w:r>
      <w:r w:rsidR="005D2AA8">
        <w:rPr>
          <w:rFonts w:ascii="Angsana New" w:hAnsi="Angsana New"/>
          <w:sz w:val="30"/>
          <w:szCs w:val="30"/>
        </w:rPr>
        <w:t>52</w:t>
      </w:r>
      <w:r w:rsidR="00DD701A" w:rsidRPr="00DD701A">
        <w:rPr>
          <w:rFonts w:ascii="Angsana New" w:hAnsi="Angsana New"/>
          <w:sz w:val="30"/>
          <w:szCs w:val="30"/>
        </w:rPr>
        <w:t xml:space="preserve"> </w:t>
      </w:r>
      <w:r w:rsidR="00DD701A" w:rsidRPr="00DD701A">
        <w:rPr>
          <w:rFonts w:ascii="Angsana New" w:hAnsi="Angsana New"/>
          <w:sz w:val="30"/>
          <w:szCs w:val="30"/>
          <w:cs/>
        </w:rPr>
        <w:t xml:space="preserve">บาท รวมเป็นจำนวนเงิน </w:t>
      </w:r>
      <w:r w:rsidR="005D2AA8">
        <w:rPr>
          <w:rFonts w:ascii="Angsana New" w:hAnsi="Angsana New"/>
          <w:sz w:val="30"/>
          <w:szCs w:val="30"/>
        </w:rPr>
        <w:t>138</w:t>
      </w:r>
      <w:r w:rsidR="00DD701A" w:rsidRPr="00DD701A">
        <w:rPr>
          <w:rFonts w:ascii="Angsana New" w:hAnsi="Angsana New"/>
          <w:sz w:val="30"/>
          <w:szCs w:val="30"/>
        </w:rPr>
        <w:t>.</w:t>
      </w:r>
      <w:r w:rsidR="005D2AA8">
        <w:rPr>
          <w:rFonts w:ascii="Angsana New" w:hAnsi="Angsana New"/>
          <w:sz w:val="30"/>
          <w:szCs w:val="30"/>
        </w:rPr>
        <w:t>27</w:t>
      </w:r>
      <w:r w:rsidR="00DD701A" w:rsidRPr="00DD701A">
        <w:rPr>
          <w:rFonts w:ascii="Angsana New" w:hAnsi="Angsana New"/>
          <w:sz w:val="30"/>
          <w:szCs w:val="30"/>
        </w:rPr>
        <w:t xml:space="preserve"> </w:t>
      </w:r>
      <w:r w:rsidRPr="00AC69F3">
        <w:rPr>
          <w:rFonts w:ascii="Angsana New" w:hAnsi="Angsana New" w:hint="cs"/>
          <w:sz w:val="30"/>
          <w:szCs w:val="30"/>
          <w:cs/>
        </w:rPr>
        <w:t>ล้านบาท</w:t>
      </w:r>
      <w:r w:rsidRPr="00AC69F3">
        <w:rPr>
          <w:rFonts w:ascii="Angsana New" w:hAnsi="Angsana New"/>
          <w:sz w:val="30"/>
          <w:szCs w:val="30"/>
          <w:cs/>
        </w:rPr>
        <w:t xml:space="preserve"> </w:t>
      </w:r>
      <w:r w:rsidR="00411718" w:rsidRPr="00AC69F3">
        <w:rPr>
          <w:rFonts w:ascii="Angsana New" w:hAnsi="Angsana New"/>
          <w:sz w:val="30"/>
          <w:szCs w:val="30"/>
          <w:cs/>
        </w:rPr>
        <w:t>ทั้งนี้คณะกรรมการบริษัทให้นำเสนอต่อที่ประชุมผู้ถือหุ้นเพื่อพิจารณาอนุมัติต่อไป</w:t>
      </w:r>
    </w:p>
    <w:p w14:paraId="657BF58E" w14:textId="7D6E4CB5" w:rsidR="00482669" w:rsidRPr="008E60B8" w:rsidRDefault="00482669" w:rsidP="00E269E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cs/>
        </w:rPr>
      </w:pPr>
    </w:p>
    <w:sectPr w:rsidR="00482669" w:rsidRPr="008E60B8" w:rsidSect="00E808BB"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08ADA" w14:textId="77777777" w:rsidR="00F253FC" w:rsidRDefault="00F253FC" w:rsidP="004956B4">
      <w:r>
        <w:separator/>
      </w:r>
    </w:p>
  </w:endnote>
  <w:endnote w:type="continuationSeparator" w:id="0">
    <w:p w14:paraId="380B810C" w14:textId="77777777" w:rsidR="00F253FC" w:rsidRDefault="00F253FC" w:rsidP="004956B4">
      <w:r>
        <w:continuationSeparator/>
      </w:r>
    </w:p>
  </w:endnote>
  <w:endnote w:type="continuationNotice" w:id="1">
    <w:p w14:paraId="5A9DA9B5" w14:textId="77777777" w:rsidR="00F253FC" w:rsidRDefault="00F253F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A2424" w14:textId="77777777" w:rsidR="00511AE3" w:rsidRPr="00192760" w:rsidRDefault="00511AE3" w:rsidP="00014083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53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EE93027" w14:textId="77777777" w:rsidR="00511AE3" w:rsidRPr="001D246E" w:rsidRDefault="00511AE3" w:rsidP="00E5747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Times New Roman" w:hAnsi="Times New Roman"/>
        <w:i/>
        <w:iCs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0ECD8" w14:textId="77777777" w:rsidR="00511AE3" w:rsidRPr="00907A32" w:rsidRDefault="00511AE3" w:rsidP="0071456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20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 w:hint="cs"/>
        <w:i/>
        <w:iCs/>
        <w:sz w:val="30"/>
        <w:szCs w:val="30"/>
        <w:cs/>
      </w:rPr>
      <w:tab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begin"/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instrText xml:space="preserve"> PAGE </w:instrTex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lang w:val="pt-BR"/>
      </w:rPr>
      <w:t>57</w:t>
    </w:r>
    <w:r w:rsidRPr="00907A32">
      <w:rPr>
        <w:rStyle w:val="PageNumber"/>
        <w:rFonts w:ascii="Angsana New" w:hAnsi="Angsana New" w:cs="Angsana New"/>
        <w:sz w:val="30"/>
        <w:szCs w:val="30"/>
        <w:lang w:val="pt-B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57FE1" w14:textId="77777777" w:rsidR="00511AE3" w:rsidRPr="00907A32" w:rsidRDefault="00511AE3" w:rsidP="0071456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55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347B2C8" w14:textId="77777777" w:rsidR="00511AE3" w:rsidRPr="00907A32" w:rsidRDefault="00511AE3" w:rsidP="0071456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E63C8" w14:textId="77777777" w:rsidR="00511AE3" w:rsidRPr="00192760" w:rsidRDefault="00511AE3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19276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9276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92760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57</w:t>
    </w:r>
    <w:r w:rsidRPr="0019276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66C5AD" w14:textId="77777777" w:rsidR="00511AE3" w:rsidRPr="00BD7FAD" w:rsidRDefault="00511AE3" w:rsidP="00D20ED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48854" w14:textId="77777777" w:rsidR="00511AE3" w:rsidRPr="00192760" w:rsidRDefault="00511AE3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19276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9276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92760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57</w:t>
    </w:r>
    <w:r w:rsidRPr="0019276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FEC5B3" w14:textId="77777777" w:rsidR="00511AE3" w:rsidRPr="00BD7FAD" w:rsidRDefault="00511AE3" w:rsidP="00D20ED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0AAC7" w14:textId="77777777" w:rsidR="00511AE3" w:rsidRPr="00360F7A" w:rsidRDefault="00511AE3" w:rsidP="00871D5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60F7A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60F7A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60F7A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60</w:t>
    </w:r>
    <w:r w:rsidRPr="00360F7A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58454A8" w14:textId="77777777" w:rsidR="00511AE3" w:rsidRPr="00BD7FAD" w:rsidRDefault="00511AE3" w:rsidP="00D20ED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42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8FBC4" w14:textId="77777777" w:rsidR="00511AE3" w:rsidRPr="00360F7A" w:rsidRDefault="00511AE3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61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D0F493F" w14:textId="77777777" w:rsidR="00511AE3" w:rsidRPr="004D641D" w:rsidRDefault="00511AE3" w:rsidP="00360F7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right" w:pos="1422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83670" w14:textId="77777777" w:rsidR="00511AE3" w:rsidRPr="00360F7A" w:rsidRDefault="00511AE3" w:rsidP="00AA6B67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61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02D5608" w14:textId="77777777" w:rsidR="00511AE3" w:rsidRPr="004D641D" w:rsidRDefault="00511AE3" w:rsidP="00360F7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right" w:pos="14220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0F23A" w14:textId="77777777" w:rsidR="00F253FC" w:rsidRDefault="00F253FC" w:rsidP="004956B4">
      <w:r>
        <w:separator/>
      </w:r>
    </w:p>
  </w:footnote>
  <w:footnote w:type="continuationSeparator" w:id="0">
    <w:p w14:paraId="77F1B3A8" w14:textId="77777777" w:rsidR="00F253FC" w:rsidRDefault="00F253FC" w:rsidP="004956B4">
      <w:r>
        <w:continuationSeparator/>
      </w:r>
    </w:p>
  </w:footnote>
  <w:footnote w:type="continuationNotice" w:id="1">
    <w:p w14:paraId="4B752BA7" w14:textId="77777777" w:rsidR="00F253FC" w:rsidRDefault="00F253F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C9565" w14:textId="77777777" w:rsidR="00511AE3" w:rsidRPr="009B072F" w:rsidRDefault="00511AE3" w:rsidP="00982A9A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BAC4CE3" w14:textId="77777777" w:rsidR="00511AE3" w:rsidRDefault="00511AE3" w:rsidP="00982A9A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0E6A6B" w14:textId="40B4B5A0" w:rsidR="00511AE3" w:rsidRPr="00D03E73" w:rsidRDefault="00511AE3" w:rsidP="00982A9A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D03E73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D03E73">
      <w:rPr>
        <w:rFonts w:ascii="Angsana New" w:hAnsi="Angsana New"/>
        <w:b/>
        <w:bCs/>
        <w:sz w:val="32"/>
        <w:szCs w:val="32"/>
      </w:rPr>
      <w:t xml:space="preserve">0 </w:t>
    </w:r>
    <w:r w:rsidRPr="00D03E73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D03E73">
      <w:rPr>
        <w:rFonts w:ascii="Angsana New" w:hAnsi="Angsana New"/>
        <w:b/>
        <w:bCs/>
        <w:sz w:val="32"/>
        <w:szCs w:val="32"/>
      </w:rPr>
      <w:t>256</w:t>
    </w:r>
    <w:r w:rsidR="00DA0375">
      <w:rPr>
        <w:rFonts w:ascii="Angsana New" w:hAnsi="Angsana New"/>
        <w:b/>
        <w:bCs/>
        <w:sz w:val="32"/>
        <w:szCs w:val="32"/>
      </w:rPr>
      <w:t>6</w:t>
    </w:r>
  </w:p>
  <w:p w14:paraId="10156F6E" w14:textId="77777777" w:rsidR="00511AE3" w:rsidRPr="00D03E73" w:rsidRDefault="00511AE3" w:rsidP="007F2245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C9DC6" w14:textId="77777777" w:rsidR="00511AE3" w:rsidRPr="009B072F" w:rsidRDefault="00511AE3" w:rsidP="00640B74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7ED72C0" w14:textId="77777777" w:rsidR="00511AE3" w:rsidRPr="009B072F" w:rsidRDefault="00511AE3" w:rsidP="00640B74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B57F49D" w14:textId="13573865" w:rsidR="00511AE3" w:rsidRPr="00B46D33" w:rsidRDefault="00511AE3" w:rsidP="00B46D33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46D33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B46D33">
      <w:rPr>
        <w:rFonts w:ascii="Angsana New" w:hAnsi="Angsana New"/>
        <w:b/>
        <w:bCs/>
        <w:sz w:val="32"/>
        <w:szCs w:val="32"/>
      </w:rPr>
      <w:t xml:space="preserve">0 </w:t>
    </w:r>
    <w:r w:rsidRPr="00B46D33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B46D33">
      <w:rPr>
        <w:rFonts w:ascii="Angsana New" w:hAnsi="Angsana New"/>
        <w:b/>
        <w:bCs/>
        <w:sz w:val="32"/>
        <w:szCs w:val="32"/>
      </w:rPr>
      <w:t>256</w:t>
    </w:r>
    <w:r w:rsidR="00DA0375">
      <w:rPr>
        <w:rFonts w:ascii="Angsana New" w:hAnsi="Angsana New"/>
        <w:b/>
        <w:bCs/>
        <w:sz w:val="32"/>
        <w:szCs w:val="32"/>
      </w:rPr>
      <w:t>6</w:t>
    </w:r>
  </w:p>
  <w:p w14:paraId="484FDBBD" w14:textId="77777777" w:rsidR="00511AE3" w:rsidRPr="003814C8" w:rsidRDefault="00511AE3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77CBD" w14:textId="77777777" w:rsidR="00511AE3" w:rsidRDefault="00511AE3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3DCFF" w14:textId="77777777" w:rsidR="00511AE3" w:rsidRDefault="00511AE3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8350D" w14:textId="77777777" w:rsidR="00511AE3" w:rsidRPr="009B072F" w:rsidRDefault="00511AE3" w:rsidP="00640B74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6DF80A6A" w14:textId="77777777" w:rsidR="00511AE3" w:rsidRPr="009B072F" w:rsidRDefault="00511AE3" w:rsidP="00640B74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FB4646A" w14:textId="71961B7D" w:rsidR="00511AE3" w:rsidRPr="00C22B8C" w:rsidRDefault="00511AE3" w:rsidP="00C22B8C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C22B8C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C22B8C">
      <w:rPr>
        <w:rFonts w:ascii="Angsana New" w:hAnsi="Angsana New"/>
        <w:b/>
        <w:bCs/>
        <w:sz w:val="32"/>
        <w:szCs w:val="32"/>
      </w:rPr>
      <w:t xml:space="preserve">0 </w:t>
    </w:r>
    <w:r w:rsidRPr="00C22B8C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C22B8C">
      <w:rPr>
        <w:rFonts w:ascii="Angsana New" w:hAnsi="Angsana New"/>
        <w:b/>
        <w:bCs/>
        <w:sz w:val="32"/>
        <w:szCs w:val="32"/>
      </w:rPr>
      <w:t>256</w:t>
    </w:r>
    <w:r w:rsidR="00DA0375">
      <w:rPr>
        <w:rFonts w:ascii="Angsana New" w:hAnsi="Angsana New"/>
        <w:b/>
        <w:bCs/>
        <w:sz w:val="32"/>
        <w:szCs w:val="32"/>
      </w:rPr>
      <w:t>6</w:t>
    </w:r>
  </w:p>
  <w:p w14:paraId="267D2388" w14:textId="77777777" w:rsidR="00511AE3" w:rsidRPr="003814C8" w:rsidRDefault="00511AE3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65B72" w14:textId="77777777" w:rsidR="00511AE3" w:rsidRDefault="00511AE3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ED6A2" w14:textId="77777777" w:rsidR="00511AE3" w:rsidRPr="009B072F" w:rsidRDefault="00511AE3" w:rsidP="00640B74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09CD182" w14:textId="77777777" w:rsidR="00511AE3" w:rsidRPr="009B072F" w:rsidRDefault="00511AE3" w:rsidP="00640B74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1E14BB" w14:textId="502666FE" w:rsidR="00511AE3" w:rsidRPr="00C22B8C" w:rsidRDefault="00511AE3" w:rsidP="00C22B8C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C22B8C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C22B8C">
      <w:rPr>
        <w:rFonts w:ascii="Angsana New" w:hAnsi="Angsana New"/>
        <w:b/>
        <w:bCs/>
        <w:sz w:val="32"/>
        <w:szCs w:val="32"/>
      </w:rPr>
      <w:t xml:space="preserve">0 </w:t>
    </w:r>
    <w:r w:rsidRPr="00C22B8C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C22B8C">
      <w:rPr>
        <w:rFonts w:ascii="Angsana New" w:hAnsi="Angsana New"/>
        <w:b/>
        <w:bCs/>
        <w:sz w:val="32"/>
        <w:szCs w:val="32"/>
      </w:rPr>
      <w:t>256</w:t>
    </w:r>
    <w:r w:rsidR="00DA0375">
      <w:rPr>
        <w:rFonts w:ascii="Angsana New" w:hAnsi="Angsana New"/>
        <w:b/>
        <w:bCs/>
        <w:sz w:val="32"/>
        <w:szCs w:val="32"/>
      </w:rPr>
      <w:t>6</w:t>
    </w:r>
  </w:p>
  <w:p w14:paraId="7C0E4616" w14:textId="77777777" w:rsidR="00511AE3" w:rsidRPr="003814C8" w:rsidRDefault="00511AE3" w:rsidP="00694E9E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73257" w14:textId="77777777" w:rsidR="00511AE3" w:rsidRDefault="00511A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5C987" w14:textId="77777777" w:rsidR="00511AE3" w:rsidRPr="009B072F" w:rsidRDefault="00511AE3" w:rsidP="006D6372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FC1135E" w14:textId="77777777" w:rsidR="00511AE3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D10B005" w14:textId="77777777" w:rsidR="00511AE3" w:rsidRPr="009B072F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C479F">
      <w:rPr>
        <w:rFonts w:ascii="Angsana New" w:hAnsi="Angsana New"/>
        <w:b/>
        <w:bCs/>
        <w:sz w:val="32"/>
        <w:szCs w:val="32"/>
        <w:cs/>
      </w:rPr>
      <w:t>ปีสิ้นสุดวันที่ 3</w:t>
    </w:r>
    <w:r w:rsidRPr="00BC479F">
      <w:rPr>
        <w:rFonts w:ascii="Angsana New" w:hAnsi="Angsana New"/>
        <w:b/>
        <w:bCs/>
        <w:sz w:val="32"/>
        <w:szCs w:val="32"/>
      </w:rPr>
      <w:t xml:space="preserve">0 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1</w:t>
    </w:r>
  </w:p>
  <w:p w14:paraId="043DBCD6" w14:textId="77777777" w:rsidR="00511AE3" w:rsidRPr="00E70AC9" w:rsidRDefault="00511AE3">
    <w:pPr>
      <w:pStyle w:val="Header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B8248" w14:textId="77777777" w:rsidR="00511AE3" w:rsidRPr="009B072F" w:rsidRDefault="00511AE3" w:rsidP="00C557B5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69B1F55F" w14:textId="77777777" w:rsidR="00511AE3" w:rsidRDefault="00511AE3" w:rsidP="00C557B5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1F28F5" w14:textId="32956BD3" w:rsidR="00511AE3" w:rsidRPr="009B072F" w:rsidRDefault="00511AE3" w:rsidP="00C557B5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BC479F">
      <w:rPr>
        <w:rFonts w:ascii="Angsana New" w:hAnsi="Angsana New"/>
        <w:b/>
        <w:bCs/>
        <w:sz w:val="32"/>
        <w:szCs w:val="32"/>
      </w:rPr>
      <w:t xml:space="preserve">0 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 w:rsidR="00DA0375">
      <w:rPr>
        <w:rFonts w:ascii="Angsana New" w:hAnsi="Angsana New"/>
        <w:b/>
        <w:bCs/>
        <w:sz w:val="32"/>
        <w:szCs w:val="32"/>
      </w:rPr>
      <w:t>6</w:t>
    </w:r>
  </w:p>
  <w:p w14:paraId="25732AFA" w14:textId="77777777" w:rsidR="00511AE3" w:rsidRPr="007604E0" w:rsidRDefault="00511AE3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4ABB4" w14:textId="77777777" w:rsidR="00511AE3" w:rsidRDefault="00511AE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216AB" w14:textId="77777777" w:rsidR="00511AE3" w:rsidRPr="009B072F" w:rsidRDefault="00511AE3" w:rsidP="006D6372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365C8C45" w14:textId="77777777" w:rsidR="00511AE3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7DFDFF" w14:textId="6EBDE195" w:rsidR="00511AE3" w:rsidRPr="009B072F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BC479F">
      <w:rPr>
        <w:rFonts w:ascii="Angsana New" w:hAnsi="Angsana New"/>
        <w:b/>
        <w:bCs/>
        <w:sz w:val="32"/>
        <w:szCs w:val="32"/>
      </w:rPr>
      <w:t xml:space="preserve">0 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 w:rsidR="00DA0375">
      <w:rPr>
        <w:rFonts w:ascii="Angsana New" w:hAnsi="Angsana New"/>
        <w:b/>
        <w:bCs/>
        <w:sz w:val="32"/>
        <w:szCs w:val="32"/>
      </w:rPr>
      <w:t>6</w:t>
    </w:r>
  </w:p>
  <w:p w14:paraId="5785EBB0" w14:textId="77777777" w:rsidR="00511AE3" w:rsidRPr="003814C8" w:rsidRDefault="00511AE3">
    <w:pPr>
      <w:pStyle w:val="Head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56C2A" w14:textId="77777777" w:rsidR="00511AE3" w:rsidRDefault="00511AE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D1156" w14:textId="77777777" w:rsidR="00511AE3" w:rsidRPr="009B072F" w:rsidRDefault="00511AE3" w:rsidP="006D6372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153EB5A2" w14:textId="77777777" w:rsidR="00511AE3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1CAD3D5" w14:textId="35F30321" w:rsidR="00511AE3" w:rsidRPr="009B072F" w:rsidRDefault="00511AE3" w:rsidP="006D6372">
    <w:pPr>
      <w:pStyle w:val="Header"/>
      <w:rPr>
        <w:rFonts w:ascii="Angsana New" w:hAnsi="Angsana New"/>
        <w:b/>
        <w:bCs/>
        <w:sz w:val="32"/>
        <w:szCs w:val="32"/>
      </w:rPr>
    </w:pPr>
    <w:r w:rsidRPr="009C5133">
      <w:rPr>
        <w:rFonts w:hint="cs"/>
        <w:b/>
        <w:bCs/>
        <w:sz w:val="32"/>
        <w:szCs w:val="32"/>
        <w:cs/>
      </w:rPr>
      <w:t>สำหรับ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Pr="00BC479F">
      <w:rPr>
        <w:rFonts w:ascii="Angsana New" w:hAnsi="Angsana New"/>
        <w:b/>
        <w:bCs/>
        <w:sz w:val="32"/>
        <w:szCs w:val="32"/>
      </w:rPr>
      <w:t xml:space="preserve">0 </w:t>
    </w:r>
    <w:r w:rsidRPr="00BC479F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 w:rsidR="00DA0375">
      <w:rPr>
        <w:rFonts w:ascii="Angsana New" w:hAnsi="Angsana New"/>
        <w:b/>
        <w:bCs/>
        <w:sz w:val="32"/>
        <w:szCs w:val="32"/>
      </w:rPr>
      <w:t>6</w:t>
    </w:r>
  </w:p>
  <w:p w14:paraId="7D2D4CE5" w14:textId="77777777" w:rsidR="00511AE3" w:rsidRPr="003814C8" w:rsidRDefault="00511AE3">
    <w:pPr>
      <w:pStyle w:val="Header"/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60090" w14:textId="77777777" w:rsidR="00511AE3" w:rsidRDefault="00511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744B37"/>
    <w:multiLevelType w:val="multilevel"/>
    <w:tmpl w:val="528C3C1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11F7644"/>
    <w:multiLevelType w:val="hybridMultilevel"/>
    <w:tmpl w:val="1A6C1758"/>
    <w:lvl w:ilvl="0" w:tplc="9FB46E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23477CC"/>
    <w:multiLevelType w:val="multilevel"/>
    <w:tmpl w:val="ACB07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/>
        <w:i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9E1EFD"/>
    <w:multiLevelType w:val="hybridMultilevel"/>
    <w:tmpl w:val="8626F500"/>
    <w:lvl w:ilvl="0" w:tplc="B8702EBE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3306C66"/>
    <w:multiLevelType w:val="multilevel"/>
    <w:tmpl w:val="5014763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34277825"/>
    <w:multiLevelType w:val="hybridMultilevel"/>
    <w:tmpl w:val="F69C51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63C4AD7"/>
    <w:multiLevelType w:val="hybridMultilevel"/>
    <w:tmpl w:val="0DCE0BFA"/>
    <w:lvl w:ilvl="0" w:tplc="03981B6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515C33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87F2BB7"/>
    <w:multiLevelType w:val="hybridMultilevel"/>
    <w:tmpl w:val="7DD26BDE"/>
    <w:lvl w:ilvl="0" w:tplc="04090019">
      <w:start w:val="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44586"/>
    <w:multiLevelType w:val="hybridMultilevel"/>
    <w:tmpl w:val="DC52C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C97AECB4"/>
    <w:lvl w:ilvl="0" w:tplc="5FD27CC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8"/>
        <w:szCs w:val="2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85B1689"/>
    <w:multiLevelType w:val="hybridMultilevel"/>
    <w:tmpl w:val="75A0F69C"/>
    <w:lvl w:ilvl="0" w:tplc="43BA9E54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6087B84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5500958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1EC1BDA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36F176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A9CE2A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B40CBA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80CE34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BC84FB8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37E58A8"/>
    <w:multiLevelType w:val="hybridMultilevel"/>
    <w:tmpl w:val="DF14A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10F40"/>
    <w:multiLevelType w:val="hybridMultilevel"/>
    <w:tmpl w:val="8D4E717C"/>
    <w:lvl w:ilvl="0" w:tplc="B40222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2148C"/>
    <w:multiLevelType w:val="hybridMultilevel"/>
    <w:tmpl w:val="07686554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5E3854F6"/>
    <w:multiLevelType w:val="hybridMultilevel"/>
    <w:tmpl w:val="3D766434"/>
    <w:lvl w:ilvl="0" w:tplc="873EE760">
      <w:start w:val="1"/>
      <w:numFmt w:val="bullet"/>
      <w:lvlText w:val="̶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FC08BF8" w:tentative="1">
      <w:start w:val="1"/>
      <w:numFmt w:val="bullet"/>
      <w:lvlText w:val="̶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CA8D7AC">
      <w:start w:val="1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A10DF50" w:tentative="1">
      <w:start w:val="1"/>
      <w:numFmt w:val="bullet"/>
      <w:lvlText w:val="̶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0EE07D2" w:tentative="1">
      <w:start w:val="1"/>
      <w:numFmt w:val="bullet"/>
      <w:lvlText w:val="̶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5BE91F0" w:tentative="1">
      <w:start w:val="1"/>
      <w:numFmt w:val="bullet"/>
      <w:lvlText w:val="̶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82AEF94" w:tentative="1">
      <w:start w:val="1"/>
      <w:numFmt w:val="bullet"/>
      <w:lvlText w:val="̶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6EB2CC" w:tentative="1">
      <w:start w:val="1"/>
      <w:numFmt w:val="bullet"/>
      <w:lvlText w:val="̶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385936" w:tentative="1">
      <w:start w:val="1"/>
      <w:numFmt w:val="bullet"/>
      <w:lvlText w:val="̶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3F2B25"/>
    <w:multiLevelType w:val="hybridMultilevel"/>
    <w:tmpl w:val="FC8C499C"/>
    <w:lvl w:ilvl="0" w:tplc="3612C87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46258BF"/>
    <w:multiLevelType w:val="hybridMultilevel"/>
    <w:tmpl w:val="66BCBE8E"/>
    <w:lvl w:ilvl="0" w:tplc="8D6CD74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A62363"/>
    <w:multiLevelType w:val="hybridMultilevel"/>
    <w:tmpl w:val="D5CA3664"/>
    <w:lvl w:ilvl="0" w:tplc="0A466D2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346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37" w15:restartNumberingAfterBreak="0">
    <w:nsid w:val="6AC851A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C012900"/>
    <w:multiLevelType w:val="hybridMultilevel"/>
    <w:tmpl w:val="4C5CD470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4F82D27"/>
    <w:multiLevelType w:val="hybridMultilevel"/>
    <w:tmpl w:val="6D165328"/>
    <w:lvl w:ilvl="0" w:tplc="2B5854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416BC"/>
    <w:multiLevelType w:val="hybridMultilevel"/>
    <w:tmpl w:val="63DC7A84"/>
    <w:lvl w:ilvl="0" w:tplc="1F207BD6">
      <w:start w:val="1"/>
      <w:numFmt w:val="thaiLetters"/>
      <w:lvlText w:val="(%1)"/>
      <w:lvlJc w:val="left"/>
      <w:pPr>
        <w:ind w:left="950" w:hanging="410"/>
      </w:pPr>
      <w:rPr>
        <w:rFonts w:asciiTheme="majorBidi" w:hAnsiTheme="majorBidi" w:cstheme="majorBidi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4" w15:restartNumberingAfterBreak="0">
    <w:nsid w:val="7F7C1974"/>
    <w:multiLevelType w:val="hybridMultilevel"/>
    <w:tmpl w:val="A184BF16"/>
    <w:lvl w:ilvl="0" w:tplc="A9628CC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56923798">
    <w:abstractNumId w:val="13"/>
  </w:num>
  <w:num w:numId="2" w16cid:durableId="19817564">
    <w:abstractNumId w:val="3"/>
  </w:num>
  <w:num w:numId="3" w16cid:durableId="1606694613">
    <w:abstractNumId w:val="19"/>
  </w:num>
  <w:num w:numId="4" w16cid:durableId="709956642">
    <w:abstractNumId w:val="24"/>
  </w:num>
  <w:num w:numId="5" w16cid:durableId="1134060833">
    <w:abstractNumId w:val="40"/>
  </w:num>
  <w:num w:numId="6" w16cid:durableId="1019086828">
    <w:abstractNumId w:val="35"/>
  </w:num>
  <w:num w:numId="7" w16cid:durableId="1757096438">
    <w:abstractNumId w:val="2"/>
  </w:num>
  <w:num w:numId="8" w16cid:durableId="1350713133">
    <w:abstractNumId w:val="37"/>
  </w:num>
  <w:num w:numId="9" w16cid:durableId="895362172">
    <w:abstractNumId w:val="18"/>
  </w:num>
  <w:num w:numId="10" w16cid:durableId="627971899">
    <w:abstractNumId w:val="1"/>
  </w:num>
  <w:num w:numId="11" w16cid:durableId="109326570">
    <w:abstractNumId w:val="26"/>
  </w:num>
  <w:num w:numId="12" w16cid:durableId="1935436418">
    <w:abstractNumId w:val="30"/>
  </w:num>
  <w:num w:numId="13" w16cid:durableId="971440536">
    <w:abstractNumId w:val="38"/>
  </w:num>
  <w:num w:numId="14" w16cid:durableId="884605951">
    <w:abstractNumId w:val="10"/>
  </w:num>
  <w:num w:numId="15" w16cid:durableId="1118915892">
    <w:abstractNumId w:val="32"/>
  </w:num>
  <w:num w:numId="16" w16cid:durableId="1013847229">
    <w:abstractNumId w:val="7"/>
  </w:num>
  <w:num w:numId="17" w16cid:durableId="762840604">
    <w:abstractNumId w:val="39"/>
  </w:num>
  <w:num w:numId="18" w16cid:durableId="1140152832">
    <w:abstractNumId w:val="27"/>
  </w:num>
  <w:num w:numId="19" w16cid:durableId="1359627487">
    <w:abstractNumId w:val="44"/>
  </w:num>
  <w:num w:numId="20" w16cid:durableId="1647392997">
    <w:abstractNumId w:val="5"/>
  </w:num>
  <w:num w:numId="21" w16cid:durableId="1816608751">
    <w:abstractNumId w:val="9"/>
  </w:num>
  <w:num w:numId="22" w16cid:durableId="910699175">
    <w:abstractNumId w:val="41"/>
  </w:num>
  <w:num w:numId="23" w16cid:durableId="315452832">
    <w:abstractNumId w:val="22"/>
  </w:num>
  <w:num w:numId="24" w16cid:durableId="665011540">
    <w:abstractNumId w:val="29"/>
  </w:num>
  <w:num w:numId="25" w16cid:durableId="6182348">
    <w:abstractNumId w:val="36"/>
  </w:num>
  <w:num w:numId="26" w16cid:durableId="1106850461">
    <w:abstractNumId w:val="4"/>
  </w:num>
  <w:num w:numId="27" w16cid:durableId="359626352">
    <w:abstractNumId w:val="0"/>
  </w:num>
  <w:num w:numId="28" w16cid:durableId="1088306266">
    <w:abstractNumId w:val="14"/>
  </w:num>
  <w:num w:numId="29" w16cid:durableId="761031366">
    <w:abstractNumId w:val="12"/>
  </w:num>
  <w:num w:numId="30" w16cid:durableId="1929776976">
    <w:abstractNumId w:val="25"/>
  </w:num>
  <w:num w:numId="31" w16cid:durableId="791093940">
    <w:abstractNumId w:val="20"/>
  </w:num>
  <w:num w:numId="32" w16cid:durableId="593826336">
    <w:abstractNumId w:val="15"/>
  </w:num>
  <w:num w:numId="33" w16cid:durableId="1931742153">
    <w:abstractNumId w:val="21"/>
  </w:num>
  <w:num w:numId="34" w16cid:durableId="2060469999">
    <w:abstractNumId w:val="8"/>
  </w:num>
  <w:num w:numId="35" w16cid:durableId="687028820">
    <w:abstractNumId w:val="34"/>
  </w:num>
  <w:num w:numId="36" w16cid:durableId="756631184">
    <w:abstractNumId w:val="23"/>
  </w:num>
  <w:num w:numId="37" w16cid:durableId="22948421">
    <w:abstractNumId w:val="11"/>
  </w:num>
  <w:num w:numId="38" w16cid:durableId="1529878296">
    <w:abstractNumId w:val="43"/>
  </w:num>
  <w:num w:numId="39" w16cid:durableId="544145583">
    <w:abstractNumId w:val="33"/>
  </w:num>
  <w:num w:numId="40" w16cid:durableId="1431468091">
    <w:abstractNumId w:val="42"/>
  </w:num>
  <w:num w:numId="41" w16cid:durableId="1824348904">
    <w:abstractNumId w:val="28"/>
  </w:num>
  <w:num w:numId="42" w16cid:durableId="1534421228">
    <w:abstractNumId w:val="6"/>
  </w:num>
  <w:num w:numId="43" w16cid:durableId="1061946388">
    <w:abstractNumId w:val="16"/>
  </w:num>
  <w:num w:numId="44" w16cid:durableId="1114790688">
    <w:abstractNumId w:val="31"/>
  </w:num>
  <w:num w:numId="45" w16cid:durableId="562062930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299"/>
    <w:rsid w:val="00000406"/>
    <w:rsid w:val="00000547"/>
    <w:rsid w:val="00000574"/>
    <w:rsid w:val="00000597"/>
    <w:rsid w:val="00000A1F"/>
    <w:rsid w:val="00000F75"/>
    <w:rsid w:val="00001467"/>
    <w:rsid w:val="000014D6"/>
    <w:rsid w:val="00001518"/>
    <w:rsid w:val="0000174C"/>
    <w:rsid w:val="00001932"/>
    <w:rsid w:val="000019C7"/>
    <w:rsid w:val="00001D2B"/>
    <w:rsid w:val="00001D3D"/>
    <w:rsid w:val="000022D0"/>
    <w:rsid w:val="00002354"/>
    <w:rsid w:val="000024BC"/>
    <w:rsid w:val="00002FAD"/>
    <w:rsid w:val="0000328B"/>
    <w:rsid w:val="000032FF"/>
    <w:rsid w:val="00003625"/>
    <w:rsid w:val="00003F77"/>
    <w:rsid w:val="000043F0"/>
    <w:rsid w:val="00005175"/>
    <w:rsid w:val="000052D9"/>
    <w:rsid w:val="00005B34"/>
    <w:rsid w:val="00005D8D"/>
    <w:rsid w:val="00005D97"/>
    <w:rsid w:val="00005D99"/>
    <w:rsid w:val="00005DF0"/>
    <w:rsid w:val="000066D3"/>
    <w:rsid w:val="000067C7"/>
    <w:rsid w:val="0000698D"/>
    <w:rsid w:val="00006B6B"/>
    <w:rsid w:val="00006B7B"/>
    <w:rsid w:val="00006C0B"/>
    <w:rsid w:val="000071A3"/>
    <w:rsid w:val="000074C5"/>
    <w:rsid w:val="000075B6"/>
    <w:rsid w:val="00007C45"/>
    <w:rsid w:val="00007C46"/>
    <w:rsid w:val="00007CF1"/>
    <w:rsid w:val="00007CF3"/>
    <w:rsid w:val="00007F2A"/>
    <w:rsid w:val="0001045A"/>
    <w:rsid w:val="0001054C"/>
    <w:rsid w:val="000105A4"/>
    <w:rsid w:val="000105DD"/>
    <w:rsid w:val="00010662"/>
    <w:rsid w:val="0001066D"/>
    <w:rsid w:val="00010884"/>
    <w:rsid w:val="00010999"/>
    <w:rsid w:val="00010CA5"/>
    <w:rsid w:val="000112FA"/>
    <w:rsid w:val="000113A6"/>
    <w:rsid w:val="00011517"/>
    <w:rsid w:val="0001151B"/>
    <w:rsid w:val="000117FB"/>
    <w:rsid w:val="00011C08"/>
    <w:rsid w:val="00011D6F"/>
    <w:rsid w:val="00011FD0"/>
    <w:rsid w:val="00012C17"/>
    <w:rsid w:val="00012C38"/>
    <w:rsid w:val="00012CC8"/>
    <w:rsid w:val="00012D3C"/>
    <w:rsid w:val="00012E85"/>
    <w:rsid w:val="000131B3"/>
    <w:rsid w:val="00013202"/>
    <w:rsid w:val="00013AB5"/>
    <w:rsid w:val="00013C76"/>
    <w:rsid w:val="00013EE7"/>
    <w:rsid w:val="00013F7F"/>
    <w:rsid w:val="0001400E"/>
    <w:rsid w:val="00014083"/>
    <w:rsid w:val="00014588"/>
    <w:rsid w:val="00014B3E"/>
    <w:rsid w:val="00014C53"/>
    <w:rsid w:val="00014F38"/>
    <w:rsid w:val="0001522F"/>
    <w:rsid w:val="000154EA"/>
    <w:rsid w:val="00015514"/>
    <w:rsid w:val="0001567F"/>
    <w:rsid w:val="00015777"/>
    <w:rsid w:val="00015A73"/>
    <w:rsid w:val="00015A7C"/>
    <w:rsid w:val="00015B65"/>
    <w:rsid w:val="00015C8C"/>
    <w:rsid w:val="00015FE1"/>
    <w:rsid w:val="00016A52"/>
    <w:rsid w:val="0001705E"/>
    <w:rsid w:val="0001723E"/>
    <w:rsid w:val="000176C3"/>
    <w:rsid w:val="0001783A"/>
    <w:rsid w:val="00017B61"/>
    <w:rsid w:val="00017C5B"/>
    <w:rsid w:val="00017DE0"/>
    <w:rsid w:val="00017F17"/>
    <w:rsid w:val="00020003"/>
    <w:rsid w:val="0002039C"/>
    <w:rsid w:val="0002046F"/>
    <w:rsid w:val="00020829"/>
    <w:rsid w:val="000209B1"/>
    <w:rsid w:val="00020B0C"/>
    <w:rsid w:val="00020B8A"/>
    <w:rsid w:val="0002108E"/>
    <w:rsid w:val="0002139F"/>
    <w:rsid w:val="000214CC"/>
    <w:rsid w:val="000218BC"/>
    <w:rsid w:val="000218F2"/>
    <w:rsid w:val="000219C3"/>
    <w:rsid w:val="00022419"/>
    <w:rsid w:val="00022518"/>
    <w:rsid w:val="000226FE"/>
    <w:rsid w:val="00022B39"/>
    <w:rsid w:val="00022C4D"/>
    <w:rsid w:val="00022ED8"/>
    <w:rsid w:val="000231A9"/>
    <w:rsid w:val="000234B4"/>
    <w:rsid w:val="000234C6"/>
    <w:rsid w:val="000237DA"/>
    <w:rsid w:val="00023874"/>
    <w:rsid w:val="0002393F"/>
    <w:rsid w:val="00023B05"/>
    <w:rsid w:val="00023E11"/>
    <w:rsid w:val="00024201"/>
    <w:rsid w:val="0002428F"/>
    <w:rsid w:val="00024369"/>
    <w:rsid w:val="0002436E"/>
    <w:rsid w:val="0002441F"/>
    <w:rsid w:val="00024429"/>
    <w:rsid w:val="000247D0"/>
    <w:rsid w:val="00024A15"/>
    <w:rsid w:val="00024DA1"/>
    <w:rsid w:val="00025191"/>
    <w:rsid w:val="000252ED"/>
    <w:rsid w:val="0002594B"/>
    <w:rsid w:val="00025C68"/>
    <w:rsid w:val="00025E88"/>
    <w:rsid w:val="000261E2"/>
    <w:rsid w:val="00026402"/>
    <w:rsid w:val="000265EE"/>
    <w:rsid w:val="0002675A"/>
    <w:rsid w:val="000267A6"/>
    <w:rsid w:val="00026BDB"/>
    <w:rsid w:val="00026E8C"/>
    <w:rsid w:val="00027327"/>
    <w:rsid w:val="0002747C"/>
    <w:rsid w:val="0002768D"/>
    <w:rsid w:val="00027E76"/>
    <w:rsid w:val="00027EFC"/>
    <w:rsid w:val="00030697"/>
    <w:rsid w:val="00030BD2"/>
    <w:rsid w:val="00030D73"/>
    <w:rsid w:val="00030E83"/>
    <w:rsid w:val="00030F03"/>
    <w:rsid w:val="00031064"/>
    <w:rsid w:val="00031079"/>
    <w:rsid w:val="0003113D"/>
    <w:rsid w:val="00031176"/>
    <w:rsid w:val="00031605"/>
    <w:rsid w:val="00031B51"/>
    <w:rsid w:val="0003207D"/>
    <w:rsid w:val="00032395"/>
    <w:rsid w:val="00032464"/>
    <w:rsid w:val="00032896"/>
    <w:rsid w:val="00032B3D"/>
    <w:rsid w:val="00032B7E"/>
    <w:rsid w:val="00032FA8"/>
    <w:rsid w:val="00033039"/>
    <w:rsid w:val="0003321A"/>
    <w:rsid w:val="00033538"/>
    <w:rsid w:val="0003369B"/>
    <w:rsid w:val="000339B8"/>
    <w:rsid w:val="00033AC3"/>
    <w:rsid w:val="00033B82"/>
    <w:rsid w:val="00033D1B"/>
    <w:rsid w:val="00034084"/>
    <w:rsid w:val="000341B5"/>
    <w:rsid w:val="00034241"/>
    <w:rsid w:val="0003440E"/>
    <w:rsid w:val="00034446"/>
    <w:rsid w:val="000345FA"/>
    <w:rsid w:val="000346A1"/>
    <w:rsid w:val="000347BB"/>
    <w:rsid w:val="0003480C"/>
    <w:rsid w:val="00035122"/>
    <w:rsid w:val="0003518E"/>
    <w:rsid w:val="000356C9"/>
    <w:rsid w:val="000357BB"/>
    <w:rsid w:val="000359B2"/>
    <w:rsid w:val="00035AA5"/>
    <w:rsid w:val="00035CC5"/>
    <w:rsid w:val="00036005"/>
    <w:rsid w:val="000364A1"/>
    <w:rsid w:val="00036541"/>
    <w:rsid w:val="00036A52"/>
    <w:rsid w:val="00036D06"/>
    <w:rsid w:val="00036D21"/>
    <w:rsid w:val="00036F2D"/>
    <w:rsid w:val="00037191"/>
    <w:rsid w:val="000372E2"/>
    <w:rsid w:val="00037724"/>
    <w:rsid w:val="0003795C"/>
    <w:rsid w:val="00037A54"/>
    <w:rsid w:val="00037B04"/>
    <w:rsid w:val="0004016A"/>
    <w:rsid w:val="0004034C"/>
    <w:rsid w:val="00040404"/>
    <w:rsid w:val="000409AB"/>
    <w:rsid w:val="00040AAA"/>
    <w:rsid w:val="00040D9C"/>
    <w:rsid w:val="00040DBF"/>
    <w:rsid w:val="00040E7C"/>
    <w:rsid w:val="00040F92"/>
    <w:rsid w:val="0004114A"/>
    <w:rsid w:val="0004125A"/>
    <w:rsid w:val="00041824"/>
    <w:rsid w:val="0004196B"/>
    <w:rsid w:val="00041C5A"/>
    <w:rsid w:val="00041D72"/>
    <w:rsid w:val="000420DD"/>
    <w:rsid w:val="00042318"/>
    <w:rsid w:val="00042509"/>
    <w:rsid w:val="000426A5"/>
    <w:rsid w:val="00042936"/>
    <w:rsid w:val="00042A5D"/>
    <w:rsid w:val="000435F4"/>
    <w:rsid w:val="000438CB"/>
    <w:rsid w:val="00043A31"/>
    <w:rsid w:val="00043B02"/>
    <w:rsid w:val="00043CC7"/>
    <w:rsid w:val="00043D58"/>
    <w:rsid w:val="00044131"/>
    <w:rsid w:val="00044377"/>
    <w:rsid w:val="0004440D"/>
    <w:rsid w:val="0004478B"/>
    <w:rsid w:val="000448A7"/>
    <w:rsid w:val="00044AE2"/>
    <w:rsid w:val="00044CDE"/>
    <w:rsid w:val="00044DB5"/>
    <w:rsid w:val="00044E86"/>
    <w:rsid w:val="00044EAE"/>
    <w:rsid w:val="0004518F"/>
    <w:rsid w:val="000454D8"/>
    <w:rsid w:val="00045A0C"/>
    <w:rsid w:val="00045AC3"/>
    <w:rsid w:val="00045DDB"/>
    <w:rsid w:val="00045ECA"/>
    <w:rsid w:val="00045EFB"/>
    <w:rsid w:val="00045F22"/>
    <w:rsid w:val="00046414"/>
    <w:rsid w:val="000465F9"/>
    <w:rsid w:val="00046642"/>
    <w:rsid w:val="00046BD7"/>
    <w:rsid w:val="000473B9"/>
    <w:rsid w:val="00047666"/>
    <w:rsid w:val="00047796"/>
    <w:rsid w:val="0004783B"/>
    <w:rsid w:val="00047AB4"/>
    <w:rsid w:val="00047C7A"/>
    <w:rsid w:val="0005024B"/>
    <w:rsid w:val="00050410"/>
    <w:rsid w:val="00050958"/>
    <w:rsid w:val="00050B49"/>
    <w:rsid w:val="00050BFF"/>
    <w:rsid w:val="00050CB8"/>
    <w:rsid w:val="00050D6D"/>
    <w:rsid w:val="00050FF2"/>
    <w:rsid w:val="00051058"/>
    <w:rsid w:val="00051358"/>
    <w:rsid w:val="0005148E"/>
    <w:rsid w:val="000515FF"/>
    <w:rsid w:val="000516C8"/>
    <w:rsid w:val="000517E5"/>
    <w:rsid w:val="0005192F"/>
    <w:rsid w:val="00051CE8"/>
    <w:rsid w:val="00051E0F"/>
    <w:rsid w:val="0005224B"/>
    <w:rsid w:val="0005235D"/>
    <w:rsid w:val="0005260E"/>
    <w:rsid w:val="000528C6"/>
    <w:rsid w:val="000528E8"/>
    <w:rsid w:val="00052B8D"/>
    <w:rsid w:val="00052BA6"/>
    <w:rsid w:val="00052FE2"/>
    <w:rsid w:val="00053031"/>
    <w:rsid w:val="00053284"/>
    <w:rsid w:val="0005328F"/>
    <w:rsid w:val="00053637"/>
    <w:rsid w:val="00053C2F"/>
    <w:rsid w:val="00053DF2"/>
    <w:rsid w:val="00054009"/>
    <w:rsid w:val="00054150"/>
    <w:rsid w:val="0005461B"/>
    <w:rsid w:val="000549C7"/>
    <w:rsid w:val="00054EE8"/>
    <w:rsid w:val="00055248"/>
    <w:rsid w:val="000552E8"/>
    <w:rsid w:val="00055960"/>
    <w:rsid w:val="00055AB1"/>
    <w:rsid w:val="00055BBE"/>
    <w:rsid w:val="00055D43"/>
    <w:rsid w:val="00055D63"/>
    <w:rsid w:val="00056037"/>
    <w:rsid w:val="0005616C"/>
    <w:rsid w:val="000568DC"/>
    <w:rsid w:val="00056BA3"/>
    <w:rsid w:val="00056E2E"/>
    <w:rsid w:val="00057244"/>
    <w:rsid w:val="00057300"/>
    <w:rsid w:val="0005742A"/>
    <w:rsid w:val="000574DA"/>
    <w:rsid w:val="000577DF"/>
    <w:rsid w:val="00057866"/>
    <w:rsid w:val="00057FE9"/>
    <w:rsid w:val="0006026D"/>
    <w:rsid w:val="000603D2"/>
    <w:rsid w:val="000603EC"/>
    <w:rsid w:val="00060431"/>
    <w:rsid w:val="000606F8"/>
    <w:rsid w:val="00060A9B"/>
    <w:rsid w:val="00060C9B"/>
    <w:rsid w:val="00060CEC"/>
    <w:rsid w:val="00060D9C"/>
    <w:rsid w:val="00060F83"/>
    <w:rsid w:val="00061F28"/>
    <w:rsid w:val="000622B0"/>
    <w:rsid w:val="00062564"/>
    <w:rsid w:val="00062667"/>
    <w:rsid w:val="0006283F"/>
    <w:rsid w:val="00062F26"/>
    <w:rsid w:val="00062F8A"/>
    <w:rsid w:val="00062FD4"/>
    <w:rsid w:val="00063066"/>
    <w:rsid w:val="0006311B"/>
    <w:rsid w:val="00063329"/>
    <w:rsid w:val="0006388F"/>
    <w:rsid w:val="00063967"/>
    <w:rsid w:val="00063B21"/>
    <w:rsid w:val="00063BDE"/>
    <w:rsid w:val="00063DB6"/>
    <w:rsid w:val="00063EBA"/>
    <w:rsid w:val="0006409A"/>
    <w:rsid w:val="000641F3"/>
    <w:rsid w:val="00064373"/>
    <w:rsid w:val="0006441C"/>
    <w:rsid w:val="000646A7"/>
    <w:rsid w:val="0006498A"/>
    <w:rsid w:val="00064A10"/>
    <w:rsid w:val="00064AF8"/>
    <w:rsid w:val="00064BA6"/>
    <w:rsid w:val="00064F14"/>
    <w:rsid w:val="00065000"/>
    <w:rsid w:val="000653D4"/>
    <w:rsid w:val="000656E1"/>
    <w:rsid w:val="00065C80"/>
    <w:rsid w:val="00065EB9"/>
    <w:rsid w:val="00065F4F"/>
    <w:rsid w:val="0006622F"/>
    <w:rsid w:val="000663D1"/>
    <w:rsid w:val="000664B6"/>
    <w:rsid w:val="000665C9"/>
    <w:rsid w:val="00066642"/>
    <w:rsid w:val="000666B1"/>
    <w:rsid w:val="00066817"/>
    <w:rsid w:val="00066D1C"/>
    <w:rsid w:val="00067391"/>
    <w:rsid w:val="000676CC"/>
    <w:rsid w:val="00067862"/>
    <w:rsid w:val="00067D22"/>
    <w:rsid w:val="00067E86"/>
    <w:rsid w:val="0007005B"/>
    <w:rsid w:val="000700B2"/>
    <w:rsid w:val="00070267"/>
    <w:rsid w:val="000703B8"/>
    <w:rsid w:val="00070480"/>
    <w:rsid w:val="000705DB"/>
    <w:rsid w:val="00070705"/>
    <w:rsid w:val="00070A7B"/>
    <w:rsid w:val="00070AAB"/>
    <w:rsid w:val="00070BD7"/>
    <w:rsid w:val="00070C97"/>
    <w:rsid w:val="0007109D"/>
    <w:rsid w:val="000711C4"/>
    <w:rsid w:val="000711E1"/>
    <w:rsid w:val="00071241"/>
    <w:rsid w:val="00071CC0"/>
    <w:rsid w:val="00071F58"/>
    <w:rsid w:val="000722D1"/>
    <w:rsid w:val="00072537"/>
    <w:rsid w:val="00072980"/>
    <w:rsid w:val="00072A17"/>
    <w:rsid w:val="00072F76"/>
    <w:rsid w:val="00073027"/>
    <w:rsid w:val="000730CF"/>
    <w:rsid w:val="0007311A"/>
    <w:rsid w:val="0007321B"/>
    <w:rsid w:val="0007327A"/>
    <w:rsid w:val="00073316"/>
    <w:rsid w:val="0007333F"/>
    <w:rsid w:val="000734F3"/>
    <w:rsid w:val="00073783"/>
    <w:rsid w:val="0007382E"/>
    <w:rsid w:val="00073AEF"/>
    <w:rsid w:val="00073BA0"/>
    <w:rsid w:val="00073EED"/>
    <w:rsid w:val="00074012"/>
    <w:rsid w:val="000740D8"/>
    <w:rsid w:val="0007421C"/>
    <w:rsid w:val="0007431A"/>
    <w:rsid w:val="000743B7"/>
    <w:rsid w:val="000744FA"/>
    <w:rsid w:val="000745EC"/>
    <w:rsid w:val="000747B9"/>
    <w:rsid w:val="00074BAE"/>
    <w:rsid w:val="00074DE4"/>
    <w:rsid w:val="0007509B"/>
    <w:rsid w:val="000750CE"/>
    <w:rsid w:val="000750F0"/>
    <w:rsid w:val="000751B4"/>
    <w:rsid w:val="00075423"/>
    <w:rsid w:val="000754D3"/>
    <w:rsid w:val="00075C81"/>
    <w:rsid w:val="00075D8C"/>
    <w:rsid w:val="00075DD5"/>
    <w:rsid w:val="0007619D"/>
    <w:rsid w:val="00076398"/>
    <w:rsid w:val="00076411"/>
    <w:rsid w:val="000765D0"/>
    <w:rsid w:val="0007660C"/>
    <w:rsid w:val="00076A70"/>
    <w:rsid w:val="00076A9B"/>
    <w:rsid w:val="00076B9B"/>
    <w:rsid w:val="00076D8A"/>
    <w:rsid w:val="00076EB1"/>
    <w:rsid w:val="00076ED5"/>
    <w:rsid w:val="00077170"/>
    <w:rsid w:val="000772E8"/>
    <w:rsid w:val="00077536"/>
    <w:rsid w:val="000776BE"/>
    <w:rsid w:val="00077702"/>
    <w:rsid w:val="000777CA"/>
    <w:rsid w:val="0007785B"/>
    <w:rsid w:val="00077A40"/>
    <w:rsid w:val="00077AA7"/>
    <w:rsid w:val="00077E48"/>
    <w:rsid w:val="00077F56"/>
    <w:rsid w:val="000803C6"/>
    <w:rsid w:val="000803DC"/>
    <w:rsid w:val="000806E9"/>
    <w:rsid w:val="00080782"/>
    <w:rsid w:val="000809D5"/>
    <w:rsid w:val="00080EFA"/>
    <w:rsid w:val="000810F6"/>
    <w:rsid w:val="000813D1"/>
    <w:rsid w:val="0008169D"/>
    <w:rsid w:val="0008171C"/>
    <w:rsid w:val="000817F5"/>
    <w:rsid w:val="0008207E"/>
    <w:rsid w:val="000820A1"/>
    <w:rsid w:val="00082840"/>
    <w:rsid w:val="00082A78"/>
    <w:rsid w:val="00082AFE"/>
    <w:rsid w:val="00082B2C"/>
    <w:rsid w:val="00082BD6"/>
    <w:rsid w:val="00082BE9"/>
    <w:rsid w:val="00082F02"/>
    <w:rsid w:val="000833C4"/>
    <w:rsid w:val="000833CF"/>
    <w:rsid w:val="0008356D"/>
    <w:rsid w:val="00083830"/>
    <w:rsid w:val="0008386B"/>
    <w:rsid w:val="00083A3E"/>
    <w:rsid w:val="00083A6A"/>
    <w:rsid w:val="00083C60"/>
    <w:rsid w:val="00083ED1"/>
    <w:rsid w:val="00084BEF"/>
    <w:rsid w:val="00084DCE"/>
    <w:rsid w:val="00085653"/>
    <w:rsid w:val="00085948"/>
    <w:rsid w:val="00085B73"/>
    <w:rsid w:val="00085F28"/>
    <w:rsid w:val="00085FC3"/>
    <w:rsid w:val="00086074"/>
    <w:rsid w:val="000867E2"/>
    <w:rsid w:val="00086939"/>
    <w:rsid w:val="00086AF6"/>
    <w:rsid w:val="00086C79"/>
    <w:rsid w:val="00086DBA"/>
    <w:rsid w:val="00086EBD"/>
    <w:rsid w:val="00087138"/>
    <w:rsid w:val="00087344"/>
    <w:rsid w:val="0008739D"/>
    <w:rsid w:val="00087623"/>
    <w:rsid w:val="00087824"/>
    <w:rsid w:val="00087C9A"/>
    <w:rsid w:val="00087D35"/>
    <w:rsid w:val="00090087"/>
    <w:rsid w:val="000900DC"/>
    <w:rsid w:val="00090395"/>
    <w:rsid w:val="0009063D"/>
    <w:rsid w:val="00090AF8"/>
    <w:rsid w:val="00090C9D"/>
    <w:rsid w:val="00091125"/>
    <w:rsid w:val="000913F0"/>
    <w:rsid w:val="0009184C"/>
    <w:rsid w:val="0009184F"/>
    <w:rsid w:val="00091C7A"/>
    <w:rsid w:val="00091E2A"/>
    <w:rsid w:val="00091EDA"/>
    <w:rsid w:val="00091F8D"/>
    <w:rsid w:val="00092001"/>
    <w:rsid w:val="000921C1"/>
    <w:rsid w:val="00092234"/>
    <w:rsid w:val="000929BC"/>
    <w:rsid w:val="00092BA9"/>
    <w:rsid w:val="00092DC5"/>
    <w:rsid w:val="00092EBD"/>
    <w:rsid w:val="00092EE3"/>
    <w:rsid w:val="00093330"/>
    <w:rsid w:val="000933A0"/>
    <w:rsid w:val="00093404"/>
    <w:rsid w:val="0009361F"/>
    <w:rsid w:val="00093728"/>
    <w:rsid w:val="000937E7"/>
    <w:rsid w:val="00093CC7"/>
    <w:rsid w:val="000941E7"/>
    <w:rsid w:val="00094504"/>
    <w:rsid w:val="00094852"/>
    <w:rsid w:val="00094AB4"/>
    <w:rsid w:val="00094C7A"/>
    <w:rsid w:val="0009503B"/>
    <w:rsid w:val="000951AF"/>
    <w:rsid w:val="00095513"/>
    <w:rsid w:val="0009563B"/>
    <w:rsid w:val="00095693"/>
    <w:rsid w:val="00095AD6"/>
    <w:rsid w:val="00095B41"/>
    <w:rsid w:val="00095F10"/>
    <w:rsid w:val="00096078"/>
    <w:rsid w:val="0009618A"/>
    <w:rsid w:val="000962A1"/>
    <w:rsid w:val="000962B1"/>
    <w:rsid w:val="0009640F"/>
    <w:rsid w:val="0009654D"/>
    <w:rsid w:val="000965FB"/>
    <w:rsid w:val="00096B6B"/>
    <w:rsid w:val="00096CFD"/>
    <w:rsid w:val="000970F2"/>
    <w:rsid w:val="0009737D"/>
    <w:rsid w:val="00097400"/>
    <w:rsid w:val="0009756E"/>
    <w:rsid w:val="0009793A"/>
    <w:rsid w:val="000979A7"/>
    <w:rsid w:val="000A027F"/>
    <w:rsid w:val="000A0371"/>
    <w:rsid w:val="000A0717"/>
    <w:rsid w:val="000A0E54"/>
    <w:rsid w:val="000A106E"/>
    <w:rsid w:val="000A10EE"/>
    <w:rsid w:val="000A1188"/>
    <w:rsid w:val="000A12A8"/>
    <w:rsid w:val="000A1361"/>
    <w:rsid w:val="000A13B9"/>
    <w:rsid w:val="000A14AF"/>
    <w:rsid w:val="000A15DF"/>
    <w:rsid w:val="000A16D0"/>
    <w:rsid w:val="000A1B55"/>
    <w:rsid w:val="000A1B9B"/>
    <w:rsid w:val="000A1F60"/>
    <w:rsid w:val="000A20C7"/>
    <w:rsid w:val="000A21BB"/>
    <w:rsid w:val="000A2319"/>
    <w:rsid w:val="000A2452"/>
    <w:rsid w:val="000A26F1"/>
    <w:rsid w:val="000A2840"/>
    <w:rsid w:val="000A289F"/>
    <w:rsid w:val="000A2B19"/>
    <w:rsid w:val="000A3157"/>
    <w:rsid w:val="000A3244"/>
    <w:rsid w:val="000A3273"/>
    <w:rsid w:val="000A3AB7"/>
    <w:rsid w:val="000A3AED"/>
    <w:rsid w:val="000A3CD2"/>
    <w:rsid w:val="000A4441"/>
    <w:rsid w:val="000A4532"/>
    <w:rsid w:val="000A4934"/>
    <w:rsid w:val="000A499D"/>
    <w:rsid w:val="000A4A42"/>
    <w:rsid w:val="000A4F49"/>
    <w:rsid w:val="000A5359"/>
    <w:rsid w:val="000A5477"/>
    <w:rsid w:val="000A5835"/>
    <w:rsid w:val="000A59F2"/>
    <w:rsid w:val="000A5BEA"/>
    <w:rsid w:val="000A5D13"/>
    <w:rsid w:val="000A5E69"/>
    <w:rsid w:val="000A6196"/>
    <w:rsid w:val="000A648F"/>
    <w:rsid w:val="000A670B"/>
    <w:rsid w:val="000A678D"/>
    <w:rsid w:val="000A67A9"/>
    <w:rsid w:val="000A67F5"/>
    <w:rsid w:val="000A68D0"/>
    <w:rsid w:val="000A6C35"/>
    <w:rsid w:val="000A721E"/>
    <w:rsid w:val="000A73BE"/>
    <w:rsid w:val="000A73BF"/>
    <w:rsid w:val="000A755A"/>
    <w:rsid w:val="000A75A8"/>
    <w:rsid w:val="000A7849"/>
    <w:rsid w:val="000A7E16"/>
    <w:rsid w:val="000B0581"/>
    <w:rsid w:val="000B0836"/>
    <w:rsid w:val="000B09FA"/>
    <w:rsid w:val="000B0AEE"/>
    <w:rsid w:val="000B0E74"/>
    <w:rsid w:val="000B0EE9"/>
    <w:rsid w:val="000B1329"/>
    <w:rsid w:val="000B1682"/>
    <w:rsid w:val="000B1982"/>
    <w:rsid w:val="000B1B24"/>
    <w:rsid w:val="000B1B44"/>
    <w:rsid w:val="000B2321"/>
    <w:rsid w:val="000B241D"/>
    <w:rsid w:val="000B2574"/>
    <w:rsid w:val="000B27DC"/>
    <w:rsid w:val="000B2AC2"/>
    <w:rsid w:val="000B2C27"/>
    <w:rsid w:val="000B2E16"/>
    <w:rsid w:val="000B2FC3"/>
    <w:rsid w:val="000B306D"/>
    <w:rsid w:val="000B3132"/>
    <w:rsid w:val="000B32AF"/>
    <w:rsid w:val="000B37CE"/>
    <w:rsid w:val="000B3A1B"/>
    <w:rsid w:val="000B3BB0"/>
    <w:rsid w:val="000B3D38"/>
    <w:rsid w:val="000B3F81"/>
    <w:rsid w:val="000B3F84"/>
    <w:rsid w:val="000B402A"/>
    <w:rsid w:val="000B4107"/>
    <w:rsid w:val="000B49E5"/>
    <w:rsid w:val="000B4A22"/>
    <w:rsid w:val="000B4B74"/>
    <w:rsid w:val="000B4D83"/>
    <w:rsid w:val="000B508A"/>
    <w:rsid w:val="000B540A"/>
    <w:rsid w:val="000B5433"/>
    <w:rsid w:val="000B5586"/>
    <w:rsid w:val="000B58B9"/>
    <w:rsid w:val="000B5AEA"/>
    <w:rsid w:val="000B5CDE"/>
    <w:rsid w:val="000B5DDB"/>
    <w:rsid w:val="000B5E20"/>
    <w:rsid w:val="000B659A"/>
    <w:rsid w:val="000B6B89"/>
    <w:rsid w:val="000B6F2F"/>
    <w:rsid w:val="000B6F54"/>
    <w:rsid w:val="000B76CE"/>
    <w:rsid w:val="000B76E3"/>
    <w:rsid w:val="000B78AD"/>
    <w:rsid w:val="000B7A24"/>
    <w:rsid w:val="000B7A60"/>
    <w:rsid w:val="000B7B56"/>
    <w:rsid w:val="000B7E51"/>
    <w:rsid w:val="000B7F72"/>
    <w:rsid w:val="000B7FD2"/>
    <w:rsid w:val="000B7FFE"/>
    <w:rsid w:val="000C0116"/>
    <w:rsid w:val="000C0745"/>
    <w:rsid w:val="000C0946"/>
    <w:rsid w:val="000C0AED"/>
    <w:rsid w:val="000C0B6F"/>
    <w:rsid w:val="000C1050"/>
    <w:rsid w:val="000C1412"/>
    <w:rsid w:val="000C1D96"/>
    <w:rsid w:val="000C1DC7"/>
    <w:rsid w:val="000C1E66"/>
    <w:rsid w:val="000C22C6"/>
    <w:rsid w:val="000C2311"/>
    <w:rsid w:val="000C2421"/>
    <w:rsid w:val="000C2502"/>
    <w:rsid w:val="000C2669"/>
    <w:rsid w:val="000C2786"/>
    <w:rsid w:val="000C2F7E"/>
    <w:rsid w:val="000C3810"/>
    <w:rsid w:val="000C399C"/>
    <w:rsid w:val="000C39BC"/>
    <w:rsid w:val="000C3E6C"/>
    <w:rsid w:val="000C3EB3"/>
    <w:rsid w:val="000C4012"/>
    <w:rsid w:val="000C45D0"/>
    <w:rsid w:val="000C485B"/>
    <w:rsid w:val="000C4966"/>
    <w:rsid w:val="000C4A4A"/>
    <w:rsid w:val="000C4F94"/>
    <w:rsid w:val="000C571C"/>
    <w:rsid w:val="000C5872"/>
    <w:rsid w:val="000C59CB"/>
    <w:rsid w:val="000C5EE2"/>
    <w:rsid w:val="000C6D34"/>
    <w:rsid w:val="000C6ED0"/>
    <w:rsid w:val="000C7034"/>
    <w:rsid w:val="000C7295"/>
    <w:rsid w:val="000C7348"/>
    <w:rsid w:val="000C73A7"/>
    <w:rsid w:val="000C7715"/>
    <w:rsid w:val="000C79F3"/>
    <w:rsid w:val="000C7E59"/>
    <w:rsid w:val="000D0140"/>
    <w:rsid w:val="000D037D"/>
    <w:rsid w:val="000D0477"/>
    <w:rsid w:val="000D07BB"/>
    <w:rsid w:val="000D0B85"/>
    <w:rsid w:val="000D0ECB"/>
    <w:rsid w:val="000D0F37"/>
    <w:rsid w:val="000D10CB"/>
    <w:rsid w:val="000D12F3"/>
    <w:rsid w:val="000D15F0"/>
    <w:rsid w:val="000D18C9"/>
    <w:rsid w:val="000D1AB9"/>
    <w:rsid w:val="000D1AC8"/>
    <w:rsid w:val="000D1C2A"/>
    <w:rsid w:val="000D1D52"/>
    <w:rsid w:val="000D1E4A"/>
    <w:rsid w:val="000D2350"/>
    <w:rsid w:val="000D23C1"/>
    <w:rsid w:val="000D2429"/>
    <w:rsid w:val="000D24B8"/>
    <w:rsid w:val="000D2758"/>
    <w:rsid w:val="000D2A14"/>
    <w:rsid w:val="000D2A6B"/>
    <w:rsid w:val="000D2B0C"/>
    <w:rsid w:val="000D2D8E"/>
    <w:rsid w:val="000D3048"/>
    <w:rsid w:val="000D3454"/>
    <w:rsid w:val="000D36EC"/>
    <w:rsid w:val="000D3768"/>
    <w:rsid w:val="000D3CA6"/>
    <w:rsid w:val="000D3F49"/>
    <w:rsid w:val="000D41FB"/>
    <w:rsid w:val="000D49B4"/>
    <w:rsid w:val="000D4DBA"/>
    <w:rsid w:val="000D4F21"/>
    <w:rsid w:val="000D4F41"/>
    <w:rsid w:val="000D4F9D"/>
    <w:rsid w:val="000D5114"/>
    <w:rsid w:val="000D53B8"/>
    <w:rsid w:val="000D542A"/>
    <w:rsid w:val="000D572F"/>
    <w:rsid w:val="000D58E7"/>
    <w:rsid w:val="000D5A91"/>
    <w:rsid w:val="000D5D68"/>
    <w:rsid w:val="000D5EF5"/>
    <w:rsid w:val="000D605F"/>
    <w:rsid w:val="000D608E"/>
    <w:rsid w:val="000D628B"/>
    <w:rsid w:val="000D6CD1"/>
    <w:rsid w:val="000D6EC9"/>
    <w:rsid w:val="000D6FAF"/>
    <w:rsid w:val="000D70ED"/>
    <w:rsid w:val="000D72CB"/>
    <w:rsid w:val="000D741E"/>
    <w:rsid w:val="000D7585"/>
    <w:rsid w:val="000D79DC"/>
    <w:rsid w:val="000D7A53"/>
    <w:rsid w:val="000D7A76"/>
    <w:rsid w:val="000D7C7D"/>
    <w:rsid w:val="000E01D1"/>
    <w:rsid w:val="000E0273"/>
    <w:rsid w:val="000E0401"/>
    <w:rsid w:val="000E0491"/>
    <w:rsid w:val="000E076D"/>
    <w:rsid w:val="000E0A3C"/>
    <w:rsid w:val="000E15A3"/>
    <w:rsid w:val="000E16FD"/>
    <w:rsid w:val="000E1E32"/>
    <w:rsid w:val="000E237A"/>
    <w:rsid w:val="000E29B4"/>
    <w:rsid w:val="000E2BE7"/>
    <w:rsid w:val="000E328C"/>
    <w:rsid w:val="000E3651"/>
    <w:rsid w:val="000E3735"/>
    <w:rsid w:val="000E38B8"/>
    <w:rsid w:val="000E3B9B"/>
    <w:rsid w:val="000E3E00"/>
    <w:rsid w:val="000E3F0A"/>
    <w:rsid w:val="000E4161"/>
    <w:rsid w:val="000E4237"/>
    <w:rsid w:val="000E43AB"/>
    <w:rsid w:val="000E482D"/>
    <w:rsid w:val="000E4A3A"/>
    <w:rsid w:val="000E4F4A"/>
    <w:rsid w:val="000E4FB8"/>
    <w:rsid w:val="000E4FD1"/>
    <w:rsid w:val="000E5951"/>
    <w:rsid w:val="000E5962"/>
    <w:rsid w:val="000E5C89"/>
    <w:rsid w:val="000E5F12"/>
    <w:rsid w:val="000E61D3"/>
    <w:rsid w:val="000E6297"/>
    <w:rsid w:val="000E630C"/>
    <w:rsid w:val="000E6939"/>
    <w:rsid w:val="000E69AC"/>
    <w:rsid w:val="000E69B1"/>
    <w:rsid w:val="000E6B42"/>
    <w:rsid w:val="000E6BE4"/>
    <w:rsid w:val="000E6C71"/>
    <w:rsid w:val="000E6CEA"/>
    <w:rsid w:val="000E6D9C"/>
    <w:rsid w:val="000E6DD2"/>
    <w:rsid w:val="000E703B"/>
    <w:rsid w:val="000E70B3"/>
    <w:rsid w:val="000E720F"/>
    <w:rsid w:val="000E7377"/>
    <w:rsid w:val="000E74E0"/>
    <w:rsid w:val="000E75AB"/>
    <w:rsid w:val="000E75F1"/>
    <w:rsid w:val="000E786C"/>
    <w:rsid w:val="000E79AA"/>
    <w:rsid w:val="000E7E13"/>
    <w:rsid w:val="000F04ED"/>
    <w:rsid w:val="000F096C"/>
    <w:rsid w:val="000F0AC6"/>
    <w:rsid w:val="000F0F45"/>
    <w:rsid w:val="000F103D"/>
    <w:rsid w:val="000F1040"/>
    <w:rsid w:val="000F10BE"/>
    <w:rsid w:val="000F133B"/>
    <w:rsid w:val="000F1440"/>
    <w:rsid w:val="000F1742"/>
    <w:rsid w:val="000F1762"/>
    <w:rsid w:val="000F1CAB"/>
    <w:rsid w:val="000F1CFE"/>
    <w:rsid w:val="000F1F20"/>
    <w:rsid w:val="000F1F48"/>
    <w:rsid w:val="000F1F5A"/>
    <w:rsid w:val="000F2956"/>
    <w:rsid w:val="000F2A57"/>
    <w:rsid w:val="000F2BDE"/>
    <w:rsid w:val="000F3007"/>
    <w:rsid w:val="000F381B"/>
    <w:rsid w:val="000F3F8C"/>
    <w:rsid w:val="000F426F"/>
    <w:rsid w:val="000F434B"/>
    <w:rsid w:val="000F45FC"/>
    <w:rsid w:val="000F46AD"/>
    <w:rsid w:val="000F4738"/>
    <w:rsid w:val="000F4A89"/>
    <w:rsid w:val="000F4BB1"/>
    <w:rsid w:val="000F5274"/>
    <w:rsid w:val="000F5D42"/>
    <w:rsid w:val="000F5FF4"/>
    <w:rsid w:val="000F60A5"/>
    <w:rsid w:val="000F60B2"/>
    <w:rsid w:val="000F60C7"/>
    <w:rsid w:val="000F66D3"/>
    <w:rsid w:val="000F6749"/>
    <w:rsid w:val="000F70FB"/>
    <w:rsid w:val="000F7620"/>
    <w:rsid w:val="000F76FB"/>
    <w:rsid w:val="000F77AA"/>
    <w:rsid w:val="000F7863"/>
    <w:rsid w:val="000F7A3E"/>
    <w:rsid w:val="000F7D99"/>
    <w:rsid w:val="00100012"/>
    <w:rsid w:val="001000A4"/>
    <w:rsid w:val="001000C0"/>
    <w:rsid w:val="00100130"/>
    <w:rsid w:val="00100222"/>
    <w:rsid w:val="00100376"/>
    <w:rsid w:val="00100591"/>
    <w:rsid w:val="00100678"/>
    <w:rsid w:val="00100A15"/>
    <w:rsid w:val="00100D95"/>
    <w:rsid w:val="001018ED"/>
    <w:rsid w:val="00101942"/>
    <w:rsid w:val="00101BB3"/>
    <w:rsid w:val="0010272E"/>
    <w:rsid w:val="001028A1"/>
    <w:rsid w:val="00102C4B"/>
    <w:rsid w:val="00102CFD"/>
    <w:rsid w:val="00102DFE"/>
    <w:rsid w:val="0010306F"/>
    <w:rsid w:val="00103258"/>
    <w:rsid w:val="00103454"/>
    <w:rsid w:val="00103764"/>
    <w:rsid w:val="00103791"/>
    <w:rsid w:val="0010389B"/>
    <w:rsid w:val="00103A32"/>
    <w:rsid w:val="00103BB1"/>
    <w:rsid w:val="00103BCF"/>
    <w:rsid w:val="00103BEB"/>
    <w:rsid w:val="00103F8B"/>
    <w:rsid w:val="00104257"/>
    <w:rsid w:val="001045F5"/>
    <w:rsid w:val="001047EA"/>
    <w:rsid w:val="001049A6"/>
    <w:rsid w:val="001049F6"/>
    <w:rsid w:val="00104B0E"/>
    <w:rsid w:val="00104BFF"/>
    <w:rsid w:val="00104D74"/>
    <w:rsid w:val="001057A2"/>
    <w:rsid w:val="0010590A"/>
    <w:rsid w:val="00105948"/>
    <w:rsid w:val="001059BA"/>
    <w:rsid w:val="00105CB6"/>
    <w:rsid w:val="001061DB"/>
    <w:rsid w:val="001062F6"/>
    <w:rsid w:val="001069D6"/>
    <w:rsid w:val="00106A2D"/>
    <w:rsid w:val="00107117"/>
    <w:rsid w:val="00107258"/>
    <w:rsid w:val="001073FA"/>
    <w:rsid w:val="001077C4"/>
    <w:rsid w:val="00107A34"/>
    <w:rsid w:val="00107C28"/>
    <w:rsid w:val="00107E9E"/>
    <w:rsid w:val="00107FAC"/>
    <w:rsid w:val="00110039"/>
    <w:rsid w:val="001100EA"/>
    <w:rsid w:val="001106B7"/>
    <w:rsid w:val="00110866"/>
    <w:rsid w:val="00110914"/>
    <w:rsid w:val="0011092A"/>
    <w:rsid w:val="00110B6A"/>
    <w:rsid w:val="00110F0D"/>
    <w:rsid w:val="00110FCD"/>
    <w:rsid w:val="001110EB"/>
    <w:rsid w:val="00111380"/>
    <w:rsid w:val="001118A1"/>
    <w:rsid w:val="00111905"/>
    <w:rsid w:val="001119D2"/>
    <w:rsid w:val="001121D5"/>
    <w:rsid w:val="001121DB"/>
    <w:rsid w:val="0011223F"/>
    <w:rsid w:val="0011244B"/>
    <w:rsid w:val="00112781"/>
    <w:rsid w:val="0011285A"/>
    <w:rsid w:val="00112921"/>
    <w:rsid w:val="001129BC"/>
    <w:rsid w:val="001130B6"/>
    <w:rsid w:val="001132D0"/>
    <w:rsid w:val="00113EA9"/>
    <w:rsid w:val="0011412D"/>
    <w:rsid w:val="00114741"/>
    <w:rsid w:val="001147B1"/>
    <w:rsid w:val="00114B3D"/>
    <w:rsid w:val="00114FD9"/>
    <w:rsid w:val="001151EB"/>
    <w:rsid w:val="00115279"/>
    <w:rsid w:val="001152ED"/>
    <w:rsid w:val="00115357"/>
    <w:rsid w:val="001154D7"/>
    <w:rsid w:val="00115952"/>
    <w:rsid w:val="00115C74"/>
    <w:rsid w:val="00115D9D"/>
    <w:rsid w:val="0011615E"/>
    <w:rsid w:val="001161CC"/>
    <w:rsid w:val="001162A6"/>
    <w:rsid w:val="001163CA"/>
    <w:rsid w:val="0011641F"/>
    <w:rsid w:val="0011654F"/>
    <w:rsid w:val="001165B1"/>
    <w:rsid w:val="00116A51"/>
    <w:rsid w:val="00116C03"/>
    <w:rsid w:val="00116C91"/>
    <w:rsid w:val="00117076"/>
    <w:rsid w:val="001170B8"/>
    <w:rsid w:val="0011722B"/>
    <w:rsid w:val="0011729C"/>
    <w:rsid w:val="001172B3"/>
    <w:rsid w:val="00117C99"/>
    <w:rsid w:val="00117D09"/>
    <w:rsid w:val="00117E01"/>
    <w:rsid w:val="00117F19"/>
    <w:rsid w:val="00120302"/>
    <w:rsid w:val="00120388"/>
    <w:rsid w:val="00120522"/>
    <w:rsid w:val="0012114A"/>
    <w:rsid w:val="00121297"/>
    <w:rsid w:val="00121401"/>
    <w:rsid w:val="001215DA"/>
    <w:rsid w:val="0012166C"/>
    <w:rsid w:val="00121725"/>
    <w:rsid w:val="00121EC9"/>
    <w:rsid w:val="00121F0F"/>
    <w:rsid w:val="00121FCB"/>
    <w:rsid w:val="00122053"/>
    <w:rsid w:val="0012222E"/>
    <w:rsid w:val="00122321"/>
    <w:rsid w:val="00122B34"/>
    <w:rsid w:val="00123721"/>
    <w:rsid w:val="00123F45"/>
    <w:rsid w:val="001240E7"/>
    <w:rsid w:val="00124214"/>
    <w:rsid w:val="00124232"/>
    <w:rsid w:val="00124247"/>
    <w:rsid w:val="001243A7"/>
    <w:rsid w:val="001245F3"/>
    <w:rsid w:val="00124623"/>
    <w:rsid w:val="00124C12"/>
    <w:rsid w:val="00124D3B"/>
    <w:rsid w:val="00124FEC"/>
    <w:rsid w:val="00125110"/>
    <w:rsid w:val="00125212"/>
    <w:rsid w:val="00125489"/>
    <w:rsid w:val="00125586"/>
    <w:rsid w:val="00125733"/>
    <w:rsid w:val="00125B3B"/>
    <w:rsid w:val="00125E04"/>
    <w:rsid w:val="001265D7"/>
    <w:rsid w:val="00126C10"/>
    <w:rsid w:val="00126C72"/>
    <w:rsid w:val="00126D53"/>
    <w:rsid w:val="00126E29"/>
    <w:rsid w:val="00126F86"/>
    <w:rsid w:val="0012728E"/>
    <w:rsid w:val="00127299"/>
    <w:rsid w:val="00127829"/>
    <w:rsid w:val="001278CE"/>
    <w:rsid w:val="00127927"/>
    <w:rsid w:val="00127C60"/>
    <w:rsid w:val="00127D0E"/>
    <w:rsid w:val="00127FAC"/>
    <w:rsid w:val="0013008D"/>
    <w:rsid w:val="001300D0"/>
    <w:rsid w:val="00130409"/>
    <w:rsid w:val="00130420"/>
    <w:rsid w:val="0013064B"/>
    <w:rsid w:val="001306C7"/>
    <w:rsid w:val="00130F2E"/>
    <w:rsid w:val="00131308"/>
    <w:rsid w:val="001319AC"/>
    <w:rsid w:val="00131A65"/>
    <w:rsid w:val="00131A7A"/>
    <w:rsid w:val="00132190"/>
    <w:rsid w:val="001326A2"/>
    <w:rsid w:val="001326D7"/>
    <w:rsid w:val="00132A16"/>
    <w:rsid w:val="00132C41"/>
    <w:rsid w:val="00132E9E"/>
    <w:rsid w:val="00132F1E"/>
    <w:rsid w:val="001338C4"/>
    <w:rsid w:val="00133DF5"/>
    <w:rsid w:val="00133EB9"/>
    <w:rsid w:val="00133EDA"/>
    <w:rsid w:val="001342EC"/>
    <w:rsid w:val="001343A2"/>
    <w:rsid w:val="001348F3"/>
    <w:rsid w:val="00134B25"/>
    <w:rsid w:val="00134BC2"/>
    <w:rsid w:val="00134D7F"/>
    <w:rsid w:val="00134EB4"/>
    <w:rsid w:val="001352BF"/>
    <w:rsid w:val="00135473"/>
    <w:rsid w:val="00135570"/>
    <w:rsid w:val="00135608"/>
    <w:rsid w:val="00135883"/>
    <w:rsid w:val="00135E32"/>
    <w:rsid w:val="00135EED"/>
    <w:rsid w:val="00135F0C"/>
    <w:rsid w:val="00136000"/>
    <w:rsid w:val="001360CF"/>
    <w:rsid w:val="001364A7"/>
    <w:rsid w:val="0013653C"/>
    <w:rsid w:val="00136F54"/>
    <w:rsid w:val="001370D5"/>
    <w:rsid w:val="00137263"/>
    <w:rsid w:val="00137340"/>
    <w:rsid w:val="001374D7"/>
    <w:rsid w:val="00137CEA"/>
    <w:rsid w:val="00137E90"/>
    <w:rsid w:val="0014045A"/>
    <w:rsid w:val="001407CF"/>
    <w:rsid w:val="0014093D"/>
    <w:rsid w:val="0014097D"/>
    <w:rsid w:val="00140FB7"/>
    <w:rsid w:val="00141302"/>
    <w:rsid w:val="001413C7"/>
    <w:rsid w:val="00141608"/>
    <w:rsid w:val="001416E7"/>
    <w:rsid w:val="00141A0E"/>
    <w:rsid w:val="00141CE2"/>
    <w:rsid w:val="00141D95"/>
    <w:rsid w:val="00141E32"/>
    <w:rsid w:val="0014203A"/>
    <w:rsid w:val="0014219C"/>
    <w:rsid w:val="00142321"/>
    <w:rsid w:val="001424E3"/>
    <w:rsid w:val="00142FE8"/>
    <w:rsid w:val="00143058"/>
    <w:rsid w:val="001430BD"/>
    <w:rsid w:val="00143901"/>
    <w:rsid w:val="00143969"/>
    <w:rsid w:val="00143A46"/>
    <w:rsid w:val="00143B19"/>
    <w:rsid w:val="00143E4C"/>
    <w:rsid w:val="00143F4D"/>
    <w:rsid w:val="001440DC"/>
    <w:rsid w:val="001441DD"/>
    <w:rsid w:val="0014422D"/>
    <w:rsid w:val="001443BB"/>
    <w:rsid w:val="00144450"/>
    <w:rsid w:val="00144999"/>
    <w:rsid w:val="00144AA7"/>
    <w:rsid w:val="00144BA7"/>
    <w:rsid w:val="001450AA"/>
    <w:rsid w:val="001452B8"/>
    <w:rsid w:val="0014541E"/>
    <w:rsid w:val="0014569C"/>
    <w:rsid w:val="001457E6"/>
    <w:rsid w:val="0014591C"/>
    <w:rsid w:val="00145E96"/>
    <w:rsid w:val="00145F3E"/>
    <w:rsid w:val="00146126"/>
    <w:rsid w:val="00146854"/>
    <w:rsid w:val="00146917"/>
    <w:rsid w:val="00146AD8"/>
    <w:rsid w:val="00146D3F"/>
    <w:rsid w:val="0014707B"/>
    <w:rsid w:val="0014710D"/>
    <w:rsid w:val="001471D0"/>
    <w:rsid w:val="001472BD"/>
    <w:rsid w:val="001474F9"/>
    <w:rsid w:val="0014754E"/>
    <w:rsid w:val="001477B7"/>
    <w:rsid w:val="00147B7E"/>
    <w:rsid w:val="00147C77"/>
    <w:rsid w:val="00147E77"/>
    <w:rsid w:val="00147F5A"/>
    <w:rsid w:val="00147F6E"/>
    <w:rsid w:val="00150309"/>
    <w:rsid w:val="001503D2"/>
    <w:rsid w:val="001506EA"/>
    <w:rsid w:val="00150A2B"/>
    <w:rsid w:val="00150B22"/>
    <w:rsid w:val="0015124E"/>
    <w:rsid w:val="00151475"/>
    <w:rsid w:val="001516D2"/>
    <w:rsid w:val="001519D9"/>
    <w:rsid w:val="00151C0C"/>
    <w:rsid w:val="00151E3B"/>
    <w:rsid w:val="00151E6B"/>
    <w:rsid w:val="0015219F"/>
    <w:rsid w:val="00152337"/>
    <w:rsid w:val="00152406"/>
    <w:rsid w:val="001524B5"/>
    <w:rsid w:val="00152528"/>
    <w:rsid w:val="0015255B"/>
    <w:rsid w:val="001525AB"/>
    <w:rsid w:val="001529D2"/>
    <w:rsid w:val="00152A8C"/>
    <w:rsid w:val="00152B69"/>
    <w:rsid w:val="00152E8E"/>
    <w:rsid w:val="0015331D"/>
    <w:rsid w:val="0015375B"/>
    <w:rsid w:val="00153B39"/>
    <w:rsid w:val="00153C3B"/>
    <w:rsid w:val="00153D6B"/>
    <w:rsid w:val="00153F22"/>
    <w:rsid w:val="0015401A"/>
    <w:rsid w:val="00154417"/>
    <w:rsid w:val="00154502"/>
    <w:rsid w:val="0015524E"/>
    <w:rsid w:val="00155694"/>
    <w:rsid w:val="00156514"/>
    <w:rsid w:val="001566D6"/>
    <w:rsid w:val="00156AC7"/>
    <w:rsid w:val="00156D04"/>
    <w:rsid w:val="001577B6"/>
    <w:rsid w:val="0015786C"/>
    <w:rsid w:val="00157C48"/>
    <w:rsid w:val="00157EF2"/>
    <w:rsid w:val="00160389"/>
    <w:rsid w:val="001603E5"/>
    <w:rsid w:val="0016053E"/>
    <w:rsid w:val="00160680"/>
    <w:rsid w:val="00160F7B"/>
    <w:rsid w:val="00160FCF"/>
    <w:rsid w:val="00160FFB"/>
    <w:rsid w:val="00161013"/>
    <w:rsid w:val="001611D7"/>
    <w:rsid w:val="001614C3"/>
    <w:rsid w:val="001614D9"/>
    <w:rsid w:val="001616F1"/>
    <w:rsid w:val="00161AEA"/>
    <w:rsid w:val="00161CE1"/>
    <w:rsid w:val="00161CE5"/>
    <w:rsid w:val="0016206D"/>
    <w:rsid w:val="001620BC"/>
    <w:rsid w:val="001620C9"/>
    <w:rsid w:val="001622D7"/>
    <w:rsid w:val="001622E2"/>
    <w:rsid w:val="0016250A"/>
    <w:rsid w:val="00162916"/>
    <w:rsid w:val="00162C99"/>
    <w:rsid w:val="00162D23"/>
    <w:rsid w:val="0016320B"/>
    <w:rsid w:val="00163446"/>
    <w:rsid w:val="00163489"/>
    <w:rsid w:val="001635A5"/>
    <w:rsid w:val="0016367C"/>
    <w:rsid w:val="0016385C"/>
    <w:rsid w:val="00163EA1"/>
    <w:rsid w:val="00163F9D"/>
    <w:rsid w:val="00164772"/>
    <w:rsid w:val="00164CAD"/>
    <w:rsid w:val="00164D2C"/>
    <w:rsid w:val="00164E8C"/>
    <w:rsid w:val="00164FC9"/>
    <w:rsid w:val="00164FDE"/>
    <w:rsid w:val="0016514C"/>
    <w:rsid w:val="00165353"/>
    <w:rsid w:val="00165648"/>
    <w:rsid w:val="00165710"/>
    <w:rsid w:val="00166017"/>
    <w:rsid w:val="001661F7"/>
    <w:rsid w:val="00166383"/>
    <w:rsid w:val="0016651D"/>
    <w:rsid w:val="0016657C"/>
    <w:rsid w:val="0016671F"/>
    <w:rsid w:val="0016696B"/>
    <w:rsid w:val="00166C21"/>
    <w:rsid w:val="00166C68"/>
    <w:rsid w:val="00166F13"/>
    <w:rsid w:val="00166FFC"/>
    <w:rsid w:val="0016706D"/>
    <w:rsid w:val="0016711F"/>
    <w:rsid w:val="00167269"/>
    <w:rsid w:val="001677D0"/>
    <w:rsid w:val="001677E6"/>
    <w:rsid w:val="00167F8B"/>
    <w:rsid w:val="0017027F"/>
    <w:rsid w:val="00170688"/>
    <w:rsid w:val="001708FE"/>
    <w:rsid w:val="00170A6D"/>
    <w:rsid w:val="001713E2"/>
    <w:rsid w:val="00171561"/>
    <w:rsid w:val="001715CF"/>
    <w:rsid w:val="001716C9"/>
    <w:rsid w:val="00171984"/>
    <w:rsid w:val="00171CB1"/>
    <w:rsid w:val="00171D05"/>
    <w:rsid w:val="00171D96"/>
    <w:rsid w:val="00172063"/>
    <w:rsid w:val="001720C9"/>
    <w:rsid w:val="001721A2"/>
    <w:rsid w:val="00172501"/>
    <w:rsid w:val="00172605"/>
    <w:rsid w:val="001726A5"/>
    <w:rsid w:val="00172D4F"/>
    <w:rsid w:val="00173855"/>
    <w:rsid w:val="0017388C"/>
    <w:rsid w:val="00173BCC"/>
    <w:rsid w:val="00173C2C"/>
    <w:rsid w:val="00173F80"/>
    <w:rsid w:val="001740D0"/>
    <w:rsid w:val="001741A3"/>
    <w:rsid w:val="00174337"/>
    <w:rsid w:val="00174460"/>
    <w:rsid w:val="0017467F"/>
    <w:rsid w:val="001748BB"/>
    <w:rsid w:val="00174EB7"/>
    <w:rsid w:val="00174F34"/>
    <w:rsid w:val="00174FF0"/>
    <w:rsid w:val="00175300"/>
    <w:rsid w:val="0017562C"/>
    <w:rsid w:val="001758F5"/>
    <w:rsid w:val="00175962"/>
    <w:rsid w:val="0017599D"/>
    <w:rsid w:val="00175C61"/>
    <w:rsid w:val="00175F11"/>
    <w:rsid w:val="00175F71"/>
    <w:rsid w:val="001760A2"/>
    <w:rsid w:val="001762F1"/>
    <w:rsid w:val="0017695D"/>
    <w:rsid w:val="00176ED4"/>
    <w:rsid w:val="00177070"/>
    <w:rsid w:val="00177270"/>
    <w:rsid w:val="001772F8"/>
    <w:rsid w:val="001773BF"/>
    <w:rsid w:val="00177608"/>
    <w:rsid w:val="001779DC"/>
    <w:rsid w:val="00177F91"/>
    <w:rsid w:val="00180022"/>
    <w:rsid w:val="00180033"/>
    <w:rsid w:val="0018008C"/>
    <w:rsid w:val="001803A2"/>
    <w:rsid w:val="001808C6"/>
    <w:rsid w:val="00180A11"/>
    <w:rsid w:val="00180A80"/>
    <w:rsid w:val="00180DF6"/>
    <w:rsid w:val="0018102E"/>
    <w:rsid w:val="00181122"/>
    <w:rsid w:val="0018159A"/>
    <w:rsid w:val="001818BA"/>
    <w:rsid w:val="00181BFA"/>
    <w:rsid w:val="00182080"/>
    <w:rsid w:val="001822B8"/>
    <w:rsid w:val="00182353"/>
    <w:rsid w:val="001823D2"/>
    <w:rsid w:val="00182465"/>
    <w:rsid w:val="0018279E"/>
    <w:rsid w:val="0018283C"/>
    <w:rsid w:val="001829C5"/>
    <w:rsid w:val="00182FE8"/>
    <w:rsid w:val="001833FE"/>
    <w:rsid w:val="0018354F"/>
    <w:rsid w:val="00183A1D"/>
    <w:rsid w:val="00183DC2"/>
    <w:rsid w:val="00184074"/>
    <w:rsid w:val="00184878"/>
    <w:rsid w:val="00184A46"/>
    <w:rsid w:val="00184AC7"/>
    <w:rsid w:val="001851E1"/>
    <w:rsid w:val="00185375"/>
    <w:rsid w:val="001853F3"/>
    <w:rsid w:val="00185410"/>
    <w:rsid w:val="00185651"/>
    <w:rsid w:val="00185A7C"/>
    <w:rsid w:val="001864A5"/>
    <w:rsid w:val="00186590"/>
    <w:rsid w:val="00186641"/>
    <w:rsid w:val="00186908"/>
    <w:rsid w:val="0018693A"/>
    <w:rsid w:val="00186AEA"/>
    <w:rsid w:val="00186BD3"/>
    <w:rsid w:val="00186DF6"/>
    <w:rsid w:val="00186EC8"/>
    <w:rsid w:val="00187034"/>
    <w:rsid w:val="0018726B"/>
    <w:rsid w:val="001879C1"/>
    <w:rsid w:val="00187C73"/>
    <w:rsid w:val="00187D64"/>
    <w:rsid w:val="00187DF4"/>
    <w:rsid w:val="00187F09"/>
    <w:rsid w:val="00187F91"/>
    <w:rsid w:val="0019019F"/>
    <w:rsid w:val="001903AE"/>
    <w:rsid w:val="0019047B"/>
    <w:rsid w:val="0019058B"/>
    <w:rsid w:val="00190844"/>
    <w:rsid w:val="00190B3E"/>
    <w:rsid w:val="00190B3F"/>
    <w:rsid w:val="00190C5D"/>
    <w:rsid w:val="00190FA8"/>
    <w:rsid w:val="00191438"/>
    <w:rsid w:val="00191600"/>
    <w:rsid w:val="001916CA"/>
    <w:rsid w:val="0019172C"/>
    <w:rsid w:val="00191732"/>
    <w:rsid w:val="0019195D"/>
    <w:rsid w:val="001919C0"/>
    <w:rsid w:val="00191B63"/>
    <w:rsid w:val="00191DDC"/>
    <w:rsid w:val="00191DE5"/>
    <w:rsid w:val="00192018"/>
    <w:rsid w:val="00192170"/>
    <w:rsid w:val="001922C2"/>
    <w:rsid w:val="00192760"/>
    <w:rsid w:val="00192958"/>
    <w:rsid w:val="00192C11"/>
    <w:rsid w:val="00192E83"/>
    <w:rsid w:val="00192FEB"/>
    <w:rsid w:val="0019325D"/>
    <w:rsid w:val="001932EB"/>
    <w:rsid w:val="0019333D"/>
    <w:rsid w:val="0019358C"/>
    <w:rsid w:val="00193647"/>
    <w:rsid w:val="00193A3F"/>
    <w:rsid w:val="00193A6A"/>
    <w:rsid w:val="00193D7C"/>
    <w:rsid w:val="00194235"/>
    <w:rsid w:val="00194757"/>
    <w:rsid w:val="00194885"/>
    <w:rsid w:val="0019495E"/>
    <w:rsid w:val="00194BD3"/>
    <w:rsid w:val="00194C70"/>
    <w:rsid w:val="00194D6B"/>
    <w:rsid w:val="00194E36"/>
    <w:rsid w:val="00194FF7"/>
    <w:rsid w:val="001957BD"/>
    <w:rsid w:val="00195B0D"/>
    <w:rsid w:val="00196617"/>
    <w:rsid w:val="00196728"/>
    <w:rsid w:val="00196A18"/>
    <w:rsid w:val="00196BCD"/>
    <w:rsid w:val="00196E40"/>
    <w:rsid w:val="00196EA4"/>
    <w:rsid w:val="00196EB3"/>
    <w:rsid w:val="00197109"/>
    <w:rsid w:val="00197501"/>
    <w:rsid w:val="001976B0"/>
    <w:rsid w:val="0019794A"/>
    <w:rsid w:val="001979C9"/>
    <w:rsid w:val="00197AF6"/>
    <w:rsid w:val="00197B1E"/>
    <w:rsid w:val="00197EC9"/>
    <w:rsid w:val="00197F93"/>
    <w:rsid w:val="001A03B2"/>
    <w:rsid w:val="001A064F"/>
    <w:rsid w:val="001A07CD"/>
    <w:rsid w:val="001A0865"/>
    <w:rsid w:val="001A08AF"/>
    <w:rsid w:val="001A1424"/>
    <w:rsid w:val="001A148C"/>
    <w:rsid w:val="001A15BC"/>
    <w:rsid w:val="001A1696"/>
    <w:rsid w:val="001A1726"/>
    <w:rsid w:val="001A1CE5"/>
    <w:rsid w:val="001A2385"/>
    <w:rsid w:val="001A27FB"/>
    <w:rsid w:val="001A2BE0"/>
    <w:rsid w:val="001A2F47"/>
    <w:rsid w:val="001A2F48"/>
    <w:rsid w:val="001A3175"/>
    <w:rsid w:val="001A31C5"/>
    <w:rsid w:val="001A33C2"/>
    <w:rsid w:val="001A3431"/>
    <w:rsid w:val="001A377E"/>
    <w:rsid w:val="001A38D9"/>
    <w:rsid w:val="001A3A69"/>
    <w:rsid w:val="001A3AE3"/>
    <w:rsid w:val="001A3EA6"/>
    <w:rsid w:val="001A4079"/>
    <w:rsid w:val="001A4656"/>
    <w:rsid w:val="001A46D7"/>
    <w:rsid w:val="001A49AB"/>
    <w:rsid w:val="001A4A22"/>
    <w:rsid w:val="001A4B20"/>
    <w:rsid w:val="001A4B59"/>
    <w:rsid w:val="001A4DFA"/>
    <w:rsid w:val="001A4FCE"/>
    <w:rsid w:val="001A51D9"/>
    <w:rsid w:val="001A587A"/>
    <w:rsid w:val="001A5D79"/>
    <w:rsid w:val="001A6062"/>
    <w:rsid w:val="001A6069"/>
    <w:rsid w:val="001A68F1"/>
    <w:rsid w:val="001A6B0E"/>
    <w:rsid w:val="001A6C9F"/>
    <w:rsid w:val="001A730D"/>
    <w:rsid w:val="001A75B9"/>
    <w:rsid w:val="001A7BB7"/>
    <w:rsid w:val="001A7FE5"/>
    <w:rsid w:val="001B0517"/>
    <w:rsid w:val="001B0947"/>
    <w:rsid w:val="001B0A6C"/>
    <w:rsid w:val="001B0DFF"/>
    <w:rsid w:val="001B0FA8"/>
    <w:rsid w:val="001B1127"/>
    <w:rsid w:val="001B1303"/>
    <w:rsid w:val="001B1A7B"/>
    <w:rsid w:val="001B1C98"/>
    <w:rsid w:val="001B1F9D"/>
    <w:rsid w:val="001B2138"/>
    <w:rsid w:val="001B239C"/>
    <w:rsid w:val="001B2516"/>
    <w:rsid w:val="001B2607"/>
    <w:rsid w:val="001B2685"/>
    <w:rsid w:val="001B27E4"/>
    <w:rsid w:val="001B2C4B"/>
    <w:rsid w:val="001B2D5A"/>
    <w:rsid w:val="001B2D6E"/>
    <w:rsid w:val="001B30C2"/>
    <w:rsid w:val="001B3339"/>
    <w:rsid w:val="001B353F"/>
    <w:rsid w:val="001B3558"/>
    <w:rsid w:val="001B37F0"/>
    <w:rsid w:val="001B3DDE"/>
    <w:rsid w:val="001B3F43"/>
    <w:rsid w:val="001B41B7"/>
    <w:rsid w:val="001B4335"/>
    <w:rsid w:val="001B4679"/>
    <w:rsid w:val="001B4751"/>
    <w:rsid w:val="001B4BD4"/>
    <w:rsid w:val="001B4E07"/>
    <w:rsid w:val="001B5032"/>
    <w:rsid w:val="001B51A4"/>
    <w:rsid w:val="001B51DB"/>
    <w:rsid w:val="001B535C"/>
    <w:rsid w:val="001B62A1"/>
    <w:rsid w:val="001B6335"/>
    <w:rsid w:val="001B6929"/>
    <w:rsid w:val="001B69AE"/>
    <w:rsid w:val="001B6A5C"/>
    <w:rsid w:val="001B70AB"/>
    <w:rsid w:val="001B7127"/>
    <w:rsid w:val="001B719A"/>
    <w:rsid w:val="001B7912"/>
    <w:rsid w:val="001B7B5F"/>
    <w:rsid w:val="001B7B7F"/>
    <w:rsid w:val="001B7D1C"/>
    <w:rsid w:val="001C00D5"/>
    <w:rsid w:val="001C0516"/>
    <w:rsid w:val="001C094D"/>
    <w:rsid w:val="001C09C2"/>
    <w:rsid w:val="001C0A55"/>
    <w:rsid w:val="001C0BD8"/>
    <w:rsid w:val="001C1428"/>
    <w:rsid w:val="001C1559"/>
    <w:rsid w:val="001C16DA"/>
    <w:rsid w:val="001C1B1B"/>
    <w:rsid w:val="001C2353"/>
    <w:rsid w:val="001C2386"/>
    <w:rsid w:val="001C24F7"/>
    <w:rsid w:val="001C2A3C"/>
    <w:rsid w:val="001C2C5C"/>
    <w:rsid w:val="001C323A"/>
    <w:rsid w:val="001C339C"/>
    <w:rsid w:val="001C41E1"/>
    <w:rsid w:val="001C4276"/>
    <w:rsid w:val="001C434D"/>
    <w:rsid w:val="001C4610"/>
    <w:rsid w:val="001C48A7"/>
    <w:rsid w:val="001C48C4"/>
    <w:rsid w:val="001C4915"/>
    <w:rsid w:val="001C4BC8"/>
    <w:rsid w:val="001C4D57"/>
    <w:rsid w:val="001C4F81"/>
    <w:rsid w:val="001C52F3"/>
    <w:rsid w:val="001C5875"/>
    <w:rsid w:val="001C5F24"/>
    <w:rsid w:val="001C6084"/>
    <w:rsid w:val="001C619A"/>
    <w:rsid w:val="001C62A8"/>
    <w:rsid w:val="001C631E"/>
    <w:rsid w:val="001C6479"/>
    <w:rsid w:val="001C6940"/>
    <w:rsid w:val="001C69FE"/>
    <w:rsid w:val="001C6B6B"/>
    <w:rsid w:val="001C6C67"/>
    <w:rsid w:val="001C6E44"/>
    <w:rsid w:val="001C6F68"/>
    <w:rsid w:val="001C729A"/>
    <w:rsid w:val="001C78DE"/>
    <w:rsid w:val="001C7991"/>
    <w:rsid w:val="001C7CB7"/>
    <w:rsid w:val="001C7E5D"/>
    <w:rsid w:val="001D0132"/>
    <w:rsid w:val="001D0200"/>
    <w:rsid w:val="001D0FB5"/>
    <w:rsid w:val="001D0FEE"/>
    <w:rsid w:val="001D12FD"/>
    <w:rsid w:val="001D1318"/>
    <w:rsid w:val="001D1401"/>
    <w:rsid w:val="001D159C"/>
    <w:rsid w:val="001D1639"/>
    <w:rsid w:val="001D1816"/>
    <w:rsid w:val="001D1A53"/>
    <w:rsid w:val="001D1F23"/>
    <w:rsid w:val="001D233A"/>
    <w:rsid w:val="001D246E"/>
    <w:rsid w:val="001D2860"/>
    <w:rsid w:val="001D28B4"/>
    <w:rsid w:val="001D354A"/>
    <w:rsid w:val="001D36E0"/>
    <w:rsid w:val="001D3DA2"/>
    <w:rsid w:val="001D3E35"/>
    <w:rsid w:val="001D3F5C"/>
    <w:rsid w:val="001D470E"/>
    <w:rsid w:val="001D479D"/>
    <w:rsid w:val="001D4829"/>
    <w:rsid w:val="001D4E11"/>
    <w:rsid w:val="001D590F"/>
    <w:rsid w:val="001D5A78"/>
    <w:rsid w:val="001D5B9D"/>
    <w:rsid w:val="001D6103"/>
    <w:rsid w:val="001D6743"/>
    <w:rsid w:val="001D6989"/>
    <w:rsid w:val="001D6BEE"/>
    <w:rsid w:val="001D6CDC"/>
    <w:rsid w:val="001D6E9C"/>
    <w:rsid w:val="001D7310"/>
    <w:rsid w:val="001D7728"/>
    <w:rsid w:val="001D7C9A"/>
    <w:rsid w:val="001E0882"/>
    <w:rsid w:val="001E0883"/>
    <w:rsid w:val="001E0C95"/>
    <w:rsid w:val="001E0F66"/>
    <w:rsid w:val="001E12B1"/>
    <w:rsid w:val="001E1C75"/>
    <w:rsid w:val="001E26BE"/>
    <w:rsid w:val="001E2795"/>
    <w:rsid w:val="001E2B68"/>
    <w:rsid w:val="001E2BE0"/>
    <w:rsid w:val="001E2DA6"/>
    <w:rsid w:val="001E31CF"/>
    <w:rsid w:val="001E369C"/>
    <w:rsid w:val="001E3885"/>
    <w:rsid w:val="001E3A72"/>
    <w:rsid w:val="001E3C77"/>
    <w:rsid w:val="001E4190"/>
    <w:rsid w:val="001E48D4"/>
    <w:rsid w:val="001E4E02"/>
    <w:rsid w:val="001E5233"/>
    <w:rsid w:val="001E5267"/>
    <w:rsid w:val="001E53AD"/>
    <w:rsid w:val="001E57D6"/>
    <w:rsid w:val="001E587A"/>
    <w:rsid w:val="001E58F2"/>
    <w:rsid w:val="001E5DDA"/>
    <w:rsid w:val="001E6373"/>
    <w:rsid w:val="001E6477"/>
    <w:rsid w:val="001E6670"/>
    <w:rsid w:val="001E67AD"/>
    <w:rsid w:val="001E6865"/>
    <w:rsid w:val="001E6ADE"/>
    <w:rsid w:val="001E6B0F"/>
    <w:rsid w:val="001E6E9A"/>
    <w:rsid w:val="001E7368"/>
    <w:rsid w:val="001E7411"/>
    <w:rsid w:val="001E7603"/>
    <w:rsid w:val="001E789C"/>
    <w:rsid w:val="001E7A24"/>
    <w:rsid w:val="001E7C7D"/>
    <w:rsid w:val="001E7E10"/>
    <w:rsid w:val="001E7F07"/>
    <w:rsid w:val="001F004A"/>
    <w:rsid w:val="001F04C0"/>
    <w:rsid w:val="001F0A77"/>
    <w:rsid w:val="001F0B0A"/>
    <w:rsid w:val="001F0C05"/>
    <w:rsid w:val="001F0D64"/>
    <w:rsid w:val="001F1355"/>
    <w:rsid w:val="001F177E"/>
    <w:rsid w:val="001F18D1"/>
    <w:rsid w:val="001F1A2D"/>
    <w:rsid w:val="001F1A92"/>
    <w:rsid w:val="001F1B5E"/>
    <w:rsid w:val="001F1B8A"/>
    <w:rsid w:val="001F1BD8"/>
    <w:rsid w:val="001F2059"/>
    <w:rsid w:val="001F238F"/>
    <w:rsid w:val="001F2407"/>
    <w:rsid w:val="001F247B"/>
    <w:rsid w:val="001F24F5"/>
    <w:rsid w:val="001F2531"/>
    <w:rsid w:val="001F2923"/>
    <w:rsid w:val="001F2A42"/>
    <w:rsid w:val="001F2B07"/>
    <w:rsid w:val="001F2BDC"/>
    <w:rsid w:val="001F3347"/>
    <w:rsid w:val="001F3E5D"/>
    <w:rsid w:val="001F3F17"/>
    <w:rsid w:val="001F404D"/>
    <w:rsid w:val="001F416F"/>
    <w:rsid w:val="001F44A3"/>
    <w:rsid w:val="001F451F"/>
    <w:rsid w:val="001F454A"/>
    <w:rsid w:val="001F465C"/>
    <w:rsid w:val="001F48D0"/>
    <w:rsid w:val="001F48DA"/>
    <w:rsid w:val="001F495A"/>
    <w:rsid w:val="001F4A9D"/>
    <w:rsid w:val="001F50B5"/>
    <w:rsid w:val="001F51F2"/>
    <w:rsid w:val="001F5304"/>
    <w:rsid w:val="001F53AB"/>
    <w:rsid w:val="001F5486"/>
    <w:rsid w:val="001F5534"/>
    <w:rsid w:val="001F5886"/>
    <w:rsid w:val="001F5C62"/>
    <w:rsid w:val="001F5CA7"/>
    <w:rsid w:val="001F6102"/>
    <w:rsid w:val="001F6310"/>
    <w:rsid w:val="001F6A40"/>
    <w:rsid w:val="001F6EA8"/>
    <w:rsid w:val="001F7020"/>
    <w:rsid w:val="001F7088"/>
    <w:rsid w:val="001F7385"/>
    <w:rsid w:val="001F749F"/>
    <w:rsid w:val="001F74F5"/>
    <w:rsid w:val="001F7600"/>
    <w:rsid w:val="001F76FB"/>
    <w:rsid w:val="001F79A1"/>
    <w:rsid w:val="001F79FE"/>
    <w:rsid w:val="0020000F"/>
    <w:rsid w:val="002004BA"/>
    <w:rsid w:val="002006A9"/>
    <w:rsid w:val="002007D9"/>
    <w:rsid w:val="0020082F"/>
    <w:rsid w:val="00200830"/>
    <w:rsid w:val="00200DA5"/>
    <w:rsid w:val="00200FDC"/>
    <w:rsid w:val="002011FF"/>
    <w:rsid w:val="00201200"/>
    <w:rsid w:val="00201677"/>
    <w:rsid w:val="00201721"/>
    <w:rsid w:val="0020178D"/>
    <w:rsid w:val="00201C30"/>
    <w:rsid w:val="00201ED3"/>
    <w:rsid w:val="00202141"/>
    <w:rsid w:val="0020220E"/>
    <w:rsid w:val="002024AC"/>
    <w:rsid w:val="002024F3"/>
    <w:rsid w:val="002025C7"/>
    <w:rsid w:val="00202848"/>
    <w:rsid w:val="002028A3"/>
    <w:rsid w:val="00202937"/>
    <w:rsid w:val="002029F7"/>
    <w:rsid w:val="00202EA8"/>
    <w:rsid w:val="002032A5"/>
    <w:rsid w:val="00203447"/>
    <w:rsid w:val="0020352E"/>
    <w:rsid w:val="00204191"/>
    <w:rsid w:val="00204216"/>
    <w:rsid w:val="0020496D"/>
    <w:rsid w:val="00204A42"/>
    <w:rsid w:val="00204B6D"/>
    <w:rsid w:val="00204C55"/>
    <w:rsid w:val="00204C7F"/>
    <w:rsid w:val="00204D9D"/>
    <w:rsid w:val="00205439"/>
    <w:rsid w:val="0020560E"/>
    <w:rsid w:val="002057B0"/>
    <w:rsid w:val="002057B7"/>
    <w:rsid w:val="00205863"/>
    <w:rsid w:val="00205904"/>
    <w:rsid w:val="00206A59"/>
    <w:rsid w:val="00206BA7"/>
    <w:rsid w:val="00206C57"/>
    <w:rsid w:val="00206D46"/>
    <w:rsid w:val="00207269"/>
    <w:rsid w:val="002072D6"/>
    <w:rsid w:val="0020735B"/>
    <w:rsid w:val="00207502"/>
    <w:rsid w:val="002076FB"/>
    <w:rsid w:val="0020774E"/>
    <w:rsid w:val="002077EB"/>
    <w:rsid w:val="0020784A"/>
    <w:rsid w:val="0020790B"/>
    <w:rsid w:val="00207BFF"/>
    <w:rsid w:val="00207C02"/>
    <w:rsid w:val="00207C93"/>
    <w:rsid w:val="0021019A"/>
    <w:rsid w:val="00210270"/>
    <w:rsid w:val="0021056F"/>
    <w:rsid w:val="002105BF"/>
    <w:rsid w:val="0021094C"/>
    <w:rsid w:val="00210D6A"/>
    <w:rsid w:val="00210DCB"/>
    <w:rsid w:val="00211336"/>
    <w:rsid w:val="002118FC"/>
    <w:rsid w:val="00211981"/>
    <w:rsid w:val="002119DF"/>
    <w:rsid w:val="00211AC9"/>
    <w:rsid w:val="00212261"/>
    <w:rsid w:val="002122E2"/>
    <w:rsid w:val="00212612"/>
    <w:rsid w:val="00212991"/>
    <w:rsid w:val="00212C44"/>
    <w:rsid w:val="00212C61"/>
    <w:rsid w:val="00212F51"/>
    <w:rsid w:val="0021318E"/>
    <w:rsid w:val="002131BE"/>
    <w:rsid w:val="00213276"/>
    <w:rsid w:val="002136FF"/>
    <w:rsid w:val="002138AF"/>
    <w:rsid w:val="00213E16"/>
    <w:rsid w:val="002145E2"/>
    <w:rsid w:val="00214695"/>
    <w:rsid w:val="00214D09"/>
    <w:rsid w:val="00215035"/>
    <w:rsid w:val="00215133"/>
    <w:rsid w:val="00215293"/>
    <w:rsid w:val="00215807"/>
    <w:rsid w:val="00215C20"/>
    <w:rsid w:val="00215E41"/>
    <w:rsid w:val="00215F6F"/>
    <w:rsid w:val="00216015"/>
    <w:rsid w:val="00216B2F"/>
    <w:rsid w:val="00216C99"/>
    <w:rsid w:val="00216D67"/>
    <w:rsid w:val="00216E64"/>
    <w:rsid w:val="00216ECF"/>
    <w:rsid w:val="00216F4A"/>
    <w:rsid w:val="0021723D"/>
    <w:rsid w:val="002173F4"/>
    <w:rsid w:val="00217F9C"/>
    <w:rsid w:val="0022017D"/>
    <w:rsid w:val="002202E7"/>
    <w:rsid w:val="00220434"/>
    <w:rsid w:val="00220684"/>
    <w:rsid w:val="0022078D"/>
    <w:rsid w:val="002209E2"/>
    <w:rsid w:val="00220EC5"/>
    <w:rsid w:val="0022152B"/>
    <w:rsid w:val="0022178B"/>
    <w:rsid w:val="00221929"/>
    <w:rsid w:val="00221A11"/>
    <w:rsid w:val="00221AB7"/>
    <w:rsid w:val="00221C5C"/>
    <w:rsid w:val="00221EAB"/>
    <w:rsid w:val="00222AF3"/>
    <w:rsid w:val="00222D91"/>
    <w:rsid w:val="00223426"/>
    <w:rsid w:val="0022346E"/>
    <w:rsid w:val="002235EB"/>
    <w:rsid w:val="002237FD"/>
    <w:rsid w:val="00223BD0"/>
    <w:rsid w:val="00223E50"/>
    <w:rsid w:val="002241BE"/>
    <w:rsid w:val="002241F7"/>
    <w:rsid w:val="00224656"/>
    <w:rsid w:val="00224717"/>
    <w:rsid w:val="002248C0"/>
    <w:rsid w:val="00225094"/>
    <w:rsid w:val="00225620"/>
    <w:rsid w:val="00225931"/>
    <w:rsid w:val="00225A01"/>
    <w:rsid w:val="00225C8A"/>
    <w:rsid w:val="00225F37"/>
    <w:rsid w:val="00226229"/>
    <w:rsid w:val="0022628F"/>
    <w:rsid w:val="0022643B"/>
    <w:rsid w:val="00226535"/>
    <w:rsid w:val="002268D3"/>
    <w:rsid w:val="00226A75"/>
    <w:rsid w:val="00226B8C"/>
    <w:rsid w:val="00226BAA"/>
    <w:rsid w:val="00226CE7"/>
    <w:rsid w:val="002272DD"/>
    <w:rsid w:val="00227669"/>
    <w:rsid w:val="0022799D"/>
    <w:rsid w:val="00227A4E"/>
    <w:rsid w:val="0023038A"/>
    <w:rsid w:val="002305D9"/>
    <w:rsid w:val="00230639"/>
    <w:rsid w:val="002306ED"/>
    <w:rsid w:val="00230DB8"/>
    <w:rsid w:val="0023119A"/>
    <w:rsid w:val="00231242"/>
    <w:rsid w:val="00231E04"/>
    <w:rsid w:val="00231E92"/>
    <w:rsid w:val="00231EE1"/>
    <w:rsid w:val="00232058"/>
    <w:rsid w:val="00232233"/>
    <w:rsid w:val="00232766"/>
    <w:rsid w:val="00233208"/>
    <w:rsid w:val="0023363D"/>
    <w:rsid w:val="002336CF"/>
    <w:rsid w:val="002338E8"/>
    <w:rsid w:val="00233926"/>
    <w:rsid w:val="00233B4A"/>
    <w:rsid w:val="00233C9B"/>
    <w:rsid w:val="00233F3C"/>
    <w:rsid w:val="00233F7D"/>
    <w:rsid w:val="00234DD6"/>
    <w:rsid w:val="00234FAC"/>
    <w:rsid w:val="002350B0"/>
    <w:rsid w:val="002350C3"/>
    <w:rsid w:val="00235221"/>
    <w:rsid w:val="00235968"/>
    <w:rsid w:val="00235AF3"/>
    <w:rsid w:val="00235B0A"/>
    <w:rsid w:val="00235D65"/>
    <w:rsid w:val="00235EE1"/>
    <w:rsid w:val="00235F57"/>
    <w:rsid w:val="0023606C"/>
    <w:rsid w:val="002366F5"/>
    <w:rsid w:val="00236ACC"/>
    <w:rsid w:val="00237042"/>
    <w:rsid w:val="00237246"/>
    <w:rsid w:val="00237376"/>
    <w:rsid w:val="00237554"/>
    <w:rsid w:val="00237B37"/>
    <w:rsid w:val="00240217"/>
    <w:rsid w:val="00240A7F"/>
    <w:rsid w:val="00240A89"/>
    <w:rsid w:val="00240B9F"/>
    <w:rsid w:val="00240C4F"/>
    <w:rsid w:val="00240D5D"/>
    <w:rsid w:val="00240D6B"/>
    <w:rsid w:val="00240DD8"/>
    <w:rsid w:val="00241136"/>
    <w:rsid w:val="0024161E"/>
    <w:rsid w:val="00241682"/>
    <w:rsid w:val="00241769"/>
    <w:rsid w:val="002417F3"/>
    <w:rsid w:val="00241D4B"/>
    <w:rsid w:val="00241FB3"/>
    <w:rsid w:val="00241FBB"/>
    <w:rsid w:val="002420F8"/>
    <w:rsid w:val="002429B2"/>
    <w:rsid w:val="002429E4"/>
    <w:rsid w:val="00242B50"/>
    <w:rsid w:val="0024335C"/>
    <w:rsid w:val="002437DA"/>
    <w:rsid w:val="00243D00"/>
    <w:rsid w:val="00243EBF"/>
    <w:rsid w:val="002444C3"/>
    <w:rsid w:val="002444FA"/>
    <w:rsid w:val="002447D6"/>
    <w:rsid w:val="002447DB"/>
    <w:rsid w:val="00244851"/>
    <w:rsid w:val="00244B63"/>
    <w:rsid w:val="00244D3E"/>
    <w:rsid w:val="00245559"/>
    <w:rsid w:val="002458FB"/>
    <w:rsid w:val="00245991"/>
    <w:rsid w:val="00245C94"/>
    <w:rsid w:val="00245D55"/>
    <w:rsid w:val="00245EAF"/>
    <w:rsid w:val="00245FFF"/>
    <w:rsid w:val="00246774"/>
    <w:rsid w:val="00246A1F"/>
    <w:rsid w:val="00246A5F"/>
    <w:rsid w:val="00246D93"/>
    <w:rsid w:val="00246E31"/>
    <w:rsid w:val="0024704A"/>
    <w:rsid w:val="00247086"/>
    <w:rsid w:val="00247630"/>
    <w:rsid w:val="00247897"/>
    <w:rsid w:val="002479BC"/>
    <w:rsid w:val="0025013A"/>
    <w:rsid w:val="00250233"/>
    <w:rsid w:val="002505FC"/>
    <w:rsid w:val="00250A23"/>
    <w:rsid w:val="00250A40"/>
    <w:rsid w:val="00250D7C"/>
    <w:rsid w:val="00250EB3"/>
    <w:rsid w:val="002514A2"/>
    <w:rsid w:val="00251696"/>
    <w:rsid w:val="00251957"/>
    <w:rsid w:val="00251F07"/>
    <w:rsid w:val="0025208C"/>
    <w:rsid w:val="0025235F"/>
    <w:rsid w:val="0025255B"/>
    <w:rsid w:val="00252AAA"/>
    <w:rsid w:val="00252CE5"/>
    <w:rsid w:val="00252DAE"/>
    <w:rsid w:val="002531DC"/>
    <w:rsid w:val="0025356C"/>
    <w:rsid w:val="00253A57"/>
    <w:rsid w:val="00253FBC"/>
    <w:rsid w:val="002546E3"/>
    <w:rsid w:val="002550D1"/>
    <w:rsid w:val="002553D0"/>
    <w:rsid w:val="00255430"/>
    <w:rsid w:val="0025553C"/>
    <w:rsid w:val="00255587"/>
    <w:rsid w:val="0025583C"/>
    <w:rsid w:val="00255A26"/>
    <w:rsid w:val="00255BCA"/>
    <w:rsid w:val="00255BF8"/>
    <w:rsid w:val="00255D4D"/>
    <w:rsid w:val="00255EF8"/>
    <w:rsid w:val="002560CA"/>
    <w:rsid w:val="00256268"/>
    <w:rsid w:val="002567EF"/>
    <w:rsid w:val="00256858"/>
    <w:rsid w:val="00256E13"/>
    <w:rsid w:val="00256EF0"/>
    <w:rsid w:val="002571BB"/>
    <w:rsid w:val="00257347"/>
    <w:rsid w:val="002573B8"/>
    <w:rsid w:val="002573D6"/>
    <w:rsid w:val="002576B7"/>
    <w:rsid w:val="002578CA"/>
    <w:rsid w:val="00257E2F"/>
    <w:rsid w:val="002604A4"/>
    <w:rsid w:val="002608DE"/>
    <w:rsid w:val="00260900"/>
    <w:rsid w:val="00260958"/>
    <w:rsid w:val="002617B0"/>
    <w:rsid w:val="0026185E"/>
    <w:rsid w:val="00261C07"/>
    <w:rsid w:val="00261C33"/>
    <w:rsid w:val="00261F1B"/>
    <w:rsid w:val="0026231D"/>
    <w:rsid w:val="00262481"/>
    <w:rsid w:val="002626DF"/>
    <w:rsid w:val="002629AF"/>
    <w:rsid w:val="00262B94"/>
    <w:rsid w:val="00262DCC"/>
    <w:rsid w:val="002631BB"/>
    <w:rsid w:val="002632D6"/>
    <w:rsid w:val="00263613"/>
    <w:rsid w:val="00263677"/>
    <w:rsid w:val="00263922"/>
    <w:rsid w:val="00263A97"/>
    <w:rsid w:val="00263B55"/>
    <w:rsid w:val="00263C1C"/>
    <w:rsid w:val="00263C52"/>
    <w:rsid w:val="00263D3E"/>
    <w:rsid w:val="0026423A"/>
    <w:rsid w:val="002642D2"/>
    <w:rsid w:val="00264F46"/>
    <w:rsid w:val="002656A7"/>
    <w:rsid w:val="002657A2"/>
    <w:rsid w:val="0026597E"/>
    <w:rsid w:val="00265A63"/>
    <w:rsid w:val="00265BB8"/>
    <w:rsid w:val="00265C14"/>
    <w:rsid w:val="00265C6E"/>
    <w:rsid w:val="00265E1A"/>
    <w:rsid w:val="00265FB0"/>
    <w:rsid w:val="00266023"/>
    <w:rsid w:val="0026620C"/>
    <w:rsid w:val="0026651A"/>
    <w:rsid w:val="0026661C"/>
    <w:rsid w:val="00266853"/>
    <w:rsid w:val="00266A4D"/>
    <w:rsid w:val="00266B52"/>
    <w:rsid w:val="00266C61"/>
    <w:rsid w:val="00267233"/>
    <w:rsid w:val="00267BB9"/>
    <w:rsid w:val="00267EA3"/>
    <w:rsid w:val="0027002B"/>
    <w:rsid w:val="002705FD"/>
    <w:rsid w:val="002706BC"/>
    <w:rsid w:val="00270A08"/>
    <w:rsid w:val="00270E38"/>
    <w:rsid w:val="00271234"/>
    <w:rsid w:val="0027157A"/>
    <w:rsid w:val="00271FCC"/>
    <w:rsid w:val="002721F3"/>
    <w:rsid w:val="002723DB"/>
    <w:rsid w:val="00272759"/>
    <w:rsid w:val="00273A50"/>
    <w:rsid w:val="00273ABD"/>
    <w:rsid w:val="0027415A"/>
    <w:rsid w:val="002746AB"/>
    <w:rsid w:val="0027482E"/>
    <w:rsid w:val="00274AB3"/>
    <w:rsid w:val="00274B11"/>
    <w:rsid w:val="00274C87"/>
    <w:rsid w:val="00274EE5"/>
    <w:rsid w:val="00274F98"/>
    <w:rsid w:val="00275011"/>
    <w:rsid w:val="0027534A"/>
    <w:rsid w:val="002755AD"/>
    <w:rsid w:val="00275E9A"/>
    <w:rsid w:val="00275F65"/>
    <w:rsid w:val="00275FA1"/>
    <w:rsid w:val="00276CAE"/>
    <w:rsid w:val="00277115"/>
    <w:rsid w:val="0027727C"/>
    <w:rsid w:val="002774F5"/>
    <w:rsid w:val="002775C8"/>
    <w:rsid w:val="00277BCE"/>
    <w:rsid w:val="00277BD7"/>
    <w:rsid w:val="00277BF3"/>
    <w:rsid w:val="00277BFF"/>
    <w:rsid w:val="00277E29"/>
    <w:rsid w:val="0028006D"/>
    <w:rsid w:val="002803FD"/>
    <w:rsid w:val="00280744"/>
    <w:rsid w:val="00280DCD"/>
    <w:rsid w:val="00281447"/>
    <w:rsid w:val="00281987"/>
    <w:rsid w:val="00281DC4"/>
    <w:rsid w:val="00281E91"/>
    <w:rsid w:val="002823D2"/>
    <w:rsid w:val="002823EF"/>
    <w:rsid w:val="00282444"/>
    <w:rsid w:val="00282652"/>
    <w:rsid w:val="00282757"/>
    <w:rsid w:val="002830DE"/>
    <w:rsid w:val="00283184"/>
    <w:rsid w:val="00283413"/>
    <w:rsid w:val="002835FE"/>
    <w:rsid w:val="00283859"/>
    <w:rsid w:val="00283973"/>
    <w:rsid w:val="00283B49"/>
    <w:rsid w:val="00283BE4"/>
    <w:rsid w:val="00283D0A"/>
    <w:rsid w:val="00283EA1"/>
    <w:rsid w:val="00283F08"/>
    <w:rsid w:val="00283FB7"/>
    <w:rsid w:val="0028469A"/>
    <w:rsid w:val="0028474F"/>
    <w:rsid w:val="00284907"/>
    <w:rsid w:val="00284979"/>
    <w:rsid w:val="00284C58"/>
    <w:rsid w:val="00284CE6"/>
    <w:rsid w:val="00284F65"/>
    <w:rsid w:val="0028513A"/>
    <w:rsid w:val="0028518D"/>
    <w:rsid w:val="002852D2"/>
    <w:rsid w:val="0028568D"/>
    <w:rsid w:val="00285A76"/>
    <w:rsid w:val="00285BED"/>
    <w:rsid w:val="00285E30"/>
    <w:rsid w:val="0028607F"/>
    <w:rsid w:val="002861AD"/>
    <w:rsid w:val="00286968"/>
    <w:rsid w:val="00286C49"/>
    <w:rsid w:val="0028709C"/>
    <w:rsid w:val="002870BF"/>
    <w:rsid w:val="00287204"/>
    <w:rsid w:val="002873CB"/>
    <w:rsid w:val="00287445"/>
    <w:rsid w:val="002878F6"/>
    <w:rsid w:val="002900A4"/>
    <w:rsid w:val="0029071B"/>
    <w:rsid w:val="00290B66"/>
    <w:rsid w:val="00290BA1"/>
    <w:rsid w:val="00290E0F"/>
    <w:rsid w:val="0029121B"/>
    <w:rsid w:val="0029141D"/>
    <w:rsid w:val="00291451"/>
    <w:rsid w:val="00291729"/>
    <w:rsid w:val="00291743"/>
    <w:rsid w:val="002918A5"/>
    <w:rsid w:val="00291976"/>
    <w:rsid w:val="00291A91"/>
    <w:rsid w:val="002920BF"/>
    <w:rsid w:val="002922C1"/>
    <w:rsid w:val="00292C73"/>
    <w:rsid w:val="002930C3"/>
    <w:rsid w:val="002932AA"/>
    <w:rsid w:val="0029351F"/>
    <w:rsid w:val="002937B3"/>
    <w:rsid w:val="0029389B"/>
    <w:rsid w:val="00294160"/>
    <w:rsid w:val="002941C7"/>
    <w:rsid w:val="00294250"/>
    <w:rsid w:val="002943ED"/>
    <w:rsid w:val="00294783"/>
    <w:rsid w:val="00294857"/>
    <w:rsid w:val="00294BB1"/>
    <w:rsid w:val="00294DB0"/>
    <w:rsid w:val="00294E5F"/>
    <w:rsid w:val="002955A2"/>
    <w:rsid w:val="00295767"/>
    <w:rsid w:val="00295C60"/>
    <w:rsid w:val="00295C7D"/>
    <w:rsid w:val="002962AE"/>
    <w:rsid w:val="0029648D"/>
    <w:rsid w:val="002965B9"/>
    <w:rsid w:val="00296987"/>
    <w:rsid w:val="00296ACD"/>
    <w:rsid w:val="00296E4B"/>
    <w:rsid w:val="002970C6"/>
    <w:rsid w:val="00297422"/>
    <w:rsid w:val="002974D9"/>
    <w:rsid w:val="002976EE"/>
    <w:rsid w:val="00297740"/>
    <w:rsid w:val="00297808"/>
    <w:rsid w:val="00297B19"/>
    <w:rsid w:val="00297CED"/>
    <w:rsid w:val="00297E94"/>
    <w:rsid w:val="002A0037"/>
    <w:rsid w:val="002A010D"/>
    <w:rsid w:val="002A011F"/>
    <w:rsid w:val="002A0306"/>
    <w:rsid w:val="002A0530"/>
    <w:rsid w:val="002A0D09"/>
    <w:rsid w:val="002A0FA5"/>
    <w:rsid w:val="002A1055"/>
    <w:rsid w:val="002A12F7"/>
    <w:rsid w:val="002A1303"/>
    <w:rsid w:val="002A141E"/>
    <w:rsid w:val="002A1849"/>
    <w:rsid w:val="002A18E4"/>
    <w:rsid w:val="002A2199"/>
    <w:rsid w:val="002A22E3"/>
    <w:rsid w:val="002A260F"/>
    <w:rsid w:val="002A2629"/>
    <w:rsid w:val="002A2689"/>
    <w:rsid w:val="002A275E"/>
    <w:rsid w:val="002A28BD"/>
    <w:rsid w:val="002A2BDC"/>
    <w:rsid w:val="002A2ECA"/>
    <w:rsid w:val="002A2F9A"/>
    <w:rsid w:val="002A2FDF"/>
    <w:rsid w:val="002A31ED"/>
    <w:rsid w:val="002A34F7"/>
    <w:rsid w:val="002A364B"/>
    <w:rsid w:val="002A38D6"/>
    <w:rsid w:val="002A3B07"/>
    <w:rsid w:val="002A440F"/>
    <w:rsid w:val="002A45A4"/>
    <w:rsid w:val="002A45D7"/>
    <w:rsid w:val="002A465A"/>
    <w:rsid w:val="002A47C2"/>
    <w:rsid w:val="002A4858"/>
    <w:rsid w:val="002A4D62"/>
    <w:rsid w:val="002A50F9"/>
    <w:rsid w:val="002A55BA"/>
    <w:rsid w:val="002A5688"/>
    <w:rsid w:val="002A56A8"/>
    <w:rsid w:val="002A5BF0"/>
    <w:rsid w:val="002A5E3E"/>
    <w:rsid w:val="002A60EE"/>
    <w:rsid w:val="002A678B"/>
    <w:rsid w:val="002A699B"/>
    <w:rsid w:val="002A6A95"/>
    <w:rsid w:val="002A6AE3"/>
    <w:rsid w:val="002A6C9A"/>
    <w:rsid w:val="002A6CF2"/>
    <w:rsid w:val="002A6EF8"/>
    <w:rsid w:val="002A711D"/>
    <w:rsid w:val="002A711E"/>
    <w:rsid w:val="002A7179"/>
    <w:rsid w:val="002A7ADC"/>
    <w:rsid w:val="002A7C29"/>
    <w:rsid w:val="002A7CEF"/>
    <w:rsid w:val="002A7D28"/>
    <w:rsid w:val="002A7E8B"/>
    <w:rsid w:val="002A7ED7"/>
    <w:rsid w:val="002A7EEB"/>
    <w:rsid w:val="002B00E9"/>
    <w:rsid w:val="002B051C"/>
    <w:rsid w:val="002B09CB"/>
    <w:rsid w:val="002B0A79"/>
    <w:rsid w:val="002B16DA"/>
    <w:rsid w:val="002B18D7"/>
    <w:rsid w:val="002B1B2F"/>
    <w:rsid w:val="002B1BE2"/>
    <w:rsid w:val="002B1DC2"/>
    <w:rsid w:val="002B207E"/>
    <w:rsid w:val="002B2225"/>
    <w:rsid w:val="002B22AA"/>
    <w:rsid w:val="002B24DC"/>
    <w:rsid w:val="002B27B7"/>
    <w:rsid w:val="002B2A19"/>
    <w:rsid w:val="002B2A51"/>
    <w:rsid w:val="002B2D8A"/>
    <w:rsid w:val="002B2E22"/>
    <w:rsid w:val="002B37B8"/>
    <w:rsid w:val="002B3E2C"/>
    <w:rsid w:val="002B4119"/>
    <w:rsid w:val="002B4141"/>
    <w:rsid w:val="002B4307"/>
    <w:rsid w:val="002B45A9"/>
    <w:rsid w:val="002B4604"/>
    <w:rsid w:val="002B4761"/>
    <w:rsid w:val="002B4803"/>
    <w:rsid w:val="002B4964"/>
    <w:rsid w:val="002B4BB5"/>
    <w:rsid w:val="002B4FB9"/>
    <w:rsid w:val="002B502E"/>
    <w:rsid w:val="002B535F"/>
    <w:rsid w:val="002B5796"/>
    <w:rsid w:val="002B57E5"/>
    <w:rsid w:val="002B5B49"/>
    <w:rsid w:val="002B5C49"/>
    <w:rsid w:val="002B5DD3"/>
    <w:rsid w:val="002B6256"/>
    <w:rsid w:val="002B659A"/>
    <w:rsid w:val="002B66A9"/>
    <w:rsid w:val="002B6962"/>
    <w:rsid w:val="002B6ACD"/>
    <w:rsid w:val="002B6B6C"/>
    <w:rsid w:val="002B6C63"/>
    <w:rsid w:val="002B6ECE"/>
    <w:rsid w:val="002B7152"/>
    <w:rsid w:val="002B71FB"/>
    <w:rsid w:val="002B723D"/>
    <w:rsid w:val="002B73CC"/>
    <w:rsid w:val="002B73D2"/>
    <w:rsid w:val="002B7ACF"/>
    <w:rsid w:val="002B7CB8"/>
    <w:rsid w:val="002B7FA1"/>
    <w:rsid w:val="002C017E"/>
    <w:rsid w:val="002C04D2"/>
    <w:rsid w:val="002C074C"/>
    <w:rsid w:val="002C07D1"/>
    <w:rsid w:val="002C0918"/>
    <w:rsid w:val="002C098C"/>
    <w:rsid w:val="002C099D"/>
    <w:rsid w:val="002C12A8"/>
    <w:rsid w:val="002C13BE"/>
    <w:rsid w:val="002C14E4"/>
    <w:rsid w:val="002C17F4"/>
    <w:rsid w:val="002C1C78"/>
    <w:rsid w:val="002C1DA8"/>
    <w:rsid w:val="002C1E46"/>
    <w:rsid w:val="002C2246"/>
    <w:rsid w:val="002C23F8"/>
    <w:rsid w:val="002C289D"/>
    <w:rsid w:val="002C2971"/>
    <w:rsid w:val="002C2E76"/>
    <w:rsid w:val="002C301A"/>
    <w:rsid w:val="002C36D6"/>
    <w:rsid w:val="002C3BC8"/>
    <w:rsid w:val="002C3C2A"/>
    <w:rsid w:val="002C3C40"/>
    <w:rsid w:val="002C3D15"/>
    <w:rsid w:val="002C40ED"/>
    <w:rsid w:val="002C414C"/>
    <w:rsid w:val="002C41D4"/>
    <w:rsid w:val="002C435A"/>
    <w:rsid w:val="002C44F7"/>
    <w:rsid w:val="002C480B"/>
    <w:rsid w:val="002C480D"/>
    <w:rsid w:val="002C4A97"/>
    <w:rsid w:val="002C4D5B"/>
    <w:rsid w:val="002C5024"/>
    <w:rsid w:val="002C5026"/>
    <w:rsid w:val="002C555E"/>
    <w:rsid w:val="002C5A16"/>
    <w:rsid w:val="002C5C70"/>
    <w:rsid w:val="002C626F"/>
    <w:rsid w:val="002C66E5"/>
    <w:rsid w:val="002C6DA4"/>
    <w:rsid w:val="002C6E06"/>
    <w:rsid w:val="002C6E72"/>
    <w:rsid w:val="002C70F9"/>
    <w:rsid w:val="002C7228"/>
    <w:rsid w:val="002C7243"/>
    <w:rsid w:val="002C73D2"/>
    <w:rsid w:val="002C7BBF"/>
    <w:rsid w:val="002D012B"/>
    <w:rsid w:val="002D0410"/>
    <w:rsid w:val="002D045A"/>
    <w:rsid w:val="002D046B"/>
    <w:rsid w:val="002D0586"/>
    <w:rsid w:val="002D0621"/>
    <w:rsid w:val="002D0939"/>
    <w:rsid w:val="002D0998"/>
    <w:rsid w:val="002D0A4E"/>
    <w:rsid w:val="002D0A52"/>
    <w:rsid w:val="002D0C4F"/>
    <w:rsid w:val="002D0D5E"/>
    <w:rsid w:val="002D1030"/>
    <w:rsid w:val="002D1396"/>
    <w:rsid w:val="002D179D"/>
    <w:rsid w:val="002D1927"/>
    <w:rsid w:val="002D1AAF"/>
    <w:rsid w:val="002D1DC7"/>
    <w:rsid w:val="002D2148"/>
    <w:rsid w:val="002D21E9"/>
    <w:rsid w:val="002D23A8"/>
    <w:rsid w:val="002D24DD"/>
    <w:rsid w:val="002D2CAC"/>
    <w:rsid w:val="002D2E00"/>
    <w:rsid w:val="002D3556"/>
    <w:rsid w:val="002D358B"/>
    <w:rsid w:val="002D3971"/>
    <w:rsid w:val="002D3B0C"/>
    <w:rsid w:val="002D3E10"/>
    <w:rsid w:val="002D3E81"/>
    <w:rsid w:val="002D43CB"/>
    <w:rsid w:val="002D48BF"/>
    <w:rsid w:val="002D4AC8"/>
    <w:rsid w:val="002D4DC5"/>
    <w:rsid w:val="002D5741"/>
    <w:rsid w:val="002D577B"/>
    <w:rsid w:val="002D58FC"/>
    <w:rsid w:val="002D5972"/>
    <w:rsid w:val="002D59E0"/>
    <w:rsid w:val="002D6316"/>
    <w:rsid w:val="002D6422"/>
    <w:rsid w:val="002D642B"/>
    <w:rsid w:val="002D6504"/>
    <w:rsid w:val="002D6572"/>
    <w:rsid w:val="002D65E5"/>
    <w:rsid w:val="002D6FE0"/>
    <w:rsid w:val="002D7230"/>
    <w:rsid w:val="002D737A"/>
    <w:rsid w:val="002D7405"/>
    <w:rsid w:val="002D7427"/>
    <w:rsid w:val="002D766F"/>
    <w:rsid w:val="002D777A"/>
    <w:rsid w:val="002D7798"/>
    <w:rsid w:val="002D78EE"/>
    <w:rsid w:val="002D7AFB"/>
    <w:rsid w:val="002D7BA3"/>
    <w:rsid w:val="002E0084"/>
    <w:rsid w:val="002E0293"/>
    <w:rsid w:val="002E0535"/>
    <w:rsid w:val="002E07C0"/>
    <w:rsid w:val="002E09F1"/>
    <w:rsid w:val="002E0A2A"/>
    <w:rsid w:val="002E0A8B"/>
    <w:rsid w:val="002E0B56"/>
    <w:rsid w:val="002E0E6B"/>
    <w:rsid w:val="002E0E72"/>
    <w:rsid w:val="002E0FB7"/>
    <w:rsid w:val="002E10D2"/>
    <w:rsid w:val="002E116B"/>
    <w:rsid w:val="002E1189"/>
    <w:rsid w:val="002E150C"/>
    <w:rsid w:val="002E1621"/>
    <w:rsid w:val="002E1846"/>
    <w:rsid w:val="002E18AC"/>
    <w:rsid w:val="002E2289"/>
    <w:rsid w:val="002E2301"/>
    <w:rsid w:val="002E2498"/>
    <w:rsid w:val="002E24DC"/>
    <w:rsid w:val="002E2675"/>
    <w:rsid w:val="002E26B8"/>
    <w:rsid w:val="002E26F7"/>
    <w:rsid w:val="002E2783"/>
    <w:rsid w:val="002E2971"/>
    <w:rsid w:val="002E2B87"/>
    <w:rsid w:val="002E2D94"/>
    <w:rsid w:val="002E30E6"/>
    <w:rsid w:val="002E31B0"/>
    <w:rsid w:val="002E3238"/>
    <w:rsid w:val="002E3401"/>
    <w:rsid w:val="002E37F6"/>
    <w:rsid w:val="002E3832"/>
    <w:rsid w:val="002E38B6"/>
    <w:rsid w:val="002E3BAA"/>
    <w:rsid w:val="002E3DAF"/>
    <w:rsid w:val="002E3EB0"/>
    <w:rsid w:val="002E401A"/>
    <w:rsid w:val="002E402B"/>
    <w:rsid w:val="002E4071"/>
    <w:rsid w:val="002E43A7"/>
    <w:rsid w:val="002E43DE"/>
    <w:rsid w:val="002E4418"/>
    <w:rsid w:val="002E4B84"/>
    <w:rsid w:val="002E4C45"/>
    <w:rsid w:val="002E4EEF"/>
    <w:rsid w:val="002E4FB5"/>
    <w:rsid w:val="002E516C"/>
    <w:rsid w:val="002E571C"/>
    <w:rsid w:val="002E579B"/>
    <w:rsid w:val="002E58CF"/>
    <w:rsid w:val="002E595B"/>
    <w:rsid w:val="002E60DD"/>
    <w:rsid w:val="002E61D4"/>
    <w:rsid w:val="002E65D7"/>
    <w:rsid w:val="002E6B97"/>
    <w:rsid w:val="002E6BBC"/>
    <w:rsid w:val="002E7145"/>
    <w:rsid w:val="002E7303"/>
    <w:rsid w:val="002E7486"/>
    <w:rsid w:val="002E75A7"/>
    <w:rsid w:val="002E765B"/>
    <w:rsid w:val="002E76F6"/>
    <w:rsid w:val="002E7801"/>
    <w:rsid w:val="002E7DFB"/>
    <w:rsid w:val="002F0682"/>
    <w:rsid w:val="002F0933"/>
    <w:rsid w:val="002F0F43"/>
    <w:rsid w:val="002F10E2"/>
    <w:rsid w:val="002F110B"/>
    <w:rsid w:val="002F11E4"/>
    <w:rsid w:val="002F1B86"/>
    <w:rsid w:val="002F1CD1"/>
    <w:rsid w:val="002F206F"/>
    <w:rsid w:val="002F2324"/>
    <w:rsid w:val="002F2842"/>
    <w:rsid w:val="002F2AD3"/>
    <w:rsid w:val="002F318E"/>
    <w:rsid w:val="002F330E"/>
    <w:rsid w:val="002F356B"/>
    <w:rsid w:val="002F3611"/>
    <w:rsid w:val="002F361E"/>
    <w:rsid w:val="002F3B21"/>
    <w:rsid w:val="002F3DC9"/>
    <w:rsid w:val="002F3E67"/>
    <w:rsid w:val="002F4010"/>
    <w:rsid w:val="002F41FD"/>
    <w:rsid w:val="002F429B"/>
    <w:rsid w:val="002F459F"/>
    <w:rsid w:val="002F4782"/>
    <w:rsid w:val="002F5177"/>
    <w:rsid w:val="002F54CB"/>
    <w:rsid w:val="002F55B9"/>
    <w:rsid w:val="002F55BE"/>
    <w:rsid w:val="002F5691"/>
    <w:rsid w:val="002F5721"/>
    <w:rsid w:val="002F5909"/>
    <w:rsid w:val="002F5B4F"/>
    <w:rsid w:val="002F5B9B"/>
    <w:rsid w:val="002F5C8B"/>
    <w:rsid w:val="002F5D30"/>
    <w:rsid w:val="002F5D3D"/>
    <w:rsid w:val="002F5EE8"/>
    <w:rsid w:val="002F644B"/>
    <w:rsid w:val="002F6452"/>
    <w:rsid w:val="002F6466"/>
    <w:rsid w:val="002F66AF"/>
    <w:rsid w:val="002F68D2"/>
    <w:rsid w:val="002F6C5C"/>
    <w:rsid w:val="002F6DF0"/>
    <w:rsid w:val="002F7114"/>
    <w:rsid w:val="002F7422"/>
    <w:rsid w:val="002F78EC"/>
    <w:rsid w:val="002F7ABC"/>
    <w:rsid w:val="002F7C68"/>
    <w:rsid w:val="002F7DEA"/>
    <w:rsid w:val="002F7E27"/>
    <w:rsid w:val="003000F7"/>
    <w:rsid w:val="00300121"/>
    <w:rsid w:val="00300A77"/>
    <w:rsid w:val="00300AC2"/>
    <w:rsid w:val="00300B68"/>
    <w:rsid w:val="00300C13"/>
    <w:rsid w:val="00300CFF"/>
    <w:rsid w:val="00300F5F"/>
    <w:rsid w:val="0030108E"/>
    <w:rsid w:val="003016D3"/>
    <w:rsid w:val="00302038"/>
    <w:rsid w:val="0030208F"/>
    <w:rsid w:val="003029EC"/>
    <w:rsid w:val="00303067"/>
    <w:rsid w:val="00303189"/>
    <w:rsid w:val="003031DC"/>
    <w:rsid w:val="003033D5"/>
    <w:rsid w:val="00303F8C"/>
    <w:rsid w:val="00304062"/>
    <w:rsid w:val="003044D0"/>
    <w:rsid w:val="00304C69"/>
    <w:rsid w:val="00304CB4"/>
    <w:rsid w:val="00304CFB"/>
    <w:rsid w:val="00304F7C"/>
    <w:rsid w:val="00305033"/>
    <w:rsid w:val="00305440"/>
    <w:rsid w:val="00305504"/>
    <w:rsid w:val="003057D6"/>
    <w:rsid w:val="00305961"/>
    <w:rsid w:val="00305A3E"/>
    <w:rsid w:val="00305A6E"/>
    <w:rsid w:val="00305B0C"/>
    <w:rsid w:val="00305B5F"/>
    <w:rsid w:val="00305C26"/>
    <w:rsid w:val="00305D41"/>
    <w:rsid w:val="00305DDC"/>
    <w:rsid w:val="003062F0"/>
    <w:rsid w:val="003063E5"/>
    <w:rsid w:val="0030644C"/>
    <w:rsid w:val="003064BF"/>
    <w:rsid w:val="003066EE"/>
    <w:rsid w:val="00306829"/>
    <w:rsid w:val="003068D0"/>
    <w:rsid w:val="00306B9F"/>
    <w:rsid w:val="00306CFA"/>
    <w:rsid w:val="003075F8"/>
    <w:rsid w:val="0030793F"/>
    <w:rsid w:val="003079B2"/>
    <w:rsid w:val="0031007F"/>
    <w:rsid w:val="003100C0"/>
    <w:rsid w:val="00310114"/>
    <w:rsid w:val="00310360"/>
    <w:rsid w:val="0031036B"/>
    <w:rsid w:val="00310464"/>
    <w:rsid w:val="00310539"/>
    <w:rsid w:val="00310612"/>
    <w:rsid w:val="00310A94"/>
    <w:rsid w:val="00310B15"/>
    <w:rsid w:val="00310B99"/>
    <w:rsid w:val="00310C3E"/>
    <w:rsid w:val="003118AB"/>
    <w:rsid w:val="003119B5"/>
    <w:rsid w:val="00311ABB"/>
    <w:rsid w:val="00311FCD"/>
    <w:rsid w:val="00312003"/>
    <w:rsid w:val="003126BD"/>
    <w:rsid w:val="00312864"/>
    <w:rsid w:val="00312DC5"/>
    <w:rsid w:val="00312FB7"/>
    <w:rsid w:val="0031323A"/>
    <w:rsid w:val="00313788"/>
    <w:rsid w:val="00313899"/>
    <w:rsid w:val="00313ABA"/>
    <w:rsid w:val="00313C4F"/>
    <w:rsid w:val="00313C6B"/>
    <w:rsid w:val="00313D78"/>
    <w:rsid w:val="0031418E"/>
    <w:rsid w:val="0031434E"/>
    <w:rsid w:val="0031447F"/>
    <w:rsid w:val="0031472F"/>
    <w:rsid w:val="00314A4E"/>
    <w:rsid w:val="00314ABD"/>
    <w:rsid w:val="00314B6E"/>
    <w:rsid w:val="00314E13"/>
    <w:rsid w:val="00314F98"/>
    <w:rsid w:val="003150E9"/>
    <w:rsid w:val="003151E9"/>
    <w:rsid w:val="00315505"/>
    <w:rsid w:val="00315663"/>
    <w:rsid w:val="003159C4"/>
    <w:rsid w:val="00315E56"/>
    <w:rsid w:val="0031607F"/>
    <w:rsid w:val="0031610C"/>
    <w:rsid w:val="003162E3"/>
    <w:rsid w:val="003163FF"/>
    <w:rsid w:val="003169F7"/>
    <w:rsid w:val="003170D1"/>
    <w:rsid w:val="003172F8"/>
    <w:rsid w:val="0031754C"/>
    <w:rsid w:val="0031761D"/>
    <w:rsid w:val="00317668"/>
    <w:rsid w:val="003176FD"/>
    <w:rsid w:val="00317B90"/>
    <w:rsid w:val="00317CFC"/>
    <w:rsid w:val="0032012D"/>
    <w:rsid w:val="00320231"/>
    <w:rsid w:val="003204B0"/>
    <w:rsid w:val="003209A4"/>
    <w:rsid w:val="00320C43"/>
    <w:rsid w:val="00321164"/>
    <w:rsid w:val="00321857"/>
    <w:rsid w:val="00321CBC"/>
    <w:rsid w:val="00321DBC"/>
    <w:rsid w:val="00322045"/>
    <w:rsid w:val="003222BB"/>
    <w:rsid w:val="003227C0"/>
    <w:rsid w:val="0032293F"/>
    <w:rsid w:val="00322A83"/>
    <w:rsid w:val="00323366"/>
    <w:rsid w:val="00323685"/>
    <w:rsid w:val="00323C9C"/>
    <w:rsid w:val="0032401C"/>
    <w:rsid w:val="00324055"/>
    <w:rsid w:val="0032434C"/>
    <w:rsid w:val="003248AA"/>
    <w:rsid w:val="003249F8"/>
    <w:rsid w:val="00324DFE"/>
    <w:rsid w:val="00324F40"/>
    <w:rsid w:val="00325171"/>
    <w:rsid w:val="0032519F"/>
    <w:rsid w:val="003252BE"/>
    <w:rsid w:val="00325449"/>
    <w:rsid w:val="00325B2C"/>
    <w:rsid w:val="00325CD6"/>
    <w:rsid w:val="00325D6E"/>
    <w:rsid w:val="00325E56"/>
    <w:rsid w:val="003262F9"/>
    <w:rsid w:val="003263F4"/>
    <w:rsid w:val="0032679C"/>
    <w:rsid w:val="00326BC8"/>
    <w:rsid w:val="003271F2"/>
    <w:rsid w:val="0032763E"/>
    <w:rsid w:val="00327707"/>
    <w:rsid w:val="003279F3"/>
    <w:rsid w:val="00327BEB"/>
    <w:rsid w:val="00327DAB"/>
    <w:rsid w:val="003304B8"/>
    <w:rsid w:val="00330B14"/>
    <w:rsid w:val="00330DDB"/>
    <w:rsid w:val="00330E5B"/>
    <w:rsid w:val="0033103F"/>
    <w:rsid w:val="0033138C"/>
    <w:rsid w:val="0033165E"/>
    <w:rsid w:val="00331BBC"/>
    <w:rsid w:val="00331C01"/>
    <w:rsid w:val="00331DAE"/>
    <w:rsid w:val="003322E4"/>
    <w:rsid w:val="00332446"/>
    <w:rsid w:val="0033246A"/>
    <w:rsid w:val="003324B2"/>
    <w:rsid w:val="00332A32"/>
    <w:rsid w:val="00332A8D"/>
    <w:rsid w:val="00332C3F"/>
    <w:rsid w:val="00332E4F"/>
    <w:rsid w:val="00332F65"/>
    <w:rsid w:val="00333537"/>
    <w:rsid w:val="0033355C"/>
    <w:rsid w:val="0033360C"/>
    <w:rsid w:val="00333715"/>
    <w:rsid w:val="003338C2"/>
    <w:rsid w:val="00333EC0"/>
    <w:rsid w:val="00334442"/>
    <w:rsid w:val="00334A4D"/>
    <w:rsid w:val="00334BBB"/>
    <w:rsid w:val="00334D8A"/>
    <w:rsid w:val="00334E90"/>
    <w:rsid w:val="00334FAD"/>
    <w:rsid w:val="0033500E"/>
    <w:rsid w:val="003352F5"/>
    <w:rsid w:val="003352FB"/>
    <w:rsid w:val="0033533E"/>
    <w:rsid w:val="0033552F"/>
    <w:rsid w:val="00335700"/>
    <w:rsid w:val="00335F55"/>
    <w:rsid w:val="00336233"/>
    <w:rsid w:val="00336246"/>
    <w:rsid w:val="00336429"/>
    <w:rsid w:val="00336C3A"/>
    <w:rsid w:val="00336DEB"/>
    <w:rsid w:val="003372CC"/>
    <w:rsid w:val="0033745D"/>
    <w:rsid w:val="0033755F"/>
    <w:rsid w:val="003378DB"/>
    <w:rsid w:val="00337A22"/>
    <w:rsid w:val="0034010C"/>
    <w:rsid w:val="00340315"/>
    <w:rsid w:val="00340724"/>
    <w:rsid w:val="003408B2"/>
    <w:rsid w:val="00340A19"/>
    <w:rsid w:val="00341009"/>
    <w:rsid w:val="00341551"/>
    <w:rsid w:val="00341770"/>
    <w:rsid w:val="00341980"/>
    <w:rsid w:val="00341B8E"/>
    <w:rsid w:val="00341CAD"/>
    <w:rsid w:val="003420E5"/>
    <w:rsid w:val="003420F0"/>
    <w:rsid w:val="00342796"/>
    <w:rsid w:val="003427C9"/>
    <w:rsid w:val="0034294A"/>
    <w:rsid w:val="00342E33"/>
    <w:rsid w:val="00342F2D"/>
    <w:rsid w:val="00342F52"/>
    <w:rsid w:val="00343C0E"/>
    <w:rsid w:val="00343E1B"/>
    <w:rsid w:val="00343FFE"/>
    <w:rsid w:val="0034431D"/>
    <w:rsid w:val="00344632"/>
    <w:rsid w:val="00344735"/>
    <w:rsid w:val="003447D5"/>
    <w:rsid w:val="0034490F"/>
    <w:rsid w:val="00344CCF"/>
    <w:rsid w:val="0034523B"/>
    <w:rsid w:val="00345524"/>
    <w:rsid w:val="00345683"/>
    <w:rsid w:val="003457C0"/>
    <w:rsid w:val="00345932"/>
    <w:rsid w:val="00345A14"/>
    <w:rsid w:val="00345EFF"/>
    <w:rsid w:val="00345FD4"/>
    <w:rsid w:val="003461D7"/>
    <w:rsid w:val="00346227"/>
    <w:rsid w:val="0034653E"/>
    <w:rsid w:val="003465E2"/>
    <w:rsid w:val="003466D1"/>
    <w:rsid w:val="00346799"/>
    <w:rsid w:val="003467F9"/>
    <w:rsid w:val="00346940"/>
    <w:rsid w:val="00346B37"/>
    <w:rsid w:val="00346C05"/>
    <w:rsid w:val="00346D7C"/>
    <w:rsid w:val="0034704D"/>
    <w:rsid w:val="00347108"/>
    <w:rsid w:val="003477B5"/>
    <w:rsid w:val="003477C2"/>
    <w:rsid w:val="003479B8"/>
    <w:rsid w:val="003479C1"/>
    <w:rsid w:val="00347A64"/>
    <w:rsid w:val="00347BAC"/>
    <w:rsid w:val="00347DF4"/>
    <w:rsid w:val="00347ECB"/>
    <w:rsid w:val="0035006C"/>
    <w:rsid w:val="0035089E"/>
    <w:rsid w:val="00350AC8"/>
    <w:rsid w:val="00350F34"/>
    <w:rsid w:val="003513B9"/>
    <w:rsid w:val="00351406"/>
    <w:rsid w:val="00351600"/>
    <w:rsid w:val="0035190A"/>
    <w:rsid w:val="00351B6D"/>
    <w:rsid w:val="00351F2F"/>
    <w:rsid w:val="003520EF"/>
    <w:rsid w:val="003521CD"/>
    <w:rsid w:val="00352B78"/>
    <w:rsid w:val="003537B7"/>
    <w:rsid w:val="003539F8"/>
    <w:rsid w:val="00353B66"/>
    <w:rsid w:val="00353DC3"/>
    <w:rsid w:val="00353EC6"/>
    <w:rsid w:val="0035409A"/>
    <w:rsid w:val="0035410C"/>
    <w:rsid w:val="003544A2"/>
    <w:rsid w:val="00354B2A"/>
    <w:rsid w:val="00354B51"/>
    <w:rsid w:val="003552E6"/>
    <w:rsid w:val="00355324"/>
    <w:rsid w:val="0035557A"/>
    <w:rsid w:val="00355607"/>
    <w:rsid w:val="00355C38"/>
    <w:rsid w:val="00356479"/>
    <w:rsid w:val="003569DF"/>
    <w:rsid w:val="00356A46"/>
    <w:rsid w:val="00356ED2"/>
    <w:rsid w:val="00357775"/>
    <w:rsid w:val="00357980"/>
    <w:rsid w:val="00357A89"/>
    <w:rsid w:val="00357C07"/>
    <w:rsid w:val="00357DF4"/>
    <w:rsid w:val="00357E24"/>
    <w:rsid w:val="00357EBA"/>
    <w:rsid w:val="00357F08"/>
    <w:rsid w:val="00360A27"/>
    <w:rsid w:val="00360AF2"/>
    <w:rsid w:val="00360BEA"/>
    <w:rsid w:val="00360DE2"/>
    <w:rsid w:val="00360F7A"/>
    <w:rsid w:val="00360FA0"/>
    <w:rsid w:val="003613A0"/>
    <w:rsid w:val="00361401"/>
    <w:rsid w:val="003614BE"/>
    <w:rsid w:val="00361CF6"/>
    <w:rsid w:val="00361EE0"/>
    <w:rsid w:val="00362202"/>
    <w:rsid w:val="00362568"/>
    <w:rsid w:val="00362618"/>
    <w:rsid w:val="00362740"/>
    <w:rsid w:val="00362F3C"/>
    <w:rsid w:val="0036312D"/>
    <w:rsid w:val="00363599"/>
    <w:rsid w:val="00363600"/>
    <w:rsid w:val="00363622"/>
    <w:rsid w:val="00363637"/>
    <w:rsid w:val="003636E1"/>
    <w:rsid w:val="00363BFC"/>
    <w:rsid w:val="00363D69"/>
    <w:rsid w:val="00363D77"/>
    <w:rsid w:val="00364069"/>
    <w:rsid w:val="00364460"/>
    <w:rsid w:val="003645FC"/>
    <w:rsid w:val="003646E4"/>
    <w:rsid w:val="00364839"/>
    <w:rsid w:val="003648EA"/>
    <w:rsid w:val="00364DE6"/>
    <w:rsid w:val="00364ED8"/>
    <w:rsid w:val="00364F40"/>
    <w:rsid w:val="00364FB5"/>
    <w:rsid w:val="0036503B"/>
    <w:rsid w:val="0036558F"/>
    <w:rsid w:val="003655B4"/>
    <w:rsid w:val="00365A74"/>
    <w:rsid w:val="00365B05"/>
    <w:rsid w:val="00365D47"/>
    <w:rsid w:val="00366116"/>
    <w:rsid w:val="003663DE"/>
    <w:rsid w:val="0036682F"/>
    <w:rsid w:val="00366DA8"/>
    <w:rsid w:val="0036722E"/>
    <w:rsid w:val="0036726B"/>
    <w:rsid w:val="0036738E"/>
    <w:rsid w:val="003676F9"/>
    <w:rsid w:val="00367815"/>
    <w:rsid w:val="00367904"/>
    <w:rsid w:val="00367A9A"/>
    <w:rsid w:val="00367B3F"/>
    <w:rsid w:val="00367B42"/>
    <w:rsid w:val="00367BFD"/>
    <w:rsid w:val="00370829"/>
    <w:rsid w:val="00370A2D"/>
    <w:rsid w:val="00370D20"/>
    <w:rsid w:val="00370F14"/>
    <w:rsid w:val="00371097"/>
    <w:rsid w:val="0037111A"/>
    <w:rsid w:val="003716B6"/>
    <w:rsid w:val="003719FB"/>
    <w:rsid w:val="00371AA8"/>
    <w:rsid w:val="00371ADD"/>
    <w:rsid w:val="00371B4C"/>
    <w:rsid w:val="00371CB5"/>
    <w:rsid w:val="0037205B"/>
    <w:rsid w:val="003720D1"/>
    <w:rsid w:val="00372484"/>
    <w:rsid w:val="00372623"/>
    <w:rsid w:val="003726AB"/>
    <w:rsid w:val="0037271C"/>
    <w:rsid w:val="00372819"/>
    <w:rsid w:val="0037281D"/>
    <w:rsid w:val="00372BB5"/>
    <w:rsid w:val="00372DF1"/>
    <w:rsid w:val="00372EBF"/>
    <w:rsid w:val="00373038"/>
    <w:rsid w:val="003730B0"/>
    <w:rsid w:val="003731A2"/>
    <w:rsid w:val="003739AB"/>
    <w:rsid w:val="00373DAA"/>
    <w:rsid w:val="0037446A"/>
    <w:rsid w:val="00374566"/>
    <w:rsid w:val="00374705"/>
    <w:rsid w:val="0037471B"/>
    <w:rsid w:val="003747CD"/>
    <w:rsid w:val="00374926"/>
    <w:rsid w:val="00374A94"/>
    <w:rsid w:val="003752D5"/>
    <w:rsid w:val="003753A1"/>
    <w:rsid w:val="00375670"/>
    <w:rsid w:val="00375792"/>
    <w:rsid w:val="003759BB"/>
    <w:rsid w:val="00375BF4"/>
    <w:rsid w:val="00375C28"/>
    <w:rsid w:val="00375D1E"/>
    <w:rsid w:val="00375E87"/>
    <w:rsid w:val="00375ED3"/>
    <w:rsid w:val="00375F38"/>
    <w:rsid w:val="00375F45"/>
    <w:rsid w:val="00375FC3"/>
    <w:rsid w:val="0037656A"/>
    <w:rsid w:val="003767CF"/>
    <w:rsid w:val="003767D8"/>
    <w:rsid w:val="0037680A"/>
    <w:rsid w:val="00376860"/>
    <w:rsid w:val="0037694E"/>
    <w:rsid w:val="00376AC5"/>
    <w:rsid w:val="00376D5E"/>
    <w:rsid w:val="00376E95"/>
    <w:rsid w:val="00376F12"/>
    <w:rsid w:val="003771F9"/>
    <w:rsid w:val="00377226"/>
    <w:rsid w:val="00377263"/>
    <w:rsid w:val="0037735F"/>
    <w:rsid w:val="0037749E"/>
    <w:rsid w:val="00377535"/>
    <w:rsid w:val="0037767A"/>
    <w:rsid w:val="0037775A"/>
    <w:rsid w:val="003778FD"/>
    <w:rsid w:val="00377D7F"/>
    <w:rsid w:val="00380043"/>
    <w:rsid w:val="0038030A"/>
    <w:rsid w:val="00380A6F"/>
    <w:rsid w:val="00380AAE"/>
    <w:rsid w:val="00380D3B"/>
    <w:rsid w:val="00380DF2"/>
    <w:rsid w:val="00380F47"/>
    <w:rsid w:val="003810FA"/>
    <w:rsid w:val="00381393"/>
    <w:rsid w:val="003814C8"/>
    <w:rsid w:val="00381520"/>
    <w:rsid w:val="003816D9"/>
    <w:rsid w:val="003817BA"/>
    <w:rsid w:val="00381B39"/>
    <w:rsid w:val="00381DC9"/>
    <w:rsid w:val="003820DC"/>
    <w:rsid w:val="003821BA"/>
    <w:rsid w:val="00382356"/>
    <w:rsid w:val="00382501"/>
    <w:rsid w:val="003827F5"/>
    <w:rsid w:val="00382AE1"/>
    <w:rsid w:val="00382B29"/>
    <w:rsid w:val="00382F25"/>
    <w:rsid w:val="003833AA"/>
    <w:rsid w:val="003833C8"/>
    <w:rsid w:val="00383819"/>
    <w:rsid w:val="0038399F"/>
    <w:rsid w:val="00383AD8"/>
    <w:rsid w:val="00383D39"/>
    <w:rsid w:val="0038433F"/>
    <w:rsid w:val="00384629"/>
    <w:rsid w:val="00384826"/>
    <w:rsid w:val="003850E9"/>
    <w:rsid w:val="003852D2"/>
    <w:rsid w:val="003852F9"/>
    <w:rsid w:val="00385598"/>
    <w:rsid w:val="0038589E"/>
    <w:rsid w:val="00385B97"/>
    <w:rsid w:val="00385BE8"/>
    <w:rsid w:val="0038615D"/>
    <w:rsid w:val="00386975"/>
    <w:rsid w:val="00386CA1"/>
    <w:rsid w:val="00386EE1"/>
    <w:rsid w:val="0038744B"/>
    <w:rsid w:val="003874F5"/>
    <w:rsid w:val="003875E6"/>
    <w:rsid w:val="003878A2"/>
    <w:rsid w:val="00387984"/>
    <w:rsid w:val="00387D97"/>
    <w:rsid w:val="00387E08"/>
    <w:rsid w:val="00387E1A"/>
    <w:rsid w:val="0039011B"/>
    <w:rsid w:val="00390467"/>
    <w:rsid w:val="00390775"/>
    <w:rsid w:val="003909C3"/>
    <w:rsid w:val="003909F9"/>
    <w:rsid w:val="00390BCF"/>
    <w:rsid w:val="00391068"/>
    <w:rsid w:val="00391261"/>
    <w:rsid w:val="0039167A"/>
    <w:rsid w:val="0039170F"/>
    <w:rsid w:val="003917D5"/>
    <w:rsid w:val="00391838"/>
    <w:rsid w:val="00391A7C"/>
    <w:rsid w:val="00391AD8"/>
    <w:rsid w:val="00391D76"/>
    <w:rsid w:val="00391FA3"/>
    <w:rsid w:val="003925CA"/>
    <w:rsid w:val="00392975"/>
    <w:rsid w:val="00392E71"/>
    <w:rsid w:val="00392EF6"/>
    <w:rsid w:val="003930A7"/>
    <w:rsid w:val="00393207"/>
    <w:rsid w:val="0039323E"/>
    <w:rsid w:val="00393344"/>
    <w:rsid w:val="003933C2"/>
    <w:rsid w:val="00393759"/>
    <w:rsid w:val="00393904"/>
    <w:rsid w:val="00393A2B"/>
    <w:rsid w:val="00393A51"/>
    <w:rsid w:val="00394040"/>
    <w:rsid w:val="00394211"/>
    <w:rsid w:val="0039459E"/>
    <w:rsid w:val="00394697"/>
    <w:rsid w:val="003946FF"/>
    <w:rsid w:val="003947B5"/>
    <w:rsid w:val="00394A48"/>
    <w:rsid w:val="00394C60"/>
    <w:rsid w:val="00394E51"/>
    <w:rsid w:val="00395039"/>
    <w:rsid w:val="00395155"/>
    <w:rsid w:val="003954F1"/>
    <w:rsid w:val="00395833"/>
    <w:rsid w:val="0039596D"/>
    <w:rsid w:val="00395C6D"/>
    <w:rsid w:val="003963BF"/>
    <w:rsid w:val="003963C9"/>
    <w:rsid w:val="00396542"/>
    <w:rsid w:val="003966AC"/>
    <w:rsid w:val="003968B6"/>
    <w:rsid w:val="003969AD"/>
    <w:rsid w:val="00396A60"/>
    <w:rsid w:val="00396D19"/>
    <w:rsid w:val="00396EB8"/>
    <w:rsid w:val="00397157"/>
    <w:rsid w:val="003971F1"/>
    <w:rsid w:val="00397267"/>
    <w:rsid w:val="003974D1"/>
    <w:rsid w:val="003976F1"/>
    <w:rsid w:val="00397794"/>
    <w:rsid w:val="00397B10"/>
    <w:rsid w:val="00397F90"/>
    <w:rsid w:val="00397F91"/>
    <w:rsid w:val="00397FAE"/>
    <w:rsid w:val="00397FF1"/>
    <w:rsid w:val="003A053E"/>
    <w:rsid w:val="003A083E"/>
    <w:rsid w:val="003A08A0"/>
    <w:rsid w:val="003A0930"/>
    <w:rsid w:val="003A0D57"/>
    <w:rsid w:val="003A0D6E"/>
    <w:rsid w:val="003A0E37"/>
    <w:rsid w:val="003A0ED0"/>
    <w:rsid w:val="003A24F5"/>
    <w:rsid w:val="003A2758"/>
    <w:rsid w:val="003A2A1E"/>
    <w:rsid w:val="003A2DE6"/>
    <w:rsid w:val="003A3037"/>
    <w:rsid w:val="003A33F4"/>
    <w:rsid w:val="003A35D5"/>
    <w:rsid w:val="003A370A"/>
    <w:rsid w:val="003A3770"/>
    <w:rsid w:val="003A37AD"/>
    <w:rsid w:val="003A37F0"/>
    <w:rsid w:val="003A395F"/>
    <w:rsid w:val="003A3970"/>
    <w:rsid w:val="003A3AC7"/>
    <w:rsid w:val="003A3C16"/>
    <w:rsid w:val="003A3C47"/>
    <w:rsid w:val="003A3E74"/>
    <w:rsid w:val="003A4184"/>
    <w:rsid w:val="003A43CA"/>
    <w:rsid w:val="003A442E"/>
    <w:rsid w:val="003A4620"/>
    <w:rsid w:val="003A4711"/>
    <w:rsid w:val="003A47B7"/>
    <w:rsid w:val="003A4858"/>
    <w:rsid w:val="003A4CCB"/>
    <w:rsid w:val="003A4D29"/>
    <w:rsid w:val="003A4DD5"/>
    <w:rsid w:val="003A501F"/>
    <w:rsid w:val="003A50A2"/>
    <w:rsid w:val="003A5271"/>
    <w:rsid w:val="003A52FF"/>
    <w:rsid w:val="003A5915"/>
    <w:rsid w:val="003A598A"/>
    <w:rsid w:val="003A5CAE"/>
    <w:rsid w:val="003A61CE"/>
    <w:rsid w:val="003A66F9"/>
    <w:rsid w:val="003A6736"/>
    <w:rsid w:val="003A681F"/>
    <w:rsid w:val="003A6C0E"/>
    <w:rsid w:val="003A6E2E"/>
    <w:rsid w:val="003A7034"/>
    <w:rsid w:val="003A73E3"/>
    <w:rsid w:val="003A777E"/>
    <w:rsid w:val="003A7804"/>
    <w:rsid w:val="003A784B"/>
    <w:rsid w:val="003A78A5"/>
    <w:rsid w:val="003A78E4"/>
    <w:rsid w:val="003A7BA0"/>
    <w:rsid w:val="003A7CDD"/>
    <w:rsid w:val="003A7D63"/>
    <w:rsid w:val="003B06FE"/>
    <w:rsid w:val="003B0999"/>
    <w:rsid w:val="003B0B4E"/>
    <w:rsid w:val="003B0D68"/>
    <w:rsid w:val="003B0E8C"/>
    <w:rsid w:val="003B1160"/>
    <w:rsid w:val="003B12BB"/>
    <w:rsid w:val="003B15A6"/>
    <w:rsid w:val="003B170A"/>
    <w:rsid w:val="003B178B"/>
    <w:rsid w:val="003B1987"/>
    <w:rsid w:val="003B1FFF"/>
    <w:rsid w:val="003B2009"/>
    <w:rsid w:val="003B207E"/>
    <w:rsid w:val="003B20A1"/>
    <w:rsid w:val="003B227A"/>
    <w:rsid w:val="003B22FF"/>
    <w:rsid w:val="003B23E1"/>
    <w:rsid w:val="003B2406"/>
    <w:rsid w:val="003B2632"/>
    <w:rsid w:val="003B295C"/>
    <w:rsid w:val="003B2B29"/>
    <w:rsid w:val="003B2D8F"/>
    <w:rsid w:val="003B2DE7"/>
    <w:rsid w:val="003B3A58"/>
    <w:rsid w:val="003B407B"/>
    <w:rsid w:val="003B4500"/>
    <w:rsid w:val="003B45FA"/>
    <w:rsid w:val="003B472B"/>
    <w:rsid w:val="003B47C3"/>
    <w:rsid w:val="003B47EC"/>
    <w:rsid w:val="003B4B6F"/>
    <w:rsid w:val="003B4B8B"/>
    <w:rsid w:val="003B4BCD"/>
    <w:rsid w:val="003B4E8C"/>
    <w:rsid w:val="003B5499"/>
    <w:rsid w:val="003B57BF"/>
    <w:rsid w:val="003B59CC"/>
    <w:rsid w:val="003B5DDC"/>
    <w:rsid w:val="003B5E47"/>
    <w:rsid w:val="003B6150"/>
    <w:rsid w:val="003B649F"/>
    <w:rsid w:val="003B6A1D"/>
    <w:rsid w:val="003B6A6B"/>
    <w:rsid w:val="003B76EA"/>
    <w:rsid w:val="003B7871"/>
    <w:rsid w:val="003B79E7"/>
    <w:rsid w:val="003C0530"/>
    <w:rsid w:val="003C057B"/>
    <w:rsid w:val="003C05E0"/>
    <w:rsid w:val="003C072F"/>
    <w:rsid w:val="003C09AD"/>
    <w:rsid w:val="003C0D3D"/>
    <w:rsid w:val="003C0D96"/>
    <w:rsid w:val="003C1020"/>
    <w:rsid w:val="003C1033"/>
    <w:rsid w:val="003C10F4"/>
    <w:rsid w:val="003C175D"/>
    <w:rsid w:val="003C194A"/>
    <w:rsid w:val="003C1A63"/>
    <w:rsid w:val="003C1DA7"/>
    <w:rsid w:val="003C1F4E"/>
    <w:rsid w:val="003C2203"/>
    <w:rsid w:val="003C27F4"/>
    <w:rsid w:val="003C2877"/>
    <w:rsid w:val="003C2C70"/>
    <w:rsid w:val="003C2CA3"/>
    <w:rsid w:val="003C2CB7"/>
    <w:rsid w:val="003C2CD3"/>
    <w:rsid w:val="003C307F"/>
    <w:rsid w:val="003C30D7"/>
    <w:rsid w:val="003C3400"/>
    <w:rsid w:val="003C3416"/>
    <w:rsid w:val="003C38A1"/>
    <w:rsid w:val="003C3AA9"/>
    <w:rsid w:val="003C3FEB"/>
    <w:rsid w:val="003C41B9"/>
    <w:rsid w:val="003C42E6"/>
    <w:rsid w:val="003C45EE"/>
    <w:rsid w:val="003C4601"/>
    <w:rsid w:val="003C484C"/>
    <w:rsid w:val="003C4873"/>
    <w:rsid w:val="003C4B98"/>
    <w:rsid w:val="003C4CCC"/>
    <w:rsid w:val="003C4CD3"/>
    <w:rsid w:val="003C50B0"/>
    <w:rsid w:val="003C53B8"/>
    <w:rsid w:val="003C56C3"/>
    <w:rsid w:val="003C5781"/>
    <w:rsid w:val="003C5B20"/>
    <w:rsid w:val="003C5DB2"/>
    <w:rsid w:val="003C5E31"/>
    <w:rsid w:val="003C5FD6"/>
    <w:rsid w:val="003C6025"/>
    <w:rsid w:val="003C65D7"/>
    <w:rsid w:val="003C6913"/>
    <w:rsid w:val="003C6C47"/>
    <w:rsid w:val="003C6D73"/>
    <w:rsid w:val="003C6D87"/>
    <w:rsid w:val="003C6DAD"/>
    <w:rsid w:val="003C6EF3"/>
    <w:rsid w:val="003C75CD"/>
    <w:rsid w:val="003C760A"/>
    <w:rsid w:val="003C763B"/>
    <w:rsid w:val="003C7758"/>
    <w:rsid w:val="003C7762"/>
    <w:rsid w:val="003C7C1F"/>
    <w:rsid w:val="003C7DA8"/>
    <w:rsid w:val="003D05E9"/>
    <w:rsid w:val="003D0C00"/>
    <w:rsid w:val="003D1158"/>
    <w:rsid w:val="003D15E7"/>
    <w:rsid w:val="003D1774"/>
    <w:rsid w:val="003D1AAC"/>
    <w:rsid w:val="003D2063"/>
    <w:rsid w:val="003D2132"/>
    <w:rsid w:val="003D2191"/>
    <w:rsid w:val="003D21A4"/>
    <w:rsid w:val="003D21A5"/>
    <w:rsid w:val="003D2229"/>
    <w:rsid w:val="003D2386"/>
    <w:rsid w:val="003D2468"/>
    <w:rsid w:val="003D2480"/>
    <w:rsid w:val="003D27C2"/>
    <w:rsid w:val="003D284D"/>
    <w:rsid w:val="003D2B66"/>
    <w:rsid w:val="003D2DE9"/>
    <w:rsid w:val="003D30E1"/>
    <w:rsid w:val="003D3690"/>
    <w:rsid w:val="003D369C"/>
    <w:rsid w:val="003D36AB"/>
    <w:rsid w:val="003D3726"/>
    <w:rsid w:val="003D386E"/>
    <w:rsid w:val="003D38D4"/>
    <w:rsid w:val="003D3D48"/>
    <w:rsid w:val="003D3DD0"/>
    <w:rsid w:val="003D3F45"/>
    <w:rsid w:val="003D4056"/>
    <w:rsid w:val="003D42FE"/>
    <w:rsid w:val="003D4305"/>
    <w:rsid w:val="003D47B0"/>
    <w:rsid w:val="003D48AE"/>
    <w:rsid w:val="003D49D7"/>
    <w:rsid w:val="003D4DD5"/>
    <w:rsid w:val="003D53D2"/>
    <w:rsid w:val="003D54C2"/>
    <w:rsid w:val="003D5591"/>
    <w:rsid w:val="003D5CEC"/>
    <w:rsid w:val="003D6103"/>
    <w:rsid w:val="003D65C5"/>
    <w:rsid w:val="003D66BA"/>
    <w:rsid w:val="003D6D83"/>
    <w:rsid w:val="003D735B"/>
    <w:rsid w:val="003D76BC"/>
    <w:rsid w:val="003D7AA8"/>
    <w:rsid w:val="003D7BB1"/>
    <w:rsid w:val="003D7C38"/>
    <w:rsid w:val="003D7CB8"/>
    <w:rsid w:val="003D7D4A"/>
    <w:rsid w:val="003D7DBD"/>
    <w:rsid w:val="003E0306"/>
    <w:rsid w:val="003E06DE"/>
    <w:rsid w:val="003E0966"/>
    <w:rsid w:val="003E0AAC"/>
    <w:rsid w:val="003E0AD9"/>
    <w:rsid w:val="003E0B8C"/>
    <w:rsid w:val="003E0C16"/>
    <w:rsid w:val="003E1075"/>
    <w:rsid w:val="003E12F9"/>
    <w:rsid w:val="003E130F"/>
    <w:rsid w:val="003E150E"/>
    <w:rsid w:val="003E172F"/>
    <w:rsid w:val="003E1CB0"/>
    <w:rsid w:val="003E22A1"/>
    <w:rsid w:val="003E2469"/>
    <w:rsid w:val="003E2473"/>
    <w:rsid w:val="003E267F"/>
    <w:rsid w:val="003E2BA1"/>
    <w:rsid w:val="003E348A"/>
    <w:rsid w:val="003E369C"/>
    <w:rsid w:val="003E38FE"/>
    <w:rsid w:val="003E3AF2"/>
    <w:rsid w:val="003E3BAA"/>
    <w:rsid w:val="003E3F44"/>
    <w:rsid w:val="003E4211"/>
    <w:rsid w:val="003E422A"/>
    <w:rsid w:val="003E439A"/>
    <w:rsid w:val="003E43BE"/>
    <w:rsid w:val="003E44FE"/>
    <w:rsid w:val="003E4AD4"/>
    <w:rsid w:val="003E4C76"/>
    <w:rsid w:val="003E4D26"/>
    <w:rsid w:val="003E4FC4"/>
    <w:rsid w:val="003E5070"/>
    <w:rsid w:val="003E52D9"/>
    <w:rsid w:val="003E547D"/>
    <w:rsid w:val="003E5544"/>
    <w:rsid w:val="003E55AD"/>
    <w:rsid w:val="003E580E"/>
    <w:rsid w:val="003E5BAE"/>
    <w:rsid w:val="003E5D36"/>
    <w:rsid w:val="003E5D99"/>
    <w:rsid w:val="003E69EE"/>
    <w:rsid w:val="003E6BDD"/>
    <w:rsid w:val="003E6C6F"/>
    <w:rsid w:val="003E6C9F"/>
    <w:rsid w:val="003E6DA2"/>
    <w:rsid w:val="003E717A"/>
    <w:rsid w:val="003E71EF"/>
    <w:rsid w:val="003E726B"/>
    <w:rsid w:val="003E74F6"/>
    <w:rsid w:val="003E76DE"/>
    <w:rsid w:val="003E7722"/>
    <w:rsid w:val="003E7835"/>
    <w:rsid w:val="003F0370"/>
    <w:rsid w:val="003F07D1"/>
    <w:rsid w:val="003F0B5E"/>
    <w:rsid w:val="003F0B90"/>
    <w:rsid w:val="003F0BAB"/>
    <w:rsid w:val="003F12E4"/>
    <w:rsid w:val="003F15DD"/>
    <w:rsid w:val="003F15F7"/>
    <w:rsid w:val="003F17D4"/>
    <w:rsid w:val="003F186A"/>
    <w:rsid w:val="003F1CC4"/>
    <w:rsid w:val="003F2371"/>
    <w:rsid w:val="003F288C"/>
    <w:rsid w:val="003F2CAC"/>
    <w:rsid w:val="003F2D20"/>
    <w:rsid w:val="003F343D"/>
    <w:rsid w:val="003F357A"/>
    <w:rsid w:val="003F369F"/>
    <w:rsid w:val="003F378C"/>
    <w:rsid w:val="003F3D3F"/>
    <w:rsid w:val="003F3D82"/>
    <w:rsid w:val="003F3F1E"/>
    <w:rsid w:val="003F41CC"/>
    <w:rsid w:val="003F41CD"/>
    <w:rsid w:val="003F4304"/>
    <w:rsid w:val="003F443C"/>
    <w:rsid w:val="003F446C"/>
    <w:rsid w:val="003F4666"/>
    <w:rsid w:val="003F4734"/>
    <w:rsid w:val="003F49C8"/>
    <w:rsid w:val="003F4B09"/>
    <w:rsid w:val="003F4CB2"/>
    <w:rsid w:val="003F4EBE"/>
    <w:rsid w:val="003F548B"/>
    <w:rsid w:val="003F5601"/>
    <w:rsid w:val="003F5777"/>
    <w:rsid w:val="003F5ADF"/>
    <w:rsid w:val="003F6094"/>
    <w:rsid w:val="003F66A5"/>
    <w:rsid w:val="003F677C"/>
    <w:rsid w:val="003F687E"/>
    <w:rsid w:val="003F6A47"/>
    <w:rsid w:val="003F6F95"/>
    <w:rsid w:val="003F72B2"/>
    <w:rsid w:val="003F7965"/>
    <w:rsid w:val="003F7AF3"/>
    <w:rsid w:val="003F7AFB"/>
    <w:rsid w:val="003F7BAA"/>
    <w:rsid w:val="003F7C10"/>
    <w:rsid w:val="003F7DB6"/>
    <w:rsid w:val="0040027A"/>
    <w:rsid w:val="00400723"/>
    <w:rsid w:val="004008BF"/>
    <w:rsid w:val="00400A57"/>
    <w:rsid w:val="00401057"/>
    <w:rsid w:val="00401146"/>
    <w:rsid w:val="00401741"/>
    <w:rsid w:val="00401791"/>
    <w:rsid w:val="00401A36"/>
    <w:rsid w:val="00401E38"/>
    <w:rsid w:val="00401EE8"/>
    <w:rsid w:val="00402057"/>
    <w:rsid w:val="00402190"/>
    <w:rsid w:val="004023B1"/>
    <w:rsid w:val="00402B5D"/>
    <w:rsid w:val="0040353F"/>
    <w:rsid w:val="0040363A"/>
    <w:rsid w:val="0040375E"/>
    <w:rsid w:val="004038AD"/>
    <w:rsid w:val="0040398E"/>
    <w:rsid w:val="00403CE3"/>
    <w:rsid w:val="00403D73"/>
    <w:rsid w:val="00403FDA"/>
    <w:rsid w:val="00403FDC"/>
    <w:rsid w:val="00404033"/>
    <w:rsid w:val="004041CD"/>
    <w:rsid w:val="00404DB4"/>
    <w:rsid w:val="00404EB6"/>
    <w:rsid w:val="00404EEB"/>
    <w:rsid w:val="00405186"/>
    <w:rsid w:val="00405340"/>
    <w:rsid w:val="00405664"/>
    <w:rsid w:val="00405771"/>
    <w:rsid w:val="00405777"/>
    <w:rsid w:val="0040592A"/>
    <w:rsid w:val="0040593E"/>
    <w:rsid w:val="004059ED"/>
    <w:rsid w:val="00405C43"/>
    <w:rsid w:val="00405E55"/>
    <w:rsid w:val="004062C6"/>
    <w:rsid w:val="0040686C"/>
    <w:rsid w:val="0040702C"/>
    <w:rsid w:val="00407A0E"/>
    <w:rsid w:val="00407C6B"/>
    <w:rsid w:val="00407F90"/>
    <w:rsid w:val="0041010B"/>
    <w:rsid w:val="00410285"/>
    <w:rsid w:val="00410381"/>
    <w:rsid w:val="00411275"/>
    <w:rsid w:val="0041148C"/>
    <w:rsid w:val="0041156C"/>
    <w:rsid w:val="00411718"/>
    <w:rsid w:val="004118D0"/>
    <w:rsid w:val="004118F7"/>
    <w:rsid w:val="004119C7"/>
    <w:rsid w:val="00411B1C"/>
    <w:rsid w:val="00411E5C"/>
    <w:rsid w:val="00412485"/>
    <w:rsid w:val="00412862"/>
    <w:rsid w:val="00412B8C"/>
    <w:rsid w:val="00412C75"/>
    <w:rsid w:val="00412CAB"/>
    <w:rsid w:val="00412CC7"/>
    <w:rsid w:val="004130C9"/>
    <w:rsid w:val="00413262"/>
    <w:rsid w:val="00413502"/>
    <w:rsid w:val="00413545"/>
    <w:rsid w:val="00413651"/>
    <w:rsid w:val="00413B0C"/>
    <w:rsid w:val="00413B15"/>
    <w:rsid w:val="00413C0C"/>
    <w:rsid w:val="00413C21"/>
    <w:rsid w:val="00413D0C"/>
    <w:rsid w:val="00414068"/>
    <w:rsid w:val="0041437F"/>
    <w:rsid w:val="00414585"/>
    <w:rsid w:val="0041461D"/>
    <w:rsid w:val="00414946"/>
    <w:rsid w:val="00414A67"/>
    <w:rsid w:val="00414FC6"/>
    <w:rsid w:val="00415219"/>
    <w:rsid w:val="00415553"/>
    <w:rsid w:val="00415677"/>
    <w:rsid w:val="00415693"/>
    <w:rsid w:val="004156EE"/>
    <w:rsid w:val="00415842"/>
    <w:rsid w:val="0041596A"/>
    <w:rsid w:val="00415C28"/>
    <w:rsid w:val="00415D6F"/>
    <w:rsid w:val="004160DD"/>
    <w:rsid w:val="0041619C"/>
    <w:rsid w:val="004161BB"/>
    <w:rsid w:val="00416245"/>
    <w:rsid w:val="0041634C"/>
    <w:rsid w:val="00416673"/>
    <w:rsid w:val="004169B2"/>
    <w:rsid w:val="00416AAD"/>
    <w:rsid w:val="00417117"/>
    <w:rsid w:val="0041748D"/>
    <w:rsid w:val="00417670"/>
    <w:rsid w:val="004177EB"/>
    <w:rsid w:val="00417C89"/>
    <w:rsid w:val="00420131"/>
    <w:rsid w:val="00420594"/>
    <w:rsid w:val="004205E0"/>
    <w:rsid w:val="0042074C"/>
    <w:rsid w:val="00420896"/>
    <w:rsid w:val="00420A0E"/>
    <w:rsid w:val="00420D23"/>
    <w:rsid w:val="0042144E"/>
    <w:rsid w:val="00421580"/>
    <w:rsid w:val="004217B9"/>
    <w:rsid w:val="00421CBB"/>
    <w:rsid w:val="00421E23"/>
    <w:rsid w:val="00422285"/>
    <w:rsid w:val="0042239D"/>
    <w:rsid w:val="0042249D"/>
    <w:rsid w:val="004227B6"/>
    <w:rsid w:val="00423379"/>
    <w:rsid w:val="004233BF"/>
    <w:rsid w:val="0042343D"/>
    <w:rsid w:val="00423837"/>
    <w:rsid w:val="00423A0E"/>
    <w:rsid w:val="00423AFD"/>
    <w:rsid w:val="00423D53"/>
    <w:rsid w:val="00424058"/>
    <w:rsid w:val="0042429F"/>
    <w:rsid w:val="00424B30"/>
    <w:rsid w:val="00424ECB"/>
    <w:rsid w:val="004254FB"/>
    <w:rsid w:val="00425624"/>
    <w:rsid w:val="00425ADB"/>
    <w:rsid w:val="00425D7A"/>
    <w:rsid w:val="00426138"/>
    <w:rsid w:val="0042661E"/>
    <w:rsid w:val="00426821"/>
    <w:rsid w:val="00426903"/>
    <w:rsid w:val="00426A4A"/>
    <w:rsid w:val="004270DC"/>
    <w:rsid w:val="004270FC"/>
    <w:rsid w:val="00427152"/>
    <w:rsid w:val="004272EB"/>
    <w:rsid w:val="0042782A"/>
    <w:rsid w:val="00427A2B"/>
    <w:rsid w:val="00427A99"/>
    <w:rsid w:val="0043001D"/>
    <w:rsid w:val="00430501"/>
    <w:rsid w:val="00430519"/>
    <w:rsid w:val="004305BC"/>
    <w:rsid w:val="00430679"/>
    <w:rsid w:val="00430782"/>
    <w:rsid w:val="00430D2E"/>
    <w:rsid w:val="0043114A"/>
    <w:rsid w:val="004313D4"/>
    <w:rsid w:val="004313DB"/>
    <w:rsid w:val="00431AE4"/>
    <w:rsid w:val="0043283F"/>
    <w:rsid w:val="004329EF"/>
    <w:rsid w:val="00432A7F"/>
    <w:rsid w:val="00432C74"/>
    <w:rsid w:val="00432E71"/>
    <w:rsid w:val="00433106"/>
    <w:rsid w:val="00433C77"/>
    <w:rsid w:val="00434005"/>
    <w:rsid w:val="004342CC"/>
    <w:rsid w:val="00434490"/>
    <w:rsid w:val="00434497"/>
    <w:rsid w:val="00434BF1"/>
    <w:rsid w:val="00434EE2"/>
    <w:rsid w:val="0043534C"/>
    <w:rsid w:val="00435622"/>
    <w:rsid w:val="004356B4"/>
    <w:rsid w:val="00435868"/>
    <w:rsid w:val="00435AD3"/>
    <w:rsid w:val="00435ADD"/>
    <w:rsid w:val="00435CC7"/>
    <w:rsid w:val="00435D37"/>
    <w:rsid w:val="00436276"/>
    <w:rsid w:val="00436283"/>
    <w:rsid w:val="00436286"/>
    <w:rsid w:val="0043648E"/>
    <w:rsid w:val="00436CCC"/>
    <w:rsid w:val="00436E7C"/>
    <w:rsid w:val="00436F51"/>
    <w:rsid w:val="00437B65"/>
    <w:rsid w:val="00437C3A"/>
    <w:rsid w:val="00440008"/>
    <w:rsid w:val="004407D8"/>
    <w:rsid w:val="0044081C"/>
    <w:rsid w:val="00440940"/>
    <w:rsid w:val="00440CC4"/>
    <w:rsid w:val="00440EF1"/>
    <w:rsid w:val="00440FF2"/>
    <w:rsid w:val="004410D7"/>
    <w:rsid w:val="0044128A"/>
    <w:rsid w:val="0044159E"/>
    <w:rsid w:val="00441A1E"/>
    <w:rsid w:val="00441C3A"/>
    <w:rsid w:val="00441EFD"/>
    <w:rsid w:val="00441F80"/>
    <w:rsid w:val="004420C2"/>
    <w:rsid w:val="004420E8"/>
    <w:rsid w:val="00442280"/>
    <w:rsid w:val="00442371"/>
    <w:rsid w:val="00442922"/>
    <w:rsid w:val="00442AB7"/>
    <w:rsid w:val="00443205"/>
    <w:rsid w:val="004435F3"/>
    <w:rsid w:val="004436DC"/>
    <w:rsid w:val="00443770"/>
    <w:rsid w:val="00443987"/>
    <w:rsid w:val="00443DD8"/>
    <w:rsid w:val="00444068"/>
    <w:rsid w:val="004445E8"/>
    <w:rsid w:val="00444961"/>
    <w:rsid w:val="00444976"/>
    <w:rsid w:val="00444BA6"/>
    <w:rsid w:val="00444C40"/>
    <w:rsid w:val="00444CB0"/>
    <w:rsid w:val="00444FDB"/>
    <w:rsid w:val="004452AD"/>
    <w:rsid w:val="00445346"/>
    <w:rsid w:val="004455AC"/>
    <w:rsid w:val="00445CD6"/>
    <w:rsid w:val="00445DE5"/>
    <w:rsid w:val="00445E8F"/>
    <w:rsid w:val="00445FAF"/>
    <w:rsid w:val="004463EB"/>
    <w:rsid w:val="004464A0"/>
    <w:rsid w:val="004464C3"/>
    <w:rsid w:val="00446619"/>
    <w:rsid w:val="00446818"/>
    <w:rsid w:val="00446974"/>
    <w:rsid w:val="00446A33"/>
    <w:rsid w:val="00446A9C"/>
    <w:rsid w:val="00446AB3"/>
    <w:rsid w:val="00446CE5"/>
    <w:rsid w:val="00446CF3"/>
    <w:rsid w:val="00446EEF"/>
    <w:rsid w:val="00446FAC"/>
    <w:rsid w:val="0044727F"/>
    <w:rsid w:val="00447507"/>
    <w:rsid w:val="0044779A"/>
    <w:rsid w:val="00447B55"/>
    <w:rsid w:val="00447B71"/>
    <w:rsid w:val="00447E64"/>
    <w:rsid w:val="00450367"/>
    <w:rsid w:val="00450675"/>
    <w:rsid w:val="0045094C"/>
    <w:rsid w:val="00450F44"/>
    <w:rsid w:val="0045134D"/>
    <w:rsid w:val="0045149D"/>
    <w:rsid w:val="00451588"/>
    <w:rsid w:val="004515E6"/>
    <w:rsid w:val="00451853"/>
    <w:rsid w:val="00451990"/>
    <w:rsid w:val="004519DB"/>
    <w:rsid w:val="004519DF"/>
    <w:rsid w:val="00451B53"/>
    <w:rsid w:val="00451EDD"/>
    <w:rsid w:val="00451F04"/>
    <w:rsid w:val="00451F3D"/>
    <w:rsid w:val="00451FBE"/>
    <w:rsid w:val="004521F3"/>
    <w:rsid w:val="0045225D"/>
    <w:rsid w:val="00452566"/>
    <w:rsid w:val="0045287D"/>
    <w:rsid w:val="00452945"/>
    <w:rsid w:val="004537A2"/>
    <w:rsid w:val="00453CD2"/>
    <w:rsid w:val="00453D3F"/>
    <w:rsid w:val="004543C6"/>
    <w:rsid w:val="004546DE"/>
    <w:rsid w:val="00454D7E"/>
    <w:rsid w:val="004550AB"/>
    <w:rsid w:val="004550FA"/>
    <w:rsid w:val="0045536C"/>
    <w:rsid w:val="004553B9"/>
    <w:rsid w:val="004553F8"/>
    <w:rsid w:val="004559E4"/>
    <w:rsid w:val="00455F3F"/>
    <w:rsid w:val="0045617D"/>
    <w:rsid w:val="00456512"/>
    <w:rsid w:val="004569DE"/>
    <w:rsid w:val="00456AD5"/>
    <w:rsid w:val="00456CE6"/>
    <w:rsid w:val="00456E3F"/>
    <w:rsid w:val="00457514"/>
    <w:rsid w:val="004575C8"/>
    <w:rsid w:val="00457667"/>
    <w:rsid w:val="0045769E"/>
    <w:rsid w:val="004576A5"/>
    <w:rsid w:val="004577EB"/>
    <w:rsid w:val="00457975"/>
    <w:rsid w:val="00457A02"/>
    <w:rsid w:val="00457A3D"/>
    <w:rsid w:val="00457AF5"/>
    <w:rsid w:val="00457C76"/>
    <w:rsid w:val="00460018"/>
    <w:rsid w:val="00460098"/>
    <w:rsid w:val="00460522"/>
    <w:rsid w:val="00460574"/>
    <w:rsid w:val="00460900"/>
    <w:rsid w:val="00460A72"/>
    <w:rsid w:val="00460AA0"/>
    <w:rsid w:val="00460B9E"/>
    <w:rsid w:val="00460C51"/>
    <w:rsid w:val="00460DB6"/>
    <w:rsid w:val="00461134"/>
    <w:rsid w:val="00461205"/>
    <w:rsid w:val="0046152E"/>
    <w:rsid w:val="00461A0D"/>
    <w:rsid w:val="00461A9D"/>
    <w:rsid w:val="00461B33"/>
    <w:rsid w:val="00461B37"/>
    <w:rsid w:val="00461F53"/>
    <w:rsid w:val="00462282"/>
    <w:rsid w:val="004624A4"/>
    <w:rsid w:val="004624D8"/>
    <w:rsid w:val="0046274C"/>
    <w:rsid w:val="00462A90"/>
    <w:rsid w:val="00462AEE"/>
    <w:rsid w:val="00462EE5"/>
    <w:rsid w:val="00462FB1"/>
    <w:rsid w:val="0046301E"/>
    <w:rsid w:val="0046306C"/>
    <w:rsid w:val="0046383C"/>
    <w:rsid w:val="00463ACD"/>
    <w:rsid w:val="00463BB5"/>
    <w:rsid w:val="00463CAB"/>
    <w:rsid w:val="00464020"/>
    <w:rsid w:val="004640A6"/>
    <w:rsid w:val="00464199"/>
    <w:rsid w:val="00464248"/>
    <w:rsid w:val="004642F9"/>
    <w:rsid w:val="00464534"/>
    <w:rsid w:val="00464798"/>
    <w:rsid w:val="0046499B"/>
    <w:rsid w:val="00464A09"/>
    <w:rsid w:val="00464A19"/>
    <w:rsid w:val="00464B5F"/>
    <w:rsid w:val="00464BDC"/>
    <w:rsid w:val="00464CD8"/>
    <w:rsid w:val="00465176"/>
    <w:rsid w:val="004653D1"/>
    <w:rsid w:val="004653DC"/>
    <w:rsid w:val="00465B07"/>
    <w:rsid w:val="00465C0F"/>
    <w:rsid w:val="00465E70"/>
    <w:rsid w:val="00465EDA"/>
    <w:rsid w:val="00466022"/>
    <w:rsid w:val="00466032"/>
    <w:rsid w:val="00466128"/>
    <w:rsid w:val="004661DD"/>
    <w:rsid w:val="00466432"/>
    <w:rsid w:val="004669B0"/>
    <w:rsid w:val="00466A5B"/>
    <w:rsid w:val="004670A0"/>
    <w:rsid w:val="004670C8"/>
    <w:rsid w:val="004671E6"/>
    <w:rsid w:val="004674B5"/>
    <w:rsid w:val="00467669"/>
    <w:rsid w:val="004677D4"/>
    <w:rsid w:val="00467835"/>
    <w:rsid w:val="00467A0B"/>
    <w:rsid w:val="00467CA2"/>
    <w:rsid w:val="00467FC0"/>
    <w:rsid w:val="004700D1"/>
    <w:rsid w:val="00470370"/>
    <w:rsid w:val="00470955"/>
    <w:rsid w:val="00471425"/>
    <w:rsid w:val="00471734"/>
    <w:rsid w:val="004717BF"/>
    <w:rsid w:val="0047183B"/>
    <w:rsid w:val="004719D0"/>
    <w:rsid w:val="00471AF1"/>
    <w:rsid w:val="00471C54"/>
    <w:rsid w:val="00471DC6"/>
    <w:rsid w:val="0047248F"/>
    <w:rsid w:val="0047285E"/>
    <w:rsid w:val="00472ABE"/>
    <w:rsid w:val="00472AE4"/>
    <w:rsid w:val="00472C51"/>
    <w:rsid w:val="00472D05"/>
    <w:rsid w:val="00472D26"/>
    <w:rsid w:val="00473256"/>
    <w:rsid w:val="004732DE"/>
    <w:rsid w:val="00473598"/>
    <w:rsid w:val="004736A8"/>
    <w:rsid w:val="0047372F"/>
    <w:rsid w:val="004737F4"/>
    <w:rsid w:val="00473855"/>
    <w:rsid w:val="00473E9C"/>
    <w:rsid w:val="00473EDE"/>
    <w:rsid w:val="00474293"/>
    <w:rsid w:val="004742AD"/>
    <w:rsid w:val="004742D9"/>
    <w:rsid w:val="00474582"/>
    <w:rsid w:val="004746AF"/>
    <w:rsid w:val="00474949"/>
    <w:rsid w:val="00474B2B"/>
    <w:rsid w:val="00474B36"/>
    <w:rsid w:val="00475212"/>
    <w:rsid w:val="004754C8"/>
    <w:rsid w:val="004755E7"/>
    <w:rsid w:val="00475668"/>
    <w:rsid w:val="004756F4"/>
    <w:rsid w:val="004759A5"/>
    <w:rsid w:val="00475B46"/>
    <w:rsid w:val="004762A3"/>
    <w:rsid w:val="004767DB"/>
    <w:rsid w:val="00476A4B"/>
    <w:rsid w:val="00476BA9"/>
    <w:rsid w:val="00476C36"/>
    <w:rsid w:val="00476F56"/>
    <w:rsid w:val="00477109"/>
    <w:rsid w:val="00477748"/>
    <w:rsid w:val="00477C1E"/>
    <w:rsid w:val="00477D72"/>
    <w:rsid w:val="00480182"/>
    <w:rsid w:val="00480219"/>
    <w:rsid w:val="0048027A"/>
    <w:rsid w:val="004804DA"/>
    <w:rsid w:val="00480CA2"/>
    <w:rsid w:val="00480CB2"/>
    <w:rsid w:val="00480E51"/>
    <w:rsid w:val="004810EB"/>
    <w:rsid w:val="00481164"/>
    <w:rsid w:val="004811A8"/>
    <w:rsid w:val="004813D3"/>
    <w:rsid w:val="0048159C"/>
    <w:rsid w:val="00481627"/>
    <w:rsid w:val="00481C20"/>
    <w:rsid w:val="00481FAD"/>
    <w:rsid w:val="0048207C"/>
    <w:rsid w:val="0048212D"/>
    <w:rsid w:val="0048213C"/>
    <w:rsid w:val="004822FE"/>
    <w:rsid w:val="0048238B"/>
    <w:rsid w:val="00482445"/>
    <w:rsid w:val="0048261A"/>
    <w:rsid w:val="00482669"/>
    <w:rsid w:val="004826E9"/>
    <w:rsid w:val="004828B0"/>
    <w:rsid w:val="00482D28"/>
    <w:rsid w:val="00483586"/>
    <w:rsid w:val="00483954"/>
    <w:rsid w:val="00483CE1"/>
    <w:rsid w:val="00483F88"/>
    <w:rsid w:val="00484106"/>
    <w:rsid w:val="00484820"/>
    <w:rsid w:val="00484F76"/>
    <w:rsid w:val="00485010"/>
    <w:rsid w:val="0048503F"/>
    <w:rsid w:val="00485129"/>
    <w:rsid w:val="00485224"/>
    <w:rsid w:val="0048584D"/>
    <w:rsid w:val="00485885"/>
    <w:rsid w:val="004858A6"/>
    <w:rsid w:val="00485AEB"/>
    <w:rsid w:val="00485E49"/>
    <w:rsid w:val="004860AC"/>
    <w:rsid w:val="004861C7"/>
    <w:rsid w:val="0048625C"/>
    <w:rsid w:val="004864AE"/>
    <w:rsid w:val="00486530"/>
    <w:rsid w:val="00486910"/>
    <w:rsid w:val="00486B83"/>
    <w:rsid w:val="00486BED"/>
    <w:rsid w:val="00486C64"/>
    <w:rsid w:val="00486F35"/>
    <w:rsid w:val="00487523"/>
    <w:rsid w:val="00487C69"/>
    <w:rsid w:val="00487CBB"/>
    <w:rsid w:val="00487E5D"/>
    <w:rsid w:val="00487F27"/>
    <w:rsid w:val="00487FFB"/>
    <w:rsid w:val="0049000D"/>
    <w:rsid w:val="004904F0"/>
    <w:rsid w:val="004906F0"/>
    <w:rsid w:val="0049081F"/>
    <w:rsid w:val="00490A19"/>
    <w:rsid w:val="00490A1E"/>
    <w:rsid w:val="00490DC7"/>
    <w:rsid w:val="00490EC5"/>
    <w:rsid w:val="00491287"/>
    <w:rsid w:val="00491380"/>
    <w:rsid w:val="00491645"/>
    <w:rsid w:val="0049176F"/>
    <w:rsid w:val="004919A6"/>
    <w:rsid w:val="00491C6D"/>
    <w:rsid w:val="00491E26"/>
    <w:rsid w:val="00492062"/>
    <w:rsid w:val="004922C5"/>
    <w:rsid w:val="00492AF7"/>
    <w:rsid w:val="00492BF1"/>
    <w:rsid w:val="00492C87"/>
    <w:rsid w:val="004933A9"/>
    <w:rsid w:val="004934C3"/>
    <w:rsid w:val="00493754"/>
    <w:rsid w:val="004938AD"/>
    <w:rsid w:val="00493EAE"/>
    <w:rsid w:val="0049437F"/>
    <w:rsid w:val="00494576"/>
    <w:rsid w:val="0049488C"/>
    <w:rsid w:val="00494C79"/>
    <w:rsid w:val="004956B4"/>
    <w:rsid w:val="0049580C"/>
    <w:rsid w:val="004958E6"/>
    <w:rsid w:val="00495D91"/>
    <w:rsid w:val="00495F0D"/>
    <w:rsid w:val="00495FCE"/>
    <w:rsid w:val="00496044"/>
    <w:rsid w:val="0049616D"/>
    <w:rsid w:val="00496214"/>
    <w:rsid w:val="004962CE"/>
    <w:rsid w:val="00496F62"/>
    <w:rsid w:val="004973C9"/>
    <w:rsid w:val="004973D3"/>
    <w:rsid w:val="004975E1"/>
    <w:rsid w:val="00497644"/>
    <w:rsid w:val="004978A9"/>
    <w:rsid w:val="00497C96"/>
    <w:rsid w:val="004A050C"/>
    <w:rsid w:val="004A0590"/>
    <w:rsid w:val="004A0780"/>
    <w:rsid w:val="004A090C"/>
    <w:rsid w:val="004A099A"/>
    <w:rsid w:val="004A0A84"/>
    <w:rsid w:val="004A10B3"/>
    <w:rsid w:val="004A180E"/>
    <w:rsid w:val="004A19D6"/>
    <w:rsid w:val="004A1A74"/>
    <w:rsid w:val="004A1AD6"/>
    <w:rsid w:val="004A1D2C"/>
    <w:rsid w:val="004A1F9E"/>
    <w:rsid w:val="004A20DF"/>
    <w:rsid w:val="004A21CB"/>
    <w:rsid w:val="004A21D1"/>
    <w:rsid w:val="004A22D0"/>
    <w:rsid w:val="004A23B3"/>
    <w:rsid w:val="004A2941"/>
    <w:rsid w:val="004A2979"/>
    <w:rsid w:val="004A2ABA"/>
    <w:rsid w:val="004A2CDB"/>
    <w:rsid w:val="004A34E7"/>
    <w:rsid w:val="004A3889"/>
    <w:rsid w:val="004A3AD7"/>
    <w:rsid w:val="004A3B59"/>
    <w:rsid w:val="004A3B8B"/>
    <w:rsid w:val="004A3BD6"/>
    <w:rsid w:val="004A3DCC"/>
    <w:rsid w:val="004A4287"/>
    <w:rsid w:val="004A46C1"/>
    <w:rsid w:val="004A4701"/>
    <w:rsid w:val="004A470E"/>
    <w:rsid w:val="004A474F"/>
    <w:rsid w:val="004A4A88"/>
    <w:rsid w:val="004A4D5E"/>
    <w:rsid w:val="004A4E63"/>
    <w:rsid w:val="004A525A"/>
    <w:rsid w:val="004A529E"/>
    <w:rsid w:val="004A53A1"/>
    <w:rsid w:val="004A54EF"/>
    <w:rsid w:val="004A57CC"/>
    <w:rsid w:val="004A5901"/>
    <w:rsid w:val="004A5968"/>
    <w:rsid w:val="004A5976"/>
    <w:rsid w:val="004A5D66"/>
    <w:rsid w:val="004A5DE1"/>
    <w:rsid w:val="004A609A"/>
    <w:rsid w:val="004A620A"/>
    <w:rsid w:val="004A67A8"/>
    <w:rsid w:val="004A6A7D"/>
    <w:rsid w:val="004A6D50"/>
    <w:rsid w:val="004A71BA"/>
    <w:rsid w:val="004A74C4"/>
    <w:rsid w:val="004A763D"/>
    <w:rsid w:val="004A7692"/>
    <w:rsid w:val="004A7A45"/>
    <w:rsid w:val="004A7AF7"/>
    <w:rsid w:val="004A7B0B"/>
    <w:rsid w:val="004A7CFE"/>
    <w:rsid w:val="004A7D2D"/>
    <w:rsid w:val="004A7FE4"/>
    <w:rsid w:val="004B036E"/>
    <w:rsid w:val="004B04C9"/>
    <w:rsid w:val="004B05EC"/>
    <w:rsid w:val="004B0601"/>
    <w:rsid w:val="004B08F6"/>
    <w:rsid w:val="004B0929"/>
    <w:rsid w:val="004B0978"/>
    <w:rsid w:val="004B0CC4"/>
    <w:rsid w:val="004B11B0"/>
    <w:rsid w:val="004B16FC"/>
    <w:rsid w:val="004B17CB"/>
    <w:rsid w:val="004B1974"/>
    <w:rsid w:val="004B1A16"/>
    <w:rsid w:val="004B1E66"/>
    <w:rsid w:val="004B207B"/>
    <w:rsid w:val="004B219B"/>
    <w:rsid w:val="004B224D"/>
    <w:rsid w:val="004B2332"/>
    <w:rsid w:val="004B251E"/>
    <w:rsid w:val="004B2624"/>
    <w:rsid w:val="004B2665"/>
    <w:rsid w:val="004B26F1"/>
    <w:rsid w:val="004B2DDC"/>
    <w:rsid w:val="004B2E2E"/>
    <w:rsid w:val="004B2E65"/>
    <w:rsid w:val="004B3153"/>
    <w:rsid w:val="004B3156"/>
    <w:rsid w:val="004B318A"/>
    <w:rsid w:val="004B3232"/>
    <w:rsid w:val="004B340D"/>
    <w:rsid w:val="004B3545"/>
    <w:rsid w:val="004B37B9"/>
    <w:rsid w:val="004B3903"/>
    <w:rsid w:val="004B3A12"/>
    <w:rsid w:val="004B3A38"/>
    <w:rsid w:val="004B4056"/>
    <w:rsid w:val="004B417D"/>
    <w:rsid w:val="004B439F"/>
    <w:rsid w:val="004B4836"/>
    <w:rsid w:val="004B4AFF"/>
    <w:rsid w:val="004B4B23"/>
    <w:rsid w:val="004B4B73"/>
    <w:rsid w:val="004B4C39"/>
    <w:rsid w:val="004B5291"/>
    <w:rsid w:val="004B5303"/>
    <w:rsid w:val="004B53A5"/>
    <w:rsid w:val="004B56C4"/>
    <w:rsid w:val="004B591B"/>
    <w:rsid w:val="004B5A72"/>
    <w:rsid w:val="004B5A7C"/>
    <w:rsid w:val="004B5E5D"/>
    <w:rsid w:val="004B5FE7"/>
    <w:rsid w:val="004B6263"/>
    <w:rsid w:val="004B62C8"/>
    <w:rsid w:val="004B6344"/>
    <w:rsid w:val="004B6379"/>
    <w:rsid w:val="004B654B"/>
    <w:rsid w:val="004B65E7"/>
    <w:rsid w:val="004B703E"/>
    <w:rsid w:val="004B70EE"/>
    <w:rsid w:val="004B73DF"/>
    <w:rsid w:val="004B7513"/>
    <w:rsid w:val="004B7700"/>
    <w:rsid w:val="004B7A91"/>
    <w:rsid w:val="004B7B4D"/>
    <w:rsid w:val="004B7CBC"/>
    <w:rsid w:val="004B7CE6"/>
    <w:rsid w:val="004C0205"/>
    <w:rsid w:val="004C02A4"/>
    <w:rsid w:val="004C035B"/>
    <w:rsid w:val="004C0422"/>
    <w:rsid w:val="004C06FD"/>
    <w:rsid w:val="004C09B4"/>
    <w:rsid w:val="004C0F5F"/>
    <w:rsid w:val="004C1445"/>
    <w:rsid w:val="004C145A"/>
    <w:rsid w:val="004C1460"/>
    <w:rsid w:val="004C1584"/>
    <w:rsid w:val="004C1763"/>
    <w:rsid w:val="004C185A"/>
    <w:rsid w:val="004C1874"/>
    <w:rsid w:val="004C1B4D"/>
    <w:rsid w:val="004C1D5A"/>
    <w:rsid w:val="004C1D81"/>
    <w:rsid w:val="004C1EC8"/>
    <w:rsid w:val="004C1FAF"/>
    <w:rsid w:val="004C2089"/>
    <w:rsid w:val="004C20AD"/>
    <w:rsid w:val="004C2284"/>
    <w:rsid w:val="004C2698"/>
    <w:rsid w:val="004C2B8B"/>
    <w:rsid w:val="004C2D56"/>
    <w:rsid w:val="004C316D"/>
    <w:rsid w:val="004C3310"/>
    <w:rsid w:val="004C3A24"/>
    <w:rsid w:val="004C3B7B"/>
    <w:rsid w:val="004C3E0B"/>
    <w:rsid w:val="004C3EE2"/>
    <w:rsid w:val="004C3FAD"/>
    <w:rsid w:val="004C43F0"/>
    <w:rsid w:val="004C4654"/>
    <w:rsid w:val="004C4A20"/>
    <w:rsid w:val="004C4BAA"/>
    <w:rsid w:val="004C4C36"/>
    <w:rsid w:val="004C548F"/>
    <w:rsid w:val="004C5953"/>
    <w:rsid w:val="004C5A0B"/>
    <w:rsid w:val="004C5B12"/>
    <w:rsid w:val="004C5B3F"/>
    <w:rsid w:val="004C645B"/>
    <w:rsid w:val="004C64DB"/>
    <w:rsid w:val="004C6860"/>
    <w:rsid w:val="004C69EE"/>
    <w:rsid w:val="004C69F4"/>
    <w:rsid w:val="004C6CA4"/>
    <w:rsid w:val="004C6CF7"/>
    <w:rsid w:val="004C6D1B"/>
    <w:rsid w:val="004C6E72"/>
    <w:rsid w:val="004C6F8B"/>
    <w:rsid w:val="004C7363"/>
    <w:rsid w:val="004C76CE"/>
    <w:rsid w:val="004D000D"/>
    <w:rsid w:val="004D0359"/>
    <w:rsid w:val="004D0502"/>
    <w:rsid w:val="004D0646"/>
    <w:rsid w:val="004D0ACC"/>
    <w:rsid w:val="004D0DD2"/>
    <w:rsid w:val="004D15CD"/>
    <w:rsid w:val="004D17EA"/>
    <w:rsid w:val="004D183E"/>
    <w:rsid w:val="004D18DC"/>
    <w:rsid w:val="004D1B31"/>
    <w:rsid w:val="004D1F61"/>
    <w:rsid w:val="004D2286"/>
    <w:rsid w:val="004D22E1"/>
    <w:rsid w:val="004D278A"/>
    <w:rsid w:val="004D2AC8"/>
    <w:rsid w:val="004D2DF9"/>
    <w:rsid w:val="004D2F0B"/>
    <w:rsid w:val="004D3020"/>
    <w:rsid w:val="004D306A"/>
    <w:rsid w:val="004D3116"/>
    <w:rsid w:val="004D3B30"/>
    <w:rsid w:val="004D3FCF"/>
    <w:rsid w:val="004D4156"/>
    <w:rsid w:val="004D4163"/>
    <w:rsid w:val="004D4296"/>
    <w:rsid w:val="004D44D7"/>
    <w:rsid w:val="004D4692"/>
    <w:rsid w:val="004D4A2C"/>
    <w:rsid w:val="004D4C72"/>
    <w:rsid w:val="004D4FA0"/>
    <w:rsid w:val="004D5000"/>
    <w:rsid w:val="004D5169"/>
    <w:rsid w:val="004D516B"/>
    <w:rsid w:val="004D5695"/>
    <w:rsid w:val="004D5757"/>
    <w:rsid w:val="004D57E0"/>
    <w:rsid w:val="004D593C"/>
    <w:rsid w:val="004D5CCB"/>
    <w:rsid w:val="004D5EA5"/>
    <w:rsid w:val="004D641D"/>
    <w:rsid w:val="004D64D7"/>
    <w:rsid w:val="004D66B7"/>
    <w:rsid w:val="004D6B48"/>
    <w:rsid w:val="004D6F95"/>
    <w:rsid w:val="004D70CA"/>
    <w:rsid w:val="004D71A8"/>
    <w:rsid w:val="004D73CF"/>
    <w:rsid w:val="004D7937"/>
    <w:rsid w:val="004D7BBE"/>
    <w:rsid w:val="004D7EE7"/>
    <w:rsid w:val="004D7FAD"/>
    <w:rsid w:val="004E01F4"/>
    <w:rsid w:val="004E0275"/>
    <w:rsid w:val="004E03DC"/>
    <w:rsid w:val="004E06AC"/>
    <w:rsid w:val="004E099E"/>
    <w:rsid w:val="004E0B95"/>
    <w:rsid w:val="004E0D88"/>
    <w:rsid w:val="004E0E5E"/>
    <w:rsid w:val="004E1208"/>
    <w:rsid w:val="004E1229"/>
    <w:rsid w:val="004E14C0"/>
    <w:rsid w:val="004E1628"/>
    <w:rsid w:val="004E16B7"/>
    <w:rsid w:val="004E17DD"/>
    <w:rsid w:val="004E1967"/>
    <w:rsid w:val="004E1E0B"/>
    <w:rsid w:val="004E1EA6"/>
    <w:rsid w:val="004E1EE7"/>
    <w:rsid w:val="004E2053"/>
    <w:rsid w:val="004E2080"/>
    <w:rsid w:val="004E24DC"/>
    <w:rsid w:val="004E25E2"/>
    <w:rsid w:val="004E2640"/>
    <w:rsid w:val="004E27FA"/>
    <w:rsid w:val="004E2A21"/>
    <w:rsid w:val="004E2B1E"/>
    <w:rsid w:val="004E2B9D"/>
    <w:rsid w:val="004E3128"/>
    <w:rsid w:val="004E3515"/>
    <w:rsid w:val="004E35B3"/>
    <w:rsid w:val="004E35FA"/>
    <w:rsid w:val="004E3854"/>
    <w:rsid w:val="004E392F"/>
    <w:rsid w:val="004E3D6A"/>
    <w:rsid w:val="004E3F29"/>
    <w:rsid w:val="004E4019"/>
    <w:rsid w:val="004E4143"/>
    <w:rsid w:val="004E4188"/>
    <w:rsid w:val="004E4291"/>
    <w:rsid w:val="004E42F8"/>
    <w:rsid w:val="004E4467"/>
    <w:rsid w:val="004E4840"/>
    <w:rsid w:val="004E497B"/>
    <w:rsid w:val="004E4A90"/>
    <w:rsid w:val="004E4AE8"/>
    <w:rsid w:val="004E4B20"/>
    <w:rsid w:val="004E4B3B"/>
    <w:rsid w:val="004E4D80"/>
    <w:rsid w:val="004E4DBB"/>
    <w:rsid w:val="004E4E42"/>
    <w:rsid w:val="004E4E75"/>
    <w:rsid w:val="004E50FF"/>
    <w:rsid w:val="004E5164"/>
    <w:rsid w:val="004E537D"/>
    <w:rsid w:val="004E5950"/>
    <w:rsid w:val="004E59D1"/>
    <w:rsid w:val="004E5C4D"/>
    <w:rsid w:val="004E6088"/>
    <w:rsid w:val="004E6156"/>
    <w:rsid w:val="004E6276"/>
    <w:rsid w:val="004E62DC"/>
    <w:rsid w:val="004E68C1"/>
    <w:rsid w:val="004E69E1"/>
    <w:rsid w:val="004E6C0C"/>
    <w:rsid w:val="004E700F"/>
    <w:rsid w:val="004E70CF"/>
    <w:rsid w:val="004E70D0"/>
    <w:rsid w:val="004E713F"/>
    <w:rsid w:val="004E722A"/>
    <w:rsid w:val="004E7474"/>
    <w:rsid w:val="004E779A"/>
    <w:rsid w:val="004E785E"/>
    <w:rsid w:val="004E7CE7"/>
    <w:rsid w:val="004E7FD2"/>
    <w:rsid w:val="004F008C"/>
    <w:rsid w:val="004F011E"/>
    <w:rsid w:val="004F088E"/>
    <w:rsid w:val="004F098B"/>
    <w:rsid w:val="004F09EE"/>
    <w:rsid w:val="004F0AAC"/>
    <w:rsid w:val="004F0CC7"/>
    <w:rsid w:val="004F11B3"/>
    <w:rsid w:val="004F135B"/>
    <w:rsid w:val="004F137C"/>
    <w:rsid w:val="004F14A5"/>
    <w:rsid w:val="004F180D"/>
    <w:rsid w:val="004F1825"/>
    <w:rsid w:val="004F1DC6"/>
    <w:rsid w:val="004F1DC8"/>
    <w:rsid w:val="004F1E2D"/>
    <w:rsid w:val="004F206D"/>
    <w:rsid w:val="004F2121"/>
    <w:rsid w:val="004F23A9"/>
    <w:rsid w:val="004F23B7"/>
    <w:rsid w:val="004F244C"/>
    <w:rsid w:val="004F249E"/>
    <w:rsid w:val="004F26F9"/>
    <w:rsid w:val="004F2A9B"/>
    <w:rsid w:val="004F2B8D"/>
    <w:rsid w:val="004F2B92"/>
    <w:rsid w:val="004F2C03"/>
    <w:rsid w:val="004F2E31"/>
    <w:rsid w:val="004F2FCC"/>
    <w:rsid w:val="004F3398"/>
    <w:rsid w:val="004F353E"/>
    <w:rsid w:val="004F3781"/>
    <w:rsid w:val="004F397E"/>
    <w:rsid w:val="004F3A98"/>
    <w:rsid w:val="004F3CE1"/>
    <w:rsid w:val="004F408C"/>
    <w:rsid w:val="004F424A"/>
    <w:rsid w:val="004F4656"/>
    <w:rsid w:val="004F47B8"/>
    <w:rsid w:val="004F4D16"/>
    <w:rsid w:val="004F4DD4"/>
    <w:rsid w:val="004F4E0A"/>
    <w:rsid w:val="004F520D"/>
    <w:rsid w:val="004F529E"/>
    <w:rsid w:val="004F542C"/>
    <w:rsid w:val="004F577D"/>
    <w:rsid w:val="004F5895"/>
    <w:rsid w:val="004F5BF8"/>
    <w:rsid w:val="004F60B2"/>
    <w:rsid w:val="004F631D"/>
    <w:rsid w:val="004F6457"/>
    <w:rsid w:val="004F645C"/>
    <w:rsid w:val="004F6634"/>
    <w:rsid w:val="004F678F"/>
    <w:rsid w:val="004F67EE"/>
    <w:rsid w:val="004F6941"/>
    <w:rsid w:val="004F69E1"/>
    <w:rsid w:val="004F6A78"/>
    <w:rsid w:val="004F6A90"/>
    <w:rsid w:val="004F6CBF"/>
    <w:rsid w:val="004F6F99"/>
    <w:rsid w:val="004F70C8"/>
    <w:rsid w:val="004F70DD"/>
    <w:rsid w:val="004F71AF"/>
    <w:rsid w:val="004F7897"/>
    <w:rsid w:val="004F7932"/>
    <w:rsid w:val="004F79B4"/>
    <w:rsid w:val="004F7F20"/>
    <w:rsid w:val="00500471"/>
    <w:rsid w:val="005004B8"/>
    <w:rsid w:val="005004BB"/>
    <w:rsid w:val="00500685"/>
    <w:rsid w:val="005006C5"/>
    <w:rsid w:val="00500865"/>
    <w:rsid w:val="00500874"/>
    <w:rsid w:val="005008A7"/>
    <w:rsid w:val="005009D8"/>
    <w:rsid w:val="00500C53"/>
    <w:rsid w:val="00500CA2"/>
    <w:rsid w:val="0050136E"/>
    <w:rsid w:val="005013B4"/>
    <w:rsid w:val="00501410"/>
    <w:rsid w:val="005014CD"/>
    <w:rsid w:val="0050151E"/>
    <w:rsid w:val="00501962"/>
    <w:rsid w:val="00501F93"/>
    <w:rsid w:val="00502897"/>
    <w:rsid w:val="00502986"/>
    <w:rsid w:val="00503124"/>
    <w:rsid w:val="00503190"/>
    <w:rsid w:val="00503310"/>
    <w:rsid w:val="00503476"/>
    <w:rsid w:val="00503499"/>
    <w:rsid w:val="00503602"/>
    <w:rsid w:val="00503610"/>
    <w:rsid w:val="005036A2"/>
    <w:rsid w:val="00503C4D"/>
    <w:rsid w:val="00503D6C"/>
    <w:rsid w:val="00503F1B"/>
    <w:rsid w:val="00504007"/>
    <w:rsid w:val="00504601"/>
    <w:rsid w:val="0050481E"/>
    <w:rsid w:val="00504B1B"/>
    <w:rsid w:val="00504C24"/>
    <w:rsid w:val="00504D8B"/>
    <w:rsid w:val="00505249"/>
    <w:rsid w:val="0050549A"/>
    <w:rsid w:val="005054CE"/>
    <w:rsid w:val="005055F1"/>
    <w:rsid w:val="00505645"/>
    <w:rsid w:val="00505C40"/>
    <w:rsid w:val="00505EB6"/>
    <w:rsid w:val="0050638C"/>
    <w:rsid w:val="005063DD"/>
    <w:rsid w:val="005064A2"/>
    <w:rsid w:val="005065A9"/>
    <w:rsid w:val="00506601"/>
    <w:rsid w:val="0050682F"/>
    <w:rsid w:val="00506D3A"/>
    <w:rsid w:val="00506E1E"/>
    <w:rsid w:val="00507018"/>
    <w:rsid w:val="005071FB"/>
    <w:rsid w:val="00507217"/>
    <w:rsid w:val="005073EB"/>
    <w:rsid w:val="0050740E"/>
    <w:rsid w:val="00507430"/>
    <w:rsid w:val="00507B3E"/>
    <w:rsid w:val="00507F6D"/>
    <w:rsid w:val="00510104"/>
    <w:rsid w:val="00510724"/>
    <w:rsid w:val="00510760"/>
    <w:rsid w:val="005107AA"/>
    <w:rsid w:val="005108E3"/>
    <w:rsid w:val="00510A06"/>
    <w:rsid w:val="00510CBB"/>
    <w:rsid w:val="00510F0B"/>
    <w:rsid w:val="005113A2"/>
    <w:rsid w:val="005114CE"/>
    <w:rsid w:val="005114DB"/>
    <w:rsid w:val="005116F8"/>
    <w:rsid w:val="00511AE3"/>
    <w:rsid w:val="00511C8E"/>
    <w:rsid w:val="00511F8C"/>
    <w:rsid w:val="0051224A"/>
    <w:rsid w:val="005125CE"/>
    <w:rsid w:val="00512624"/>
    <w:rsid w:val="00512EDD"/>
    <w:rsid w:val="00513305"/>
    <w:rsid w:val="0051350F"/>
    <w:rsid w:val="005136DF"/>
    <w:rsid w:val="00513EE9"/>
    <w:rsid w:val="00513F49"/>
    <w:rsid w:val="00514145"/>
    <w:rsid w:val="005141D8"/>
    <w:rsid w:val="005146D6"/>
    <w:rsid w:val="00514776"/>
    <w:rsid w:val="00514840"/>
    <w:rsid w:val="00514AD9"/>
    <w:rsid w:val="00514B4D"/>
    <w:rsid w:val="00514C2E"/>
    <w:rsid w:val="00514FAC"/>
    <w:rsid w:val="00515434"/>
    <w:rsid w:val="0051571E"/>
    <w:rsid w:val="0051588B"/>
    <w:rsid w:val="00515A68"/>
    <w:rsid w:val="00515C44"/>
    <w:rsid w:val="00515E6B"/>
    <w:rsid w:val="00516B35"/>
    <w:rsid w:val="00516D56"/>
    <w:rsid w:val="00516EC9"/>
    <w:rsid w:val="00516F81"/>
    <w:rsid w:val="00516FA0"/>
    <w:rsid w:val="0051721E"/>
    <w:rsid w:val="005173D1"/>
    <w:rsid w:val="00517455"/>
    <w:rsid w:val="00517501"/>
    <w:rsid w:val="00517925"/>
    <w:rsid w:val="00520300"/>
    <w:rsid w:val="00520466"/>
    <w:rsid w:val="0052060F"/>
    <w:rsid w:val="00520826"/>
    <w:rsid w:val="0052094D"/>
    <w:rsid w:val="00520EE1"/>
    <w:rsid w:val="00520FF5"/>
    <w:rsid w:val="0052102E"/>
    <w:rsid w:val="00521812"/>
    <w:rsid w:val="005218E9"/>
    <w:rsid w:val="0052205D"/>
    <w:rsid w:val="00522278"/>
    <w:rsid w:val="0052252A"/>
    <w:rsid w:val="0052276A"/>
    <w:rsid w:val="00522AF6"/>
    <w:rsid w:val="00522C35"/>
    <w:rsid w:val="00522CAC"/>
    <w:rsid w:val="00522FA9"/>
    <w:rsid w:val="00523170"/>
    <w:rsid w:val="00523260"/>
    <w:rsid w:val="00523605"/>
    <w:rsid w:val="00523C79"/>
    <w:rsid w:val="00523FA6"/>
    <w:rsid w:val="005240DD"/>
    <w:rsid w:val="0052416E"/>
    <w:rsid w:val="005243BA"/>
    <w:rsid w:val="005247E7"/>
    <w:rsid w:val="0052484D"/>
    <w:rsid w:val="00524957"/>
    <w:rsid w:val="00524D22"/>
    <w:rsid w:val="00524E8D"/>
    <w:rsid w:val="005251A3"/>
    <w:rsid w:val="005253F4"/>
    <w:rsid w:val="005253F6"/>
    <w:rsid w:val="0052544C"/>
    <w:rsid w:val="0052555D"/>
    <w:rsid w:val="00525641"/>
    <w:rsid w:val="00525B02"/>
    <w:rsid w:val="00525C07"/>
    <w:rsid w:val="00525E5B"/>
    <w:rsid w:val="00526536"/>
    <w:rsid w:val="00526DCB"/>
    <w:rsid w:val="00526EBA"/>
    <w:rsid w:val="00526FC1"/>
    <w:rsid w:val="00527103"/>
    <w:rsid w:val="00527190"/>
    <w:rsid w:val="0052741D"/>
    <w:rsid w:val="0052752D"/>
    <w:rsid w:val="00527626"/>
    <w:rsid w:val="00527770"/>
    <w:rsid w:val="0052796E"/>
    <w:rsid w:val="00527CC7"/>
    <w:rsid w:val="00527E27"/>
    <w:rsid w:val="00530291"/>
    <w:rsid w:val="00530375"/>
    <w:rsid w:val="00530413"/>
    <w:rsid w:val="005307BD"/>
    <w:rsid w:val="005308A6"/>
    <w:rsid w:val="00530AF4"/>
    <w:rsid w:val="00530D27"/>
    <w:rsid w:val="00530E81"/>
    <w:rsid w:val="00530F2F"/>
    <w:rsid w:val="00530FBA"/>
    <w:rsid w:val="005310CA"/>
    <w:rsid w:val="00531129"/>
    <w:rsid w:val="00531404"/>
    <w:rsid w:val="005315C6"/>
    <w:rsid w:val="00531610"/>
    <w:rsid w:val="00531A16"/>
    <w:rsid w:val="00531E53"/>
    <w:rsid w:val="00532070"/>
    <w:rsid w:val="00532072"/>
    <w:rsid w:val="005320EF"/>
    <w:rsid w:val="0053248F"/>
    <w:rsid w:val="0053264D"/>
    <w:rsid w:val="005328BE"/>
    <w:rsid w:val="005329C5"/>
    <w:rsid w:val="0053393F"/>
    <w:rsid w:val="00533A13"/>
    <w:rsid w:val="00533A5A"/>
    <w:rsid w:val="00533CF2"/>
    <w:rsid w:val="00533E54"/>
    <w:rsid w:val="00533FBE"/>
    <w:rsid w:val="0053424E"/>
    <w:rsid w:val="0053427D"/>
    <w:rsid w:val="00534283"/>
    <w:rsid w:val="005346CE"/>
    <w:rsid w:val="005348C1"/>
    <w:rsid w:val="005350AE"/>
    <w:rsid w:val="00535449"/>
    <w:rsid w:val="005356C7"/>
    <w:rsid w:val="005356E4"/>
    <w:rsid w:val="0053591A"/>
    <w:rsid w:val="00535BF9"/>
    <w:rsid w:val="00535C65"/>
    <w:rsid w:val="00535DE1"/>
    <w:rsid w:val="00535F6E"/>
    <w:rsid w:val="005363FE"/>
    <w:rsid w:val="0053640B"/>
    <w:rsid w:val="005366FE"/>
    <w:rsid w:val="00536785"/>
    <w:rsid w:val="00536E87"/>
    <w:rsid w:val="00536F7F"/>
    <w:rsid w:val="005370BF"/>
    <w:rsid w:val="0053729A"/>
    <w:rsid w:val="00537877"/>
    <w:rsid w:val="005378A8"/>
    <w:rsid w:val="005378E1"/>
    <w:rsid w:val="00537A4A"/>
    <w:rsid w:val="00537B8E"/>
    <w:rsid w:val="00537D9B"/>
    <w:rsid w:val="00537F5F"/>
    <w:rsid w:val="00540051"/>
    <w:rsid w:val="005401BB"/>
    <w:rsid w:val="00540E0B"/>
    <w:rsid w:val="00541046"/>
    <w:rsid w:val="0054106F"/>
    <w:rsid w:val="0054124A"/>
    <w:rsid w:val="00541553"/>
    <w:rsid w:val="00541732"/>
    <w:rsid w:val="005418D5"/>
    <w:rsid w:val="0054192E"/>
    <w:rsid w:val="00541A01"/>
    <w:rsid w:val="00541E00"/>
    <w:rsid w:val="005422EE"/>
    <w:rsid w:val="005424D5"/>
    <w:rsid w:val="0054259B"/>
    <w:rsid w:val="00542D24"/>
    <w:rsid w:val="005436BD"/>
    <w:rsid w:val="00543A97"/>
    <w:rsid w:val="00543AE5"/>
    <w:rsid w:val="00543DC7"/>
    <w:rsid w:val="00543F02"/>
    <w:rsid w:val="00544088"/>
    <w:rsid w:val="005440E2"/>
    <w:rsid w:val="00544727"/>
    <w:rsid w:val="005448F8"/>
    <w:rsid w:val="00544B82"/>
    <w:rsid w:val="0054518C"/>
    <w:rsid w:val="0054536F"/>
    <w:rsid w:val="0054563D"/>
    <w:rsid w:val="00545670"/>
    <w:rsid w:val="00545A4D"/>
    <w:rsid w:val="00545A7F"/>
    <w:rsid w:val="00545B2C"/>
    <w:rsid w:val="00545E2C"/>
    <w:rsid w:val="00545EF3"/>
    <w:rsid w:val="00545F65"/>
    <w:rsid w:val="0054647F"/>
    <w:rsid w:val="005467CA"/>
    <w:rsid w:val="00546D7E"/>
    <w:rsid w:val="00546F31"/>
    <w:rsid w:val="00547374"/>
    <w:rsid w:val="0054746B"/>
    <w:rsid w:val="005474B9"/>
    <w:rsid w:val="005475A3"/>
    <w:rsid w:val="00547B38"/>
    <w:rsid w:val="00547C3B"/>
    <w:rsid w:val="00547ED5"/>
    <w:rsid w:val="005501D7"/>
    <w:rsid w:val="00550205"/>
    <w:rsid w:val="005502CD"/>
    <w:rsid w:val="005502EE"/>
    <w:rsid w:val="00550304"/>
    <w:rsid w:val="00550441"/>
    <w:rsid w:val="00550960"/>
    <w:rsid w:val="005509C8"/>
    <w:rsid w:val="00550AD0"/>
    <w:rsid w:val="00550F11"/>
    <w:rsid w:val="005512ED"/>
    <w:rsid w:val="00551405"/>
    <w:rsid w:val="00551497"/>
    <w:rsid w:val="00551591"/>
    <w:rsid w:val="005515F2"/>
    <w:rsid w:val="0055189D"/>
    <w:rsid w:val="00551979"/>
    <w:rsid w:val="00551FBF"/>
    <w:rsid w:val="00552056"/>
    <w:rsid w:val="00552183"/>
    <w:rsid w:val="00552241"/>
    <w:rsid w:val="005525CA"/>
    <w:rsid w:val="0055288C"/>
    <w:rsid w:val="00552A30"/>
    <w:rsid w:val="00552BBA"/>
    <w:rsid w:val="00552C8F"/>
    <w:rsid w:val="00552D86"/>
    <w:rsid w:val="00553242"/>
    <w:rsid w:val="00553271"/>
    <w:rsid w:val="0055329F"/>
    <w:rsid w:val="0055343A"/>
    <w:rsid w:val="00553C28"/>
    <w:rsid w:val="00553D54"/>
    <w:rsid w:val="00553DAA"/>
    <w:rsid w:val="00553DF1"/>
    <w:rsid w:val="00554162"/>
    <w:rsid w:val="00554258"/>
    <w:rsid w:val="00554964"/>
    <w:rsid w:val="00554C56"/>
    <w:rsid w:val="00554C9D"/>
    <w:rsid w:val="00555787"/>
    <w:rsid w:val="005557A0"/>
    <w:rsid w:val="00555B39"/>
    <w:rsid w:val="00555FA8"/>
    <w:rsid w:val="0055616C"/>
    <w:rsid w:val="00556899"/>
    <w:rsid w:val="005568FA"/>
    <w:rsid w:val="0055726C"/>
    <w:rsid w:val="005572E3"/>
    <w:rsid w:val="0055796E"/>
    <w:rsid w:val="0056037B"/>
    <w:rsid w:val="0056053A"/>
    <w:rsid w:val="005606C8"/>
    <w:rsid w:val="005609A2"/>
    <w:rsid w:val="00560C20"/>
    <w:rsid w:val="00560D2A"/>
    <w:rsid w:val="00560D74"/>
    <w:rsid w:val="00560F6A"/>
    <w:rsid w:val="005610E5"/>
    <w:rsid w:val="00561444"/>
    <w:rsid w:val="00561886"/>
    <w:rsid w:val="00561983"/>
    <w:rsid w:val="00561B65"/>
    <w:rsid w:val="00561D52"/>
    <w:rsid w:val="00561FA4"/>
    <w:rsid w:val="00561FB9"/>
    <w:rsid w:val="005621C3"/>
    <w:rsid w:val="005622D0"/>
    <w:rsid w:val="0056237A"/>
    <w:rsid w:val="00562558"/>
    <w:rsid w:val="0056276B"/>
    <w:rsid w:val="0056297D"/>
    <w:rsid w:val="00562CCF"/>
    <w:rsid w:val="005632A9"/>
    <w:rsid w:val="005632DE"/>
    <w:rsid w:val="0056357D"/>
    <w:rsid w:val="00563582"/>
    <w:rsid w:val="00563635"/>
    <w:rsid w:val="00563730"/>
    <w:rsid w:val="00563748"/>
    <w:rsid w:val="0056392D"/>
    <w:rsid w:val="00563980"/>
    <w:rsid w:val="00563C58"/>
    <w:rsid w:val="00564097"/>
    <w:rsid w:val="00564315"/>
    <w:rsid w:val="00564341"/>
    <w:rsid w:val="005646A4"/>
    <w:rsid w:val="00564836"/>
    <w:rsid w:val="005648CC"/>
    <w:rsid w:val="00564903"/>
    <w:rsid w:val="00564C31"/>
    <w:rsid w:val="00564C66"/>
    <w:rsid w:val="00564CA1"/>
    <w:rsid w:val="00564F6B"/>
    <w:rsid w:val="00564F8B"/>
    <w:rsid w:val="00565395"/>
    <w:rsid w:val="00565CD8"/>
    <w:rsid w:val="00565FEA"/>
    <w:rsid w:val="00566007"/>
    <w:rsid w:val="005664DB"/>
    <w:rsid w:val="00566924"/>
    <w:rsid w:val="00566B97"/>
    <w:rsid w:val="00566CB7"/>
    <w:rsid w:val="0056769F"/>
    <w:rsid w:val="0056774A"/>
    <w:rsid w:val="00567C3B"/>
    <w:rsid w:val="00567DA3"/>
    <w:rsid w:val="00567EA8"/>
    <w:rsid w:val="00567F03"/>
    <w:rsid w:val="0057058C"/>
    <w:rsid w:val="005707A5"/>
    <w:rsid w:val="0057083C"/>
    <w:rsid w:val="00570AEE"/>
    <w:rsid w:val="00570D4B"/>
    <w:rsid w:val="005713B6"/>
    <w:rsid w:val="005713DA"/>
    <w:rsid w:val="0057197E"/>
    <w:rsid w:val="005719B9"/>
    <w:rsid w:val="00571B4F"/>
    <w:rsid w:val="00571B80"/>
    <w:rsid w:val="00571CBF"/>
    <w:rsid w:val="00571CC9"/>
    <w:rsid w:val="00571DE6"/>
    <w:rsid w:val="0057249F"/>
    <w:rsid w:val="0057264D"/>
    <w:rsid w:val="00572660"/>
    <w:rsid w:val="00572712"/>
    <w:rsid w:val="0057289F"/>
    <w:rsid w:val="00572935"/>
    <w:rsid w:val="00572A4A"/>
    <w:rsid w:val="00572A93"/>
    <w:rsid w:val="00572AE5"/>
    <w:rsid w:val="00572D7B"/>
    <w:rsid w:val="00573546"/>
    <w:rsid w:val="00573A71"/>
    <w:rsid w:val="00573E6B"/>
    <w:rsid w:val="00573ED6"/>
    <w:rsid w:val="0057423E"/>
    <w:rsid w:val="005744D3"/>
    <w:rsid w:val="00574518"/>
    <w:rsid w:val="0057463D"/>
    <w:rsid w:val="00574676"/>
    <w:rsid w:val="005747E9"/>
    <w:rsid w:val="00574B6B"/>
    <w:rsid w:val="00575341"/>
    <w:rsid w:val="0057542D"/>
    <w:rsid w:val="00575476"/>
    <w:rsid w:val="005761C3"/>
    <w:rsid w:val="00576335"/>
    <w:rsid w:val="00576691"/>
    <w:rsid w:val="00576738"/>
    <w:rsid w:val="005767E1"/>
    <w:rsid w:val="00576EFF"/>
    <w:rsid w:val="00576F06"/>
    <w:rsid w:val="005770F0"/>
    <w:rsid w:val="00577223"/>
    <w:rsid w:val="00577267"/>
    <w:rsid w:val="005772EE"/>
    <w:rsid w:val="005774F9"/>
    <w:rsid w:val="0057751F"/>
    <w:rsid w:val="0057756A"/>
    <w:rsid w:val="00577DC0"/>
    <w:rsid w:val="0058000D"/>
    <w:rsid w:val="005801FA"/>
    <w:rsid w:val="0058043D"/>
    <w:rsid w:val="00580545"/>
    <w:rsid w:val="0058060B"/>
    <w:rsid w:val="00580629"/>
    <w:rsid w:val="00580B43"/>
    <w:rsid w:val="00580DBD"/>
    <w:rsid w:val="00580F65"/>
    <w:rsid w:val="0058153D"/>
    <w:rsid w:val="005818F6"/>
    <w:rsid w:val="0058193F"/>
    <w:rsid w:val="00581EF4"/>
    <w:rsid w:val="0058202C"/>
    <w:rsid w:val="005824DD"/>
    <w:rsid w:val="005829F0"/>
    <w:rsid w:val="0058309B"/>
    <w:rsid w:val="005831AF"/>
    <w:rsid w:val="00583620"/>
    <w:rsid w:val="005837C7"/>
    <w:rsid w:val="005837DC"/>
    <w:rsid w:val="00583EA8"/>
    <w:rsid w:val="0058406D"/>
    <w:rsid w:val="00584137"/>
    <w:rsid w:val="00584500"/>
    <w:rsid w:val="005849DC"/>
    <w:rsid w:val="005849F3"/>
    <w:rsid w:val="00584C7A"/>
    <w:rsid w:val="00585515"/>
    <w:rsid w:val="0058579C"/>
    <w:rsid w:val="00585800"/>
    <w:rsid w:val="005859EF"/>
    <w:rsid w:val="00585A24"/>
    <w:rsid w:val="00586037"/>
    <w:rsid w:val="005860C3"/>
    <w:rsid w:val="00586375"/>
    <w:rsid w:val="005869FA"/>
    <w:rsid w:val="00586D40"/>
    <w:rsid w:val="00586E6F"/>
    <w:rsid w:val="005871F4"/>
    <w:rsid w:val="0058724F"/>
    <w:rsid w:val="005873DB"/>
    <w:rsid w:val="0058749D"/>
    <w:rsid w:val="00587748"/>
    <w:rsid w:val="005877F6"/>
    <w:rsid w:val="00587F4E"/>
    <w:rsid w:val="005901EC"/>
    <w:rsid w:val="00590221"/>
    <w:rsid w:val="00590A47"/>
    <w:rsid w:val="00590D30"/>
    <w:rsid w:val="00591059"/>
    <w:rsid w:val="00591172"/>
    <w:rsid w:val="00591359"/>
    <w:rsid w:val="0059140D"/>
    <w:rsid w:val="00591758"/>
    <w:rsid w:val="005917B7"/>
    <w:rsid w:val="00591982"/>
    <w:rsid w:val="00591EB4"/>
    <w:rsid w:val="00591F07"/>
    <w:rsid w:val="0059205C"/>
    <w:rsid w:val="00592348"/>
    <w:rsid w:val="00592426"/>
    <w:rsid w:val="005925B4"/>
    <w:rsid w:val="005925D9"/>
    <w:rsid w:val="00592BAC"/>
    <w:rsid w:val="00592EBB"/>
    <w:rsid w:val="0059316E"/>
    <w:rsid w:val="0059330E"/>
    <w:rsid w:val="0059334B"/>
    <w:rsid w:val="005933BC"/>
    <w:rsid w:val="0059343D"/>
    <w:rsid w:val="00593706"/>
    <w:rsid w:val="00593746"/>
    <w:rsid w:val="005937E5"/>
    <w:rsid w:val="0059385F"/>
    <w:rsid w:val="00593C33"/>
    <w:rsid w:val="00593CB6"/>
    <w:rsid w:val="00593F8D"/>
    <w:rsid w:val="00594551"/>
    <w:rsid w:val="00594A9D"/>
    <w:rsid w:val="00594CAA"/>
    <w:rsid w:val="005952DA"/>
    <w:rsid w:val="0059533A"/>
    <w:rsid w:val="005956A0"/>
    <w:rsid w:val="00595746"/>
    <w:rsid w:val="0059592A"/>
    <w:rsid w:val="00595C91"/>
    <w:rsid w:val="0059601C"/>
    <w:rsid w:val="0059616F"/>
    <w:rsid w:val="005962CF"/>
    <w:rsid w:val="005964AA"/>
    <w:rsid w:val="005968FF"/>
    <w:rsid w:val="00596B90"/>
    <w:rsid w:val="00596E69"/>
    <w:rsid w:val="00596EAB"/>
    <w:rsid w:val="00597141"/>
    <w:rsid w:val="00597165"/>
    <w:rsid w:val="005971AB"/>
    <w:rsid w:val="00597316"/>
    <w:rsid w:val="005976D1"/>
    <w:rsid w:val="00597B62"/>
    <w:rsid w:val="00597B6B"/>
    <w:rsid w:val="00597B6E"/>
    <w:rsid w:val="005A068B"/>
    <w:rsid w:val="005A06E3"/>
    <w:rsid w:val="005A077B"/>
    <w:rsid w:val="005A0AA1"/>
    <w:rsid w:val="005A0CE1"/>
    <w:rsid w:val="005A0DEC"/>
    <w:rsid w:val="005A0E71"/>
    <w:rsid w:val="005A1000"/>
    <w:rsid w:val="005A104F"/>
    <w:rsid w:val="005A14AA"/>
    <w:rsid w:val="005A174E"/>
    <w:rsid w:val="005A1906"/>
    <w:rsid w:val="005A19F1"/>
    <w:rsid w:val="005A1FC5"/>
    <w:rsid w:val="005A1FD1"/>
    <w:rsid w:val="005A21E3"/>
    <w:rsid w:val="005A2586"/>
    <w:rsid w:val="005A2764"/>
    <w:rsid w:val="005A2C4F"/>
    <w:rsid w:val="005A2DD8"/>
    <w:rsid w:val="005A3563"/>
    <w:rsid w:val="005A3C26"/>
    <w:rsid w:val="005A3EDF"/>
    <w:rsid w:val="005A3F9F"/>
    <w:rsid w:val="005A3FD2"/>
    <w:rsid w:val="005A415A"/>
    <w:rsid w:val="005A446F"/>
    <w:rsid w:val="005A487B"/>
    <w:rsid w:val="005A4A9B"/>
    <w:rsid w:val="005A4BC6"/>
    <w:rsid w:val="005A4C46"/>
    <w:rsid w:val="005A4E80"/>
    <w:rsid w:val="005A5032"/>
    <w:rsid w:val="005A5A99"/>
    <w:rsid w:val="005A5B8E"/>
    <w:rsid w:val="005A5BC2"/>
    <w:rsid w:val="005A5C6D"/>
    <w:rsid w:val="005A5EAC"/>
    <w:rsid w:val="005A5F46"/>
    <w:rsid w:val="005A6178"/>
    <w:rsid w:val="005A6250"/>
    <w:rsid w:val="005A6286"/>
    <w:rsid w:val="005A6391"/>
    <w:rsid w:val="005A6568"/>
    <w:rsid w:val="005A6A95"/>
    <w:rsid w:val="005A6AA2"/>
    <w:rsid w:val="005A6CD8"/>
    <w:rsid w:val="005A7104"/>
    <w:rsid w:val="005A71F6"/>
    <w:rsid w:val="005A789D"/>
    <w:rsid w:val="005A78F8"/>
    <w:rsid w:val="005A7EA0"/>
    <w:rsid w:val="005A7EBD"/>
    <w:rsid w:val="005B0086"/>
    <w:rsid w:val="005B026D"/>
    <w:rsid w:val="005B061B"/>
    <w:rsid w:val="005B09F9"/>
    <w:rsid w:val="005B0CDA"/>
    <w:rsid w:val="005B0E86"/>
    <w:rsid w:val="005B116E"/>
    <w:rsid w:val="005B120E"/>
    <w:rsid w:val="005B12D6"/>
    <w:rsid w:val="005B1672"/>
    <w:rsid w:val="005B1678"/>
    <w:rsid w:val="005B1710"/>
    <w:rsid w:val="005B17E1"/>
    <w:rsid w:val="005B1D00"/>
    <w:rsid w:val="005B2058"/>
    <w:rsid w:val="005B209F"/>
    <w:rsid w:val="005B2139"/>
    <w:rsid w:val="005B2A55"/>
    <w:rsid w:val="005B2A7B"/>
    <w:rsid w:val="005B2B78"/>
    <w:rsid w:val="005B2E76"/>
    <w:rsid w:val="005B32CC"/>
    <w:rsid w:val="005B33F5"/>
    <w:rsid w:val="005B381E"/>
    <w:rsid w:val="005B3AA7"/>
    <w:rsid w:val="005B3BD6"/>
    <w:rsid w:val="005B3E0D"/>
    <w:rsid w:val="005B3FF9"/>
    <w:rsid w:val="005B41D3"/>
    <w:rsid w:val="005B43D6"/>
    <w:rsid w:val="005B4495"/>
    <w:rsid w:val="005B450D"/>
    <w:rsid w:val="005B4561"/>
    <w:rsid w:val="005B4570"/>
    <w:rsid w:val="005B46CC"/>
    <w:rsid w:val="005B4757"/>
    <w:rsid w:val="005B4A53"/>
    <w:rsid w:val="005B4C42"/>
    <w:rsid w:val="005B4DD1"/>
    <w:rsid w:val="005B4F30"/>
    <w:rsid w:val="005B518A"/>
    <w:rsid w:val="005B5642"/>
    <w:rsid w:val="005B5693"/>
    <w:rsid w:val="005B56F7"/>
    <w:rsid w:val="005B5ADE"/>
    <w:rsid w:val="005B5AF3"/>
    <w:rsid w:val="005B5D1A"/>
    <w:rsid w:val="005B5E19"/>
    <w:rsid w:val="005B6319"/>
    <w:rsid w:val="005B6761"/>
    <w:rsid w:val="005B6952"/>
    <w:rsid w:val="005B6EFF"/>
    <w:rsid w:val="005B6F18"/>
    <w:rsid w:val="005B6F22"/>
    <w:rsid w:val="005B704B"/>
    <w:rsid w:val="005B70E3"/>
    <w:rsid w:val="005B73AC"/>
    <w:rsid w:val="005B748A"/>
    <w:rsid w:val="005B79E6"/>
    <w:rsid w:val="005B7D74"/>
    <w:rsid w:val="005B7F30"/>
    <w:rsid w:val="005C056D"/>
    <w:rsid w:val="005C0BE0"/>
    <w:rsid w:val="005C0D83"/>
    <w:rsid w:val="005C1147"/>
    <w:rsid w:val="005C1520"/>
    <w:rsid w:val="005C16A1"/>
    <w:rsid w:val="005C1C92"/>
    <w:rsid w:val="005C1F27"/>
    <w:rsid w:val="005C1F58"/>
    <w:rsid w:val="005C1FFE"/>
    <w:rsid w:val="005C215A"/>
    <w:rsid w:val="005C21AE"/>
    <w:rsid w:val="005C2250"/>
    <w:rsid w:val="005C2264"/>
    <w:rsid w:val="005C2282"/>
    <w:rsid w:val="005C2C53"/>
    <w:rsid w:val="005C2E9E"/>
    <w:rsid w:val="005C2F4A"/>
    <w:rsid w:val="005C3115"/>
    <w:rsid w:val="005C31B6"/>
    <w:rsid w:val="005C3273"/>
    <w:rsid w:val="005C3377"/>
    <w:rsid w:val="005C3498"/>
    <w:rsid w:val="005C3519"/>
    <w:rsid w:val="005C358D"/>
    <w:rsid w:val="005C3AD2"/>
    <w:rsid w:val="005C4009"/>
    <w:rsid w:val="005C4418"/>
    <w:rsid w:val="005C471F"/>
    <w:rsid w:val="005C486A"/>
    <w:rsid w:val="005C4AB3"/>
    <w:rsid w:val="005C4EAC"/>
    <w:rsid w:val="005C5027"/>
    <w:rsid w:val="005C5253"/>
    <w:rsid w:val="005C5690"/>
    <w:rsid w:val="005C5A3B"/>
    <w:rsid w:val="005C5BF2"/>
    <w:rsid w:val="005C5C63"/>
    <w:rsid w:val="005C6018"/>
    <w:rsid w:val="005C6182"/>
    <w:rsid w:val="005C63EC"/>
    <w:rsid w:val="005C6BB1"/>
    <w:rsid w:val="005C6CAB"/>
    <w:rsid w:val="005C6D0C"/>
    <w:rsid w:val="005C6E82"/>
    <w:rsid w:val="005C7248"/>
    <w:rsid w:val="005C7645"/>
    <w:rsid w:val="005C7680"/>
    <w:rsid w:val="005C7B77"/>
    <w:rsid w:val="005C7D60"/>
    <w:rsid w:val="005C7F48"/>
    <w:rsid w:val="005D0000"/>
    <w:rsid w:val="005D038D"/>
    <w:rsid w:val="005D0A26"/>
    <w:rsid w:val="005D0A4F"/>
    <w:rsid w:val="005D0B71"/>
    <w:rsid w:val="005D0DD3"/>
    <w:rsid w:val="005D0E39"/>
    <w:rsid w:val="005D0FAA"/>
    <w:rsid w:val="005D108A"/>
    <w:rsid w:val="005D1127"/>
    <w:rsid w:val="005D13C5"/>
    <w:rsid w:val="005D1576"/>
    <w:rsid w:val="005D1855"/>
    <w:rsid w:val="005D18B1"/>
    <w:rsid w:val="005D18DB"/>
    <w:rsid w:val="005D1AE4"/>
    <w:rsid w:val="005D1B97"/>
    <w:rsid w:val="005D1CA5"/>
    <w:rsid w:val="005D2257"/>
    <w:rsid w:val="005D2703"/>
    <w:rsid w:val="005D274D"/>
    <w:rsid w:val="005D2778"/>
    <w:rsid w:val="005D2AA8"/>
    <w:rsid w:val="005D303D"/>
    <w:rsid w:val="005D3156"/>
    <w:rsid w:val="005D35CA"/>
    <w:rsid w:val="005D3624"/>
    <w:rsid w:val="005D3689"/>
    <w:rsid w:val="005D37BF"/>
    <w:rsid w:val="005D3D8A"/>
    <w:rsid w:val="005D41B0"/>
    <w:rsid w:val="005D46CD"/>
    <w:rsid w:val="005D4813"/>
    <w:rsid w:val="005D4C87"/>
    <w:rsid w:val="005D56D9"/>
    <w:rsid w:val="005D5D53"/>
    <w:rsid w:val="005D6098"/>
    <w:rsid w:val="005D617A"/>
    <w:rsid w:val="005D61EC"/>
    <w:rsid w:val="005D6571"/>
    <w:rsid w:val="005D65E7"/>
    <w:rsid w:val="005D67B4"/>
    <w:rsid w:val="005D692A"/>
    <w:rsid w:val="005D6DE8"/>
    <w:rsid w:val="005D6DFB"/>
    <w:rsid w:val="005D6E08"/>
    <w:rsid w:val="005D79CE"/>
    <w:rsid w:val="005E0020"/>
    <w:rsid w:val="005E0337"/>
    <w:rsid w:val="005E0532"/>
    <w:rsid w:val="005E0BE2"/>
    <w:rsid w:val="005E0C4F"/>
    <w:rsid w:val="005E0F42"/>
    <w:rsid w:val="005E105A"/>
    <w:rsid w:val="005E1886"/>
    <w:rsid w:val="005E1B89"/>
    <w:rsid w:val="005E1D57"/>
    <w:rsid w:val="005E1F23"/>
    <w:rsid w:val="005E25E2"/>
    <w:rsid w:val="005E2693"/>
    <w:rsid w:val="005E2816"/>
    <w:rsid w:val="005E28E8"/>
    <w:rsid w:val="005E2A7A"/>
    <w:rsid w:val="005E2F87"/>
    <w:rsid w:val="005E2FE4"/>
    <w:rsid w:val="005E2FF3"/>
    <w:rsid w:val="005E31CB"/>
    <w:rsid w:val="005E3678"/>
    <w:rsid w:val="005E3734"/>
    <w:rsid w:val="005E386E"/>
    <w:rsid w:val="005E44A0"/>
    <w:rsid w:val="005E45C9"/>
    <w:rsid w:val="005E45F1"/>
    <w:rsid w:val="005E47F5"/>
    <w:rsid w:val="005E48E8"/>
    <w:rsid w:val="005E4ADB"/>
    <w:rsid w:val="005E4B28"/>
    <w:rsid w:val="005E4C2B"/>
    <w:rsid w:val="005E4CE4"/>
    <w:rsid w:val="005E514A"/>
    <w:rsid w:val="005E528F"/>
    <w:rsid w:val="005E546F"/>
    <w:rsid w:val="005E54C6"/>
    <w:rsid w:val="005E5703"/>
    <w:rsid w:val="005E590C"/>
    <w:rsid w:val="005E5989"/>
    <w:rsid w:val="005E5A33"/>
    <w:rsid w:val="005E61F0"/>
    <w:rsid w:val="005E62D7"/>
    <w:rsid w:val="005E62D8"/>
    <w:rsid w:val="005E6725"/>
    <w:rsid w:val="005E67FB"/>
    <w:rsid w:val="005E6B57"/>
    <w:rsid w:val="005E6E90"/>
    <w:rsid w:val="005E6EC8"/>
    <w:rsid w:val="005E6F90"/>
    <w:rsid w:val="005E727D"/>
    <w:rsid w:val="005E7337"/>
    <w:rsid w:val="005E7AA4"/>
    <w:rsid w:val="005E7C1D"/>
    <w:rsid w:val="005E7C8A"/>
    <w:rsid w:val="005E7D99"/>
    <w:rsid w:val="005E7EED"/>
    <w:rsid w:val="005F025E"/>
    <w:rsid w:val="005F09D8"/>
    <w:rsid w:val="005F0B5B"/>
    <w:rsid w:val="005F0D01"/>
    <w:rsid w:val="005F0D8E"/>
    <w:rsid w:val="005F0E5E"/>
    <w:rsid w:val="005F0EBD"/>
    <w:rsid w:val="005F1207"/>
    <w:rsid w:val="005F16D2"/>
    <w:rsid w:val="005F17C4"/>
    <w:rsid w:val="005F19C7"/>
    <w:rsid w:val="005F1A3D"/>
    <w:rsid w:val="005F1A8A"/>
    <w:rsid w:val="005F1B8B"/>
    <w:rsid w:val="005F1BBA"/>
    <w:rsid w:val="005F1F4B"/>
    <w:rsid w:val="005F2114"/>
    <w:rsid w:val="005F22A5"/>
    <w:rsid w:val="005F2601"/>
    <w:rsid w:val="005F286D"/>
    <w:rsid w:val="005F29EC"/>
    <w:rsid w:val="005F2EA5"/>
    <w:rsid w:val="005F2FCC"/>
    <w:rsid w:val="005F3256"/>
    <w:rsid w:val="005F346E"/>
    <w:rsid w:val="005F34CE"/>
    <w:rsid w:val="005F367E"/>
    <w:rsid w:val="005F38A9"/>
    <w:rsid w:val="005F39BA"/>
    <w:rsid w:val="005F3A0C"/>
    <w:rsid w:val="005F3AFE"/>
    <w:rsid w:val="005F40FD"/>
    <w:rsid w:val="005F44F1"/>
    <w:rsid w:val="005F458C"/>
    <w:rsid w:val="005F4A11"/>
    <w:rsid w:val="005F4C81"/>
    <w:rsid w:val="005F51DC"/>
    <w:rsid w:val="005F53A7"/>
    <w:rsid w:val="005F53B0"/>
    <w:rsid w:val="005F5432"/>
    <w:rsid w:val="005F555C"/>
    <w:rsid w:val="005F58CF"/>
    <w:rsid w:val="005F5911"/>
    <w:rsid w:val="005F59C2"/>
    <w:rsid w:val="005F5C00"/>
    <w:rsid w:val="005F5E74"/>
    <w:rsid w:val="005F5FF2"/>
    <w:rsid w:val="005F6357"/>
    <w:rsid w:val="005F6486"/>
    <w:rsid w:val="005F6527"/>
    <w:rsid w:val="005F6554"/>
    <w:rsid w:val="005F669A"/>
    <w:rsid w:val="005F6A5C"/>
    <w:rsid w:val="005F76DF"/>
    <w:rsid w:val="005F7BC2"/>
    <w:rsid w:val="005F7C03"/>
    <w:rsid w:val="005F7D23"/>
    <w:rsid w:val="005F7DFE"/>
    <w:rsid w:val="006001D4"/>
    <w:rsid w:val="00600225"/>
    <w:rsid w:val="0060081B"/>
    <w:rsid w:val="00600E67"/>
    <w:rsid w:val="00600FBC"/>
    <w:rsid w:val="00601414"/>
    <w:rsid w:val="00601A85"/>
    <w:rsid w:val="00601AA6"/>
    <w:rsid w:val="00601ACB"/>
    <w:rsid w:val="00601FE5"/>
    <w:rsid w:val="006021AA"/>
    <w:rsid w:val="006021FD"/>
    <w:rsid w:val="006026C9"/>
    <w:rsid w:val="00602B98"/>
    <w:rsid w:val="00602BBD"/>
    <w:rsid w:val="00602D4C"/>
    <w:rsid w:val="006030D0"/>
    <w:rsid w:val="006033DC"/>
    <w:rsid w:val="006034BA"/>
    <w:rsid w:val="0060353E"/>
    <w:rsid w:val="0060382D"/>
    <w:rsid w:val="00603B94"/>
    <w:rsid w:val="00604370"/>
    <w:rsid w:val="006043A2"/>
    <w:rsid w:val="006043D0"/>
    <w:rsid w:val="006047CC"/>
    <w:rsid w:val="006053F6"/>
    <w:rsid w:val="00605414"/>
    <w:rsid w:val="00605447"/>
    <w:rsid w:val="00605589"/>
    <w:rsid w:val="006057BE"/>
    <w:rsid w:val="006058C4"/>
    <w:rsid w:val="00605A56"/>
    <w:rsid w:val="00605B97"/>
    <w:rsid w:val="00605C5A"/>
    <w:rsid w:val="00605E93"/>
    <w:rsid w:val="00605EAE"/>
    <w:rsid w:val="00605FA6"/>
    <w:rsid w:val="00606023"/>
    <w:rsid w:val="00606393"/>
    <w:rsid w:val="00606473"/>
    <w:rsid w:val="006064F0"/>
    <w:rsid w:val="006066EB"/>
    <w:rsid w:val="006067A3"/>
    <w:rsid w:val="00606CAE"/>
    <w:rsid w:val="00607189"/>
    <w:rsid w:val="00607199"/>
    <w:rsid w:val="006075ED"/>
    <w:rsid w:val="0060769E"/>
    <w:rsid w:val="00607C10"/>
    <w:rsid w:val="006102FF"/>
    <w:rsid w:val="006108E3"/>
    <w:rsid w:val="006108FB"/>
    <w:rsid w:val="00610A0D"/>
    <w:rsid w:val="00610B75"/>
    <w:rsid w:val="00610B88"/>
    <w:rsid w:val="00610B8B"/>
    <w:rsid w:val="00610DD1"/>
    <w:rsid w:val="00610E46"/>
    <w:rsid w:val="006110E9"/>
    <w:rsid w:val="0061123A"/>
    <w:rsid w:val="00611887"/>
    <w:rsid w:val="00611915"/>
    <w:rsid w:val="00611E0E"/>
    <w:rsid w:val="00611EB2"/>
    <w:rsid w:val="006120A2"/>
    <w:rsid w:val="0061219D"/>
    <w:rsid w:val="00612A08"/>
    <w:rsid w:val="00612B17"/>
    <w:rsid w:val="006130A3"/>
    <w:rsid w:val="006130E1"/>
    <w:rsid w:val="006133C1"/>
    <w:rsid w:val="0061447A"/>
    <w:rsid w:val="006144B6"/>
    <w:rsid w:val="00614565"/>
    <w:rsid w:val="006146AD"/>
    <w:rsid w:val="0061490C"/>
    <w:rsid w:val="00614CBD"/>
    <w:rsid w:val="00614F08"/>
    <w:rsid w:val="00614F92"/>
    <w:rsid w:val="00615422"/>
    <w:rsid w:val="0061575D"/>
    <w:rsid w:val="00615DF3"/>
    <w:rsid w:val="00615DFA"/>
    <w:rsid w:val="00615E08"/>
    <w:rsid w:val="0061613A"/>
    <w:rsid w:val="0061643C"/>
    <w:rsid w:val="00616548"/>
    <w:rsid w:val="00616608"/>
    <w:rsid w:val="00616764"/>
    <w:rsid w:val="00616A2C"/>
    <w:rsid w:val="00616B01"/>
    <w:rsid w:val="00616CF3"/>
    <w:rsid w:val="006172BC"/>
    <w:rsid w:val="006172E4"/>
    <w:rsid w:val="00617608"/>
    <w:rsid w:val="00617704"/>
    <w:rsid w:val="00617712"/>
    <w:rsid w:val="00617973"/>
    <w:rsid w:val="00620195"/>
    <w:rsid w:val="0062025C"/>
    <w:rsid w:val="0062030D"/>
    <w:rsid w:val="00620429"/>
    <w:rsid w:val="00620467"/>
    <w:rsid w:val="00620661"/>
    <w:rsid w:val="006207D7"/>
    <w:rsid w:val="0062080A"/>
    <w:rsid w:val="00620929"/>
    <w:rsid w:val="00620BDD"/>
    <w:rsid w:val="006216A6"/>
    <w:rsid w:val="00621F63"/>
    <w:rsid w:val="006221D5"/>
    <w:rsid w:val="00622789"/>
    <w:rsid w:val="006227C3"/>
    <w:rsid w:val="00622CF2"/>
    <w:rsid w:val="006235B7"/>
    <w:rsid w:val="00623690"/>
    <w:rsid w:val="00623A3B"/>
    <w:rsid w:val="00623A62"/>
    <w:rsid w:val="00624125"/>
    <w:rsid w:val="00624284"/>
    <w:rsid w:val="006242AB"/>
    <w:rsid w:val="006244AF"/>
    <w:rsid w:val="006248B5"/>
    <w:rsid w:val="00624BAF"/>
    <w:rsid w:val="00624DC2"/>
    <w:rsid w:val="00624DE1"/>
    <w:rsid w:val="00624E0B"/>
    <w:rsid w:val="00624EA0"/>
    <w:rsid w:val="00624FC0"/>
    <w:rsid w:val="00625005"/>
    <w:rsid w:val="006251D2"/>
    <w:rsid w:val="006256AB"/>
    <w:rsid w:val="0062574F"/>
    <w:rsid w:val="0062578E"/>
    <w:rsid w:val="006259C0"/>
    <w:rsid w:val="00625AF8"/>
    <w:rsid w:val="0062635A"/>
    <w:rsid w:val="006264CE"/>
    <w:rsid w:val="006264E7"/>
    <w:rsid w:val="006266F2"/>
    <w:rsid w:val="006269B5"/>
    <w:rsid w:val="00626BD1"/>
    <w:rsid w:val="00626C39"/>
    <w:rsid w:val="00626FB2"/>
    <w:rsid w:val="00627326"/>
    <w:rsid w:val="0062734E"/>
    <w:rsid w:val="00627399"/>
    <w:rsid w:val="006275F1"/>
    <w:rsid w:val="0062760B"/>
    <w:rsid w:val="006278C2"/>
    <w:rsid w:val="00627A6B"/>
    <w:rsid w:val="00627B78"/>
    <w:rsid w:val="0063061E"/>
    <w:rsid w:val="006307CD"/>
    <w:rsid w:val="00630E0E"/>
    <w:rsid w:val="00630F6A"/>
    <w:rsid w:val="00631067"/>
    <w:rsid w:val="0063108D"/>
    <w:rsid w:val="006312C6"/>
    <w:rsid w:val="0063130E"/>
    <w:rsid w:val="006313C0"/>
    <w:rsid w:val="0063172D"/>
    <w:rsid w:val="00631D4F"/>
    <w:rsid w:val="00631EA0"/>
    <w:rsid w:val="00631F55"/>
    <w:rsid w:val="00632493"/>
    <w:rsid w:val="00632671"/>
    <w:rsid w:val="00632AAC"/>
    <w:rsid w:val="00632B79"/>
    <w:rsid w:val="00632BEC"/>
    <w:rsid w:val="00633178"/>
    <w:rsid w:val="00633265"/>
    <w:rsid w:val="006334CA"/>
    <w:rsid w:val="00633729"/>
    <w:rsid w:val="00633A53"/>
    <w:rsid w:val="00633A83"/>
    <w:rsid w:val="00634734"/>
    <w:rsid w:val="00634736"/>
    <w:rsid w:val="00634A9C"/>
    <w:rsid w:val="00634AFB"/>
    <w:rsid w:val="00634B83"/>
    <w:rsid w:val="00634F04"/>
    <w:rsid w:val="00634F3F"/>
    <w:rsid w:val="00634F8B"/>
    <w:rsid w:val="0063529F"/>
    <w:rsid w:val="006355C4"/>
    <w:rsid w:val="00635760"/>
    <w:rsid w:val="0063590A"/>
    <w:rsid w:val="00635ACB"/>
    <w:rsid w:val="00635D7B"/>
    <w:rsid w:val="00635E77"/>
    <w:rsid w:val="00636C8D"/>
    <w:rsid w:val="00636FDE"/>
    <w:rsid w:val="00637338"/>
    <w:rsid w:val="006375D4"/>
    <w:rsid w:val="0063779E"/>
    <w:rsid w:val="006377D3"/>
    <w:rsid w:val="006378EF"/>
    <w:rsid w:val="006379F4"/>
    <w:rsid w:val="00637A84"/>
    <w:rsid w:val="00637E85"/>
    <w:rsid w:val="006402DE"/>
    <w:rsid w:val="00640477"/>
    <w:rsid w:val="006405F9"/>
    <w:rsid w:val="0064066C"/>
    <w:rsid w:val="00640B62"/>
    <w:rsid w:val="00640B74"/>
    <w:rsid w:val="00640CE6"/>
    <w:rsid w:val="00640DC8"/>
    <w:rsid w:val="00641164"/>
    <w:rsid w:val="006419FF"/>
    <w:rsid w:val="00641CB1"/>
    <w:rsid w:val="00641D33"/>
    <w:rsid w:val="00641F42"/>
    <w:rsid w:val="0064200C"/>
    <w:rsid w:val="0064216F"/>
    <w:rsid w:val="00642280"/>
    <w:rsid w:val="0064245B"/>
    <w:rsid w:val="0064245E"/>
    <w:rsid w:val="00642830"/>
    <w:rsid w:val="0064284B"/>
    <w:rsid w:val="00642ACF"/>
    <w:rsid w:val="00642DAE"/>
    <w:rsid w:val="0064336F"/>
    <w:rsid w:val="0064337D"/>
    <w:rsid w:val="0064367F"/>
    <w:rsid w:val="006439F8"/>
    <w:rsid w:val="00643D00"/>
    <w:rsid w:val="00643DEA"/>
    <w:rsid w:val="00643F3E"/>
    <w:rsid w:val="0064400C"/>
    <w:rsid w:val="006440D2"/>
    <w:rsid w:val="006447BA"/>
    <w:rsid w:val="006448B4"/>
    <w:rsid w:val="006448BD"/>
    <w:rsid w:val="00644A9E"/>
    <w:rsid w:val="00644D26"/>
    <w:rsid w:val="00644EE0"/>
    <w:rsid w:val="006451E7"/>
    <w:rsid w:val="006453A1"/>
    <w:rsid w:val="00645431"/>
    <w:rsid w:val="00645434"/>
    <w:rsid w:val="006459E3"/>
    <w:rsid w:val="00645B67"/>
    <w:rsid w:val="00645CD5"/>
    <w:rsid w:val="00646118"/>
    <w:rsid w:val="0064611A"/>
    <w:rsid w:val="006461B6"/>
    <w:rsid w:val="00646233"/>
    <w:rsid w:val="00646438"/>
    <w:rsid w:val="0064647D"/>
    <w:rsid w:val="0064657E"/>
    <w:rsid w:val="0064682A"/>
    <w:rsid w:val="00646C89"/>
    <w:rsid w:val="00646FCB"/>
    <w:rsid w:val="0064702E"/>
    <w:rsid w:val="00647469"/>
    <w:rsid w:val="00647807"/>
    <w:rsid w:val="006479BC"/>
    <w:rsid w:val="00647CF4"/>
    <w:rsid w:val="0065003E"/>
    <w:rsid w:val="00650135"/>
    <w:rsid w:val="0065032B"/>
    <w:rsid w:val="006508AA"/>
    <w:rsid w:val="00650925"/>
    <w:rsid w:val="00650B67"/>
    <w:rsid w:val="00650B77"/>
    <w:rsid w:val="00650C2D"/>
    <w:rsid w:val="00650DC4"/>
    <w:rsid w:val="00650DF4"/>
    <w:rsid w:val="00650E39"/>
    <w:rsid w:val="0065105F"/>
    <w:rsid w:val="006513C9"/>
    <w:rsid w:val="0065185B"/>
    <w:rsid w:val="00651D5D"/>
    <w:rsid w:val="006521EF"/>
    <w:rsid w:val="006522AD"/>
    <w:rsid w:val="00652520"/>
    <w:rsid w:val="006526BD"/>
    <w:rsid w:val="006527F9"/>
    <w:rsid w:val="00652AFD"/>
    <w:rsid w:val="00652B11"/>
    <w:rsid w:val="00652DDC"/>
    <w:rsid w:val="00652FDE"/>
    <w:rsid w:val="00653065"/>
    <w:rsid w:val="0065322A"/>
    <w:rsid w:val="00654150"/>
    <w:rsid w:val="006541C1"/>
    <w:rsid w:val="0065422B"/>
    <w:rsid w:val="00654661"/>
    <w:rsid w:val="0065468E"/>
    <w:rsid w:val="0065485F"/>
    <w:rsid w:val="00654868"/>
    <w:rsid w:val="006548A3"/>
    <w:rsid w:val="006548A6"/>
    <w:rsid w:val="00654AC9"/>
    <w:rsid w:val="00654C53"/>
    <w:rsid w:val="00654DFF"/>
    <w:rsid w:val="00655013"/>
    <w:rsid w:val="006550C2"/>
    <w:rsid w:val="00655238"/>
    <w:rsid w:val="006560A9"/>
    <w:rsid w:val="0065638E"/>
    <w:rsid w:val="00656824"/>
    <w:rsid w:val="00656894"/>
    <w:rsid w:val="0065692E"/>
    <w:rsid w:val="006569AA"/>
    <w:rsid w:val="006569D0"/>
    <w:rsid w:val="00656CA5"/>
    <w:rsid w:val="00656E14"/>
    <w:rsid w:val="00656FDF"/>
    <w:rsid w:val="006570E2"/>
    <w:rsid w:val="00657270"/>
    <w:rsid w:val="006574DF"/>
    <w:rsid w:val="00657741"/>
    <w:rsid w:val="00657757"/>
    <w:rsid w:val="00657982"/>
    <w:rsid w:val="00657F13"/>
    <w:rsid w:val="006607A1"/>
    <w:rsid w:val="0066087F"/>
    <w:rsid w:val="00660BBB"/>
    <w:rsid w:val="006615A9"/>
    <w:rsid w:val="006619E2"/>
    <w:rsid w:val="00661B95"/>
    <w:rsid w:val="00661DC2"/>
    <w:rsid w:val="00662201"/>
    <w:rsid w:val="00662493"/>
    <w:rsid w:val="006628A7"/>
    <w:rsid w:val="006628F6"/>
    <w:rsid w:val="00662947"/>
    <w:rsid w:val="00662DC7"/>
    <w:rsid w:val="006630BC"/>
    <w:rsid w:val="006631D6"/>
    <w:rsid w:val="00663360"/>
    <w:rsid w:val="006633CE"/>
    <w:rsid w:val="00663737"/>
    <w:rsid w:val="00663827"/>
    <w:rsid w:val="00663B8E"/>
    <w:rsid w:val="00663DCA"/>
    <w:rsid w:val="00664060"/>
    <w:rsid w:val="006642B6"/>
    <w:rsid w:val="0066448A"/>
    <w:rsid w:val="0066460D"/>
    <w:rsid w:val="0066486C"/>
    <w:rsid w:val="00664999"/>
    <w:rsid w:val="006649A3"/>
    <w:rsid w:val="00664A07"/>
    <w:rsid w:val="00664A7D"/>
    <w:rsid w:val="00664AC4"/>
    <w:rsid w:val="006654A7"/>
    <w:rsid w:val="006657EF"/>
    <w:rsid w:val="00665969"/>
    <w:rsid w:val="00665E03"/>
    <w:rsid w:val="006662F5"/>
    <w:rsid w:val="00666513"/>
    <w:rsid w:val="00666A5D"/>
    <w:rsid w:val="00666D6B"/>
    <w:rsid w:val="00666F44"/>
    <w:rsid w:val="00666F91"/>
    <w:rsid w:val="00666FB3"/>
    <w:rsid w:val="00667020"/>
    <w:rsid w:val="00667317"/>
    <w:rsid w:val="0066799A"/>
    <w:rsid w:val="00667A2B"/>
    <w:rsid w:val="0067017D"/>
    <w:rsid w:val="006701F2"/>
    <w:rsid w:val="006702DB"/>
    <w:rsid w:val="0067033C"/>
    <w:rsid w:val="006704E3"/>
    <w:rsid w:val="00670571"/>
    <w:rsid w:val="006708F4"/>
    <w:rsid w:val="00670904"/>
    <w:rsid w:val="00670D4A"/>
    <w:rsid w:val="00671066"/>
    <w:rsid w:val="006710C2"/>
    <w:rsid w:val="0067149A"/>
    <w:rsid w:val="00671513"/>
    <w:rsid w:val="006716B8"/>
    <w:rsid w:val="006716BC"/>
    <w:rsid w:val="006716CC"/>
    <w:rsid w:val="00671749"/>
    <w:rsid w:val="006718B1"/>
    <w:rsid w:val="00672168"/>
    <w:rsid w:val="006721E1"/>
    <w:rsid w:val="00672585"/>
    <w:rsid w:val="00672643"/>
    <w:rsid w:val="00672A80"/>
    <w:rsid w:val="00672AB8"/>
    <w:rsid w:val="00672B4B"/>
    <w:rsid w:val="00672BB8"/>
    <w:rsid w:val="00673771"/>
    <w:rsid w:val="006739C8"/>
    <w:rsid w:val="00673B5E"/>
    <w:rsid w:val="00674190"/>
    <w:rsid w:val="0067475E"/>
    <w:rsid w:val="0067477E"/>
    <w:rsid w:val="00674D4E"/>
    <w:rsid w:val="00675017"/>
    <w:rsid w:val="00675174"/>
    <w:rsid w:val="006751F4"/>
    <w:rsid w:val="0067521F"/>
    <w:rsid w:val="00675231"/>
    <w:rsid w:val="00675885"/>
    <w:rsid w:val="0067593C"/>
    <w:rsid w:val="00675CB9"/>
    <w:rsid w:val="00676090"/>
    <w:rsid w:val="00676337"/>
    <w:rsid w:val="0067650D"/>
    <w:rsid w:val="0067653B"/>
    <w:rsid w:val="0067688F"/>
    <w:rsid w:val="00676927"/>
    <w:rsid w:val="00676A0F"/>
    <w:rsid w:val="00676B36"/>
    <w:rsid w:val="00676B44"/>
    <w:rsid w:val="00676FF3"/>
    <w:rsid w:val="0067749E"/>
    <w:rsid w:val="006776D6"/>
    <w:rsid w:val="00677717"/>
    <w:rsid w:val="00677B22"/>
    <w:rsid w:val="00677BDB"/>
    <w:rsid w:val="00677D46"/>
    <w:rsid w:val="00677E03"/>
    <w:rsid w:val="00680118"/>
    <w:rsid w:val="0068035D"/>
    <w:rsid w:val="0068100E"/>
    <w:rsid w:val="006811C9"/>
    <w:rsid w:val="00681641"/>
    <w:rsid w:val="00681811"/>
    <w:rsid w:val="0068196A"/>
    <w:rsid w:val="00681A91"/>
    <w:rsid w:val="00681D56"/>
    <w:rsid w:val="00682205"/>
    <w:rsid w:val="0068233E"/>
    <w:rsid w:val="0068237B"/>
    <w:rsid w:val="0068242A"/>
    <w:rsid w:val="0068304A"/>
    <w:rsid w:val="0068361D"/>
    <w:rsid w:val="006836F0"/>
    <w:rsid w:val="006836F4"/>
    <w:rsid w:val="00683841"/>
    <w:rsid w:val="006844D2"/>
    <w:rsid w:val="00684534"/>
    <w:rsid w:val="00684833"/>
    <w:rsid w:val="00684C91"/>
    <w:rsid w:val="00684E9F"/>
    <w:rsid w:val="0068511F"/>
    <w:rsid w:val="0068520D"/>
    <w:rsid w:val="00685444"/>
    <w:rsid w:val="006855CB"/>
    <w:rsid w:val="00685750"/>
    <w:rsid w:val="0068597F"/>
    <w:rsid w:val="006859A7"/>
    <w:rsid w:val="00685A89"/>
    <w:rsid w:val="00685E66"/>
    <w:rsid w:val="00685F91"/>
    <w:rsid w:val="00686172"/>
    <w:rsid w:val="006861F9"/>
    <w:rsid w:val="00686510"/>
    <w:rsid w:val="00686BF4"/>
    <w:rsid w:val="00687122"/>
    <w:rsid w:val="00687228"/>
    <w:rsid w:val="00687419"/>
    <w:rsid w:val="0068754F"/>
    <w:rsid w:val="00687D11"/>
    <w:rsid w:val="00687D14"/>
    <w:rsid w:val="00687D47"/>
    <w:rsid w:val="00687E39"/>
    <w:rsid w:val="006900C7"/>
    <w:rsid w:val="006905AF"/>
    <w:rsid w:val="00690691"/>
    <w:rsid w:val="0069097F"/>
    <w:rsid w:val="00690B5D"/>
    <w:rsid w:val="00690BAA"/>
    <w:rsid w:val="00690BB0"/>
    <w:rsid w:val="00690D65"/>
    <w:rsid w:val="00690F4D"/>
    <w:rsid w:val="006916B7"/>
    <w:rsid w:val="00691918"/>
    <w:rsid w:val="00691AEC"/>
    <w:rsid w:val="00691D24"/>
    <w:rsid w:val="00691EC6"/>
    <w:rsid w:val="00692106"/>
    <w:rsid w:val="006922A2"/>
    <w:rsid w:val="006926DC"/>
    <w:rsid w:val="006928A4"/>
    <w:rsid w:val="00692AF5"/>
    <w:rsid w:val="00692AFB"/>
    <w:rsid w:val="00692B28"/>
    <w:rsid w:val="00692ECE"/>
    <w:rsid w:val="00692EEF"/>
    <w:rsid w:val="00692F3B"/>
    <w:rsid w:val="006932B6"/>
    <w:rsid w:val="0069360E"/>
    <w:rsid w:val="00693820"/>
    <w:rsid w:val="006939D6"/>
    <w:rsid w:val="00693A7A"/>
    <w:rsid w:val="00693C32"/>
    <w:rsid w:val="00693CA7"/>
    <w:rsid w:val="00693D2F"/>
    <w:rsid w:val="0069418F"/>
    <w:rsid w:val="00694621"/>
    <w:rsid w:val="006947E5"/>
    <w:rsid w:val="00694959"/>
    <w:rsid w:val="00694A80"/>
    <w:rsid w:val="00694D8D"/>
    <w:rsid w:val="00694E70"/>
    <w:rsid w:val="00694E9E"/>
    <w:rsid w:val="00695077"/>
    <w:rsid w:val="00695200"/>
    <w:rsid w:val="00695202"/>
    <w:rsid w:val="00695591"/>
    <w:rsid w:val="00695CBA"/>
    <w:rsid w:val="00695EA6"/>
    <w:rsid w:val="00695EAA"/>
    <w:rsid w:val="00695FB1"/>
    <w:rsid w:val="00695FCA"/>
    <w:rsid w:val="00696081"/>
    <w:rsid w:val="0069632A"/>
    <w:rsid w:val="0069679C"/>
    <w:rsid w:val="00696C75"/>
    <w:rsid w:val="00697232"/>
    <w:rsid w:val="006972EE"/>
    <w:rsid w:val="006973B4"/>
    <w:rsid w:val="006978B0"/>
    <w:rsid w:val="00697A08"/>
    <w:rsid w:val="00697A0B"/>
    <w:rsid w:val="00697ACD"/>
    <w:rsid w:val="006A008D"/>
    <w:rsid w:val="006A0211"/>
    <w:rsid w:val="006A044A"/>
    <w:rsid w:val="006A04E7"/>
    <w:rsid w:val="006A080C"/>
    <w:rsid w:val="006A0833"/>
    <w:rsid w:val="006A088D"/>
    <w:rsid w:val="006A08AE"/>
    <w:rsid w:val="006A0B62"/>
    <w:rsid w:val="006A0EE4"/>
    <w:rsid w:val="006A15E3"/>
    <w:rsid w:val="006A1680"/>
    <w:rsid w:val="006A1A72"/>
    <w:rsid w:val="006A1A82"/>
    <w:rsid w:val="006A1BF9"/>
    <w:rsid w:val="006A1F7B"/>
    <w:rsid w:val="006A228D"/>
    <w:rsid w:val="006A251F"/>
    <w:rsid w:val="006A257B"/>
    <w:rsid w:val="006A25D2"/>
    <w:rsid w:val="006A25D8"/>
    <w:rsid w:val="006A2651"/>
    <w:rsid w:val="006A268B"/>
    <w:rsid w:val="006A27DF"/>
    <w:rsid w:val="006A2A49"/>
    <w:rsid w:val="006A2F3E"/>
    <w:rsid w:val="006A2FC5"/>
    <w:rsid w:val="006A3277"/>
    <w:rsid w:val="006A3492"/>
    <w:rsid w:val="006A3779"/>
    <w:rsid w:val="006A3988"/>
    <w:rsid w:val="006A3AB1"/>
    <w:rsid w:val="006A3B74"/>
    <w:rsid w:val="006A4279"/>
    <w:rsid w:val="006A42AC"/>
    <w:rsid w:val="006A45C6"/>
    <w:rsid w:val="006A4C25"/>
    <w:rsid w:val="006A4CBA"/>
    <w:rsid w:val="006A5064"/>
    <w:rsid w:val="006A52CF"/>
    <w:rsid w:val="006A541D"/>
    <w:rsid w:val="006A54E6"/>
    <w:rsid w:val="006A556D"/>
    <w:rsid w:val="006A5659"/>
    <w:rsid w:val="006A5675"/>
    <w:rsid w:val="006A58DC"/>
    <w:rsid w:val="006A58ED"/>
    <w:rsid w:val="006A5A82"/>
    <w:rsid w:val="006A5F27"/>
    <w:rsid w:val="006A61EB"/>
    <w:rsid w:val="006A6251"/>
    <w:rsid w:val="006A6867"/>
    <w:rsid w:val="006A6BAD"/>
    <w:rsid w:val="006A6C64"/>
    <w:rsid w:val="006A71CB"/>
    <w:rsid w:val="006A7785"/>
    <w:rsid w:val="006A7B9D"/>
    <w:rsid w:val="006B0015"/>
    <w:rsid w:val="006B00DA"/>
    <w:rsid w:val="006B0366"/>
    <w:rsid w:val="006B0991"/>
    <w:rsid w:val="006B0A62"/>
    <w:rsid w:val="006B0B8D"/>
    <w:rsid w:val="006B0CBD"/>
    <w:rsid w:val="006B138A"/>
    <w:rsid w:val="006B141D"/>
    <w:rsid w:val="006B14D5"/>
    <w:rsid w:val="006B14EC"/>
    <w:rsid w:val="006B15FE"/>
    <w:rsid w:val="006B1A49"/>
    <w:rsid w:val="006B1D6A"/>
    <w:rsid w:val="006B2043"/>
    <w:rsid w:val="006B2261"/>
    <w:rsid w:val="006B22BA"/>
    <w:rsid w:val="006B295F"/>
    <w:rsid w:val="006B2AF0"/>
    <w:rsid w:val="006B2B83"/>
    <w:rsid w:val="006B2C73"/>
    <w:rsid w:val="006B3190"/>
    <w:rsid w:val="006B3439"/>
    <w:rsid w:val="006B34AE"/>
    <w:rsid w:val="006B38B6"/>
    <w:rsid w:val="006B395F"/>
    <w:rsid w:val="006B39B6"/>
    <w:rsid w:val="006B3D9F"/>
    <w:rsid w:val="006B40AA"/>
    <w:rsid w:val="006B4206"/>
    <w:rsid w:val="006B4227"/>
    <w:rsid w:val="006B43F2"/>
    <w:rsid w:val="006B4500"/>
    <w:rsid w:val="006B4564"/>
    <w:rsid w:val="006B48BC"/>
    <w:rsid w:val="006B5185"/>
    <w:rsid w:val="006B548D"/>
    <w:rsid w:val="006B5549"/>
    <w:rsid w:val="006B5713"/>
    <w:rsid w:val="006B582A"/>
    <w:rsid w:val="006B597E"/>
    <w:rsid w:val="006B5A81"/>
    <w:rsid w:val="006B5B0A"/>
    <w:rsid w:val="006B5E6D"/>
    <w:rsid w:val="006B6295"/>
    <w:rsid w:val="006B643F"/>
    <w:rsid w:val="006B6482"/>
    <w:rsid w:val="006B64B0"/>
    <w:rsid w:val="006B696E"/>
    <w:rsid w:val="006B6EE1"/>
    <w:rsid w:val="006B729D"/>
    <w:rsid w:val="006B7371"/>
    <w:rsid w:val="006B782A"/>
    <w:rsid w:val="006B7B20"/>
    <w:rsid w:val="006B7EEF"/>
    <w:rsid w:val="006C02D9"/>
    <w:rsid w:val="006C08CB"/>
    <w:rsid w:val="006C120D"/>
    <w:rsid w:val="006C142F"/>
    <w:rsid w:val="006C18F0"/>
    <w:rsid w:val="006C18F4"/>
    <w:rsid w:val="006C18F9"/>
    <w:rsid w:val="006C191D"/>
    <w:rsid w:val="006C1AB0"/>
    <w:rsid w:val="006C1B7D"/>
    <w:rsid w:val="006C1DCF"/>
    <w:rsid w:val="006C1FE2"/>
    <w:rsid w:val="006C231B"/>
    <w:rsid w:val="006C2348"/>
    <w:rsid w:val="006C24D9"/>
    <w:rsid w:val="006C2847"/>
    <w:rsid w:val="006C2993"/>
    <w:rsid w:val="006C2E31"/>
    <w:rsid w:val="006C2F40"/>
    <w:rsid w:val="006C318E"/>
    <w:rsid w:val="006C3414"/>
    <w:rsid w:val="006C349B"/>
    <w:rsid w:val="006C352E"/>
    <w:rsid w:val="006C355E"/>
    <w:rsid w:val="006C3668"/>
    <w:rsid w:val="006C39D7"/>
    <w:rsid w:val="006C3AD4"/>
    <w:rsid w:val="006C3C1A"/>
    <w:rsid w:val="006C40C3"/>
    <w:rsid w:val="006C434C"/>
    <w:rsid w:val="006C443F"/>
    <w:rsid w:val="006C44BF"/>
    <w:rsid w:val="006C45DC"/>
    <w:rsid w:val="006C47EE"/>
    <w:rsid w:val="006C4A3B"/>
    <w:rsid w:val="006C4A7E"/>
    <w:rsid w:val="006C4D75"/>
    <w:rsid w:val="006C4E88"/>
    <w:rsid w:val="006C503D"/>
    <w:rsid w:val="006C5154"/>
    <w:rsid w:val="006C51D5"/>
    <w:rsid w:val="006C530D"/>
    <w:rsid w:val="006C5548"/>
    <w:rsid w:val="006C5550"/>
    <w:rsid w:val="006C5684"/>
    <w:rsid w:val="006C56B7"/>
    <w:rsid w:val="006C5B9F"/>
    <w:rsid w:val="006C5CC9"/>
    <w:rsid w:val="006C5FAC"/>
    <w:rsid w:val="006C61EE"/>
    <w:rsid w:val="006C62A9"/>
    <w:rsid w:val="006C63A0"/>
    <w:rsid w:val="006C6407"/>
    <w:rsid w:val="006C6A78"/>
    <w:rsid w:val="006C6ADD"/>
    <w:rsid w:val="006C6E42"/>
    <w:rsid w:val="006C73DC"/>
    <w:rsid w:val="006C7464"/>
    <w:rsid w:val="006C76BD"/>
    <w:rsid w:val="006C7A93"/>
    <w:rsid w:val="006C7E92"/>
    <w:rsid w:val="006C7EE2"/>
    <w:rsid w:val="006D0045"/>
    <w:rsid w:val="006D0589"/>
    <w:rsid w:val="006D0A3D"/>
    <w:rsid w:val="006D0ACF"/>
    <w:rsid w:val="006D0D9D"/>
    <w:rsid w:val="006D10CE"/>
    <w:rsid w:val="006D10FB"/>
    <w:rsid w:val="006D17B8"/>
    <w:rsid w:val="006D17BA"/>
    <w:rsid w:val="006D19E7"/>
    <w:rsid w:val="006D1AB9"/>
    <w:rsid w:val="006D1C88"/>
    <w:rsid w:val="006D1E8A"/>
    <w:rsid w:val="006D20C5"/>
    <w:rsid w:val="006D2171"/>
    <w:rsid w:val="006D220A"/>
    <w:rsid w:val="006D32E8"/>
    <w:rsid w:val="006D3853"/>
    <w:rsid w:val="006D3A74"/>
    <w:rsid w:val="006D3DC1"/>
    <w:rsid w:val="006D3EBD"/>
    <w:rsid w:val="006D3FB0"/>
    <w:rsid w:val="006D4379"/>
    <w:rsid w:val="006D47DA"/>
    <w:rsid w:val="006D4860"/>
    <w:rsid w:val="006D4A04"/>
    <w:rsid w:val="006D4CC5"/>
    <w:rsid w:val="006D4F9B"/>
    <w:rsid w:val="006D5197"/>
    <w:rsid w:val="006D5288"/>
    <w:rsid w:val="006D53BF"/>
    <w:rsid w:val="006D6019"/>
    <w:rsid w:val="006D62E4"/>
    <w:rsid w:val="006D6372"/>
    <w:rsid w:val="006D64AD"/>
    <w:rsid w:val="006D678A"/>
    <w:rsid w:val="006D6D51"/>
    <w:rsid w:val="006D6EC9"/>
    <w:rsid w:val="006D6ED4"/>
    <w:rsid w:val="006D7226"/>
    <w:rsid w:val="006D7262"/>
    <w:rsid w:val="006D782B"/>
    <w:rsid w:val="006D7AF5"/>
    <w:rsid w:val="006D7FE6"/>
    <w:rsid w:val="006E028E"/>
    <w:rsid w:val="006E06AE"/>
    <w:rsid w:val="006E086B"/>
    <w:rsid w:val="006E0DE9"/>
    <w:rsid w:val="006E0F15"/>
    <w:rsid w:val="006E1302"/>
    <w:rsid w:val="006E1354"/>
    <w:rsid w:val="006E136B"/>
    <w:rsid w:val="006E1CAF"/>
    <w:rsid w:val="006E1E9F"/>
    <w:rsid w:val="006E217A"/>
    <w:rsid w:val="006E2584"/>
    <w:rsid w:val="006E281F"/>
    <w:rsid w:val="006E374E"/>
    <w:rsid w:val="006E4148"/>
    <w:rsid w:val="006E428F"/>
    <w:rsid w:val="006E430E"/>
    <w:rsid w:val="006E4966"/>
    <w:rsid w:val="006E4AC3"/>
    <w:rsid w:val="006E4C42"/>
    <w:rsid w:val="006E511B"/>
    <w:rsid w:val="006E5530"/>
    <w:rsid w:val="006E556E"/>
    <w:rsid w:val="006E556F"/>
    <w:rsid w:val="006E5628"/>
    <w:rsid w:val="006E5701"/>
    <w:rsid w:val="006E5B0D"/>
    <w:rsid w:val="006E5B54"/>
    <w:rsid w:val="006E5C8C"/>
    <w:rsid w:val="006E5CFB"/>
    <w:rsid w:val="006E619D"/>
    <w:rsid w:val="006E638E"/>
    <w:rsid w:val="006E67BB"/>
    <w:rsid w:val="006E6F8A"/>
    <w:rsid w:val="006E70F7"/>
    <w:rsid w:val="006E7151"/>
    <w:rsid w:val="006E7190"/>
    <w:rsid w:val="006E72CC"/>
    <w:rsid w:val="006E73CA"/>
    <w:rsid w:val="006E7522"/>
    <w:rsid w:val="006E768D"/>
    <w:rsid w:val="006E784B"/>
    <w:rsid w:val="006E7AA3"/>
    <w:rsid w:val="006E7BEC"/>
    <w:rsid w:val="006F0034"/>
    <w:rsid w:val="006F0141"/>
    <w:rsid w:val="006F071F"/>
    <w:rsid w:val="006F07F7"/>
    <w:rsid w:val="006F0BC8"/>
    <w:rsid w:val="006F0D35"/>
    <w:rsid w:val="006F0DA3"/>
    <w:rsid w:val="006F0E6C"/>
    <w:rsid w:val="006F0F97"/>
    <w:rsid w:val="006F1017"/>
    <w:rsid w:val="006F1107"/>
    <w:rsid w:val="006F12E3"/>
    <w:rsid w:val="006F14A5"/>
    <w:rsid w:val="006F16A1"/>
    <w:rsid w:val="006F18C1"/>
    <w:rsid w:val="006F1962"/>
    <w:rsid w:val="006F1BE9"/>
    <w:rsid w:val="006F1C95"/>
    <w:rsid w:val="006F1D74"/>
    <w:rsid w:val="006F1DCF"/>
    <w:rsid w:val="006F1E6A"/>
    <w:rsid w:val="006F1EE8"/>
    <w:rsid w:val="006F21A8"/>
    <w:rsid w:val="006F22C4"/>
    <w:rsid w:val="006F231F"/>
    <w:rsid w:val="006F248C"/>
    <w:rsid w:val="006F24C7"/>
    <w:rsid w:val="006F2A59"/>
    <w:rsid w:val="006F2BE4"/>
    <w:rsid w:val="006F2C8A"/>
    <w:rsid w:val="006F2DCB"/>
    <w:rsid w:val="006F2DCF"/>
    <w:rsid w:val="006F3748"/>
    <w:rsid w:val="006F3D88"/>
    <w:rsid w:val="006F3EFD"/>
    <w:rsid w:val="006F40F9"/>
    <w:rsid w:val="006F4279"/>
    <w:rsid w:val="006F4326"/>
    <w:rsid w:val="006F4453"/>
    <w:rsid w:val="006F44E7"/>
    <w:rsid w:val="006F4F34"/>
    <w:rsid w:val="006F4FEE"/>
    <w:rsid w:val="006F529F"/>
    <w:rsid w:val="006F5D06"/>
    <w:rsid w:val="006F5FB1"/>
    <w:rsid w:val="006F61BE"/>
    <w:rsid w:val="006F633D"/>
    <w:rsid w:val="006F6885"/>
    <w:rsid w:val="006F6A7F"/>
    <w:rsid w:val="006F6C52"/>
    <w:rsid w:val="006F6D1B"/>
    <w:rsid w:val="006F6FA4"/>
    <w:rsid w:val="006F733F"/>
    <w:rsid w:val="006F734A"/>
    <w:rsid w:val="006F766D"/>
    <w:rsid w:val="006F76DC"/>
    <w:rsid w:val="006F7994"/>
    <w:rsid w:val="006F7B62"/>
    <w:rsid w:val="006F7E19"/>
    <w:rsid w:val="0070080C"/>
    <w:rsid w:val="00700881"/>
    <w:rsid w:val="00700CE0"/>
    <w:rsid w:val="00700E30"/>
    <w:rsid w:val="00700FF2"/>
    <w:rsid w:val="007015F4"/>
    <w:rsid w:val="00701869"/>
    <w:rsid w:val="00701AB8"/>
    <w:rsid w:val="00701B95"/>
    <w:rsid w:val="0070242D"/>
    <w:rsid w:val="007024E1"/>
    <w:rsid w:val="007025BF"/>
    <w:rsid w:val="007026EE"/>
    <w:rsid w:val="0070277C"/>
    <w:rsid w:val="00702821"/>
    <w:rsid w:val="007029EC"/>
    <w:rsid w:val="00702E2B"/>
    <w:rsid w:val="00702EB0"/>
    <w:rsid w:val="00702F2A"/>
    <w:rsid w:val="0070310D"/>
    <w:rsid w:val="0070318F"/>
    <w:rsid w:val="00703265"/>
    <w:rsid w:val="0070328B"/>
    <w:rsid w:val="0070362C"/>
    <w:rsid w:val="007037F1"/>
    <w:rsid w:val="007040D3"/>
    <w:rsid w:val="007042EF"/>
    <w:rsid w:val="00704595"/>
    <w:rsid w:val="007047EE"/>
    <w:rsid w:val="00704C23"/>
    <w:rsid w:val="0070520D"/>
    <w:rsid w:val="007055FF"/>
    <w:rsid w:val="00705906"/>
    <w:rsid w:val="007059D1"/>
    <w:rsid w:val="00705BFC"/>
    <w:rsid w:val="00705FF6"/>
    <w:rsid w:val="007060A9"/>
    <w:rsid w:val="00706563"/>
    <w:rsid w:val="00706634"/>
    <w:rsid w:val="00706BFA"/>
    <w:rsid w:val="00706FBC"/>
    <w:rsid w:val="00707066"/>
    <w:rsid w:val="00707142"/>
    <w:rsid w:val="0070736E"/>
    <w:rsid w:val="007073CA"/>
    <w:rsid w:val="007073F4"/>
    <w:rsid w:val="0070746E"/>
    <w:rsid w:val="007074D1"/>
    <w:rsid w:val="00707534"/>
    <w:rsid w:val="007078F8"/>
    <w:rsid w:val="007079E9"/>
    <w:rsid w:val="00707A91"/>
    <w:rsid w:val="00707D12"/>
    <w:rsid w:val="00707E66"/>
    <w:rsid w:val="00707FAA"/>
    <w:rsid w:val="00707FF5"/>
    <w:rsid w:val="00710059"/>
    <w:rsid w:val="007100CC"/>
    <w:rsid w:val="00710529"/>
    <w:rsid w:val="007109B0"/>
    <w:rsid w:val="00710EAC"/>
    <w:rsid w:val="00711137"/>
    <w:rsid w:val="00711672"/>
    <w:rsid w:val="007118C8"/>
    <w:rsid w:val="00711B0E"/>
    <w:rsid w:val="00711C93"/>
    <w:rsid w:val="00712039"/>
    <w:rsid w:val="007120BC"/>
    <w:rsid w:val="007121EA"/>
    <w:rsid w:val="00712420"/>
    <w:rsid w:val="0071261F"/>
    <w:rsid w:val="007126EC"/>
    <w:rsid w:val="00712CC7"/>
    <w:rsid w:val="00712F40"/>
    <w:rsid w:val="007130AB"/>
    <w:rsid w:val="00713227"/>
    <w:rsid w:val="0071362F"/>
    <w:rsid w:val="007137D6"/>
    <w:rsid w:val="007139A7"/>
    <w:rsid w:val="0071425F"/>
    <w:rsid w:val="007142C7"/>
    <w:rsid w:val="0071456B"/>
    <w:rsid w:val="007147DA"/>
    <w:rsid w:val="00714988"/>
    <w:rsid w:val="007149E5"/>
    <w:rsid w:val="00714A30"/>
    <w:rsid w:val="00714A94"/>
    <w:rsid w:val="00714D97"/>
    <w:rsid w:val="00714E4A"/>
    <w:rsid w:val="00714FDF"/>
    <w:rsid w:val="007154CB"/>
    <w:rsid w:val="00715618"/>
    <w:rsid w:val="00715DDB"/>
    <w:rsid w:val="007161C1"/>
    <w:rsid w:val="0071665B"/>
    <w:rsid w:val="00716695"/>
    <w:rsid w:val="0071684B"/>
    <w:rsid w:val="00716AA2"/>
    <w:rsid w:val="00716EF5"/>
    <w:rsid w:val="00716FD5"/>
    <w:rsid w:val="007174CC"/>
    <w:rsid w:val="0071757E"/>
    <w:rsid w:val="00717610"/>
    <w:rsid w:val="00717B1A"/>
    <w:rsid w:val="00717EA1"/>
    <w:rsid w:val="00717F85"/>
    <w:rsid w:val="00720AD5"/>
    <w:rsid w:val="00720CA6"/>
    <w:rsid w:val="00720CC4"/>
    <w:rsid w:val="007210E0"/>
    <w:rsid w:val="00721365"/>
    <w:rsid w:val="0072150E"/>
    <w:rsid w:val="007216C3"/>
    <w:rsid w:val="007217A0"/>
    <w:rsid w:val="00721832"/>
    <w:rsid w:val="0072193B"/>
    <w:rsid w:val="00721C6A"/>
    <w:rsid w:val="00721E33"/>
    <w:rsid w:val="00722758"/>
    <w:rsid w:val="00722863"/>
    <w:rsid w:val="00722A00"/>
    <w:rsid w:val="00722C41"/>
    <w:rsid w:val="00722CE3"/>
    <w:rsid w:val="007231A3"/>
    <w:rsid w:val="0072324B"/>
    <w:rsid w:val="00723808"/>
    <w:rsid w:val="00724040"/>
    <w:rsid w:val="0072442E"/>
    <w:rsid w:val="007244F8"/>
    <w:rsid w:val="007245B2"/>
    <w:rsid w:val="00724613"/>
    <w:rsid w:val="0072469A"/>
    <w:rsid w:val="00724766"/>
    <w:rsid w:val="00724A0C"/>
    <w:rsid w:val="00724E68"/>
    <w:rsid w:val="00725693"/>
    <w:rsid w:val="007256D7"/>
    <w:rsid w:val="007258A8"/>
    <w:rsid w:val="00725CB5"/>
    <w:rsid w:val="0072648E"/>
    <w:rsid w:val="007264BF"/>
    <w:rsid w:val="0072660A"/>
    <w:rsid w:val="00726731"/>
    <w:rsid w:val="0072699D"/>
    <w:rsid w:val="00726C9D"/>
    <w:rsid w:val="00726CA2"/>
    <w:rsid w:val="00726D42"/>
    <w:rsid w:val="0072759A"/>
    <w:rsid w:val="007275F3"/>
    <w:rsid w:val="00727713"/>
    <w:rsid w:val="0073058E"/>
    <w:rsid w:val="0073082A"/>
    <w:rsid w:val="007308F2"/>
    <w:rsid w:val="00730B5D"/>
    <w:rsid w:val="00730C4B"/>
    <w:rsid w:val="00730C79"/>
    <w:rsid w:val="00731342"/>
    <w:rsid w:val="00731534"/>
    <w:rsid w:val="00731621"/>
    <w:rsid w:val="00731971"/>
    <w:rsid w:val="00731A64"/>
    <w:rsid w:val="00731D02"/>
    <w:rsid w:val="00731E91"/>
    <w:rsid w:val="0073213A"/>
    <w:rsid w:val="00732885"/>
    <w:rsid w:val="00732A4F"/>
    <w:rsid w:val="00732AB8"/>
    <w:rsid w:val="00732B12"/>
    <w:rsid w:val="00732CEB"/>
    <w:rsid w:val="00732F47"/>
    <w:rsid w:val="00734344"/>
    <w:rsid w:val="00734513"/>
    <w:rsid w:val="0073465D"/>
    <w:rsid w:val="0073482E"/>
    <w:rsid w:val="00734B1F"/>
    <w:rsid w:val="00734EB4"/>
    <w:rsid w:val="00734F53"/>
    <w:rsid w:val="0073519A"/>
    <w:rsid w:val="00735875"/>
    <w:rsid w:val="0073593C"/>
    <w:rsid w:val="007359AD"/>
    <w:rsid w:val="00735B4B"/>
    <w:rsid w:val="00735B87"/>
    <w:rsid w:val="00735D5A"/>
    <w:rsid w:val="00735DBA"/>
    <w:rsid w:val="00735FA4"/>
    <w:rsid w:val="0073623F"/>
    <w:rsid w:val="007365D1"/>
    <w:rsid w:val="00736671"/>
    <w:rsid w:val="00736839"/>
    <w:rsid w:val="007368A3"/>
    <w:rsid w:val="007368F0"/>
    <w:rsid w:val="00737A21"/>
    <w:rsid w:val="00737CB8"/>
    <w:rsid w:val="00740229"/>
    <w:rsid w:val="00740634"/>
    <w:rsid w:val="00740666"/>
    <w:rsid w:val="007409DD"/>
    <w:rsid w:val="00740BFD"/>
    <w:rsid w:val="00741674"/>
    <w:rsid w:val="00741731"/>
    <w:rsid w:val="00741752"/>
    <w:rsid w:val="0074222C"/>
    <w:rsid w:val="00742338"/>
    <w:rsid w:val="0074240D"/>
    <w:rsid w:val="0074262E"/>
    <w:rsid w:val="00742ADF"/>
    <w:rsid w:val="00742CB3"/>
    <w:rsid w:val="00742DA1"/>
    <w:rsid w:val="00742E71"/>
    <w:rsid w:val="00742FC9"/>
    <w:rsid w:val="0074305A"/>
    <w:rsid w:val="00743A68"/>
    <w:rsid w:val="00743A9D"/>
    <w:rsid w:val="00743C29"/>
    <w:rsid w:val="00743D51"/>
    <w:rsid w:val="00743E7F"/>
    <w:rsid w:val="007440EB"/>
    <w:rsid w:val="007443F1"/>
    <w:rsid w:val="007445FB"/>
    <w:rsid w:val="007446B7"/>
    <w:rsid w:val="00744865"/>
    <w:rsid w:val="00744C88"/>
    <w:rsid w:val="00744E84"/>
    <w:rsid w:val="00744FBE"/>
    <w:rsid w:val="007457DC"/>
    <w:rsid w:val="0074585B"/>
    <w:rsid w:val="00745923"/>
    <w:rsid w:val="00745956"/>
    <w:rsid w:val="00745AC6"/>
    <w:rsid w:val="00745C3E"/>
    <w:rsid w:val="00745D39"/>
    <w:rsid w:val="00745E7A"/>
    <w:rsid w:val="00745EFA"/>
    <w:rsid w:val="00745FD1"/>
    <w:rsid w:val="00746254"/>
    <w:rsid w:val="00746361"/>
    <w:rsid w:val="007463AF"/>
    <w:rsid w:val="00746418"/>
    <w:rsid w:val="007468C2"/>
    <w:rsid w:val="007468DE"/>
    <w:rsid w:val="00746C57"/>
    <w:rsid w:val="00746DB7"/>
    <w:rsid w:val="007470BF"/>
    <w:rsid w:val="00747150"/>
    <w:rsid w:val="00747457"/>
    <w:rsid w:val="007474E2"/>
    <w:rsid w:val="0074781F"/>
    <w:rsid w:val="007478A4"/>
    <w:rsid w:val="007478C8"/>
    <w:rsid w:val="007478F0"/>
    <w:rsid w:val="00747D11"/>
    <w:rsid w:val="00750350"/>
    <w:rsid w:val="00750512"/>
    <w:rsid w:val="00750815"/>
    <w:rsid w:val="00750845"/>
    <w:rsid w:val="0075090F"/>
    <w:rsid w:val="0075091E"/>
    <w:rsid w:val="00750A2C"/>
    <w:rsid w:val="00750A6B"/>
    <w:rsid w:val="00750AF7"/>
    <w:rsid w:val="00750BD2"/>
    <w:rsid w:val="00750C07"/>
    <w:rsid w:val="00750C2C"/>
    <w:rsid w:val="00750E33"/>
    <w:rsid w:val="00750E38"/>
    <w:rsid w:val="00750ECA"/>
    <w:rsid w:val="00750F5A"/>
    <w:rsid w:val="00751BDE"/>
    <w:rsid w:val="00751DAA"/>
    <w:rsid w:val="00751E1E"/>
    <w:rsid w:val="00752099"/>
    <w:rsid w:val="00752235"/>
    <w:rsid w:val="007525EB"/>
    <w:rsid w:val="00752684"/>
    <w:rsid w:val="00752688"/>
    <w:rsid w:val="007527CC"/>
    <w:rsid w:val="00752D9B"/>
    <w:rsid w:val="00752F7F"/>
    <w:rsid w:val="00753017"/>
    <w:rsid w:val="007532A4"/>
    <w:rsid w:val="007532F8"/>
    <w:rsid w:val="00753355"/>
    <w:rsid w:val="0075336F"/>
    <w:rsid w:val="0075398F"/>
    <w:rsid w:val="00753C1E"/>
    <w:rsid w:val="00753C45"/>
    <w:rsid w:val="00753C53"/>
    <w:rsid w:val="00753E03"/>
    <w:rsid w:val="00754205"/>
    <w:rsid w:val="00754718"/>
    <w:rsid w:val="00754780"/>
    <w:rsid w:val="0075487E"/>
    <w:rsid w:val="007548EC"/>
    <w:rsid w:val="00754F26"/>
    <w:rsid w:val="007552AB"/>
    <w:rsid w:val="0075563A"/>
    <w:rsid w:val="00755884"/>
    <w:rsid w:val="007559C7"/>
    <w:rsid w:val="00755A20"/>
    <w:rsid w:val="00755C39"/>
    <w:rsid w:val="00755EE5"/>
    <w:rsid w:val="00755F5D"/>
    <w:rsid w:val="00756358"/>
    <w:rsid w:val="00756802"/>
    <w:rsid w:val="0075688E"/>
    <w:rsid w:val="00756A86"/>
    <w:rsid w:val="0075755C"/>
    <w:rsid w:val="00757696"/>
    <w:rsid w:val="00757D62"/>
    <w:rsid w:val="00757EF3"/>
    <w:rsid w:val="00757FAB"/>
    <w:rsid w:val="0076021F"/>
    <w:rsid w:val="007605B9"/>
    <w:rsid w:val="0076074E"/>
    <w:rsid w:val="00761382"/>
    <w:rsid w:val="00761522"/>
    <w:rsid w:val="00761744"/>
    <w:rsid w:val="00761765"/>
    <w:rsid w:val="00761B4D"/>
    <w:rsid w:val="00761BF9"/>
    <w:rsid w:val="00761E4D"/>
    <w:rsid w:val="00761E5E"/>
    <w:rsid w:val="00761E93"/>
    <w:rsid w:val="0076220A"/>
    <w:rsid w:val="00762293"/>
    <w:rsid w:val="00762680"/>
    <w:rsid w:val="00762731"/>
    <w:rsid w:val="007628BE"/>
    <w:rsid w:val="00762A5B"/>
    <w:rsid w:val="00762A60"/>
    <w:rsid w:val="00762B3A"/>
    <w:rsid w:val="00763063"/>
    <w:rsid w:val="00763111"/>
    <w:rsid w:val="007632A2"/>
    <w:rsid w:val="00763380"/>
    <w:rsid w:val="00763663"/>
    <w:rsid w:val="00763696"/>
    <w:rsid w:val="0076370F"/>
    <w:rsid w:val="0076376E"/>
    <w:rsid w:val="00763818"/>
    <w:rsid w:val="00763935"/>
    <w:rsid w:val="0076393E"/>
    <w:rsid w:val="00763ABB"/>
    <w:rsid w:val="00763CB4"/>
    <w:rsid w:val="00763DD3"/>
    <w:rsid w:val="0076405F"/>
    <w:rsid w:val="0076429C"/>
    <w:rsid w:val="00764A3D"/>
    <w:rsid w:val="00764E45"/>
    <w:rsid w:val="00764F71"/>
    <w:rsid w:val="0076506E"/>
    <w:rsid w:val="00765092"/>
    <w:rsid w:val="007652B4"/>
    <w:rsid w:val="0076549B"/>
    <w:rsid w:val="00765AAA"/>
    <w:rsid w:val="00765C71"/>
    <w:rsid w:val="00766611"/>
    <w:rsid w:val="007668A3"/>
    <w:rsid w:val="00766982"/>
    <w:rsid w:val="00766BE0"/>
    <w:rsid w:val="00766C0D"/>
    <w:rsid w:val="00767035"/>
    <w:rsid w:val="00767096"/>
    <w:rsid w:val="00767563"/>
    <w:rsid w:val="0076759C"/>
    <w:rsid w:val="00767828"/>
    <w:rsid w:val="00767865"/>
    <w:rsid w:val="00767E6E"/>
    <w:rsid w:val="00767EAB"/>
    <w:rsid w:val="007708CD"/>
    <w:rsid w:val="00770EB5"/>
    <w:rsid w:val="0077145E"/>
    <w:rsid w:val="0077169F"/>
    <w:rsid w:val="00771943"/>
    <w:rsid w:val="00771C0A"/>
    <w:rsid w:val="007720B4"/>
    <w:rsid w:val="00772152"/>
    <w:rsid w:val="007726DC"/>
    <w:rsid w:val="00772B67"/>
    <w:rsid w:val="00772C49"/>
    <w:rsid w:val="00772D02"/>
    <w:rsid w:val="00773023"/>
    <w:rsid w:val="007732F4"/>
    <w:rsid w:val="007736BB"/>
    <w:rsid w:val="00773899"/>
    <w:rsid w:val="00773ABC"/>
    <w:rsid w:val="00774210"/>
    <w:rsid w:val="00774396"/>
    <w:rsid w:val="007746F5"/>
    <w:rsid w:val="00774774"/>
    <w:rsid w:val="00774775"/>
    <w:rsid w:val="007748C2"/>
    <w:rsid w:val="00774E54"/>
    <w:rsid w:val="00774F83"/>
    <w:rsid w:val="007754D2"/>
    <w:rsid w:val="00775920"/>
    <w:rsid w:val="0077594F"/>
    <w:rsid w:val="00775976"/>
    <w:rsid w:val="00775BA3"/>
    <w:rsid w:val="00775CF3"/>
    <w:rsid w:val="00775D83"/>
    <w:rsid w:val="00775F15"/>
    <w:rsid w:val="007761A6"/>
    <w:rsid w:val="007764D0"/>
    <w:rsid w:val="00776611"/>
    <w:rsid w:val="00776772"/>
    <w:rsid w:val="00776871"/>
    <w:rsid w:val="00776D5C"/>
    <w:rsid w:val="00776FB7"/>
    <w:rsid w:val="0077717D"/>
    <w:rsid w:val="00777675"/>
    <w:rsid w:val="007777EB"/>
    <w:rsid w:val="00777BED"/>
    <w:rsid w:val="00777F25"/>
    <w:rsid w:val="00780159"/>
    <w:rsid w:val="00780288"/>
    <w:rsid w:val="00780292"/>
    <w:rsid w:val="007806B4"/>
    <w:rsid w:val="00780702"/>
    <w:rsid w:val="00780764"/>
    <w:rsid w:val="007807F0"/>
    <w:rsid w:val="007809E9"/>
    <w:rsid w:val="00781803"/>
    <w:rsid w:val="007819AF"/>
    <w:rsid w:val="00781A14"/>
    <w:rsid w:val="00781B9E"/>
    <w:rsid w:val="00781BCA"/>
    <w:rsid w:val="00781E0A"/>
    <w:rsid w:val="007820C5"/>
    <w:rsid w:val="007821B0"/>
    <w:rsid w:val="007822B7"/>
    <w:rsid w:val="0078286B"/>
    <w:rsid w:val="00782B50"/>
    <w:rsid w:val="00782DA0"/>
    <w:rsid w:val="007830CE"/>
    <w:rsid w:val="00783807"/>
    <w:rsid w:val="00783FF8"/>
    <w:rsid w:val="00784067"/>
    <w:rsid w:val="007841D5"/>
    <w:rsid w:val="007843AB"/>
    <w:rsid w:val="00784633"/>
    <w:rsid w:val="00784E39"/>
    <w:rsid w:val="007850FC"/>
    <w:rsid w:val="007858E4"/>
    <w:rsid w:val="007859A4"/>
    <w:rsid w:val="00785B3C"/>
    <w:rsid w:val="007861F3"/>
    <w:rsid w:val="007862AF"/>
    <w:rsid w:val="0078636C"/>
    <w:rsid w:val="0078639B"/>
    <w:rsid w:val="007866F1"/>
    <w:rsid w:val="007867DB"/>
    <w:rsid w:val="0078691A"/>
    <w:rsid w:val="00786B02"/>
    <w:rsid w:val="00787097"/>
    <w:rsid w:val="007876CA"/>
    <w:rsid w:val="007879A2"/>
    <w:rsid w:val="007879BD"/>
    <w:rsid w:val="00787A87"/>
    <w:rsid w:val="0079017C"/>
    <w:rsid w:val="007905B3"/>
    <w:rsid w:val="0079084F"/>
    <w:rsid w:val="00790949"/>
    <w:rsid w:val="00790A3D"/>
    <w:rsid w:val="00790DBF"/>
    <w:rsid w:val="0079107F"/>
    <w:rsid w:val="00791113"/>
    <w:rsid w:val="00791236"/>
    <w:rsid w:val="007912C2"/>
    <w:rsid w:val="00791375"/>
    <w:rsid w:val="007915C9"/>
    <w:rsid w:val="0079165A"/>
    <w:rsid w:val="007916EF"/>
    <w:rsid w:val="00791707"/>
    <w:rsid w:val="007918D5"/>
    <w:rsid w:val="00791B11"/>
    <w:rsid w:val="00791C03"/>
    <w:rsid w:val="007923C3"/>
    <w:rsid w:val="00792B18"/>
    <w:rsid w:val="0079325A"/>
    <w:rsid w:val="0079355C"/>
    <w:rsid w:val="0079371E"/>
    <w:rsid w:val="00793F45"/>
    <w:rsid w:val="0079415A"/>
    <w:rsid w:val="007942DB"/>
    <w:rsid w:val="00794414"/>
    <w:rsid w:val="007945AD"/>
    <w:rsid w:val="00794717"/>
    <w:rsid w:val="007947FA"/>
    <w:rsid w:val="007948F7"/>
    <w:rsid w:val="00794C61"/>
    <w:rsid w:val="00794FC3"/>
    <w:rsid w:val="0079504C"/>
    <w:rsid w:val="007950E0"/>
    <w:rsid w:val="007953DB"/>
    <w:rsid w:val="0079544E"/>
    <w:rsid w:val="007954DC"/>
    <w:rsid w:val="007955CD"/>
    <w:rsid w:val="00795F91"/>
    <w:rsid w:val="007963D0"/>
    <w:rsid w:val="00796788"/>
    <w:rsid w:val="0079690C"/>
    <w:rsid w:val="007969A2"/>
    <w:rsid w:val="00796B1B"/>
    <w:rsid w:val="00796B47"/>
    <w:rsid w:val="00796BB7"/>
    <w:rsid w:val="007974C4"/>
    <w:rsid w:val="0079752A"/>
    <w:rsid w:val="00797573"/>
    <w:rsid w:val="00797AD6"/>
    <w:rsid w:val="00797BE6"/>
    <w:rsid w:val="007A01AA"/>
    <w:rsid w:val="007A03C5"/>
    <w:rsid w:val="007A0562"/>
    <w:rsid w:val="007A0729"/>
    <w:rsid w:val="007A0882"/>
    <w:rsid w:val="007A0BF4"/>
    <w:rsid w:val="007A0C56"/>
    <w:rsid w:val="007A1165"/>
    <w:rsid w:val="007A12BA"/>
    <w:rsid w:val="007A133E"/>
    <w:rsid w:val="007A1848"/>
    <w:rsid w:val="007A18A2"/>
    <w:rsid w:val="007A1A0C"/>
    <w:rsid w:val="007A1A7A"/>
    <w:rsid w:val="007A1AC0"/>
    <w:rsid w:val="007A1BE3"/>
    <w:rsid w:val="007A202D"/>
    <w:rsid w:val="007A270A"/>
    <w:rsid w:val="007A2F78"/>
    <w:rsid w:val="007A338C"/>
    <w:rsid w:val="007A33EA"/>
    <w:rsid w:val="007A363F"/>
    <w:rsid w:val="007A36E5"/>
    <w:rsid w:val="007A3929"/>
    <w:rsid w:val="007A3C2B"/>
    <w:rsid w:val="007A42AC"/>
    <w:rsid w:val="007A42FF"/>
    <w:rsid w:val="007A499E"/>
    <w:rsid w:val="007A4A16"/>
    <w:rsid w:val="007A4AF1"/>
    <w:rsid w:val="007A4B77"/>
    <w:rsid w:val="007A4BF2"/>
    <w:rsid w:val="007A4E54"/>
    <w:rsid w:val="007A5258"/>
    <w:rsid w:val="007A5380"/>
    <w:rsid w:val="007A54AD"/>
    <w:rsid w:val="007A5640"/>
    <w:rsid w:val="007A57CE"/>
    <w:rsid w:val="007A5C1E"/>
    <w:rsid w:val="007A5CE2"/>
    <w:rsid w:val="007A5F49"/>
    <w:rsid w:val="007A63B1"/>
    <w:rsid w:val="007A6706"/>
    <w:rsid w:val="007A6784"/>
    <w:rsid w:val="007A67B3"/>
    <w:rsid w:val="007A67BA"/>
    <w:rsid w:val="007A6BAC"/>
    <w:rsid w:val="007A70CE"/>
    <w:rsid w:val="007A73C2"/>
    <w:rsid w:val="007A7525"/>
    <w:rsid w:val="007A7784"/>
    <w:rsid w:val="007A77AC"/>
    <w:rsid w:val="007A79D5"/>
    <w:rsid w:val="007A7BA4"/>
    <w:rsid w:val="007A7BDC"/>
    <w:rsid w:val="007A7CA8"/>
    <w:rsid w:val="007B0332"/>
    <w:rsid w:val="007B034C"/>
    <w:rsid w:val="007B09EE"/>
    <w:rsid w:val="007B0A24"/>
    <w:rsid w:val="007B0F9E"/>
    <w:rsid w:val="007B1233"/>
    <w:rsid w:val="007B1693"/>
    <w:rsid w:val="007B1D9A"/>
    <w:rsid w:val="007B1F22"/>
    <w:rsid w:val="007B210E"/>
    <w:rsid w:val="007B2729"/>
    <w:rsid w:val="007B2AED"/>
    <w:rsid w:val="007B2B4D"/>
    <w:rsid w:val="007B3051"/>
    <w:rsid w:val="007B3160"/>
    <w:rsid w:val="007B33F5"/>
    <w:rsid w:val="007B3A6E"/>
    <w:rsid w:val="007B3C57"/>
    <w:rsid w:val="007B461F"/>
    <w:rsid w:val="007B46B0"/>
    <w:rsid w:val="007B4AC6"/>
    <w:rsid w:val="007B4CA6"/>
    <w:rsid w:val="007B4FA0"/>
    <w:rsid w:val="007B50AC"/>
    <w:rsid w:val="007B55A7"/>
    <w:rsid w:val="007B5B5F"/>
    <w:rsid w:val="007B5F6D"/>
    <w:rsid w:val="007B616B"/>
    <w:rsid w:val="007B61B4"/>
    <w:rsid w:val="007B6258"/>
    <w:rsid w:val="007B65A7"/>
    <w:rsid w:val="007B6632"/>
    <w:rsid w:val="007B67C0"/>
    <w:rsid w:val="007B67C5"/>
    <w:rsid w:val="007B7093"/>
    <w:rsid w:val="007B713C"/>
    <w:rsid w:val="007B728F"/>
    <w:rsid w:val="007B72D8"/>
    <w:rsid w:val="007B7427"/>
    <w:rsid w:val="007B74A4"/>
    <w:rsid w:val="007B780C"/>
    <w:rsid w:val="007B79F1"/>
    <w:rsid w:val="007B7BBF"/>
    <w:rsid w:val="007B7CC4"/>
    <w:rsid w:val="007B7CE1"/>
    <w:rsid w:val="007B7EBD"/>
    <w:rsid w:val="007C0434"/>
    <w:rsid w:val="007C0721"/>
    <w:rsid w:val="007C079F"/>
    <w:rsid w:val="007C089C"/>
    <w:rsid w:val="007C08EF"/>
    <w:rsid w:val="007C0BE0"/>
    <w:rsid w:val="007C0CFA"/>
    <w:rsid w:val="007C0D24"/>
    <w:rsid w:val="007C0D67"/>
    <w:rsid w:val="007C0F18"/>
    <w:rsid w:val="007C0FF8"/>
    <w:rsid w:val="007C101B"/>
    <w:rsid w:val="007C14D6"/>
    <w:rsid w:val="007C16F4"/>
    <w:rsid w:val="007C1A5F"/>
    <w:rsid w:val="007C1E37"/>
    <w:rsid w:val="007C1F2F"/>
    <w:rsid w:val="007C203C"/>
    <w:rsid w:val="007C20FC"/>
    <w:rsid w:val="007C217F"/>
    <w:rsid w:val="007C2891"/>
    <w:rsid w:val="007C2930"/>
    <w:rsid w:val="007C2DD6"/>
    <w:rsid w:val="007C2DF5"/>
    <w:rsid w:val="007C2E70"/>
    <w:rsid w:val="007C2E8B"/>
    <w:rsid w:val="007C2FFA"/>
    <w:rsid w:val="007C304A"/>
    <w:rsid w:val="007C362D"/>
    <w:rsid w:val="007C3DD6"/>
    <w:rsid w:val="007C3DFB"/>
    <w:rsid w:val="007C3E9A"/>
    <w:rsid w:val="007C443D"/>
    <w:rsid w:val="007C45E5"/>
    <w:rsid w:val="007C4734"/>
    <w:rsid w:val="007C47B4"/>
    <w:rsid w:val="007C49D1"/>
    <w:rsid w:val="007C49DC"/>
    <w:rsid w:val="007C4C54"/>
    <w:rsid w:val="007C4C62"/>
    <w:rsid w:val="007C4E04"/>
    <w:rsid w:val="007C51D0"/>
    <w:rsid w:val="007C536A"/>
    <w:rsid w:val="007C53DC"/>
    <w:rsid w:val="007C5556"/>
    <w:rsid w:val="007C55DB"/>
    <w:rsid w:val="007C569F"/>
    <w:rsid w:val="007C59E4"/>
    <w:rsid w:val="007C5D0F"/>
    <w:rsid w:val="007C5E01"/>
    <w:rsid w:val="007C627A"/>
    <w:rsid w:val="007C6281"/>
    <w:rsid w:val="007C6411"/>
    <w:rsid w:val="007C66F4"/>
    <w:rsid w:val="007C67B7"/>
    <w:rsid w:val="007C6842"/>
    <w:rsid w:val="007C6AA4"/>
    <w:rsid w:val="007C6ADE"/>
    <w:rsid w:val="007C6AF9"/>
    <w:rsid w:val="007C6C60"/>
    <w:rsid w:val="007C6F42"/>
    <w:rsid w:val="007C7562"/>
    <w:rsid w:val="007C7593"/>
    <w:rsid w:val="007C75B0"/>
    <w:rsid w:val="007C796C"/>
    <w:rsid w:val="007C7BF5"/>
    <w:rsid w:val="007C7FCD"/>
    <w:rsid w:val="007D02BF"/>
    <w:rsid w:val="007D0401"/>
    <w:rsid w:val="007D04DA"/>
    <w:rsid w:val="007D08B2"/>
    <w:rsid w:val="007D098B"/>
    <w:rsid w:val="007D0BC0"/>
    <w:rsid w:val="007D0EA9"/>
    <w:rsid w:val="007D0F1B"/>
    <w:rsid w:val="007D102E"/>
    <w:rsid w:val="007D1494"/>
    <w:rsid w:val="007D152C"/>
    <w:rsid w:val="007D152D"/>
    <w:rsid w:val="007D17AE"/>
    <w:rsid w:val="007D196B"/>
    <w:rsid w:val="007D19E5"/>
    <w:rsid w:val="007D1AD9"/>
    <w:rsid w:val="007D2046"/>
    <w:rsid w:val="007D21B8"/>
    <w:rsid w:val="007D2238"/>
    <w:rsid w:val="007D2B3E"/>
    <w:rsid w:val="007D2C94"/>
    <w:rsid w:val="007D319F"/>
    <w:rsid w:val="007D3259"/>
    <w:rsid w:val="007D335E"/>
    <w:rsid w:val="007D37CA"/>
    <w:rsid w:val="007D3B10"/>
    <w:rsid w:val="007D3EFF"/>
    <w:rsid w:val="007D3F94"/>
    <w:rsid w:val="007D402C"/>
    <w:rsid w:val="007D430A"/>
    <w:rsid w:val="007D453E"/>
    <w:rsid w:val="007D46F4"/>
    <w:rsid w:val="007D4756"/>
    <w:rsid w:val="007D49DC"/>
    <w:rsid w:val="007D4A90"/>
    <w:rsid w:val="007D524B"/>
    <w:rsid w:val="007D567F"/>
    <w:rsid w:val="007D5822"/>
    <w:rsid w:val="007D5C41"/>
    <w:rsid w:val="007D61C4"/>
    <w:rsid w:val="007D631C"/>
    <w:rsid w:val="007D6561"/>
    <w:rsid w:val="007D65BC"/>
    <w:rsid w:val="007D6649"/>
    <w:rsid w:val="007D678D"/>
    <w:rsid w:val="007D6DBE"/>
    <w:rsid w:val="007D705B"/>
    <w:rsid w:val="007D73E3"/>
    <w:rsid w:val="007D7479"/>
    <w:rsid w:val="007D78EF"/>
    <w:rsid w:val="007D7E0E"/>
    <w:rsid w:val="007E02E1"/>
    <w:rsid w:val="007E0331"/>
    <w:rsid w:val="007E03DB"/>
    <w:rsid w:val="007E056F"/>
    <w:rsid w:val="007E0784"/>
    <w:rsid w:val="007E07BA"/>
    <w:rsid w:val="007E093E"/>
    <w:rsid w:val="007E0B42"/>
    <w:rsid w:val="007E0EC6"/>
    <w:rsid w:val="007E1176"/>
    <w:rsid w:val="007E18AA"/>
    <w:rsid w:val="007E1AE2"/>
    <w:rsid w:val="007E1E5A"/>
    <w:rsid w:val="007E1EC5"/>
    <w:rsid w:val="007E1F1B"/>
    <w:rsid w:val="007E2128"/>
    <w:rsid w:val="007E2302"/>
    <w:rsid w:val="007E2350"/>
    <w:rsid w:val="007E2357"/>
    <w:rsid w:val="007E248F"/>
    <w:rsid w:val="007E2571"/>
    <w:rsid w:val="007E2BA3"/>
    <w:rsid w:val="007E2CED"/>
    <w:rsid w:val="007E2DE0"/>
    <w:rsid w:val="007E2F1E"/>
    <w:rsid w:val="007E2F89"/>
    <w:rsid w:val="007E2FCB"/>
    <w:rsid w:val="007E3013"/>
    <w:rsid w:val="007E31C8"/>
    <w:rsid w:val="007E3A91"/>
    <w:rsid w:val="007E3EB3"/>
    <w:rsid w:val="007E43F1"/>
    <w:rsid w:val="007E4937"/>
    <w:rsid w:val="007E5226"/>
    <w:rsid w:val="007E5375"/>
    <w:rsid w:val="007E53FF"/>
    <w:rsid w:val="007E5430"/>
    <w:rsid w:val="007E5436"/>
    <w:rsid w:val="007E590A"/>
    <w:rsid w:val="007E596D"/>
    <w:rsid w:val="007E5A75"/>
    <w:rsid w:val="007E5A76"/>
    <w:rsid w:val="007E5B3F"/>
    <w:rsid w:val="007E5BF3"/>
    <w:rsid w:val="007E5E74"/>
    <w:rsid w:val="007E5F01"/>
    <w:rsid w:val="007E5F0D"/>
    <w:rsid w:val="007E60E5"/>
    <w:rsid w:val="007E6821"/>
    <w:rsid w:val="007E6F07"/>
    <w:rsid w:val="007E7200"/>
    <w:rsid w:val="007E7354"/>
    <w:rsid w:val="007E7371"/>
    <w:rsid w:val="007E74AF"/>
    <w:rsid w:val="007E7635"/>
    <w:rsid w:val="007E7973"/>
    <w:rsid w:val="007E7AD7"/>
    <w:rsid w:val="007E7EC8"/>
    <w:rsid w:val="007F0078"/>
    <w:rsid w:val="007F01DB"/>
    <w:rsid w:val="007F0381"/>
    <w:rsid w:val="007F047B"/>
    <w:rsid w:val="007F04F5"/>
    <w:rsid w:val="007F0A72"/>
    <w:rsid w:val="007F0BBC"/>
    <w:rsid w:val="007F0CD7"/>
    <w:rsid w:val="007F0DAF"/>
    <w:rsid w:val="007F15F4"/>
    <w:rsid w:val="007F16E9"/>
    <w:rsid w:val="007F1A94"/>
    <w:rsid w:val="007F1E2A"/>
    <w:rsid w:val="007F2245"/>
    <w:rsid w:val="007F29CA"/>
    <w:rsid w:val="007F2A4F"/>
    <w:rsid w:val="007F3615"/>
    <w:rsid w:val="007F3736"/>
    <w:rsid w:val="007F3744"/>
    <w:rsid w:val="007F37F2"/>
    <w:rsid w:val="007F3B55"/>
    <w:rsid w:val="007F3CDD"/>
    <w:rsid w:val="007F3D87"/>
    <w:rsid w:val="007F3E05"/>
    <w:rsid w:val="007F3F43"/>
    <w:rsid w:val="007F40AA"/>
    <w:rsid w:val="007F42AF"/>
    <w:rsid w:val="007F4651"/>
    <w:rsid w:val="007F47C0"/>
    <w:rsid w:val="007F4BC6"/>
    <w:rsid w:val="007F4D31"/>
    <w:rsid w:val="007F4E50"/>
    <w:rsid w:val="007F4F32"/>
    <w:rsid w:val="007F50BB"/>
    <w:rsid w:val="007F594C"/>
    <w:rsid w:val="007F599C"/>
    <w:rsid w:val="007F5AE1"/>
    <w:rsid w:val="007F5EA3"/>
    <w:rsid w:val="007F6337"/>
    <w:rsid w:val="007F63D7"/>
    <w:rsid w:val="007F667F"/>
    <w:rsid w:val="007F696A"/>
    <w:rsid w:val="007F7041"/>
    <w:rsid w:val="007F723A"/>
    <w:rsid w:val="007F7759"/>
    <w:rsid w:val="007F78D7"/>
    <w:rsid w:val="007F7FFB"/>
    <w:rsid w:val="008008AA"/>
    <w:rsid w:val="00800C0D"/>
    <w:rsid w:val="00801166"/>
    <w:rsid w:val="008014F4"/>
    <w:rsid w:val="00801ACB"/>
    <w:rsid w:val="00801D40"/>
    <w:rsid w:val="00801E02"/>
    <w:rsid w:val="00801FD5"/>
    <w:rsid w:val="0080206F"/>
    <w:rsid w:val="0080215B"/>
    <w:rsid w:val="00802172"/>
    <w:rsid w:val="008022E4"/>
    <w:rsid w:val="0080234F"/>
    <w:rsid w:val="00802D15"/>
    <w:rsid w:val="00803139"/>
    <w:rsid w:val="00803313"/>
    <w:rsid w:val="008033B6"/>
    <w:rsid w:val="00803503"/>
    <w:rsid w:val="0080354D"/>
    <w:rsid w:val="008039AC"/>
    <w:rsid w:val="00803C0F"/>
    <w:rsid w:val="00803E82"/>
    <w:rsid w:val="00804172"/>
    <w:rsid w:val="0080522B"/>
    <w:rsid w:val="00805541"/>
    <w:rsid w:val="008057AD"/>
    <w:rsid w:val="008057B2"/>
    <w:rsid w:val="0080593D"/>
    <w:rsid w:val="00805DD8"/>
    <w:rsid w:val="00805E21"/>
    <w:rsid w:val="008060A6"/>
    <w:rsid w:val="0080613F"/>
    <w:rsid w:val="008063C5"/>
    <w:rsid w:val="00806670"/>
    <w:rsid w:val="00806673"/>
    <w:rsid w:val="008067F7"/>
    <w:rsid w:val="0080696A"/>
    <w:rsid w:val="00806B2E"/>
    <w:rsid w:val="00806FD1"/>
    <w:rsid w:val="00807146"/>
    <w:rsid w:val="008071FD"/>
    <w:rsid w:val="00807A8A"/>
    <w:rsid w:val="00807AFF"/>
    <w:rsid w:val="00810120"/>
    <w:rsid w:val="00810A38"/>
    <w:rsid w:val="00810D8B"/>
    <w:rsid w:val="008110AA"/>
    <w:rsid w:val="008111A3"/>
    <w:rsid w:val="008111DC"/>
    <w:rsid w:val="00811322"/>
    <w:rsid w:val="008116C9"/>
    <w:rsid w:val="0081183A"/>
    <w:rsid w:val="008119D5"/>
    <w:rsid w:val="008119E1"/>
    <w:rsid w:val="00811E3E"/>
    <w:rsid w:val="008125DE"/>
    <w:rsid w:val="0081297B"/>
    <w:rsid w:val="00812E02"/>
    <w:rsid w:val="00813082"/>
    <w:rsid w:val="00813150"/>
    <w:rsid w:val="00813197"/>
    <w:rsid w:val="00813214"/>
    <w:rsid w:val="00813230"/>
    <w:rsid w:val="00814243"/>
    <w:rsid w:val="008142DC"/>
    <w:rsid w:val="0081436C"/>
    <w:rsid w:val="00814408"/>
    <w:rsid w:val="00814881"/>
    <w:rsid w:val="00814956"/>
    <w:rsid w:val="00814A72"/>
    <w:rsid w:val="00814CDB"/>
    <w:rsid w:val="00814ECC"/>
    <w:rsid w:val="00815019"/>
    <w:rsid w:val="00815792"/>
    <w:rsid w:val="008157C9"/>
    <w:rsid w:val="008163AE"/>
    <w:rsid w:val="00816829"/>
    <w:rsid w:val="00816865"/>
    <w:rsid w:val="008168B8"/>
    <w:rsid w:val="00816C25"/>
    <w:rsid w:val="00816CC2"/>
    <w:rsid w:val="00817019"/>
    <w:rsid w:val="008170C3"/>
    <w:rsid w:val="00817368"/>
    <w:rsid w:val="0081799D"/>
    <w:rsid w:val="00817CD1"/>
    <w:rsid w:val="00817E59"/>
    <w:rsid w:val="00817F5C"/>
    <w:rsid w:val="008201D1"/>
    <w:rsid w:val="0082034C"/>
    <w:rsid w:val="00820810"/>
    <w:rsid w:val="00820EDF"/>
    <w:rsid w:val="00821020"/>
    <w:rsid w:val="0082125D"/>
    <w:rsid w:val="008212F0"/>
    <w:rsid w:val="008213AB"/>
    <w:rsid w:val="008219F9"/>
    <w:rsid w:val="00821B0B"/>
    <w:rsid w:val="00821C4D"/>
    <w:rsid w:val="00821D4C"/>
    <w:rsid w:val="00821DFB"/>
    <w:rsid w:val="00821EBB"/>
    <w:rsid w:val="00822158"/>
    <w:rsid w:val="0082223A"/>
    <w:rsid w:val="008222F0"/>
    <w:rsid w:val="008222FC"/>
    <w:rsid w:val="008223D4"/>
    <w:rsid w:val="008223FC"/>
    <w:rsid w:val="00822499"/>
    <w:rsid w:val="00822533"/>
    <w:rsid w:val="008226E2"/>
    <w:rsid w:val="00822708"/>
    <w:rsid w:val="00822A3D"/>
    <w:rsid w:val="00822C50"/>
    <w:rsid w:val="00822CC3"/>
    <w:rsid w:val="00822D2C"/>
    <w:rsid w:val="00822E0E"/>
    <w:rsid w:val="00822F1E"/>
    <w:rsid w:val="00823005"/>
    <w:rsid w:val="00823028"/>
    <w:rsid w:val="00823118"/>
    <w:rsid w:val="008234DF"/>
    <w:rsid w:val="00823559"/>
    <w:rsid w:val="00823780"/>
    <w:rsid w:val="008237E0"/>
    <w:rsid w:val="008238BD"/>
    <w:rsid w:val="00823906"/>
    <w:rsid w:val="00823B55"/>
    <w:rsid w:val="00823B79"/>
    <w:rsid w:val="00823D36"/>
    <w:rsid w:val="00823DE6"/>
    <w:rsid w:val="00824539"/>
    <w:rsid w:val="008246F7"/>
    <w:rsid w:val="008246FC"/>
    <w:rsid w:val="0082472E"/>
    <w:rsid w:val="008247CC"/>
    <w:rsid w:val="008249CD"/>
    <w:rsid w:val="00824A46"/>
    <w:rsid w:val="0082559D"/>
    <w:rsid w:val="00825640"/>
    <w:rsid w:val="00825CD2"/>
    <w:rsid w:val="008263D9"/>
    <w:rsid w:val="00826A27"/>
    <w:rsid w:val="0082701B"/>
    <w:rsid w:val="0082764F"/>
    <w:rsid w:val="008277BC"/>
    <w:rsid w:val="008277E4"/>
    <w:rsid w:val="00827CB5"/>
    <w:rsid w:val="00827CD7"/>
    <w:rsid w:val="00827ED8"/>
    <w:rsid w:val="00830001"/>
    <w:rsid w:val="008300A4"/>
    <w:rsid w:val="00830168"/>
    <w:rsid w:val="00830283"/>
    <w:rsid w:val="00830495"/>
    <w:rsid w:val="008307B0"/>
    <w:rsid w:val="008307DB"/>
    <w:rsid w:val="008309B0"/>
    <w:rsid w:val="00830D05"/>
    <w:rsid w:val="00830FCD"/>
    <w:rsid w:val="008310B4"/>
    <w:rsid w:val="008310B6"/>
    <w:rsid w:val="00831BB9"/>
    <w:rsid w:val="00831C93"/>
    <w:rsid w:val="00831CFC"/>
    <w:rsid w:val="00831D6E"/>
    <w:rsid w:val="00831DC6"/>
    <w:rsid w:val="00831E19"/>
    <w:rsid w:val="00831FE8"/>
    <w:rsid w:val="008320BC"/>
    <w:rsid w:val="00832329"/>
    <w:rsid w:val="008330D4"/>
    <w:rsid w:val="00833387"/>
    <w:rsid w:val="008333EC"/>
    <w:rsid w:val="00833573"/>
    <w:rsid w:val="00833AC0"/>
    <w:rsid w:val="00833B67"/>
    <w:rsid w:val="00833F17"/>
    <w:rsid w:val="00834205"/>
    <w:rsid w:val="0083459B"/>
    <w:rsid w:val="0083461B"/>
    <w:rsid w:val="0083486F"/>
    <w:rsid w:val="00834A71"/>
    <w:rsid w:val="00834D2C"/>
    <w:rsid w:val="00834D32"/>
    <w:rsid w:val="00834E46"/>
    <w:rsid w:val="00834F47"/>
    <w:rsid w:val="0083543F"/>
    <w:rsid w:val="00835485"/>
    <w:rsid w:val="008358FD"/>
    <w:rsid w:val="00835A89"/>
    <w:rsid w:val="00835ACB"/>
    <w:rsid w:val="00835B4D"/>
    <w:rsid w:val="00835BA3"/>
    <w:rsid w:val="00835CEC"/>
    <w:rsid w:val="008360DB"/>
    <w:rsid w:val="00836241"/>
    <w:rsid w:val="00836899"/>
    <w:rsid w:val="008368B6"/>
    <w:rsid w:val="008369BE"/>
    <w:rsid w:val="00836C62"/>
    <w:rsid w:val="00836D1B"/>
    <w:rsid w:val="00836F37"/>
    <w:rsid w:val="00837395"/>
    <w:rsid w:val="008375AC"/>
    <w:rsid w:val="008376E9"/>
    <w:rsid w:val="0083787D"/>
    <w:rsid w:val="00837A92"/>
    <w:rsid w:val="008400EF"/>
    <w:rsid w:val="00840B33"/>
    <w:rsid w:val="00840E01"/>
    <w:rsid w:val="008410B2"/>
    <w:rsid w:val="0084121C"/>
    <w:rsid w:val="0084132A"/>
    <w:rsid w:val="008419AF"/>
    <w:rsid w:val="00841E5A"/>
    <w:rsid w:val="0084215A"/>
    <w:rsid w:val="00842280"/>
    <w:rsid w:val="0084235E"/>
    <w:rsid w:val="008423A1"/>
    <w:rsid w:val="00842450"/>
    <w:rsid w:val="008424A7"/>
    <w:rsid w:val="008424C1"/>
    <w:rsid w:val="008426D1"/>
    <w:rsid w:val="008427DC"/>
    <w:rsid w:val="00842BB3"/>
    <w:rsid w:val="00842BE1"/>
    <w:rsid w:val="00843317"/>
    <w:rsid w:val="0084354D"/>
    <w:rsid w:val="00843678"/>
    <w:rsid w:val="00843724"/>
    <w:rsid w:val="0084399D"/>
    <w:rsid w:val="00843FFE"/>
    <w:rsid w:val="008445AF"/>
    <w:rsid w:val="0084483B"/>
    <w:rsid w:val="008449B7"/>
    <w:rsid w:val="00844B43"/>
    <w:rsid w:val="00844C53"/>
    <w:rsid w:val="00844CC0"/>
    <w:rsid w:val="00844DC8"/>
    <w:rsid w:val="00844F87"/>
    <w:rsid w:val="008451AC"/>
    <w:rsid w:val="00845295"/>
    <w:rsid w:val="00845396"/>
    <w:rsid w:val="00845500"/>
    <w:rsid w:val="0084580F"/>
    <w:rsid w:val="00845933"/>
    <w:rsid w:val="008463D2"/>
    <w:rsid w:val="008463E2"/>
    <w:rsid w:val="00846483"/>
    <w:rsid w:val="0084673E"/>
    <w:rsid w:val="00846743"/>
    <w:rsid w:val="00846C46"/>
    <w:rsid w:val="008472AE"/>
    <w:rsid w:val="008472D8"/>
    <w:rsid w:val="008473F2"/>
    <w:rsid w:val="008474EA"/>
    <w:rsid w:val="008478EB"/>
    <w:rsid w:val="0084793E"/>
    <w:rsid w:val="00847B0B"/>
    <w:rsid w:val="00847FDF"/>
    <w:rsid w:val="0085030E"/>
    <w:rsid w:val="008505E5"/>
    <w:rsid w:val="0085061B"/>
    <w:rsid w:val="008509C0"/>
    <w:rsid w:val="00850C5F"/>
    <w:rsid w:val="00850C92"/>
    <w:rsid w:val="008511C2"/>
    <w:rsid w:val="008511D9"/>
    <w:rsid w:val="00851338"/>
    <w:rsid w:val="00851B8A"/>
    <w:rsid w:val="00851BAD"/>
    <w:rsid w:val="00852094"/>
    <w:rsid w:val="008520E2"/>
    <w:rsid w:val="008521BC"/>
    <w:rsid w:val="00852330"/>
    <w:rsid w:val="0085258A"/>
    <w:rsid w:val="00852669"/>
    <w:rsid w:val="0085268E"/>
    <w:rsid w:val="008527EA"/>
    <w:rsid w:val="00852DFA"/>
    <w:rsid w:val="008530D7"/>
    <w:rsid w:val="008533C2"/>
    <w:rsid w:val="00853A42"/>
    <w:rsid w:val="00853B7B"/>
    <w:rsid w:val="00853C20"/>
    <w:rsid w:val="00854051"/>
    <w:rsid w:val="008540F6"/>
    <w:rsid w:val="008544CC"/>
    <w:rsid w:val="00854543"/>
    <w:rsid w:val="00854600"/>
    <w:rsid w:val="0085460D"/>
    <w:rsid w:val="0085480C"/>
    <w:rsid w:val="00854B5C"/>
    <w:rsid w:val="00854C56"/>
    <w:rsid w:val="00854EED"/>
    <w:rsid w:val="008551A2"/>
    <w:rsid w:val="0085538F"/>
    <w:rsid w:val="008553B9"/>
    <w:rsid w:val="008555A2"/>
    <w:rsid w:val="008556A9"/>
    <w:rsid w:val="008556F5"/>
    <w:rsid w:val="00855DCB"/>
    <w:rsid w:val="00855DD8"/>
    <w:rsid w:val="00855DE0"/>
    <w:rsid w:val="00855FCE"/>
    <w:rsid w:val="00856335"/>
    <w:rsid w:val="00856343"/>
    <w:rsid w:val="0085647D"/>
    <w:rsid w:val="008564FA"/>
    <w:rsid w:val="00856714"/>
    <w:rsid w:val="00856A72"/>
    <w:rsid w:val="00856BAF"/>
    <w:rsid w:val="00856C9E"/>
    <w:rsid w:val="008570DE"/>
    <w:rsid w:val="008571B8"/>
    <w:rsid w:val="00857511"/>
    <w:rsid w:val="00857574"/>
    <w:rsid w:val="00857A8F"/>
    <w:rsid w:val="00857B51"/>
    <w:rsid w:val="00857D0E"/>
    <w:rsid w:val="00860083"/>
    <w:rsid w:val="008600E3"/>
    <w:rsid w:val="00860129"/>
    <w:rsid w:val="00860D86"/>
    <w:rsid w:val="00860F39"/>
    <w:rsid w:val="00861063"/>
    <w:rsid w:val="008610EB"/>
    <w:rsid w:val="00861209"/>
    <w:rsid w:val="00861281"/>
    <w:rsid w:val="00861553"/>
    <w:rsid w:val="008618C2"/>
    <w:rsid w:val="0086197C"/>
    <w:rsid w:val="00861C3C"/>
    <w:rsid w:val="00861DD4"/>
    <w:rsid w:val="008620F0"/>
    <w:rsid w:val="0086251B"/>
    <w:rsid w:val="008626E9"/>
    <w:rsid w:val="0086272F"/>
    <w:rsid w:val="00862840"/>
    <w:rsid w:val="00863099"/>
    <w:rsid w:val="008631DC"/>
    <w:rsid w:val="0086332C"/>
    <w:rsid w:val="008635DF"/>
    <w:rsid w:val="008636B0"/>
    <w:rsid w:val="008637D4"/>
    <w:rsid w:val="008637E5"/>
    <w:rsid w:val="008639A1"/>
    <w:rsid w:val="00863BA7"/>
    <w:rsid w:val="00864044"/>
    <w:rsid w:val="00864074"/>
    <w:rsid w:val="008640E6"/>
    <w:rsid w:val="00864130"/>
    <w:rsid w:val="008642BF"/>
    <w:rsid w:val="008642FC"/>
    <w:rsid w:val="00864371"/>
    <w:rsid w:val="00864435"/>
    <w:rsid w:val="00864A42"/>
    <w:rsid w:val="00864AD7"/>
    <w:rsid w:val="00864B03"/>
    <w:rsid w:val="00864B1A"/>
    <w:rsid w:val="00864B40"/>
    <w:rsid w:val="00864E70"/>
    <w:rsid w:val="00864E94"/>
    <w:rsid w:val="008658CC"/>
    <w:rsid w:val="00865ACE"/>
    <w:rsid w:val="00865DF8"/>
    <w:rsid w:val="00865FD5"/>
    <w:rsid w:val="008660F9"/>
    <w:rsid w:val="00866155"/>
    <w:rsid w:val="008662C5"/>
    <w:rsid w:val="008662D9"/>
    <w:rsid w:val="008664EA"/>
    <w:rsid w:val="008666D9"/>
    <w:rsid w:val="00866E3F"/>
    <w:rsid w:val="00867070"/>
    <w:rsid w:val="008674B2"/>
    <w:rsid w:val="008679F8"/>
    <w:rsid w:val="00867A3D"/>
    <w:rsid w:val="00867F7C"/>
    <w:rsid w:val="008703FE"/>
    <w:rsid w:val="00870991"/>
    <w:rsid w:val="008710A3"/>
    <w:rsid w:val="008710CF"/>
    <w:rsid w:val="00871153"/>
    <w:rsid w:val="0087116F"/>
    <w:rsid w:val="00871728"/>
    <w:rsid w:val="0087185B"/>
    <w:rsid w:val="008718EB"/>
    <w:rsid w:val="00871BB0"/>
    <w:rsid w:val="00871D0F"/>
    <w:rsid w:val="00871D56"/>
    <w:rsid w:val="00871EBE"/>
    <w:rsid w:val="00871F20"/>
    <w:rsid w:val="00871F52"/>
    <w:rsid w:val="00872245"/>
    <w:rsid w:val="0087252D"/>
    <w:rsid w:val="00872921"/>
    <w:rsid w:val="00872E5F"/>
    <w:rsid w:val="00873172"/>
    <w:rsid w:val="008736B4"/>
    <w:rsid w:val="0087402D"/>
    <w:rsid w:val="0087413B"/>
    <w:rsid w:val="00874AB7"/>
    <w:rsid w:val="00874ACF"/>
    <w:rsid w:val="00874B54"/>
    <w:rsid w:val="00874D1C"/>
    <w:rsid w:val="00874E19"/>
    <w:rsid w:val="00874F60"/>
    <w:rsid w:val="008751E7"/>
    <w:rsid w:val="00875229"/>
    <w:rsid w:val="008753EB"/>
    <w:rsid w:val="00875591"/>
    <w:rsid w:val="00875AA5"/>
    <w:rsid w:val="00875B0C"/>
    <w:rsid w:val="00875BF8"/>
    <w:rsid w:val="00875C1E"/>
    <w:rsid w:val="008761C2"/>
    <w:rsid w:val="008762D5"/>
    <w:rsid w:val="008764B2"/>
    <w:rsid w:val="008764F3"/>
    <w:rsid w:val="0087665D"/>
    <w:rsid w:val="008769A8"/>
    <w:rsid w:val="00876A7A"/>
    <w:rsid w:val="00876B16"/>
    <w:rsid w:val="00876E0B"/>
    <w:rsid w:val="00876E34"/>
    <w:rsid w:val="00877253"/>
    <w:rsid w:val="00877334"/>
    <w:rsid w:val="00877350"/>
    <w:rsid w:val="008774EE"/>
    <w:rsid w:val="00877B63"/>
    <w:rsid w:val="00877F68"/>
    <w:rsid w:val="00880290"/>
    <w:rsid w:val="00880484"/>
    <w:rsid w:val="008808BB"/>
    <w:rsid w:val="00881054"/>
    <w:rsid w:val="00881760"/>
    <w:rsid w:val="008818B2"/>
    <w:rsid w:val="00881A8C"/>
    <w:rsid w:val="00881B12"/>
    <w:rsid w:val="00881E3F"/>
    <w:rsid w:val="00881E46"/>
    <w:rsid w:val="00882150"/>
    <w:rsid w:val="0088218A"/>
    <w:rsid w:val="00882488"/>
    <w:rsid w:val="00882834"/>
    <w:rsid w:val="00882911"/>
    <w:rsid w:val="008829B2"/>
    <w:rsid w:val="00882A32"/>
    <w:rsid w:val="00882B6D"/>
    <w:rsid w:val="00883057"/>
    <w:rsid w:val="00883094"/>
    <w:rsid w:val="00883222"/>
    <w:rsid w:val="00883360"/>
    <w:rsid w:val="0088380E"/>
    <w:rsid w:val="00883D3A"/>
    <w:rsid w:val="00883E09"/>
    <w:rsid w:val="00883EEF"/>
    <w:rsid w:val="00883F47"/>
    <w:rsid w:val="00884091"/>
    <w:rsid w:val="00884578"/>
    <w:rsid w:val="0088467D"/>
    <w:rsid w:val="00884A05"/>
    <w:rsid w:val="00884C68"/>
    <w:rsid w:val="00884E52"/>
    <w:rsid w:val="008852E0"/>
    <w:rsid w:val="0088532F"/>
    <w:rsid w:val="008854FB"/>
    <w:rsid w:val="00885736"/>
    <w:rsid w:val="008858E6"/>
    <w:rsid w:val="008859FF"/>
    <w:rsid w:val="00885F48"/>
    <w:rsid w:val="00885FEE"/>
    <w:rsid w:val="008867FC"/>
    <w:rsid w:val="00886A6E"/>
    <w:rsid w:val="00886FB8"/>
    <w:rsid w:val="0088709B"/>
    <w:rsid w:val="00887AFD"/>
    <w:rsid w:val="00887B5C"/>
    <w:rsid w:val="00887B60"/>
    <w:rsid w:val="00887EEA"/>
    <w:rsid w:val="008902AD"/>
    <w:rsid w:val="00890A58"/>
    <w:rsid w:val="00890C89"/>
    <w:rsid w:val="00890DCF"/>
    <w:rsid w:val="00890F9C"/>
    <w:rsid w:val="008910C3"/>
    <w:rsid w:val="0089129A"/>
    <w:rsid w:val="00891C47"/>
    <w:rsid w:val="00891C7E"/>
    <w:rsid w:val="00891D74"/>
    <w:rsid w:val="00892012"/>
    <w:rsid w:val="0089211D"/>
    <w:rsid w:val="008922C4"/>
    <w:rsid w:val="008922E3"/>
    <w:rsid w:val="008924C3"/>
    <w:rsid w:val="00892777"/>
    <w:rsid w:val="00892C91"/>
    <w:rsid w:val="00892D9E"/>
    <w:rsid w:val="00892E25"/>
    <w:rsid w:val="0089300C"/>
    <w:rsid w:val="00893320"/>
    <w:rsid w:val="00893BFA"/>
    <w:rsid w:val="00893C96"/>
    <w:rsid w:val="00893D46"/>
    <w:rsid w:val="00893FDF"/>
    <w:rsid w:val="00894611"/>
    <w:rsid w:val="00894C8B"/>
    <w:rsid w:val="00894E87"/>
    <w:rsid w:val="0089536A"/>
    <w:rsid w:val="0089565C"/>
    <w:rsid w:val="0089589B"/>
    <w:rsid w:val="00895AE4"/>
    <w:rsid w:val="00895DBA"/>
    <w:rsid w:val="00896379"/>
    <w:rsid w:val="00896941"/>
    <w:rsid w:val="00896A26"/>
    <w:rsid w:val="00896A3E"/>
    <w:rsid w:val="0089775D"/>
    <w:rsid w:val="00897796"/>
    <w:rsid w:val="008979C6"/>
    <w:rsid w:val="00897C32"/>
    <w:rsid w:val="008A04FF"/>
    <w:rsid w:val="008A06C6"/>
    <w:rsid w:val="008A06E6"/>
    <w:rsid w:val="008A0AF9"/>
    <w:rsid w:val="008A0E69"/>
    <w:rsid w:val="008A15D7"/>
    <w:rsid w:val="008A1D39"/>
    <w:rsid w:val="008A1D46"/>
    <w:rsid w:val="008A1E94"/>
    <w:rsid w:val="008A200B"/>
    <w:rsid w:val="008A2532"/>
    <w:rsid w:val="008A27FC"/>
    <w:rsid w:val="008A297C"/>
    <w:rsid w:val="008A2BA0"/>
    <w:rsid w:val="008A2F5A"/>
    <w:rsid w:val="008A31D1"/>
    <w:rsid w:val="008A34F1"/>
    <w:rsid w:val="008A3859"/>
    <w:rsid w:val="008A3A53"/>
    <w:rsid w:val="008A3B19"/>
    <w:rsid w:val="008A3C56"/>
    <w:rsid w:val="008A41E1"/>
    <w:rsid w:val="008A43BF"/>
    <w:rsid w:val="008A4690"/>
    <w:rsid w:val="008A48E4"/>
    <w:rsid w:val="008A4AAA"/>
    <w:rsid w:val="008A4AFE"/>
    <w:rsid w:val="008A4D19"/>
    <w:rsid w:val="008A4FE4"/>
    <w:rsid w:val="008A5376"/>
    <w:rsid w:val="008A537C"/>
    <w:rsid w:val="008A557B"/>
    <w:rsid w:val="008A5912"/>
    <w:rsid w:val="008A5A35"/>
    <w:rsid w:val="008A5A7B"/>
    <w:rsid w:val="008A5C16"/>
    <w:rsid w:val="008A5DCA"/>
    <w:rsid w:val="008A6040"/>
    <w:rsid w:val="008A6404"/>
    <w:rsid w:val="008A692B"/>
    <w:rsid w:val="008A6F17"/>
    <w:rsid w:val="008A71E5"/>
    <w:rsid w:val="008A738E"/>
    <w:rsid w:val="008A7852"/>
    <w:rsid w:val="008B0167"/>
    <w:rsid w:val="008B0221"/>
    <w:rsid w:val="008B026D"/>
    <w:rsid w:val="008B04B5"/>
    <w:rsid w:val="008B0AA0"/>
    <w:rsid w:val="008B0DF7"/>
    <w:rsid w:val="008B1A8C"/>
    <w:rsid w:val="008B1E83"/>
    <w:rsid w:val="008B1FDD"/>
    <w:rsid w:val="008B2467"/>
    <w:rsid w:val="008B2780"/>
    <w:rsid w:val="008B2A65"/>
    <w:rsid w:val="008B2C1B"/>
    <w:rsid w:val="008B3150"/>
    <w:rsid w:val="008B3466"/>
    <w:rsid w:val="008B379C"/>
    <w:rsid w:val="008B3AD9"/>
    <w:rsid w:val="008B3D48"/>
    <w:rsid w:val="008B3DBA"/>
    <w:rsid w:val="008B3E23"/>
    <w:rsid w:val="008B3E92"/>
    <w:rsid w:val="008B40C6"/>
    <w:rsid w:val="008B41E1"/>
    <w:rsid w:val="008B422D"/>
    <w:rsid w:val="008B46E0"/>
    <w:rsid w:val="008B48F0"/>
    <w:rsid w:val="008B491E"/>
    <w:rsid w:val="008B4A4C"/>
    <w:rsid w:val="008B533E"/>
    <w:rsid w:val="008B5519"/>
    <w:rsid w:val="008B59AC"/>
    <w:rsid w:val="008B5C5F"/>
    <w:rsid w:val="008B5E1B"/>
    <w:rsid w:val="008B61C0"/>
    <w:rsid w:val="008B61DD"/>
    <w:rsid w:val="008B62CA"/>
    <w:rsid w:val="008B6716"/>
    <w:rsid w:val="008B68F6"/>
    <w:rsid w:val="008B69D1"/>
    <w:rsid w:val="008B6B90"/>
    <w:rsid w:val="008B6E98"/>
    <w:rsid w:val="008B7169"/>
    <w:rsid w:val="008B726B"/>
    <w:rsid w:val="008B7383"/>
    <w:rsid w:val="008B761F"/>
    <w:rsid w:val="008B7716"/>
    <w:rsid w:val="008B7E43"/>
    <w:rsid w:val="008C02A0"/>
    <w:rsid w:val="008C03B1"/>
    <w:rsid w:val="008C040B"/>
    <w:rsid w:val="008C0773"/>
    <w:rsid w:val="008C097B"/>
    <w:rsid w:val="008C0B9F"/>
    <w:rsid w:val="008C0DB0"/>
    <w:rsid w:val="008C0FED"/>
    <w:rsid w:val="008C108B"/>
    <w:rsid w:val="008C117F"/>
    <w:rsid w:val="008C13A8"/>
    <w:rsid w:val="008C1ABB"/>
    <w:rsid w:val="008C1FD5"/>
    <w:rsid w:val="008C2500"/>
    <w:rsid w:val="008C284A"/>
    <w:rsid w:val="008C2FF8"/>
    <w:rsid w:val="008C3088"/>
    <w:rsid w:val="008C3318"/>
    <w:rsid w:val="008C389A"/>
    <w:rsid w:val="008C3D94"/>
    <w:rsid w:val="008C4198"/>
    <w:rsid w:val="008C4CBB"/>
    <w:rsid w:val="008C4FD1"/>
    <w:rsid w:val="008C51D0"/>
    <w:rsid w:val="008C5353"/>
    <w:rsid w:val="008C5451"/>
    <w:rsid w:val="008C55D4"/>
    <w:rsid w:val="008C55FB"/>
    <w:rsid w:val="008C5AD7"/>
    <w:rsid w:val="008C5ADD"/>
    <w:rsid w:val="008C5B6E"/>
    <w:rsid w:val="008C5BE3"/>
    <w:rsid w:val="008C5D91"/>
    <w:rsid w:val="008C5F79"/>
    <w:rsid w:val="008C6202"/>
    <w:rsid w:val="008C6269"/>
    <w:rsid w:val="008C6569"/>
    <w:rsid w:val="008C6682"/>
    <w:rsid w:val="008C69C0"/>
    <w:rsid w:val="008C69E8"/>
    <w:rsid w:val="008C6C09"/>
    <w:rsid w:val="008C6E6C"/>
    <w:rsid w:val="008C700D"/>
    <w:rsid w:val="008C7212"/>
    <w:rsid w:val="008C7354"/>
    <w:rsid w:val="008C73C6"/>
    <w:rsid w:val="008C73E4"/>
    <w:rsid w:val="008C7471"/>
    <w:rsid w:val="008C74B8"/>
    <w:rsid w:val="008C74C8"/>
    <w:rsid w:val="008C75ED"/>
    <w:rsid w:val="008C773D"/>
    <w:rsid w:val="008C7BA4"/>
    <w:rsid w:val="008C7E55"/>
    <w:rsid w:val="008C7EB5"/>
    <w:rsid w:val="008D0345"/>
    <w:rsid w:val="008D083E"/>
    <w:rsid w:val="008D08B4"/>
    <w:rsid w:val="008D08FA"/>
    <w:rsid w:val="008D0AEB"/>
    <w:rsid w:val="008D0B56"/>
    <w:rsid w:val="008D0C3E"/>
    <w:rsid w:val="008D0C6B"/>
    <w:rsid w:val="008D0EF1"/>
    <w:rsid w:val="008D0FF8"/>
    <w:rsid w:val="008D1142"/>
    <w:rsid w:val="008D138B"/>
    <w:rsid w:val="008D1AD0"/>
    <w:rsid w:val="008D1F5B"/>
    <w:rsid w:val="008D2131"/>
    <w:rsid w:val="008D264A"/>
    <w:rsid w:val="008D27BC"/>
    <w:rsid w:val="008D28BB"/>
    <w:rsid w:val="008D2B60"/>
    <w:rsid w:val="008D33D3"/>
    <w:rsid w:val="008D3537"/>
    <w:rsid w:val="008D3692"/>
    <w:rsid w:val="008D36BE"/>
    <w:rsid w:val="008D376D"/>
    <w:rsid w:val="008D3811"/>
    <w:rsid w:val="008D39CF"/>
    <w:rsid w:val="008D3D58"/>
    <w:rsid w:val="008D411E"/>
    <w:rsid w:val="008D43B4"/>
    <w:rsid w:val="008D4625"/>
    <w:rsid w:val="008D4D7D"/>
    <w:rsid w:val="008D4E03"/>
    <w:rsid w:val="008D54C6"/>
    <w:rsid w:val="008D57E4"/>
    <w:rsid w:val="008D5B7F"/>
    <w:rsid w:val="008D5C74"/>
    <w:rsid w:val="008D5D7E"/>
    <w:rsid w:val="008D5DDB"/>
    <w:rsid w:val="008D5F3A"/>
    <w:rsid w:val="008D5F6B"/>
    <w:rsid w:val="008D5F95"/>
    <w:rsid w:val="008D629F"/>
    <w:rsid w:val="008D6A86"/>
    <w:rsid w:val="008D6F93"/>
    <w:rsid w:val="008D71BA"/>
    <w:rsid w:val="008D71C2"/>
    <w:rsid w:val="008D725C"/>
    <w:rsid w:val="008D75ED"/>
    <w:rsid w:val="008D7659"/>
    <w:rsid w:val="008D766C"/>
    <w:rsid w:val="008D792F"/>
    <w:rsid w:val="008D7979"/>
    <w:rsid w:val="008D7BD6"/>
    <w:rsid w:val="008D7D07"/>
    <w:rsid w:val="008D7D5F"/>
    <w:rsid w:val="008D7E13"/>
    <w:rsid w:val="008E0038"/>
    <w:rsid w:val="008E016D"/>
    <w:rsid w:val="008E0CB4"/>
    <w:rsid w:val="008E1124"/>
    <w:rsid w:val="008E1396"/>
    <w:rsid w:val="008E1472"/>
    <w:rsid w:val="008E14EF"/>
    <w:rsid w:val="008E17C8"/>
    <w:rsid w:val="008E18CD"/>
    <w:rsid w:val="008E18E1"/>
    <w:rsid w:val="008E1D63"/>
    <w:rsid w:val="008E26F4"/>
    <w:rsid w:val="008E296F"/>
    <w:rsid w:val="008E2A29"/>
    <w:rsid w:val="008E2B2F"/>
    <w:rsid w:val="008E33AC"/>
    <w:rsid w:val="008E33B8"/>
    <w:rsid w:val="008E33CE"/>
    <w:rsid w:val="008E347D"/>
    <w:rsid w:val="008E369B"/>
    <w:rsid w:val="008E36D2"/>
    <w:rsid w:val="008E3932"/>
    <w:rsid w:val="008E39E5"/>
    <w:rsid w:val="008E3A79"/>
    <w:rsid w:val="008E3AB1"/>
    <w:rsid w:val="008E3B31"/>
    <w:rsid w:val="008E3EB7"/>
    <w:rsid w:val="008E3FAF"/>
    <w:rsid w:val="008E4296"/>
    <w:rsid w:val="008E45CF"/>
    <w:rsid w:val="008E4A17"/>
    <w:rsid w:val="008E4BA3"/>
    <w:rsid w:val="008E4C99"/>
    <w:rsid w:val="008E4D33"/>
    <w:rsid w:val="008E5B4E"/>
    <w:rsid w:val="008E5F9F"/>
    <w:rsid w:val="008E60B8"/>
    <w:rsid w:val="008E60FC"/>
    <w:rsid w:val="008E6762"/>
    <w:rsid w:val="008E69B0"/>
    <w:rsid w:val="008E6A0C"/>
    <w:rsid w:val="008E6A4E"/>
    <w:rsid w:val="008E6AEE"/>
    <w:rsid w:val="008E6CDC"/>
    <w:rsid w:val="008E7659"/>
    <w:rsid w:val="008E7666"/>
    <w:rsid w:val="008E77B7"/>
    <w:rsid w:val="008E7BF7"/>
    <w:rsid w:val="008E7EC4"/>
    <w:rsid w:val="008E7F39"/>
    <w:rsid w:val="008E7FAF"/>
    <w:rsid w:val="008F0086"/>
    <w:rsid w:val="008F01F8"/>
    <w:rsid w:val="008F0CCB"/>
    <w:rsid w:val="008F0E18"/>
    <w:rsid w:val="008F0F91"/>
    <w:rsid w:val="008F1596"/>
    <w:rsid w:val="008F163C"/>
    <w:rsid w:val="008F1727"/>
    <w:rsid w:val="008F1D46"/>
    <w:rsid w:val="008F2351"/>
    <w:rsid w:val="008F2800"/>
    <w:rsid w:val="008F299C"/>
    <w:rsid w:val="008F2DB5"/>
    <w:rsid w:val="008F3110"/>
    <w:rsid w:val="008F320C"/>
    <w:rsid w:val="008F327C"/>
    <w:rsid w:val="008F3335"/>
    <w:rsid w:val="008F3A35"/>
    <w:rsid w:val="008F3C6C"/>
    <w:rsid w:val="008F3C74"/>
    <w:rsid w:val="008F3F6D"/>
    <w:rsid w:val="008F44D8"/>
    <w:rsid w:val="008F45A2"/>
    <w:rsid w:val="008F46CA"/>
    <w:rsid w:val="008F4B49"/>
    <w:rsid w:val="008F4C97"/>
    <w:rsid w:val="008F4E91"/>
    <w:rsid w:val="008F4FE5"/>
    <w:rsid w:val="008F5050"/>
    <w:rsid w:val="008F5095"/>
    <w:rsid w:val="008F510A"/>
    <w:rsid w:val="008F5660"/>
    <w:rsid w:val="008F57A9"/>
    <w:rsid w:val="008F5963"/>
    <w:rsid w:val="008F5B54"/>
    <w:rsid w:val="008F5D0F"/>
    <w:rsid w:val="008F5E5E"/>
    <w:rsid w:val="008F5EB9"/>
    <w:rsid w:val="008F6037"/>
    <w:rsid w:val="008F616A"/>
    <w:rsid w:val="008F6366"/>
    <w:rsid w:val="008F6490"/>
    <w:rsid w:val="008F65DD"/>
    <w:rsid w:val="008F6A59"/>
    <w:rsid w:val="008F6D04"/>
    <w:rsid w:val="008F731A"/>
    <w:rsid w:val="008F740D"/>
    <w:rsid w:val="008F749E"/>
    <w:rsid w:val="008F7506"/>
    <w:rsid w:val="008F7662"/>
    <w:rsid w:val="008F79D4"/>
    <w:rsid w:val="008F7A86"/>
    <w:rsid w:val="008F7D6C"/>
    <w:rsid w:val="008F7DC2"/>
    <w:rsid w:val="008F7EC4"/>
    <w:rsid w:val="008F7ECD"/>
    <w:rsid w:val="008F7F7B"/>
    <w:rsid w:val="009006B1"/>
    <w:rsid w:val="00900896"/>
    <w:rsid w:val="009008CE"/>
    <w:rsid w:val="00900A97"/>
    <w:rsid w:val="00900AA1"/>
    <w:rsid w:val="00900BE0"/>
    <w:rsid w:val="0090148D"/>
    <w:rsid w:val="009016E2"/>
    <w:rsid w:val="00901C42"/>
    <w:rsid w:val="00901CC8"/>
    <w:rsid w:val="00901E68"/>
    <w:rsid w:val="00902B7F"/>
    <w:rsid w:val="00902B91"/>
    <w:rsid w:val="00902C88"/>
    <w:rsid w:val="00902D33"/>
    <w:rsid w:val="00902D6D"/>
    <w:rsid w:val="00902FE4"/>
    <w:rsid w:val="00903266"/>
    <w:rsid w:val="009035AF"/>
    <w:rsid w:val="00903703"/>
    <w:rsid w:val="00903794"/>
    <w:rsid w:val="00903836"/>
    <w:rsid w:val="00903B4B"/>
    <w:rsid w:val="00903D7B"/>
    <w:rsid w:val="009040C9"/>
    <w:rsid w:val="00904188"/>
    <w:rsid w:val="009041A4"/>
    <w:rsid w:val="00904821"/>
    <w:rsid w:val="00904DAA"/>
    <w:rsid w:val="00904E22"/>
    <w:rsid w:val="00904E5D"/>
    <w:rsid w:val="0090513E"/>
    <w:rsid w:val="00905232"/>
    <w:rsid w:val="00905267"/>
    <w:rsid w:val="00905306"/>
    <w:rsid w:val="00905357"/>
    <w:rsid w:val="009054AE"/>
    <w:rsid w:val="00905856"/>
    <w:rsid w:val="00905B62"/>
    <w:rsid w:val="00905BE4"/>
    <w:rsid w:val="00905DC6"/>
    <w:rsid w:val="00906887"/>
    <w:rsid w:val="00906B69"/>
    <w:rsid w:val="00907007"/>
    <w:rsid w:val="00907017"/>
    <w:rsid w:val="009072F6"/>
    <w:rsid w:val="009076AF"/>
    <w:rsid w:val="0090776B"/>
    <w:rsid w:val="00907C79"/>
    <w:rsid w:val="00907D0E"/>
    <w:rsid w:val="00910083"/>
    <w:rsid w:val="009102A1"/>
    <w:rsid w:val="00910F1B"/>
    <w:rsid w:val="00911554"/>
    <w:rsid w:val="00911585"/>
    <w:rsid w:val="009118B8"/>
    <w:rsid w:val="00911950"/>
    <w:rsid w:val="0091198D"/>
    <w:rsid w:val="00911AF0"/>
    <w:rsid w:val="00911D3B"/>
    <w:rsid w:val="00911F09"/>
    <w:rsid w:val="00911F86"/>
    <w:rsid w:val="009121D7"/>
    <w:rsid w:val="00912548"/>
    <w:rsid w:val="009127D4"/>
    <w:rsid w:val="00912A0E"/>
    <w:rsid w:val="00912A9E"/>
    <w:rsid w:val="00912D81"/>
    <w:rsid w:val="00913277"/>
    <w:rsid w:val="009132B7"/>
    <w:rsid w:val="0091395F"/>
    <w:rsid w:val="00913B96"/>
    <w:rsid w:val="00913BEC"/>
    <w:rsid w:val="00913C4F"/>
    <w:rsid w:val="009141D2"/>
    <w:rsid w:val="009142C4"/>
    <w:rsid w:val="00914348"/>
    <w:rsid w:val="00914431"/>
    <w:rsid w:val="0091459B"/>
    <w:rsid w:val="00914813"/>
    <w:rsid w:val="0091493A"/>
    <w:rsid w:val="00914A32"/>
    <w:rsid w:val="00914B52"/>
    <w:rsid w:val="00915381"/>
    <w:rsid w:val="0091551C"/>
    <w:rsid w:val="00915552"/>
    <w:rsid w:val="009156F2"/>
    <w:rsid w:val="00915770"/>
    <w:rsid w:val="00915909"/>
    <w:rsid w:val="00915CD4"/>
    <w:rsid w:val="0091608E"/>
    <w:rsid w:val="009160CB"/>
    <w:rsid w:val="00916162"/>
    <w:rsid w:val="00916341"/>
    <w:rsid w:val="0091640E"/>
    <w:rsid w:val="0091673C"/>
    <w:rsid w:val="0091679F"/>
    <w:rsid w:val="00916A68"/>
    <w:rsid w:val="0091741D"/>
    <w:rsid w:val="0091766A"/>
    <w:rsid w:val="009177C8"/>
    <w:rsid w:val="00917846"/>
    <w:rsid w:val="00917CD8"/>
    <w:rsid w:val="009201ED"/>
    <w:rsid w:val="00920358"/>
    <w:rsid w:val="00920C4B"/>
    <w:rsid w:val="00920EAC"/>
    <w:rsid w:val="00920EF4"/>
    <w:rsid w:val="00921122"/>
    <w:rsid w:val="009211C6"/>
    <w:rsid w:val="00921448"/>
    <w:rsid w:val="009218D7"/>
    <w:rsid w:val="00921B01"/>
    <w:rsid w:val="00921C83"/>
    <w:rsid w:val="00921E2D"/>
    <w:rsid w:val="00921FB4"/>
    <w:rsid w:val="009220DB"/>
    <w:rsid w:val="00922656"/>
    <w:rsid w:val="009228D4"/>
    <w:rsid w:val="00922B52"/>
    <w:rsid w:val="00922BA0"/>
    <w:rsid w:val="00922CE1"/>
    <w:rsid w:val="00922EE4"/>
    <w:rsid w:val="00922FE6"/>
    <w:rsid w:val="00923452"/>
    <w:rsid w:val="00923833"/>
    <w:rsid w:val="00923A5A"/>
    <w:rsid w:val="00923BBE"/>
    <w:rsid w:val="00923D53"/>
    <w:rsid w:val="00924A05"/>
    <w:rsid w:val="0092514D"/>
    <w:rsid w:val="009252D0"/>
    <w:rsid w:val="00925319"/>
    <w:rsid w:val="00925485"/>
    <w:rsid w:val="00925808"/>
    <w:rsid w:val="00925D77"/>
    <w:rsid w:val="00925F18"/>
    <w:rsid w:val="00925F1A"/>
    <w:rsid w:val="0092621D"/>
    <w:rsid w:val="00926409"/>
    <w:rsid w:val="0092677C"/>
    <w:rsid w:val="009267C4"/>
    <w:rsid w:val="00926875"/>
    <w:rsid w:val="009268A5"/>
    <w:rsid w:val="009270E8"/>
    <w:rsid w:val="0092776B"/>
    <w:rsid w:val="00927D6D"/>
    <w:rsid w:val="00927E29"/>
    <w:rsid w:val="00927F33"/>
    <w:rsid w:val="00930164"/>
    <w:rsid w:val="00930967"/>
    <w:rsid w:val="00930ADE"/>
    <w:rsid w:val="00930CD5"/>
    <w:rsid w:val="009310DF"/>
    <w:rsid w:val="009311C5"/>
    <w:rsid w:val="00931275"/>
    <w:rsid w:val="009312EE"/>
    <w:rsid w:val="0093140C"/>
    <w:rsid w:val="0093171D"/>
    <w:rsid w:val="00931A0D"/>
    <w:rsid w:val="00931F9E"/>
    <w:rsid w:val="00931FFE"/>
    <w:rsid w:val="00932518"/>
    <w:rsid w:val="0093262E"/>
    <w:rsid w:val="00932867"/>
    <w:rsid w:val="00932A15"/>
    <w:rsid w:val="00932AF7"/>
    <w:rsid w:val="00932C34"/>
    <w:rsid w:val="00932CB0"/>
    <w:rsid w:val="00932DEF"/>
    <w:rsid w:val="009332C1"/>
    <w:rsid w:val="00933477"/>
    <w:rsid w:val="00933785"/>
    <w:rsid w:val="00933805"/>
    <w:rsid w:val="009339A9"/>
    <w:rsid w:val="00933C67"/>
    <w:rsid w:val="00933CAC"/>
    <w:rsid w:val="00933F5E"/>
    <w:rsid w:val="00933F8E"/>
    <w:rsid w:val="00933FBE"/>
    <w:rsid w:val="009341EB"/>
    <w:rsid w:val="00934309"/>
    <w:rsid w:val="009344C3"/>
    <w:rsid w:val="00934636"/>
    <w:rsid w:val="00934652"/>
    <w:rsid w:val="00934864"/>
    <w:rsid w:val="009349ED"/>
    <w:rsid w:val="0093519D"/>
    <w:rsid w:val="009352DE"/>
    <w:rsid w:val="00935506"/>
    <w:rsid w:val="0093550B"/>
    <w:rsid w:val="009359CE"/>
    <w:rsid w:val="00935F67"/>
    <w:rsid w:val="00935F7D"/>
    <w:rsid w:val="0093651D"/>
    <w:rsid w:val="0093654A"/>
    <w:rsid w:val="009368CA"/>
    <w:rsid w:val="009369FE"/>
    <w:rsid w:val="00936D50"/>
    <w:rsid w:val="00937082"/>
    <w:rsid w:val="00937096"/>
    <w:rsid w:val="009370D1"/>
    <w:rsid w:val="00937264"/>
    <w:rsid w:val="009373A6"/>
    <w:rsid w:val="0093745A"/>
    <w:rsid w:val="00937555"/>
    <w:rsid w:val="0093792F"/>
    <w:rsid w:val="00937D2F"/>
    <w:rsid w:val="00937E5E"/>
    <w:rsid w:val="009409CD"/>
    <w:rsid w:val="00940BF6"/>
    <w:rsid w:val="00941258"/>
    <w:rsid w:val="00941293"/>
    <w:rsid w:val="00941934"/>
    <w:rsid w:val="00941B23"/>
    <w:rsid w:val="00941C6A"/>
    <w:rsid w:val="00941D5D"/>
    <w:rsid w:val="00942184"/>
    <w:rsid w:val="00942368"/>
    <w:rsid w:val="0094258C"/>
    <w:rsid w:val="0094283F"/>
    <w:rsid w:val="00942A7A"/>
    <w:rsid w:val="00942DC2"/>
    <w:rsid w:val="00942EE8"/>
    <w:rsid w:val="00942FBB"/>
    <w:rsid w:val="0094306B"/>
    <w:rsid w:val="00943076"/>
    <w:rsid w:val="0094333B"/>
    <w:rsid w:val="0094338F"/>
    <w:rsid w:val="009439EC"/>
    <w:rsid w:val="00943D2B"/>
    <w:rsid w:val="00944052"/>
    <w:rsid w:val="009442FD"/>
    <w:rsid w:val="0094431E"/>
    <w:rsid w:val="009446A4"/>
    <w:rsid w:val="009449AC"/>
    <w:rsid w:val="00944A4B"/>
    <w:rsid w:val="00944B1F"/>
    <w:rsid w:val="00944D4E"/>
    <w:rsid w:val="009451E2"/>
    <w:rsid w:val="00945E93"/>
    <w:rsid w:val="009461D5"/>
    <w:rsid w:val="00946674"/>
    <w:rsid w:val="0094688B"/>
    <w:rsid w:val="00946948"/>
    <w:rsid w:val="00946A1C"/>
    <w:rsid w:val="00946A44"/>
    <w:rsid w:val="00946A63"/>
    <w:rsid w:val="00946B00"/>
    <w:rsid w:val="00946D00"/>
    <w:rsid w:val="0094712C"/>
    <w:rsid w:val="00947298"/>
    <w:rsid w:val="00947315"/>
    <w:rsid w:val="009474B4"/>
    <w:rsid w:val="00947A73"/>
    <w:rsid w:val="009505D5"/>
    <w:rsid w:val="009505FC"/>
    <w:rsid w:val="00950921"/>
    <w:rsid w:val="00950BD7"/>
    <w:rsid w:val="00950C50"/>
    <w:rsid w:val="0095103D"/>
    <w:rsid w:val="0095104F"/>
    <w:rsid w:val="00951116"/>
    <w:rsid w:val="0095128F"/>
    <w:rsid w:val="00951629"/>
    <w:rsid w:val="0095186B"/>
    <w:rsid w:val="00951BBC"/>
    <w:rsid w:val="00951F3B"/>
    <w:rsid w:val="00951F96"/>
    <w:rsid w:val="00952282"/>
    <w:rsid w:val="0095265A"/>
    <w:rsid w:val="0095280C"/>
    <w:rsid w:val="00952933"/>
    <w:rsid w:val="00952B2F"/>
    <w:rsid w:val="00952E78"/>
    <w:rsid w:val="0095308B"/>
    <w:rsid w:val="00953278"/>
    <w:rsid w:val="009532B4"/>
    <w:rsid w:val="0095332F"/>
    <w:rsid w:val="00953480"/>
    <w:rsid w:val="009534DF"/>
    <w:rsid w:val="009536DB"/>
    <w:rsid w:val="0095391E"/>
    <w:rsid w:val="00953E28"/>
    <w:rsid w:val="00953E52"/>
    <w:rsid w:val="00953E7B"/>
    <w:rsid w:val="00954526"/>
    <w:rsid w:val="00954AB5"/>
    <w:rsid w:val="00954D0D"/>
    <w:rsid w:val="00954D84"/>
    <w:rsid w:val="00954F0E"/>
    <w:rsid w:val="009551D4"/>
    <w:rsid w:val="009551FC"/>
    <w:rsid w:val="00955242"/>
    <w:rsid w:val="00955247"/>
    <w:rsid w:val="009554D8"/>
    <w:rsid w:val="009558C4"/>
    <w:rsid w:val="00955D2D"/>
    <w:rsid w:val="00955F6B"/>
    <w:rsid w:val="00955F9F"/>
    <w:rsid w:val="0095610D"/>
    <w:rsid w:val="00956278"/>
    <w:rsid w:val="00956361"/>
    <w:rsid w:val="009563B7"/>
    <w:rsid w:val="00956443"/>
    <w:rsid w:val="00956543"/>
    <w:rsid w:val="009565C6"/>
    <w:rsid w:val="00956708"/>
    <w:rsid w:val="0095671C"/>
    <w:rsid w:val="0095681E"/>
    <w:rsid w:val="00956CDE"/>
    <w:rsid w:val="009572DF"/>
    <w:rsid w:val="0095765A"/>
    <w:rsid w:val="00957CAC"/>
    <w:rsid w:val="00957E5A"/>
    <w:rsid w:val="009603AE"/>
    <w:rsid w:val="009604A6"/>
    <w:rsid w:val="009608E8"/>
    <w:rsid w:val="00960A2E"/>
    <w:rsid w:val="00960F6A"/>
    <w:rsid w:val="00961087"/>
    <w:rsid w:val="0096139D"/>
    <w:rsid w:val="009613AA"/>
    <w:rsid w:val="0096141D"/>
    <w:rsid w:val="00961C71"/>
    <w:rsid w:val="00961D52"/>
    <w:rsid w:val="00961D75"/>
    <w:rsid w:val="00961F27"/>
    <w:rsid w:val="009621F0"/>
    <w:rsid w:val="00962236"/>
    <w:rsid w:val="009622B5"/>
    <w:rsid w:val="00962320"/>
    <w:rsid w:val="0096233F"/>
    <w:rsid w:val="0096270E"/>
    <w:rsid w:val="0096283F"/>
    <w:rsid w:val="009628BB"/>
    <w:rsid w:val="00962ACB"/>
    <w:rsid w:val="00962C34"/>
    <w:rsid w:val="00962DC7"/>
    <w:rsid w:val="0096304D"/>
    <w:rsid w:val="0096319F"/>
    <w:rsid w:val="00963300"/>
    <w:rsid w:val="00963350"/>
    <w:rsid w:val="009633E2"/>
    <w:rsid w:val="009634DE"/>
    <w:rsid w:val="009637D6"/>
    <w:rsid w:val="0096393B"/>
    <w:rsid w:val="00963BFC"/>
    <w:rsid w:val="00964315"/>
    <w:rsid w:val="009643A4"/>
    <w:rsid w:val="0096440D"/>
    <w:rsid w:val="00964744"/>
    <w:rsid w:val="00964760"/>
    <w:rsid w:val="00964BD3"/>
    <w:rsid w:val="00964D13"/>
    <w:rsid w:val="00964D65"/>
    <w:rsid w:val="00965049"/>
    <w:rsid w:val="0096518F"/>
    <w:rsid w:val="009651DC"/>
    <w:rsid w:val="0096538D"/>
    <w:rsid w:val="0096569D"/>
    <w:rsid w:val="00965757"/>
    <w:rsid w:val="009658F4"/>
    <w:rsid w:val="00965A5A"/>
    <w:rsid w:val="00965E1A"/>
    <w:rsid w:val="00965E84"/>
    <w:rsid w:val="00965F75"/>
    <w:rsid w:val="009661A8"/>
    <w:rsid w:val="009661F5"/>
    <w:rsid w:val="009662BA"/>
    <w:rsid w:val="009664B6"/>
    <w:rsid w:val="00966D11"/>
    <w:rsid w:val="00966E3B"/>
    <w:rsid w:val="00966FD0"/>
    <w:rsid w:val="009671BB"/>
    <w:rsid w:val="009672C9"/>
    <w:rsid w:val="009674D0"/>
    <w:rsid w:val="009675A4"/>
    <w:rsid w:val="009678A6"/>
    <w:rsid w:val="00967BF7"/>
    <w:rsid w:val="00967C58"/>
    <w:rsid w:val="00967C67"/>
    <w:rsid w:val="00967DF3"/>
    <w:rsid w:val="00970075"/>
    <w:rsid w:val="009702D1"/>
    <w:rsid w:val="00970309"/>
    <w:rsid w:val="00970838"/>
    <w:rsid w:val="00970A57"/>
    <w:rsid w:val="00970AB7"/>
    <w:rsid w:val="00970C81"/>
    <w:rsid w:val="0097144B"/>
    <w:rsid w:val="009716E5"/>
    <w:rsid w:val="00971C85"/>
    <w:rsid w:val="00971C9C"/>
    <w:rsid w:val="00971D2E"/>
    <w:rsid w:val="0097207C"/>
    <w:rsid w:val="00972150"/>
    <w:rsid w:val="0097216E"/>
    <w:rsid w:val="009722C7"/>
    <w:rsid w:val="009724CE"/>
    <w:rsid w:val="0097264C"/>
    <w:rsid w:val="00972C0C"/>
    <w:rsid w:val="00972C35"/>
    <w:rsid w:val="00972EDE"/>
    <w:rsid w:val="00972FF0"/>
    <w:rsid w:val="009733D6"/>
    <w:rsid w:val="00973948"/>
    <w:rsid w:val="00973E13"/>
    <w:rsid w:val="009740DE"/>
    <w:rsid w:val="00974734"/>
    <w:rsid w:val="0097479E"/>
    <w:rsid w:val="009747A9"/>
    <w:rsid w:val="00974991"/>
    <w:rsid w:val="00974F2D"/>
    <w:rsid w:val="00974FC5"/>
    <w:rsid w:val="00975079"/>
    <w:rsid w:val="009750DA"/>
    <w:rsid w:val="009755A5"/>
    <w:rsid w:val="00976257"/>
    <w:rsid w:val="0097652F"/>
    <w:rsid w:val="009769B5"/>
    <w:rsid w:val="00976C78"/>
    <w:rsid w:val="00976F96"/>
    <w:rsid w:val="0097785F"/>
    <w:rsid w:val="009779B4"/>
    <w:rsid w:val="00977BF8"/>
    <w:rsid w:val="00977E6A"/>
    <w:rsid w:val="00977F3C"/>
    <w:rsid w:val="00980178"/>
    <w:rsid w:val="009801D9"/>
    <w:rsid w:val="00980386"/>
    <w:rsid w:val="009803DF"/>
    <w:rsid w:val="009804FA"/>
    <w:rsid w:val="009806AA"/>
    <w:rsid w:val="00980841"/>
    <w:rsid w:val="00980ACA"/>
    <w:rsid w:val="009810BD"/>
    <w:rsid w:val="009813C0"/>
    <w:rsid w:val="009815E7"/>
    <w:rsid w:val="00981784"/>
    <w:rsid w:val="00981966"/>
    <w:rsid w:val="0098206B"/>
    <w:rsid w:val="00982194"/>
    <w:rsid w:val="0098260C"/>
    <w:rsid w:val="0098290A"/>
    <w:rsid w:val="0098290D"/>
    <w:rsid w:val="00982923"/>
    <w:rsid w:val="00982A9A"/>
    <w:rsid w:val="00982ABE"/>
    <w:rsid w:val="00982D53"/>
    <w:rsid w:val="00983167"/>
    <w:rsid w:val="00983184"/>
    <w:rsid w:val="009831B3"/>
    <w:rsid w:val="0098357B"/>
    <w:rsid w:val="0098361D"/>
    <w:rsid w:val="00983980"/>
    <w:rsid w:val="00983A8E"/>
    <w:rsid w:val="00983C95"/>
    <w:rsid w:val="00983D40"/>
    <w:rsid w:val="00983EF0"/>
    <w:rsid w:val="00984078"/>
    <w:rsid w:val="0098430D"/>
    <w:rsid w:val="00984448"/>
    <w:rsid w:val="009845A5"/>
    <w:rsid w:val="0098460E"/>
    <w:rsid w:val="0098467B"/>
    <w:rsid w:val="0098477D"/>
    <w:rsid w:val="009847F0"/>
    <w:rsid w:val="00984B2E"/>
    <w:rsid w:val="00984C55"/>
    <w:rsid w:val="00984D7C"/>
    <w:rsid w:val="00984FD6"/>
    <w:rsid w:val="00985346"/>
    <w:rsid w:val="00985C53"/>
    <w:rsid w:val="00985D27"/>
    <w:rsid w:val="00985E0D"/>
    <w:rsid w:val="00985EDF"/>
    <w:rsid w:val="0098608E"/>
    <w:rsid w:val="009863C4"/>
    <w:rsid w:val="009865D1"/>
    <w:rsid w:val="0098678F"/>
    <w:rsid w:val="009867E6"/>
    <w:rsid w:val="00986883"/>
    <w:rsid w:val="00986C95"/>
    <w:rsid w:val="00987186"/>
    <w:rsid w:val="009871AF"/>
    <w:rsid w:val="009871DC"/>
    <w:rsid w:val="0098771B"/>
    <w:rsid w:val="00987ABD"/>
    <w:rsid w:val="00987DB0"/>
    <w:rsid w:val="0099002C"/>
    <w:rsid w:val="009902CD"/>
    <w:rsid w:val="009903E7"/>
    <w:rsid w:val="00990921"/>
    <w:rsid w:val="00990E38"/>
    <w:rsid w:val="00990E8B"/>
    <w:rsid w:val="00990ECD"/>
    <w:rsid w:val="0099137B"/>
    <w:rsid w:val="00991553"/>
    <w:rsid w:val="00991ADC"/>
    <w:rsid w:val="00991AE9"/>
    <w:rsid w:val="00991B00"/>
    <w:rsid w:val="00991DA6"/>
    <w:rsid w:val="009923A1"/>
    <w:rsid w:val="0099256A"/>
    <w:rsid w:val="0099266A"/>
    <w:rsid w:val="00992677"/>
    <w:rsid w:val="009926A7"/>
    <w:rsid w:val="0099283F"/>
    <w:rsid w:val="00992A14"/>
    <w:rsid w:val="00992D1B"/>
    <w:rsid w:val="00992E02"/>
    <w:rsid w:val="0099309F"/>
    <w:rsid w:val="00993441"/>
    <w:rsid w:val="0099353B"/>
    <w:rsid w:val="009935CC"/>
    <w:rsid w:val="009939B4"/>
    <w:rsid w:val="00993A89"/>
    <w:rsid w:val="00993AB7"/>
    <w:rsid w:val="009940C8"/>
    <w:rsid w:val="00994300"/>
    <w:rsid w:val="009948D3"/>
    <w:rsid w:val="009949E5"/>
    <w:rsid w:val="00994AE6"/>
    <w:rsid w:val="00994D80"/>
    <w:rsid w:val="00995269"/>
    <w:rsid w:val="009953C4"/>
    <w:rsid w:val="0099596A"/>
    <w:rsid w:val="00995A70"/>
    <w:rsid w:val="00995A9B"/>
    <w:rsid w:val="00995B3E"/>
    <w:rsid w:val="00995D7F"/>
    <w:rsid w:val="009964F6"/>
    <w:rsid w:val="00996530"/>
    <w:rsid w:val="00996569"/>
    <w:rsid w:val="00996763"/>
    <w:rsid w:val="009967A2"/>
    <w:rsid w:val="009969B2"/>
    <w:rsid w:val="00996AC0"/>
    <w:rsid w:val="00996B4E"/>
    <w:rsid w:val="009973E4"/>
    <w:rsid w:val="0099786A"/>
    <w:rsid w:val="0099796A"/>
    <w:rsid w:val="00997AE8"/>
    <w:rsid w:val="00997B0B"/>
    <w:rsid w:val="00997B11"/>
    <w:rsid w:val="00997BD7"/>
    <w:rsid w:val="00997C35"/>
    <w:rsid w:val="009A0222"/>
    <w:rsid w:val="009A062A"/>
    <w:rsid w:val="009A0715"/>
    <w:rsid w:val="009A0BE5"/>
    <w:rsid w:val="009A0EED"/>
    <w:rsid w:val="009A111A"/>
    <w:rsid w:val="009A11E8"/>
    <w:rsid w:val="009A122C"/>
    <w:rsid w:val="009A1426"/>
    <w:rsid w:val="009A1553"/>
    <w:rsid w:val="009A15C8"/>
    <w:rsid w:val="009A160B"/>
    <w:rsid w:val="009A1746"/>
    <w:rsid w:val="009A187C"/>
    <w:rsid w:val="009A18FD"/>
    <w:rsid w:val="009A19E9"/>
    <w:rsid w:val="009A1ED0"/>
    <w:rsid w:val="009A1F5A"/>
    <w:rsid w:val="009A257C"/>
    <w:rsid w:val="009A27FA"/>
    <w:rsid w:val="009A2872"/>
    <w:rsid w:val="009A29D0"/>
    <w:rsid w:val="009A364C"/>
    <w:rsid w:val="009A39A4"/>
    <w:rsid w:val="009A3AA7"/>
    <w:rsid w:val="009A45EB"/>
    <w:rsid w:val="009A45EC"/>
    <w:rsid w:val="009A4DA2"/>
    <w:rsid w:val="009A5023"/>
    <w:rsid w:val="009A5026"/>
    <w:rsid w:val="009A5317"/>
    <w:rsid w:val="009A553A"/>
    <w:rsid w:val="009A5556"/>
    <w:rsid w:val="009A56DC"/>
    <w:rsid w:val="009A57E5"/>
    <w:rsid w:val="009A5CC1"/>
    <w:rsid w:val="009A606D"/>
    <w:rsid w:val="009A60A1"/>
    <w:rsid w:val="009A6A64"/>
    <w:rsid w:val="009A6AD4"/>
    <w:rsid w:val="009A6C09"/>
    <w:rsid w:val="009A6D3C"/>
    <w:rsid w:val="009A72F6"/>
    <w:rsid w:val="009A7361"/>
    <w:rsid w:val="009A738E"/>
    <w:rsid w:val="009A7482"/>
    <w:rsid w:val="009A76F7"/>
    <w:rsid w:val="009A7871"/>
    <w:rsid w:val="009A79A5"/>
    <w:rsid w:val="009A7E76"/>
    <w:rsid w:val="009B0500"/>
    <w:rsid w:val="009B0554"/>
    <w:rsid w:val="009B09D6"/>
    <w:rsid w:val="009B0BB9"/>
    <w:rsid w:val="009B0D88"/>
    <w:rsid w:val="009B0F3D"/>
    <w:rsid w:val="009B0F7C"/>
    <w:rsid w:val="009B1034"/>
    <w:rsid w:val="009B103D"/>
    <w:rsid w:val="009B1222"/>
    <w:rsid w:val="009B12D4"/>
    <w:rsid w:val="009B1320"/>
    <w:rsid w:val="009B1323"/>
    <w:rsid w:val="009B1443"/>
    <w:rsid w:val="009B1D2C"/>
    <w:rsid w:val="009B1EEA"/>
    <w:rsid w:val="009B203A"/>
    <w:rsid w:val="009B24E4"/>
    <w:rsid w:val="009B24EB"/>
    <w:rsid w:val="009B2570"/>
    <w:rsid w:val="009B270D"/>
    <w:rsid w:val="009B296A"/>
    <w:rsid w:val="009B2AE7"/>
    <w:rsid w:val="009B2FE9"/>
    <w:rsid w:val="009B3D10"/>
    <w:rsid w:val="009B433E"/>
    <w:rsid w:val="009B471B"/>
    <w:rsid w:val="009B4899"/>
    <w:rsid w:val="009B4AA6"/>
    <w:rsid w:val="009B4C40"/>
    <w:rsid w:val="009B4D35"/>
    <w:rsid w:val="009B50FF"/>
    <w:rsid w:val="009B5482"/>
    <w:rsid w:val="009B550B"/>
    <w:rsid w:val="009B5583"/>
    <w:rsid w:val="009B5A94"/>
    <w:rsid w:val="009B5D90"/>
    <w:rsid w:val="009B5DBC"/>
    <w:rsid w:val="009B5E35"/>
    <w:rsid w:val="009B5EEF"/>
    <w:rsid w:val="009B603E"/>
    <w:rsid w:val="009B6518"/>
    <w:rsid w:val="009B65FE"/>
    <w:rsid w:val="009B6804"/>
    <w:rsid w:val="009B6817"/>
    <w:rsid w:val="009B691B"/>
    <w:rsid w:val="009B6B98"/>
    <w:rsid w:val="009B6FC8"/>
    <w:rsid w:val="009B7098"/>
    <w:rsid w:val="009B7183"/>
    <w:rsid w:val="009B7275"/>
    <w:rsid w:val="009B7469"/>
    <w:rsid w:val="009B75E3"/>
    <w:rsid w:val="009B781F"/>
    <w:rsid w:val="009B790E"/>
    <w:rsid w:val="009B7AB5"/>
    <w:rsid w:val="009B7B8F"/>
    <w:rsid w:val="009B7CF1"/>
    <w:rsid w:val="009B7E2D"/>
    <w:rsid w:val="009C018A"/>
    <w:rsid w:val="009C0346"/>
    <w:rsid w:val="009C03AA"/>
    <w:rsid w:val="009C05CB"/>
    <w:rsid w:val="009C0648"/>
    <w:rsid w:val="009C090A"/>
    <w:rsid w:val="009C0BAB"/>
    <w:rsid w:val="009C0BBA"/>
    <w:rsid w:val="009C0EDB"/>
    <w:rsid w:val="009C16B0"/>
    <w:rsid w:val="009C1A13"/>
    <w:rsid w:val="009C1A1F"/>
    <w:rsid w:val="009C1B92"/>
    <w:rsid w:val="009C1BFD"/>
    <w:rsid w:val="009C1E18"/>
    <w:rsid w:val="009C2330"/>
    <w:rsid w:val="009C2480"/>
    <w:rsid w:val="009C2702"/>
    <w:rsid w:val="009C28E5"/>
    <w:rsid w:val="009C2A5F"/>
    <w:rsid w:val="009C2CD2"/>
    <w:rsid w:val="009C2E84"/>
    <w:rsid w:val="009C3152"/>
    <w:rsid w:val="009C34AB"/>
    <w:rsid w:val="009C396D"/>
    <w:rsid w:val="009C3972"/>
    <w:rsid w:val="009C3BC5"/>
    <w:rsid w:val="009C3CBB"/>
    <w:rsid w:val="009C3CF0"/>
    <w:rsid w:val="009C3D04"/>
    <w:rsid w:val="009C3E79"/>
    <w:rsid w:val="009C4257"/>
    <w:rsid w:val="009C44A4"/>
    <w:rsid w:val="009C4B2B"/>
    <w:rsid w:val="009C4E7F"/>
    <w:rsid w:val="009C5545"/>
    <w:rsid w:val="009C5689"/>
    <w:rsid w:val="009C5865"/>
    <w:rsid w:val="009C5E07"/>
    <w:rsid w:val="009C5EEE"/>
    <w:rsid w:val="009C6332"/>
    <w:rsid w:val="009C6715"/>
    <w:rsid w:val="009C683F"/>
    <w:rsid w:val="009C6A4A"/>
    <w:rsid w:val="009C6B0E"/>
    <w:rsid w:val="009C6B58"/>
    <w:rsid w:val="009C6DA0"/>
    <w:rsid w:val="009C6DDA"/>
    <w:rsid w:val="009C6F1A"/>
    <w:rsid w:val="009C707E"/>
    <w:rsid w:val="009C70FF"/>
    <w:rsid w:val="009C71CE"/>
    <w:rsid w:val="009C78E7"/>
    <w:rsid w:val="009C7E10"/>
    <w:rsid w:val="009C7E5D"/>
    <w:rsid w:val="009D0082"/>
    <w:rsid w:val="009D0583"/>
    <w:rsid w:val="009D06D4"/>
    <w:rsid w:val="009D0E9D"/>
    <w:rsid w:val="009D0F8D"/>
    <w:rsid w:val="009D1061"/>
    <w:rsid w:val="009D10C2"/>
    <w:rsid w:val="009D1101"/>
    <w:rsid w:val="009D123B"/>
    <w:rsid w:val="009D1310"/>
    <w:rsid w:val="009D132C"/>
    <w:rsid w:val="009D17C8"/>
    <w:rsid w:val="009D199B"/>
    <w:rsid w:val="009D1B1D"/>
    <w:rsid w:val="009D1D12"/>
    <w:rsid w:val="009D1D17"/>
    <w:rsid w:val="009D1E39"/>
    <w:rsid w:val="009D2228"/>
    <w:rsid w:val="009D222E"/>
    <w:rsid w:val="009D23B9"/>
    <w:rsid w:val="009D24B7"/>
    <w:rsid w:val="009D2974"/>
    <w:rsid w:val="009D2DB8"/>
    <w:rsid w:val="009D2DF8"/>
    <w:rsid w:val="009D35E1"/>
    <w:rsid w:val="009D36DE"/>
    <w:rsid w:val="009D3801"/>
    <w:rsid w:val="009D3B09"/>
    <w:rsid w:val="009D3FA6"/>
    <w:rsid w:val="009D43EC"/>
    <w:rsid w:val="009D45F6"/>
    <w:rsid w:val="009D464A"/>
    <w:rsid w:val="009D4A4F"/>
    <w:rsid w:val="009D4B6F"/>
    <w:rsid w:val="009D4BEC"/>
    <w:rsid w:val="009D5210"/>
    <w:rsid w:val="009D55A9"/>
    <w:rsid w:val="009D5727"/>
    <w:rsid w:val="009D5B1F"/>
    <w:rsid w:val="009D60CF"/>
    <w:rsid w:val="009D62DC"/>
    <w:rsid w:val="009D6C43"/>
    <w:rsid w:val="009D6D2B"/>
    <w:rsid w:val="009D6DEF"/>
    <w:rsid w:val="009D727D"/>
    <w:rsid w:val="009D7349"/>
    <w:rsid w:val="009D74E4"/>
    <w:rsid w:val="009D7636"/>
    <w:rsid w:val="009D7BC0"/>
    <w:rsid w:val="009D7C51"/>
    <w:rsid w:val="009D7FA5"/>
    <w:rsid w:val="009E01BC"/>
    <w:rsid w:val="009E04E2"/>
    <w:rsid w:val="009E0875"/>
    <w:rsid w:val="009E099F"/>
    <w:rsid w:val="009E0D77"/>
    <w:rsid w:val="009E1062"/>
    <w:rsid w:val="009E17A7"/>
    <w:rsid w:val="009E19F2"/>
    <w:rsid w:val="009E1B6F"/>
    <w:rsid w:val="009E1BB1"/>
    <w:rsid w:val="009E1CA0"/>
    <w:rsid w:val="009E1D5C"/>
    <w:rsid w:val="009E1F88"/>
    <w:rsid w:val="009E21AA"/>
    <w:rsid w:val="009E282D"/>
    <w:rsid w:val="009E29CD"/>
    <w:rsid w:val="009E2AE7"/>
    <w:rsid w:val="009E2D7C"/>
    <w:rsid w:val="009E3759"/>
    <w:rsid w:val="009E3AAD"/>
    <w:rsid w:val="009E40AB"/>
    <w:rsid w:val="009E4779"/>
    <w:rsid w:val="009E48AD"/>
    <w:rsid w:val="009E491A"/>
    <w:rsid w:val="009E4BC3"/>
    <w:rsid w:val="009E4C3A"/>
    <w:rsid w:val="009E518C"/>
    <w:rsid w:val="009E5221"/>
    <w:rsid w:val="009E55FB"/>
    <w:rsid w:val="009E60D9"/>
    <w:rsid w:val="009E6172"/>
    <w:rsid w:val="009E66E7"/>
    <w:rsid w:val="009E6C6C"/>
    <w:rsid w:val="009E6E24"/>
    <w:rsid w:val="009E6EF8"/>
    <w:rsid w:val="009E7099"/>
    <w:rsid w:val="009E7121"/>
    <w:rsid w:val="009E7311"/>
    <w:rsid w:val="009E7458"/>
    <w:rsid w:val="009E758E"/>
    <w:rsid w:val="009E760F"/>
    <w:rsid w:val="009E788D"/>
    <w:rsid w:val="009E7BD0"/>
    <w:rsid w:val="009E7D8F"/>
    <w:rsid w:val="009E7F65"/>
    <w:rsid w:val="009E7FD8"/>
    <w:rsid w:val="009F038D"/>
    <w:rsid w:val="009F05BA"/>
    <w:rsid w:val="009F09B4"/>
    <w:rsid w:val="009F0F31"/>
    <w:rsid w:val="009F1117"/>
    <w:rsid w:val="009F12E6"/>
    <w:rsid w:val="009F1647"/>
    <w:rsid w:val="009F165A"/>
    <w:rsid w:val="009F16F8"/>
    <w:rsid w:val="009F1B70"/>
    <w:rsid w:val="009F1BC1"/>
    <w:rsid w:val="009F1C1A"/>
    <w:rsid w:val="009F1CC8"/>
    <w:rsid w:val="009F1FBD"/>
    <w:rsid w:val="009F2110"/>
    <w:rsid w:val="009F27A3"/>
    <w:rsid w:val="009F27FD"/>
    <w:rsid w:val="009F28BE"/>
    <w:rsid w:val="009F290E"/>
    <w:rsid w:val="009F29E2"/>
    <w:rsid w:val="009F2ADC"/>
    <w:rsid w:val="009F2E79"/>
    <w:rsid w:val="009F2FC2"/>
    <w:rsid w:val="009F3390"/>
    <w:rsid w:val="009F3487"/>
    <w:rsid w:val="009F35C0"/>
    <w:rsid w:val="009F35EC"/>
    <w:rsid w:val="009F3824"/>
    <w:rsid w:val="009F39F0"/>
    <w:rsid w:val="009F3B8E"/>
    <w:rsid w:val="009F3F53"/>
    <w:rsid w:val="009F407F"/>
    <w:rsid w:val="009F4279"/>
    <w:rsid w:val="009F43AD"/>
    <w:rsid w:val="009F43B1"/>
    <w:rsid w:val="009F4504"/>
    <w:rsid w:val="009F4BBC"/>
    <w:rsid w:val="009F4BCB"/>
    <w:rsid w:val="009F5650"/>
    <w:rsid w:val="009F5784"/>
    <w:rsid w:val="009F5B93"/>
    <w:rsid w:val="009F5EA9"/>
    <w:rsid w:val="009F5F42"/>
    <w:rsid w:val="009F61EF"/>
    <w:rsid w:val="009F64E9"/>
    <w:rsid w:val="009F66A1"/>
    <w:rsid w:val="009F6803"/>
    <w:rsid w:val="009F6CBD"/>
    <w:rsid w:val="009F7411"/>
    <w:rsid w:val="009F76D8"/>
    <w:rsid w:val="009F7A08"/>
    <w:rsid w:val="009F7FDC"/>
    <w:rsid w:val="00A00311"/>
    <w:rsid w:val="00A00922"/>
    <w:rsid w:val="00A00CD0"/>
    <w:rsid w:val="00A00ED7"/>
    <w:rsid w:val="00A0110D"/>
    <w:rsid w:val="00A0122A"/>
    <w:rsid w:val="00A01256"/>
    <w:rsid w:val="00A015A1"/>
    <w:rsid w:val="00A016DA"/>
    <w:rsid w:val="00A016F2"/>
    <w:rsid w:val="00A0228B"/>
    <w:rsid w:val="00A023DC"/>
    <w:rsid w:val="00A02497"/>
    <w:rsid w:val="00A02596"/>
    <w:rsid w:val="00A02B3D"/>
    <w:rsid w:val="00A02CB8"/>
    <w:rsid w:val="00A0307C"/>
    <w:rsid w:val="00A03123"/>
    <w:rsid w:val="00A03B9F"/>
    <w:rsid w:val="00A03C1B"/>
    <w:rsid w:val="00A0400B"/>
    <w:rsid w:val="00A0411B"/>
    <w:rsid w:val="00A046FE"/>
    <w:rsid w:val="00A0493B"/>
    <w:rsid w:val="00A04B09"/>
    <w:rsid w:val="00A04B22"/>
    <w:rsid w:val="00A04BC4"/>
    <w:rsid w:val="00A04E2A"/>
    <w:rsid w:val="00A050AB"/>
    <w:rsid w:val="00A051B1"/>
    <w:rsid w:val="00A0525D"/>
    <w:rsid w:val="00A05290"/>
    <w:rsid w:val="00A0532D"/>
    <w:rsid w:val="00A053B1"/>
    <w:rsid w:val="00A0592A"/>
    <w:rsid w:val="00A05AD5"/>
    <w:rsid w:val="00A05F10"/>
    <w:rsid w:val="00A062C6"/>
    <w:rsid w:val="00A06390"/>
    <w:rsid w:val="00A06671"/>
    <w:rsid w:val="00A069FD"/>
    <w:rsid w:val="00A06A3E"/>
    <w:rsid w:val="00A06A50"/>
    <w:rsid w:val="00A06DBF"/>
    <w:rsid w:val="00A06ED5"/>
    <w:rsid w:val="00A070E1"/>
    <w:rsid w:val="00A071CB"/>
    <w:rsid w:val="00A0764C"/>
    <w:rsid w:val="00A07CD1"/>
    <w:rsid w:val="00A07EB1"/>
    <w:rsid w:val="00A07EB2"/>
    <w:rsid w:val="00A1078C"/>
    <w:rsid w:val="00A107B2"/>
    <w:rsid w:val="00A10BD7"/>
    <w:rsid w:val="00A10DCB"/>
    <w:rsid w:val="00A10E81"/>
    <w:rsid w:val="00A11220"/>
    <w:rsid w:val="00A11301"/>
    <w:rsid w:val="00A11CBF"/>
    <w:rsid w:val="00A1217B"/>
    <w:rsid w:val="00A12AB4"/>
    <w:rsid w:val="00A12BC7"/>
    <w:rsid w:val="00A12EDE"/>
    <w:rsid w:val="00A1373E"/>
    <w:rsid w:val="00A13B0A"/>
    <w:rsid w:val="00A13EF0"/>
    <w:rsid w:val="00A14003"/>
    <w:rsid w:val="00A1426B"/>
    <w:rsid w:val="00A14744"/>
    <w:rsid w:val="00A14746"/>
    <w:rsid w:val="00A14B0B"/>
    <w:rsid w:val="00A14D2A"/>
    <w:rsid w:val="00A15392"/>
    <w:rsid w:val="00A15546"/>
    <w:rsid w:val="00A155BB"/>
    <w:rsid w:val="00A15A8F"/>
    <w:rsid w:val="00A15E64"/>
    <w:rsid w:val="00A1601C"/>
    <w:rsid w:val="00A1622E"/>
    <w:rsid w:val="00A1646B"/>
    <w:rsid w:val="00A1652C"/>
    <w:rsid w:val="00A16609"/>
    <w:rsid w:val="00A1672E"/>
    <w:rsid w:val="00A1698E"/>
    <w:rsid w:val="00A16AC8"/>
    <w:rsid w:val="00A16B88"/>
    <w:rsid w:val="00A16BCB"/>
    <w:rsid w:val="00A16F8E"/>
    <w:rsid w:val="00A17506"/>
    <w:rsid w:val="00A17769"/>
    <w:rsid w:val="00A17843"/>
    <w:rsid w:val="00A17B08"/>
    <w:rsid w:val="00A17C99"/>
    <w:rsid w:val="00A17D92"/>
    <w:rsid w:val="00A17F10"/>
    <w:rsid w:val="00A17FFD"/>
    <w:rsid w:val="00A2002D"/>
    <w:rsid w:val="00A20639"/>
    <w:rsid w:val="00A20731"/>
    <w:rsid w:val="00A20844"/>
    <w:rsid w:val="00A20B02"/>
    <w:rsid w:val="00A20C49"/>
    <w:rsid w:val="00A20C86"/>
    <w:rsid w:val="00A20E49"/>
    <w:rsid w:val="00A211B3"/>
    <w:rsid w:val="00A21859"/>
    <w:rsid w:val="00A2194A"/>
    <w:rsid w:val="00A21CBE"/>
    <w:rsid w:val="00A21D17"/>
    <w:rsid w:val="00A21E24"/>
    <w:rsid w:val="00A21FCB"/>
    <w:rsid w:val="00A2245B"/>
    <w:rsid w:val="00A2268D"/>
    <w:rsid w:val="00A22708"/>
    <w:rsid w:val="00A227EA"/>
    <w:rsid w:val="00A2288B"/>
    <w:rsid w:val="00A2288E"/>
    <w:rsid w:val="00A228A8"/>
    <w:rsid w:val="00A22929"/>
    <w:rsid w:val="00A22D11"/>
    <w:rsid w:val="00A22D61"/>
    <w:rsid w:val="00A22FC7"/>
    <w:rsid w:val="00A2364C"/>
    <w:rsid w:val="00A23941"/>
    <w:rsid w:val="00A23B9D"/>
    <w:rsid w:val="00A23BD1"/>
    <w:rsid w:val="00A23FBC"/>
    <w:rsid w:val="00A2445C"/>
    <w:rsid w:val="00A245F4"/>
    <w:rsid w:val="00A24C9B"/>
    <w:rsid w:val="00A24DED"/>
    <w:rsid w:val="00A24E25"/>
    <w:rsid w:val="00A24EBC"/>
    <w:rsid w:val="00A24F8C"/>
    <w:rsid w:val="00A25028"/>
    <w:rsid w:val="00A250A6"/>
    <w:rsid w:val="00A25922"/>
    <w:rsid w:val="00A25B34"/>
    <w:rsid w:val="00A25DF3"/>
    <w:rsid w:val="00A25EA2"/>
    <w:rsid w:val="00A261C7"/>
    <w:rsid w:val="00A26324"/>
    <w:rsid w:val="00A26662"/>
    <w:rsid w:val="00A2670A"/>
    <w:rsid w:val="00A26983"/>
    <w:rsid w:val="00A26A2C"/>
    <w:rsid w:val="00A26A7D"/>
    <w:rsid w:val="00A26B32"/>
    <w:rsid w:val="00A26D5D"/>
    <w:rsid w:val="00A26E92"/>
    <w:rsid w:val="00A27155"/>
    <w:rsid w:val="00A274AE"/>
    <w:rsid w:val="00A2776C"/>
    <w:rsid w:val="00A277DA"/>
    <w:rsid w:val="00A278A3"/>
    <w:rsid w:val="00A27C80"/>
    <w:rsid w:val="00A30330"/>
    <w:rsid w:val="00A3053E"/>
    <w:rsid w:val="00A30627"/>
    <w:rsid w:val="00A30988"/>
    <w:rsid w:val="00A30998"/>
    <w:rsid w:val="00A309EA"/>
    <w:rsid w:val="00A30A18"/>
    <w:rsid w:val="00A30CA7"/>
    <w:rsid w:val="00A30DCB"/>
    <w:rsid w:val="00A31120"/>
    <w:rsid w:val="00A311F5"/>
    <w:rsid w:val="00A3163B"/>
    <w:rsid w:val="00A31658"/>
    <w:rsid w:val="00A316EB"/>
    <w:rsid w:val="00A31904"/>
    <w:rsid w:val="00A31F3D"/>
    <w:rsid w:val="00A32551"/>
    <w:rsid w:val="00A32AB0"/>
    <w:rsid w:val="00A32CC1"/>
    <w:rsid w:val="00A32CD6"/>
    <w:rsid w:val="00A3371A"/>
    <w:rsid w:val="00A33C5C"/>
    <w:rsid w:val="00A33DCE"/>
    <w:rsid w:val="00A3462B"/>
    <w:rsid w:val="00A3466A"/>
    <w:rsid w:val="00A346F8"/>
    <w:rsid w:val="00A34968"/>
    <w:rsid w:val="00A349FC"/>
    <w:rsid w:val="00A34E02"/>
    <w:rsid w:val="00A34E4A"/>
    <w:rsid w:val="00A34F87"/>
    <w:rsid w:val="00A352C3"/>
    <w:rsid w:val="00A35311"/>
    <w:rsid w:val="00A357F1"/>
    <w:rsid w:val="00A35A97"/>
    <w:rsid w:val="00A35AB7"/>
    <w:rsid w:val="00A35CA2"/>
    <w:rsid w:val="00A35CCE"/>
    <w:rsid w:val="00A35DFF"/>
    <w:rsid w:val="00A364F8"/>
    <w:rsid w:val="00A36E88"/>
    <w:rsid w:val="00A371EE"/>
    <w:rsid w:val="00A37407"/>
    <w:rsid w:val="00A37B1F"/>
    <w:rsid w:val="00A37E18"/>
    <w:rsid w:val="00A40320"/>
    <w:rsid w:val="00A4071E"/>
    <w:rsid w:val="00A40AA6"/>
    <w:rsid w:val="00A40AB6"/>
    <w:rsid w:val="00A40C9E"/>
    <w:rsid w:val="00A40D97"/>
    <w:rsid w:val="00A40E33"/>
    <w:rsid w:val="00A41287"/>
    <w:rsid w:val="00A414D6"/>
    <w:rsid w:val="00A4150E"/>
    <w:rsid w:val="00A4182C"/>
    <w:rsid w:val="00A418FE"/>
    <w:rsid w:val="00A41A28"/>
    <w:rsid w:val="00A41AF5"/>
    <w:rsid w:val="00A41E6F"/>
    <w:rsid w:val="00A42009"/>
    <w:rsid w:val="00A423E3"/>
    <w:rsid w:val="00A42A80"/>
    <w:rsid w:val="00A42F66"/>
    <w:rsid w:val="00A43487"/>
    <w:rsid w:val="00A436F6"/>
    <w:rsid w:val="00A43D6A"/>
    <w:rsid w:val="00A44174"/>
    <w:rsid w:val="00A44A59"/>
    <w:rsid w:val="00A44ED3"/>
    <w:rsid w:val="00A44EFD"/>
    <w:rsid w:val="00A453F6"/>
    <w:rsid w:val="00A45459"/>
    <w:rsid w:val="00A4548C"/>
    <w:rsid w:val="00A45518"/>
    <w:rsid w:val="00A45682"/>
    <w:rsid w:val="00A45AB8"/>
    <w:rsid w:val="00A46224"/>
    <w:rsid w:val="00A463EF"/>
    <w:rsid w:val="00A46895"/>
    <w:rsid w:val="00A46B95"/>
    <w:rsid w:val="00A46D1D"/>
    <w:rsid w:val="00A46F8A"/>
    <w:rsid w:val="00A470DB"/>
    <w:rsid w:val="00A4718D"/>
    <w:rsid w:val="00A4738F"/>
    <w:rsid w:val="00A4752E"/>
    <w:rsid w:val="00A475DB"/>
    <w:rsid w:val="00A476DF"/>
    <w:rsid w:val="00A47967"/>
    <w:rsid w:val="00A47CF4"/>
    <w:rsid w:val="00A47DC1"/>
    <w:rsid w:val="00A50495"/>
    <w:rsid w:val="00A50735"/>
    <w:rsid w:val="00A50CE8"/>
    <w:rsid w:val="00A50DB9"/>
    <w:rsid w:val="00A510B7"/>
    <w:rsid w:val="00A51316"/>
    <w:rsid w:val="00A51D9F"/>
    <w:rsid w:val="00A51E34"/>
    <w:rsid w:val="00A51EF8"/>
    <w:rsid w:val="00A52067"/>
    <w:rsid w:val="00A5221F"/>
    <w:rsid w:val="00A52371"/>
    <w:rsid w:val="00A526D9"/>
    <w:rsid w:val="00A5290F"/>
    <w:rsid w:val="00A52A04"/>
    <w:rsid w:val="00A52A0F"/>
    <w:rsid w:val="00A52BF3"/>
    <w:rsid w:val="00A52CA2"/>
    <w:rsid w:val="00A52D1F"/>
    <w:rsid w:val="00A52E73"/>
    <w:rsid w:val="00A531F3"/>
    <w:rsid w:val="00A5322A"/>
    <w:rsid w:val="00A53308"/>
    <w:rsid w:val="00A5398B"/>
    <w:rsid w:val="00A53B34"/>
    <w:rsid w:val="00A543E2"/>
    <w:rsid w:val="00A54542"/>
    <w:rsid w:val="00A54962"/>
    <w:rsid w:val="00A54CD5"/>
    <w:rsid w:val="00A54E58"/>
    <w:rsid w:val="00A54F40"/>
    <w:rsid w:val="00A5504C"/>
    <w:rsid w:val="00A551D7"/>
    <w:rsid w:val="00A552B4"/>
    <w:rsid w:val="00A55584"/>
    <w:rsid w:val="00A557B0"/>
    <w:rsid w:val="00A55AEC"/>
    <w:rsid w:val="00A55BB1"/>
    <w:rsid w:val="00A55C2F"/>
    <w:rsid w:val="00A55FFE"/>
    <w:rsid w:val="00A5654E"/>
    <w:rsid w:val="00A56611"/>
    <w:rsid w:val="00A568DA"/>
    <w:rsid w:val="00A56B9B"/>
    <w:rsid w:val="00A56C62"/>
    <w:rsid w:val="00A56F85"/>
    <w:rsid w:val="00A572AA"/>
    <w:rsid w:val="00A572F5"/>
    <w:rsid w:val="00A574DD"/>
    <w:rsid w:val="00A57B9A"/>
    <w:rsid w:val="00A57E3F"/>
    <w:rsid w:val="00A60010"/>
    <w:rsid w:val="00A60237"/>
    <w:rsid w:val="00A604DE"/>
    <w:rsid w:val="00A60681"/>
    <w:rsid w:val="00A606DB"/>
    <w:rsid w:val="00A60AD0"/>
    <w:rsid w:val="00A60B74"/>
    <w:rsid w:val="00A60F2B"/>
    <w:rsid w:val="00A61B4A"/>
    <w:rsid w:val="00A61B95"/>
    <w:rsid w:val="00A61D3E"/>
    <w:rsid w:val="00A61DA3"/>
    <w:rsid w:val="00A62117"/>
    <w:rsid w:val="00A62198"/>
    <w:rsid w:val="00A6262D"/>
    <w:rsid w:val="00A62705"/>
    <w:rsid w:val="00A627A4"/>
    <w:rsid w:val="00A62A15"/>
    <w:rsid w:val="00A62A33"/>
    <w:rsid w:val="00A62A76"/>
    <w:rsid w:val="00A62B74"/>
    <w:rsid w:val="00A62E2C"/>
    <w:rsid w:val="00A635A4"/>
    <w:rsid w:val="00A63768"/>
    <w:rsid w:val="00A639EA"/>
    <w:rsid w:val="00A64D67"/>
    <w:rsid w:val="00A64E29"/>
    <w:rsid w:val="00A64E74"/>
    <w:rsid w:val="00A65771"/>
    <w:rsid w:val="00A6610E"/>
    <w:rsid w:val="00A66170"/>
    <w:rsid w:val="00A66190"/>
    <w:rsid w:val="00A66397"/>
    <w:rsid w:val="00A6654F"/>
    <w:rsid w:val="00A666A4"/>
    <w:rsid w:val="00A66BDB"/>
    <w:rsid w:val="00A66EFB"/>
    <w:rsid w:val="00A67013"/>
    <w:rsid w:val="00A671C7"/>
    <w:rsid w:val="00A67BC7"/>
    <w:rsid w:val="00A702E9"/>
    <w:rsid w:val="00A70316"/>
    <w:rsid w:val="00A704BF"/>
    <w:rsid w:val="00A70911"/>
    <w:rsid w:val="00A70AF2"/>
    <w:rsid w:val="00A70B2F"/>
    <w:rsid w:val="00A70F14"/>
    <w:rsid w:val="00A7147C"/>
    <w:rsid w:val="00A71BED"/>
    <w:rsid w:val="00A71C11"/>
    <w:rsid w:val="00A71E11"/>
    <w:rsid w:val="00A72015"/>
    <w:rsid w:val="00A7204E"/>
    <w:rsid w:val="00A722C2"/>
    <w:rsid w:val="00A725DA"/>
    <w:rsid w:val="00A726B1"/>
    <w:rsid w:val="00A72784"/>
    <w:rsid w:val="00A72841"/>
    <w:rsid w:val="00A7286E"/>
    <w:rsid w:val="00A72DAC"/>
    <w:rsid w:val="00A72E13"/>
    <w:rsid w:val="00A73343"/>
    <w:rsid w:val="00A73550"/>
    <w:rsid w:val="00A73D06"/>
    <w:rsid w:val="00A73D95"/>
    <w:rsid w:val="00A73EF4"/>
    <w:rsid w:val="00A74425"/>
    <w:rsid w:val="00A746EC"/>
    <w:rsid w:val="00A74909"/>
    <w:rsid w:val="00A74B29"/>
    <w:rsid w:val="00A7554A"/>
    <w:rsid w:val="00A75633"/>
    <w:rsid w:val="00A75712"/>
    <w:rsid w:val="00A7574F"/>
    <w:rsid w:val="00A7582B"/>
    <w:rsid w:val="00A75A04"/>
    <w:rsid w:val="00A75ADC"/>
    <w:rsid w:val="00A75D8B"/>
    <w:rsid w:val="00A75E50"/>
    <w:rsid w:val="00A76436"/>
    <w:rsid w:val="00A76811"/>
    <w:rsid w:val="00A768B6"/>
    <w:rsid w:val="00A76922"/>
    <w:rsid w:val="00A769EF"/>
    <w:rsid w:val="00A76A86"/>
    <w:rsid w:val="00A76B4E"/>
    <w:rsid w:val="00A76D92"/>
    <w:rsid w:val="00A76DB8"/>
    <w:rsid w:val="00A76DD8"/>
    <w:rsid w:val="00A76E1E"/>
    <w:rsid w:val="00A77323"/>
    <w:rsid w:val="00A7782F"/>
    <w:rsid w:val="00A7788A"/>
    <w:rsid w:val="00A7798B"/>
    <w:rsid w:val="00A77B58"/>
    <w:rsid w:val="00A77C4D"/>
    <w:rsid w:val="00A77C91"/>
    <w:rsid w:val="00A77DA7"/>
    <w:rsid w:val="00A80009"/>
    <w:rsid w:val="00A80717"/>
    <w:rsid w:val="00A808AD"/>
    <w:rsid w:val="00A80A92"/>
    <w:rsid w:val="00A80B39"/>
    <w:rsid w:val="00A80B5C"/>
    <w:rsid w:val="00A80DD3"/>
    <w:rsid w:val="00A80E34"/>
    <w:rsid w:val="00A80F60"/>
    <w:rsid w:val="00A80FEB"/>
    <w:rsid w:val="00A8104D"/>
    <w:rsid w:val="00A8133B"/>
    <w:rsid w:val="00A815F3"/>
    <w:rsid w:val="00A81A73"/>
    <w:rsid w:val="00A81A82"/>
    <w:rsid w:val="00A81FD4"/>
    <w:rsid w:val="00A823BD"/>
    <w:rsid w:val="00A823D8"/>
    <w:rsid w:val="00A825D4"/>
    <w:rsid w:val="00A8272D"/>
    <w:rsid w:val="00A82978"/>
    <w:rsid w:val="00A82AD2"/>
    <w:rsid w:val="00A82AD3"/>
    <w:rsid w:val="00A82BED"/>
    <w:rsid w:val="00A82DF5"/>
    <w:rsid w:val="00A82EA5"/>
    <w:rsid w:val="00A83191"/>
    <w:rsid w:val="00A83792"/>
    <w:rsid w:val="00A83D5C"/>
    <w:rsid w:val="00A83EF5"/>
    <w:rsid w:val="00A84016"/>
    <w:rsid w:val="00A84074"/>
    <w:rsid w:val="00A840BE"/>
    <w:rsid w:val="00A84605"/>
    <w:rsid w:val="00A84665"/>
    <w:rsid w:val="00A847B3"/>
    <w:rsid w:val="00A85035"/>
    <w:rsid w:val="00A85074"/>
    <w:rsid w:val="00A858E2"/>
    <w:rsid w:val="00A85A87"/>
    <w:rsid w:val="00A85AA8"/>
    <w:rsid w:val="00A85E13"/>
    <w:rsid w:val="00A85FCE"/>
    <w:rsid w:val="00A86177"/>
    <w:rsid w:val="00A86330"/>
    <w:rsid w:val="00A86526"/>
    <w:rsid w:val="00A86642"/>
    <w:rsid w:val="00A86857"/>
    <w:rsid w:val="00A86C65"/>
    <w:rsid w:val="00A871F7"/>
    <w:rsid w:val="00A87584"/>
    <w:rsid w:val="00A875C8"/>
    <w:rsid w:val="00A87ACA"/>
    <w:rsid w:val="00A87F08"/>
    <w:rsid w:val="00A9012A"/>
    <w:rsid w:val="00A90145"/>
    <w:rsid w:val="00A907D4"/>
    <w:rsid w:val="00A90B13"/>
    <w:rsid w:val="00A91329"/>
    <w:rsid w:val="00A91513"/>
    <w:rsid w:val="00A91529"/>
    <w:rsid w:val="00A915BB"/>
    <w:rsid w:val="00A9162A"/>
    <w:rsid w:val="00A916C6"/>
    <w:rsid w:val="00A91A2D"/>
    <w:rsid w:val="00A91B76"/>
    <w:rsid w:val="00A91BE8"/>
    <w:rsid w:val="00A91C5E"/>
    <w:rsid w:val="00A92052"/>
    <w:rsid w:val="00A92B3C"/>
    <w:rsid w:val="00A92C25"/>
    <w:rsid w:val="00A92D5A"/>
    <w:rsid w:val="00A92E51"/>
    <w:rsid w:val="00A92FE7"/>
    <w:rsid w:val="00A93098"/>
    <w:rsid w:val="00A9315E"/>
    <w:rsid w:val="00A931A5"/>
    <w:rsid w:val="00A933A5"/>
    <w:rsid w:val="00A93498"/>
    <w:rsid w:val="00A93718"/>
    <w:rsid w:val="00A93736"/>
    <w:rsid w:val="00A93812"/>
    <w:rsid w:val="00A938B4"/>
    <w:rsid w:val="00A939A4"/>
    <w:rsid w:val="00A93C66"/>
    <w:rsid w:val="00A93CD9"/>
    <w:rsid w:val="00A93E84"/>
    <w:rsid w:val="00A93E95"/>
    <w:rsid w:val="00A941B2"/>
    <w:rsid w:val="00A944C0"/>
    <w:rsid w:val="00A946F5"/>
    <w:rsid w:val="00A9477A"/>
    <w:rsid w:val="00A947F3"/>
    <w:rsid w:val="00A94A02"/>
    <w:rsid w:val="00A94D33"/>
    <w:rsid w:val="00A94D4B"/>
    <w:rsid w:val="00A94D54"/>
    <w:rsid w:val="00A951E8"/>
    <w:rsid w:val="00A954FB"/>
    <w:rsid w:val="00A954FC"/>
    <w:rsid w:val="00A95678"/>
    <w:rsid w:val="00A95911"/>
    <w:rsid w:val="00A961D4"/>
    <w:rsid w:val="00A968E7"/>
    <w:rsid w:val="00A96973"/>
    <w:rsid w:val="00A96B25"/>
    <w:rsid w:val="00A96B80"/>
    <w:rsid w:val="00A96B86"/>
    <w:rsid w:val="00A96C85"/>
    <w:rsid w:val="00A96DC6"/>
    <w:rsid w:val="00A96EC8"/>
    <w:rsid w:val="00A970F6"/>
    <w:rsid w:val="00A971F1"/>
    <w:rsid w:val="00A974F4"/>
    <w:rsid w:val="00A97DE5"/>
    <w:rsid w:val="00AA0177"/>
    <w:rsid w:val="00AA0287"/>
    <w:rsid w:val="00AA02C7"/>
    <w:rsid w:val="00AA0657"/>
    <w:rsid w:val="00AA0680"/>
    <w:rsid w:val="00AA0900"/>
    <w:rsid w:val="00AA0C3D"/>
    <w:rsid w:val="00AA1351"/>
    <w:rsid w:val="00AA17DF"/>
    <w:rsid w:val="00AA18FC"/>
    <w:rsid w:val="00AA210F"/>
    <w:rsid w:val="00AA21F2"/>
    <w:rsid w:val="00AA21F5"/>
    <w:rsid w:val="00AA22DB"/>
    <w:rsid w:val="00AA24BE"/>
    <w:rsid w:val="00AA252C"/>
    <w:rsid w:val="00AA25A7"/>
    <w:rsid w:val="00AA29B2"/>
    <w:rsid w:val="00AA2B16"/>
    <w:rsid w:val="00AA2B30"/>
    <w:rsid w:val="00AA2D92"/>
    <w:rsid w:val="00AA2F7F"/>
    <w:rsid w:val="00AA2FE9"/>
    <w:rsid w:val="00AA3374"/>
    <w:rsid w:val="00AA3398"/>
    <w:rsid w:val="00AA33A4"/>
    <w:rsid w:val="00AA35DB"/>
    <w:rsid w:val="00AA370A"/>
    <w:rsid w:val="00AA384A"/>
    <w:rsid w:val="00AA3889"/>
    <w:rsid w:val="00AA397C"/>
    <w:rsid w:val="00AA3E1A"/>
    <w:rsid w:val="00AA40A4"/>
    <w:rsid w:val="00AA422E"/>
    <w:rsid w:val="00AA467C"/>
    <w:rsid w:val="00AA4CC6"/>
    <w:rsid w:val="00AA4F07"/>
    <w:rsid w:val="00AA5149"/>
    <w:rsid w:val="00AA576C"/>
    <w:rsid w:val="00AA5948"/>
    <w:rsid w:val="00AA5C29"/>
    <w:rsid w:val="00AA6207"/>
    <w:rsid w:val="00AA62EF"/>
    <w:rsid w:val="00AA63BD"/>
    <w:rsid w:val="00AA6A94"/>
    <w:rsid w:val="00AA6B67"/>
    <w:rsid w:val="00AA6EC9"/>
    <w:rsid w:val="00AA714A"/>
    <w:rsid w:val="00AA71F3"/>
    <w:rsid w:val="00AA78B5"/>
    <w:rsid w:val="00AA7B97"/>
    <w:rsid w:val="00AA7BDB"/>
    <w:rsid w:val="00AB033A"/>
    <w:rsid w:val="00AB069D"/>
    <w:rsid w:val="00AB0978"/>
    <w:rsid w:val="00AB0A2A"/>
    <w:rsid w:val="00AB0B18"/>
    <w:rsid w:val="00AB0EC3"/>
    <w:rsid w:val="00AB0EF7"/>
    <w:rsid w:val="00AB1280"/>
    <w:rsid w:val="00AB128A"/>
    <w:rsid w:val="00AB188D"/>
    <w:rsid w:val="00AB1CC2"/>
    <w:rsid w:val="00AB22A6"/>
    <w:rsid w:val="00AB253C"/>
    <w:rsid w:val="00AB26EC"/>
    <w:rsid w:val="00AB28CA"/>
    <w:rsid w:val="00AB2AEF"/>
    <w:rsid w:val="00AB2BEC"/>
    <w:rsid w:val="00AB2C01"/>
    <w:rsid w:val="00AB2FA0"/>
    <w:rsid w:val="00AB3142"/>
    <w:rsid w:val="00AB32CE"/>
    <w:rsid w:val="00AB331A"/>
    <w:rsid w:val="00AB3547"/>
    <w:rsid w:val="00AB3671"/>
    <w:rsid w:val="00AB393F"/>
    <w:rsid w:val="00AB3E6C"/>
    <w:rsid w:val="00AB4181"/>
    <w:rsid w:val="00AB4231"/>
    <w:rsid w:val="00AB4990"/>
    <w:rsid w:val="00AB49BF"/>
    <w:rsid w:val="00AB4F0C"/>
    <w:rsid w:val="00AB4F23"/>
    <w:rsid w:val="00AB5231"/>
    <w:rsid w:val="00AB523C"/>
    <w:rsid w:val="00AB5637"/>
    <w:rsid w:val="00AB5694"/>
    <w:rsid w:val="00AB5A7A"/>
    <w:rsid w:val="00AB5FF4"/>
    <w:rsid w:val="00AB6016"/>
    <w:rsid w:val="00AB62DC"/>
    <w:rsid w:val="00AB65DA"/>
    <w:rsid w:val="00AB68D3"/>
    <w:rsid w:val="00AB6A6F"/>
    <w:rsid w:val="00AB6CAE"/>
    <w:rsid w:val="00AB709C"/>
    <w:rsid w:val="00AB713D"/>
    <w:rsid w:val="00AB7221"/>
    <w:rsid w:val="00AB724A"/>
    <w:rsid w:val="00AB7489"/>
    <w:rsid w:val="00AB76D9"/>
    <w:rsid w:val="00AB7745"/>
    <w:rsid w:val="00AB789C"/>
    <w:rsid w:val="00AB7AF3"/>
    <w:rsid w:val="00AB7B54"/>
    <w:rsid w:val="00AB7C77"/>
    <w:rsid w:val="00AC022D"/>
    <w:rsid w:val="00AC056A"/>
    <w:rsid w:val="00AC0EE1"/>
    <w:rsid w:val="00AC105E"/>
    <w:rsid w:val="00AC10EF"/>
    <w:rsid w:val="00AC112A"/>
    <w:rsid w:val="00AC11D5"/>
    <w:rsid w:val="00AC13CE"/>
    <w:rsid w:val="00AC1A97"/>
    <w:rsid w:val="00AC1AFE"/>
    <w:rsid w:val="00AC270E"/>
    <w:rsid w:val="00AC2A8D"/>
    <w:rsid w:val="00AC2C32"/>
    <w:rsid w:val="00AC2CA8"/>
    <w:rsid w:val="00AC2CFF"/>
    <w:rsid w:val="00AC2D1C"/>
    <w:rsid w:val="00AC2EF4"/>
    <w:rsid w:val="00AC300B"/>
    <w:rsid w:val="00AC30CF"/>
    <w:rsid w:val="00AC36ED"/>
    <w:rsid w:val="00AC3ABC"/>
    <w:rsid w:val="00AC3ACC"/>
    <w:rsid w:val="00AC3B69"/>
    <w:rsid w:val="00AC3CEB"/>
    <w:rsid w:val="00AC40D9"/>
    <w:rsid w:val="00AC422D"/>
    <w:rsid w:val="00AC4568"/>
    <w:rsid w:val="00AC487C"/>
    <w:rsid w:val="00AC48B5"/>
    <w:rsid w:val="00AC48FF"/>
    <w:rsid w:val="00AC51FF"/>
    <w:rsid w:val="00AC5247"/>
    <w:rsid w:val="00AC55CC"/>
    <w:rsid w:val="00AC55FD"/>
    <w:rsid w:val="00AC5A7F"/>
    <w:rsid w:val="00AC5AAE"/>
    <w:rsid w:val="00AC5FD1"/>
    <w:rsid w:val="00AC5FDA"/>
    <w:rsid w:val="00AC6026"/>
    <w:rsid w:val="00AC6246"/>
    <w:rsid w:val="00AC65DA"/>
    <w:rsid w:val="00AC69F3"/>
    <w:rsid w:val="00AC6A61"/>
    <w:rsid w:val="00AC6B08"/>
    <w:rsid w:val="00AC6EEC"/>
    <w:rsid w:val="00AC72AA"/>
    <w:rsid w:val="00AC7322"/>
    <w:rsid w:val="00AC760C"/>
    <w:rsid w:val="00AC77D4"/>
    <w:rsid w:val="00AC792E"/>
    <w:rsid w:val="00AC7939"/>
    <w:rsid w:val="00AC7EF7"/>
    <w:rsid w:val="00AD0044"/>
    <w:rsid w:val="00AD0346"/>
    <w:rsid w:val="00AD03B6"/>
    <w:rsid w:val="00AD07C1"/>
    <w:rsid w:val="00AD0BC3"/>
    <w:rsid w:val="00AD0C48"/>
    <w:rsid w:val="00AD1344"/>
    <w:rsid w:val="00AD1550"/>
    <w:rsid w:val="00AD18E9"/>
    <w:rsid w:val="00AD199B"/>
    <w:rsid w:val="00AD1ABD"/>
    <w:rsid w:val="00AD1C93"/>
    <w:rsid w:val="00AD1D0B"/>
    <w:rsid w:val="00AD1D41"/>
    <w:rsid w:val="00AD1E5B"/>
    <w:rsid w:val="00AD24D2"/>
    <w:rsid w:val="00AD286A"/>
    <w:rsid w:val="00AD286E"/>
    <w:rsid w:val="00AD28BF"/>
    <w:rsid w:val="00AD2B89"/>
    <w:rsid w:val="00AD2D75"/>
    <w:rsid w:val="00AD2ECD"/>
    <w:rsid w:val="00AD2F4B"/>
    <w:rsid w:val="00AD30C3"/>
    <w:rsid w:val="00AD325B"/>
    <w:rsid w:val="00AD386B"/>
    <w:rsid w:val="00AD3DD7"/>
    <w:rsid w:val="00AD3F19"/>
    <w:rsid w:val="00AD40B6"/>
    <w:rsid w:val="00AD4176"/>
    <w:rsid w:val="00AD42E1"/>
    <w:rsid w:val="00AD45F3"/>
    <w:rsid w:val="00AD49B3"/>
    <w:rsid w:val="00AD4ADB"/>
    <w:rsid w:val="00AD4D3E"/>
    <w:rsid w:val="00AD4F29"/>
    <w:rsid w:val="00AD50C6"/>
    <w:rsid w:val="00AD5275"/>
    <w:rsid w:val="00AD54EA"/>
    <w:rsid w:val="00AD59DB"/>
    <w:rsid w:val="00AD5A48"/>
    <w:rsid w:val="00AD5DE1"/>
    <w:rsid w:val="00AD5F9B"/>
    <w:rsid w:val="00AD618D"/>
    <w:rsid w:val="00AD62A0"/>
    <w:rsid w:val="00AD6388"/>
    <w:rsid w:val="00AD645E"/>
    <w:rsid w:val="00AD6DE2"/>
    <w:rsid w:val="00AD7803"/>
    <w:rsid w:val="00AD7842"/>
    <w:rsid w:val="00AD7991"/>
    <w:rsid w:val="00AD7A7A"/>
    <w:rsid w:val="00AD7AAF"/>
    <w:rsid w:val="00AD7D8D"/>
    <w:rsid w:val="00AE0108"/>
    <w:rsid w:val="00AE058D"/>
    <w:rsid w:val="00AE0973"/>
    <w:rsid w:val="00AE0B22"/>
    <w:rsid w:val="00AE0C0B"/>
    <w:rsid w:val="00AE0C72"/>
    <w:rsid w:val="00AE0DAD"/>
    <w:rsid w:val="00AE1148"/>
    <w:rsid w:val="00AE1246"/>
    <w:rsid w:val="00AE12BC"/>
    <w:rsid w:val="00AE12D5"/>
    <w:rsid w:val="00AE194B"/>
    <w:rsid w:val="00AE199A"/>
    <w:rsid w:val="00AE1EE4"/>
    <w:rsid w:val="00AE2066"/>
    <w:rsid w:val="00AE23FF"/>
    <w:rsid w:val="00AE2B6F"/>
    <w:rsid w:val="00AE2DBA"/>
    <w:rsid w:val="00AE2EC3"/>
    <w:rsid w:val="00AE3051"/>
    <w:rsid w:val="00AE3255"/>
    <w:rsid w:val="00AE36F3"/>
    <w:rsid w:val="00AE39AB"/>
    <w:rsid w:val="00AE3D07"/>
    <w:rsid w:val="00AE3DF9"/>
    <w:rsid w:val="00AE3F2F"/>
    <w:rsid w:val="00AE438F"/>
    <w:rsid w:val="00AE4B38"/>
    <w:rsid w:val="00AE5304"/>
    <w:rsid w:val="00AE54C3"/>
    <w:rsid w:val="00AE5647"/>
    <w:rsid w:val="00AE5779"/>
    <w:rsid w:val="00AE592A"/>
    <w:rsid w:val="00AE596E"/>
    <w:rsid w:val="00AE5A30"/>
    <w:rsid w:val="00AE5B35"/>
    <w:rsid w:val="00AE5D7F"/>
    <w:rsid w:val="00AE60FD"/>
    <w:rsid w:val="00AE6163"/>
    <w:rsid w:val="00AE628C"/>
    <w:rsid w:val="00AE6790"/>
    <w:rsid w:val="00AE6EE0"/>
    <w:rsid w:val="00AE73C4"/>
    <w:rsid w:val="00AE7421"/>
    <w:rsid w:val="00AE7445"/>
    <w:rsid w:val="00AE762A"/>
    <w:rsid w:val="00AE7649"/>
    <w:rsid w:val="00AE788C"/>
    <w:rsid w:val="00AE7B59"/>
    <w:rsid w:val="00AE7B6F"/>
    <w:rsid w:val="00AE7B87"/>
    <w:rsid w:val="00AE7D36"/>
    <w:rsid w:val="00AE7E46"/>
    <w:rsid w:val="00AF0146"/>
    <w:rsid w:val="00AF022B"/>
    <w:rsid w:val="00AF054C"/>
    <w:rsid w:val="00AF0820"/>
    <w:rsid w:val="00AF0A0F"/>
    <w:rsid w:val="00AF0DA6"/>
    <w:rsid w:val="00AF1485"/>
    <w:rsid w:val="00AF14E9"/>
    <w:rsid w:val="00AF1815"/>
    <w:rsid w:val="00AF18A9"/>
    <w:rsid w:val="00AF1C27"/>
    <w:rsid w:val="00AF22B4"/>
    <w:rsid w:val="00AF238B"/>
    <w:rsid w:val="00AF29F5"/>
    <w:rsid w:val="00AF2BCD"/>
    <w:rsid w:val="00AF2C80"/>
    <w:rsid w:val="00AF2CDA"/>
    <w:rsid w:val="00AF2F57"/>
    <w:rsid w:val="00AF3045"/>
    <w:rsid w:val="00AF31B1"/>
    <w:rsid w:val="00AF3266"/>
    <w:rsid w:val="00AF32AD"/>
    <w:rsid w:val="00AF32CA"/>
    <w:rsid w:val="00AF357E"/>
    <w:rsid w:val="00AF3602"/>
    <w:rsid w:val="00AF36CF"/>
    <w:rsid w:val="00AF3931"/>
    <w:rsid w:val="00AF3DFC"/>
    <w:rsid w:val="00AF4404"/>
    <w:rsid w:val="00AF4841"/>
    <w:rsid w:val="00AF4909"/>
    <w:rsid w:val="00AF4B06"/>
    <w:rsid w:val="00AF4CD7"/>
    <w:rsid w:val="00AF4F5B"/>
    <w:rsid w:val="00AF4FC3"/>
    <w:rsid w:val="00AF539E"/>
    <w:rsid w:val="00AF591E"/>
    <w:rsid w:val="00AF5E7C"/>
    <w:rsid w:val="00AF62A8"/>
    <w:rsid w:val="00AF646D"/>
    <w:rsid w:val="00AF6F4D"/>
    <w:rsid w:val="00AF728F"/>
    <w:rsid w:val="00AF7C58"/>
    <w:rsid w:val="00AF7E3F"/>
    <w:rsid w:val="00AF7E73"/>
    <w:rsid w:val="00B0022E"/>
    <w:rsid w:val="00B00B35"/>
    <w:rsid w:val="00B00C15"/>
    <w:rsid w:val="00B00C7E"/>
    <w:rsid w:val="00B00CBE"/>
    <w:rsid w:val="00B0128D"/>
    <w:rsid w:val="00B018A6"/>
    <w:rsid w:val="00B019EB"/>
    <w:rsid w:val="00B01B6D"/>
    <w:rsid w:val="00B02268"/>
    <w:rsid w:val="00B0266D"/>
    <w:rsid w:val="00B026CE"/>
    <w:rsid w:val="00B03360"/>
    <w:rsid w:val="00B03387"/>
    <w:rsid w:val="00B034C3"/>
    <w:rsid w:val="00B03699"/>
    <w:rsid w:val="00B036E4"/>
    <w:rsid w:val="00B03981"/>
    <w:rsid w:val="00B03C82"/>
    <w:rsid w:val="00B03DF7"/>
    <w:rsid w:val="00B03E01"/>
    <w:rsid w:val="00B03F32"/>
    <w:rsid w:val="00B0410D"/>
    <w:rsid w:val="00B044A1"/>
    <w:rsid w:val="00B04504"/>
    <w:rsid w:val="00B04737"/>
    <w:rsid w:val="00B04E09"/>
    <w:rsid w:val="00B051FF"/>
    <w:rsid w:val="00B057E1"/>
    <w:rsid w:val="00B05845"/>
    <w:rsid w:val="00B0593D"/>
    <w:rsid w:val="00B05987"/>
    <w:rsid w:val="00B05ABD"/>
    <w:rsid w:val="00B05B30"/>
    <w:rsid w:val="00B05DB7"/>
    <w:rsid w:val="00B05F2B"/>
    <w:rsid w:val="00B05FA1"/>
    <w:rsid w:val="00B06463"/>
    <w:rsid w:val="00B06619"/>
    <w:rsid w:val="00B06799"/>
    <w:rsid w:val="00B06F85"/>
    <w:rsid w:val="00B075ED"/>
    <w:rsid w:val="00B077DB"/>
    <w:rsid w:val="00B07948"/>
    <w:rsid w:val="00B079C7"/>
    <w:rsid w:val="00B079E3"/>
    <w:rsid w:val="00B07EB7"/>
    <w:rsid w:val="00B07FE4"/>
    <w:rsid w:val="00B107D8"/>
    <w:rsid w:val="00B108C3"/>
    <w:rsid w:val="00B10962"/>
    <w:rsid w:val="00B109EC"/>
    <w:rsid w:val="00B10C74"/>
    <w:rsid w:val="00B10CC5"/>
    <w:rsid w:val="00B10FBA"/>
    <w:rsid w:val="00B11475"/>
    <w:rsid w:val="00B114A0"/>
    <w:rsid w:val="00B11719"/>
    <w:rsid w:val="00B1183A"/>
    <w:rsid w:val="00B1196A"/>
    <w:rsid w:val="00B11992"/>
    <w:rsid w:val="00B11CEC"/>
    <w:rsid w:val="00B11D7F"/>
    <w:rsid w:val="00B11DF4"/>
    <w:rsid w:val="00B12053"/>
    <w:rsid w:val="00B12184"/>
    <w:rsid w:val="00B1235D"/>
    <w:rsid w:val="00B12393"/>
    <w:rsid w:val="00B12481"/>
    <w:rsid w:val="00B1252A"/>
    <w:rsid w:val="00B1266C"/>
    <w:rsid w:val="00B1288B"/>
    <w:rsid w:val="00B12A0C"/>
    <w:rsid w:val="00B12AAF"/>
    <w:rsid w:val="00B12B18"/>
    <w:rsid w:val="00B12DCE"/>
    <w:rsid w:val="00B12E88"/>
    <w:rsid w:val="00B12EC2"/>
    <w:rsid w:val="00B1346A"/>
    <w:rsid w:val="00B13A84"/>
    <w:rsid w:val="00B13B65"/>
    <w:rsid w:val="00B13BD4"/>
    <w:rsid w:val="00B13BD9"/>
    <w:rsid w:val="00B13E60"/>
    <w:rsid w:val="00B13F64"/>
    <w:rsid w:val="00B14353"/>
    <w:rsid w:val="00B143A1"/>
    <w:rsid w:val="00B144CD"/>
    <w:rsid w:val="00B146DD"/>
    <w:rsid w:val="00B14E31"/>
    <w:rsid w:val="00B14EAE"/>
    <w:rsid w:val="00B151A7"/>
    <w:rsid w:val="00B15262"/>
    <w:rsid w:val="00B15478"/>
    <w:rsid w:val="00B15524"/>
    <w:rsid w:val="00B15582"/>
    <w:rsid w:val="00B15A81"/>
    <w:rsid w:val="00B15E55"/>
    <w:rsid w:val="00B15F2C"/>
    <w:rsid w:val="00B16380"/>
    <w:rsid w:val="00B16971"/>
    <w:rsid w:val="00B16B00"/>
    <w:rsid w:val="00B16C19"/>
    <w:rsid w:val="00B16C5F"/>
    <w:rsid w:val="00B16CC4"/>
    <w:rsid w:val="00B16E0E"/>
    <w:rsid w:val="00B170CC"/>
    <w:rsid w:val="00B17172"/>
    <w:rsid w:val="00B174D4"/>
    <w:rsid w:val="00B176C3"/>
    <w:rsid w:val="00B177CE"/>
    <w:rsid w:val="00B17837"/>
    <w:rsid w:val="00B1794B"/>
    <w:rsid w:val="00B17F22"/>
    <w:rsid w:val="00B2010F"/>
    <w:rsid w:val="00B2018B"/>
    <w:rsid w:val="00B2023D"/>
    <w:rsid w:val="00B202FF"/>
    <w:rsid w:val="00B20353"/>
    <w:rsid w:val="00B20429"/>
    <w:rsid w:val="00B205B2"/>
    <w:rsid w:val="00B208D6"/>
    <w:rsid w:val="00B20931"/>
    <w:rsid w:val="00B20A2B"/>
    <w:rsid w:val="00B20A7B"/>
    <w:rsid w:val="00B20BAF"/>
    <w:rsid w:val="00B20C24"/>
    <w:rsid w:val="00B20C38"/>
    <w:rsid w:val="00B20D45"/>
    <w:rsid w:val="00B20EBC"/>
    <w:rsid w:val="00B21183"/>
    <w:rsid w:val="00B217C5"/>
    <w:rsid w:val="00B2181F"/>
    <w:rsid w:val="00B21E37"/>
    <w:rsid w:val="00B21EED"/>
    <w:rsid w:val="00B21F61"/>
    <w:rsid w:val="00B2202B"/>
    <w:rsid w:val="00B2232A"/>
    <w:rsid w:val="00B2239C"/>
    <w:rsid w:val="00B22461"/>
    <w:rsid w:val="00B225E7"/>
    <w:rsid w:val="00B2266F"/>
    <w:rsid w:val="00B226B7"/>
    <w:rsid w:val="00B22E29"/>
    <w:rsid w:val="00B22F67"/>
    <w:rsid w:val="00B23138"/>
    <w:rsid w:val="00B232DA"/>
    <w:rsid w:val="00B2354A"/>
    <w:rsid w:val="00B2359C"/>
    <w:rsid w:val="00B2370C"/>
    <w:rsid w:val="00B23C47"/>
    <w:rsid w:val="00B23DEC"/>
    <w:rsid w:val="00B24113"/>
    <w:rsid w:val="00B24B48"/>
    <w:rsid w:val="00B24D4D"/>
    <w:rsid w:val="00B24E0F"/>
    <w:rsid w:val="00B24EB6"/>
    <w:rsid w:val="00B24EFC"/>
    <w:rsid w:val="00B255CE"/>
    <w:rsid w:val="00B259EA"/>
    <w:rsid w:val="00B25B89"/>
    <w:rsid w:val="00B25F21"/>
    <w:rsid w:val="00B26118"/>
    <w:rsid w:val="00B26840"/>
    <w:rsid w:val="00B26E4A"/>
    <w:rsid w:val="00B27936"/>
    <w:rsid w:val="00B27CB0"/>
    <w:rsid w:val="00B30096"/>
    <w:rsid w:val="00B300D1"/>
    <w:rsid w:val="00B303E7"/>
    <w:rsid w:val="00B3080A"/>
    <w:rsid w:val="00B30869"/>
    <w:rsid w:val="00B309EA"/>
    <w:rsid w:val="00B30E87"/>
    <w:rsid w:val="00B314F6"/>
    <w:rsid w:val="00B31FF5"/>
    <w:rsid w:val="00B3204E"/>
    <w:rsid w:val="00B321F6"/>
    <w:rsid w:val="00B3271E"/>
    <w:rsid w:val="00B3287E"/>
    <w:rsid w:val="00B328D1"/>
    <w:rsid w:val="00B329FE"/>
    <w:rsid w:val="00B32ADD"/>
    <w:rsid w:val="00B32B46"/>
    <w:rsid w:val="00B33199"/>
    <w:rsid w:val="00B33383"/>
    <w:rsid w:val="00B33973"/>
    <w:rsid w:val="00B33A99"/>
    <w:rsid w:val="00B33ADB"/>
    <w:rsid w:val="00B33FD6"/>
    <w:rsid w:val="00B34036"/>
    <w:rsid w:val="00B340CA"/>
    <w:rsid w:val="00B342B2"/>
    <w:rsid w:val="00B34300"/>
    <w:rsid w:val="00B3445D"/>
    <w:rsid w:val="00B34900"/>
    <w:rsid w:val="00B34B24"/>
    <w:rsid w:val="00B34BF3"/>
    <w:rsid w:val="00B34C58"/>
    <w:rsid w:val="00B34C5E"/>
    <w:rsid w:val="00B34F2B"/>
    <w:rsid w:val="00B354B6"/>
    <w:rsid w:val="00B35C4B"/>
    <w:rsid w:val="00B35D9C"/>
    <w:rsid w:val="00B36069"/>
    <w:rsid w:val="00B360B1"/>
    <w:rsid w:val="00B3614F"/>
    <w:rsid w:val="00B36568"/>
    <w:rsid w:val="00B36680"/>
    <w:rsid w:val="00B36B34"/>
    <w:rsid w:val="00B373A0"/>
    <w:rsid w:val="00B374AE"/>
    <w:rsid w:val="00B37A41"/>
    <w:rsid w:val="00B37CA7"/>
    <w:rsid w:val="00B37D9E"/>
    <w:rsid w:val="00B40025"/>
    <w:rsid w:val="00B401F7"/>
    <w:rsid w:val="00B401FA"/>
    <w:rsid w:val="00B4028C"/>
    <w:rsid w:val="00B402A7"/>
    <w:rsid w:val="00B4076D"/>
    <w:rsid w:val="00B40C94"/>
    <w:rsid w:val="00B40D00"/>
    <w:rsid w:val="00B40D35"/>
    <w:rsid w:val="00B40E54"/>
    <w:rsid w:val="00B40F67"/>
    <w:rsid w:val="00B41053"/>
    <w:rsid w:val="00B4151C"/>
    <w:rsid w:val="00B41667"/>
    <w:rsid w:val="00B41DD2"/>
    <w:rsid w:val="00B42070"/>
    <w:rsid w:val="00B422F7"/>
    <w:rsid w:val="00B42AC8"/>
    <w:rsid w:val="00B4327B"/>
    <w:rsid w:val="00B4416C"/>
    <w:rsid w:val="00B44445"/>
    <w:rsid w:val="00B44583"/>
    <w:rsid w:val="00B44F07"/>
    <w:rsid w:val="00B453F7"/>
    <w:rsid w:val="00B45593"/>
    <w:rsid w:val="00B4571D"/>
    <w:rsid w:val="00B458C6"/>
    <w:rsid w:val="00B45947"/>
    <w:rsid w:val="00B45C8B"/>
    <w:rsid w:val="00B45DD5"/>
    <w:rsid w:val="00B45DD6"/>
    <w:rsid w:val="00B4619D"/>
    <w:rsid w:val="00B465C7"/>
    <w:rsid w:val="00B469AA"/>
    <w:rsid w:val="00B46D33"/>
    <w:rsid w:val="00B46DFF"/>
    <w:rsid w:val="00B46EB6"/>
    <w:rsid w:val="00B46F88"/>
    <w:rsid w:val="00B46FD6"/>
    <w:rsid w:val="00B47034"/>
    <w:rsid w:val="00B470A5"/>
    <w:rsid w:val="00B470AF"/>
    <w:rsid w:val="00B4719D"/>
    <w:rsid w:val="00B4727F"/>
    <w:rsid w:val="00B47477"/>
    <w:rsid w:val="00B477C3"/>
    <w:rsid w:val="00B47B7F"/>
    <w:rsid w:val="00B47BAA"/>
    <w:rsid w:val="00B50047"/>
    <w:rsid w:val="00B503C8"/>
    <w:rsid w:val="00B506B0"/>
    <w:rsid w:val="00B50949"/>
    <w:rsid w:val="00B509F6"/>
    <w:rsid w:val="00B50C19"/>
    <w:rsid w:val="00B510A1"/>
    <w:rsid w:val="00B5118E"/>
    <w:rsid w:val="00B5119A"/>
    <w:rsid w:val="00B511B4"/>
    <w:rsid w:val="00B511E1"/>
    <w:rsid w:val="00B51391"/>
    <w:rsid w:val="00B519A7"/>
    <w:rsid w:val="00B51BE5"/>
    <w:rsid w:val="00B51C30"/>
    <w:rsid w:val="00B51F49"/>
    <w:rsid w:val="00B5212A"/>
    <w:rsid w:val="00B524A4"/>
    <w:rsid w:val="00B529E2"/>
    <w:rsid w:val="00B52D25"/>
    <w:rsid w:val="00B53028"/>
    <w:rsid w:val="00B5311E"/>
    <w:rsid w:val="00B5313B"/>
    <w:rsid w:val="00B5366D"/>
    <w:rsid w:val="00B538AE"/>
    <w:rsid w:val="00B53A70"/>
    <w:rsid w:val="00B53BDC"/>
    <w:rsid w:val="00B53C7A"/>
    <w:rsid w:val="00B54021"/>
    <w:rsid w:val="00B54220"/>
    <w:rsid w:val="00B54530"/>
    <w:rsid w:val="00B546CE"/>
    <w:rsid w:val="00B5495E"/>
    <w:rsid w:val="00B54F44"/>
    <w:rsid w:val="00B55119"/>
    <w:rsid w:val="00B551AE"/>
    <w:rsid w:val="00B55481"/>
    <w:rsid w:val="00B559DD"/>
    <w:rsid w:val="00B55D33"/>
    <w:rsid w:val="00B55DA9"/>
    <w:rsid w:val="00B55FFC"/>
    <w:rsid w:val="00B56065"/>
    <w:rsid w:val="00B56A18"/>
    <w:rsid w:val="00B5726D"/>
    <w:rsid w:val="00B574A0"/>
    <w:rsid w:val="00B57576"/>
    <w:rsid w:val="00B5779D"/>
    <w:rsid w:val="00B579DE"/>
    <w:rsid w:val="00B57A36"/>
    <w:rsid w:val="00B57D9E"/>
    <w:rsid w:val="00B6044C"/>
    <w:rsid w:val="00B60482"/>
    <w:rsid w:val="00B606E2"/>
    <w:rsid w:val="00B609A2"/>
    <w:rsid w:val="00B60C5C"/>
    <w:rsid w:val="00B60DBD"/>
    <w:rsid w:val="00B60FE9"/>
    <w:rsid w:val="00B61176"/>
    <w:rsid w:val="00B61207"/>
    <w:rsid w:val="00B616ED"/>
    <w:rsid w:val="00B61765"/>
    <w:rsid w:val="00B61853"/>
    <w:rsid w:val="00B61B03"/>
    <w:rsid w:val="00B61BE9"/>
    <w:rsid w:val="00B61C67"/>
    <w:rsid w:val="00B61D51"/>
    <w:rsid w:val="00B61D5D"/>
    <w:rsid w:val="00B61DF6"/>
    <w:rsid w:val="00B61F2A"/>
    <w:rsid w:val="00B62243"/>
    <w:rsid w:val="00B625E7"/>
    <w:rsid w:val="00B62990"/>
    <w:rsid w:val="00B62BF6"/>
    <w:rsid w:val="00B62BFD"/>
    <w:rsid w:val="00B62C30"/>
    <w:rsid w:val="00B62C87"/>
    <w:rsid w:val="00B62D62"/>
    <w:rsid w:val="00B62E43"/>
    <w:rsid w:val="00B63009"/>
    <w:rsid w:val="00B631A2"/>
    <w:rsid w:val="00B635D4"/>
    <w:rsid w:val="00B6363F"/>
    <w:rsid w:val="00B638B4"/>
    <w:rsid w:val="00B638EC"/>
    <w:rsid w:val="00B63930"/>
    <w:rsid w:val="00B63992"/>
    <w:rsid w:val="00B639C6"/>
    <w:rsid w:val="00B63A3C"/>
    <w:rsid w:val="00B63C9F"/>
    <w:rsid w:val="00B63EED"/>
    <w:rsid w:val="00B63F3F"/>
    <w:rsid w:val="00B640F9"/>
    <w:rsid w:val="00B64447"/>
    <w:rsid w:val="00B647D1"/>
    <w:rsid w:val="00B64E13"/>
    <w:rsid w:val="00B65145"/>
    <w:rsid w:val="00B65270"/>
    <w:rsid w:val="00B65A63"/>
    <w:rsid w:val="00B65C44"/>
    <w:rsid w:val="00B65EF0"/>
    <w:rsid w:val="00B66195"/>
    <w:rsid w:val="00B662C0"/>
    <w:rsid w:val="00B66346"/>
    <w:rsid w:val="00B663A1"/>
    <w:rsid w:val="00B66433"/>
    <w:rsid w:val="00B665B8"/>
    <w:rsid w:val="00B66651"/>
    <w:rsid w:val="00B666A2"/>
    <w:rsid w:val="00B66777"/>
    <w:rsid w:val="00B66CD0"/>
    <w:rsid w:val="00B66E9D"/>
    <w:rsid w:val="00B67086"/>
    <w:rsid w:val="00B670FE"/>
    <w:rsid w:val="00B67204"/>
    <w:rsid w:val="00B673DB"/>
    <w:rsid w:val="00B6745F"/>
    <w:rsid w:val="00B67664"/>
    <w:rsid w:val="00B6781E"/>
    <w:rsid w:val="00B67B13"/>
    <w:rsid w:val="00B67C61"/>
    <w:rsid w:val="00B67C64"/>
    <w:rsid w:val="00B67D12"/>
    <w:rsid w:val="00B700E0"/>
    <w:rsid w:val="00B701A6"/>
    <w:rsid w:val="00B70CF1"/>
    <w:rsid w:val="00B70D33"/>
    <w:rsid w:val="00B710B7"/>
    <w:rsid w:val="00B711ED"/>
    <w:rsid w:val="00B71306"/>
    <w:rsid w:val="00B715F7"/>
    <w:rsid w:val="00B71803"/>
    <w:rsid w:val="00B71D08"/>
    <w:rsid w:val="00B71D1C"/>
    <w:rsid w:val="00B7208C"/>
    <w:rsid w:val="00B7237B"/>
    <w:rsid w:val="00B7244C"/>
    <w:rsid w:val="00B72502"/>
    <w:rsid w:val="00B725EB"/>
    <w:rsid w:val="00B728B6"/>
    <w:rsid w:val="00B72D66"/>
    <w:rsid w:val="00B72D91"/>
    <w:rsid w:val="00B72F27"/>
    <w:rsid w:val="00B730FC"/>
    <w:rsid w:val="00B732FA"/>
    <w:rsid w:val="00B738B5"/>
    <w:rsid w:val="00B73DB3"/>
    <w:rsid w:val="00B7402B"/>
    <w:rsid w:val="00B74052"/>
    <w:rsid w:val="00B7434A"/>
    <w:rsid w:val="00B743CB"/>
    <w:rsid w:val="00B746A4"/>
    <w:rsid w:val="00B746AA"/>
    <w:rsid w:val="00B746FE"/>
    <w:rsid w:val="00B74B4C"/>
    <w:rsid w:val="00B74F07"/>
    <w:rsid w:val="00B750D2"/>
    <w:rsid w:val="00B752BA"/>
    <w:rsid w:val="00B75359"/>
    <w:rsid w:val="00B7543B"/>
    <w:rsid w:val="00B75883"/>
    <w:rsid w:val="00B75959"/>
    <w:rsid w:val="00B75C06"/>
    <w:rsid w:val="00B75D3C"/>
    <w:rsid w:val="00B75ECA"/>
    <w:rsid w:val="00B761AA"/>
    <w:rsid w:val="00B761BB"/>
    <w:rsid w:val="00B76255"/>
    <w:rsid w:val="00B7634A"/>
    <w:rsid w:val="00B76531"/>
    <w:rsid w:val="00B768A0"/>
    <w:rsid w:val="00B768BC"/>
    <w:rsid w:val="00B76A8D"/>
    <w:rsid w:val="00B76DD3"/>
    <w:rsid w:val="00B76E01"/>
    <w:rsid w:val="00B772CA"/>
    <w:rsid w:val="00B776CA"/>
    <w:rsid w:val="00B77B31"/>
    <w:rsid w:val="00B77BF9"/>
    <w:rsid w:val="00B77C4F"/>
    <w:rsid w:val="00B77DCB"/>
    <w:rsid w:val="00B77FD4"/>
    <w:rsid w:val="00B80069"/>
    <w:rsid w:val="00B80399"/>
    <w:rsid w:val="00B80AC5"/>
    <w:rsid w:val="00B810BD"/>
    <w:rsid w:val="00B8123F"/>
    <w:rsid w:val="00B814A1"/>
    <w:rsid w:val="00B817A8"/>
    <w:rsid w:val="00B81EA8"/>
    <w:rsid w:val="00B81F4B"/>
    <w:rsid w:val="00B821B9"/>
    <w:rsid w:val="00B822F0"/>
    <w:rsid w:val="00B824BB"/>
    <w:rsid w:val="00B828C1"/>
    <w:rsid w:val="00B82B57"/>
    <w:rsid w:val="00B82D50"/>
    <w:rsid w:val="00B831C2"/>
    <w:rsid w:val="00B83292"/>
    <w:rsid w:val="00B833D8"/>
    <w:rsid w:val="00B83405"/>
    <w:rsid w:val="00B83436"/>
    <w:rsid w:val="00B83C3A"/>
    <w:rsid w:val="00B84A04"/>
    <w:rsid w:val="00B84B5E"/>
    <w:rsid w:val="00B84C14"/>
    <w:rsid w:val="00B84D1A"/>
    <w:rsid w:val="00B84D8F"/>
    <w:rsid w:val="00B8538F"/>
    <w:rsid w:val="00B859E6"/>
    <w:rsid w:val="00B85A85"/>
    <w:rsid w:val="00B85AC5"/>
    <w:rsid w:val="00B85E0A"/>
    <w:rsid w:val="00B85E1B"/>
    <w:rsid w:val="00B85E93"/>
    <w:rsid w:val="00B862AE"/>
    <w:rsid w:val="00B8643C"/>
    <w:rsid w:val="00B865A7"/>
    <w:rsid w:val="00B86731"/>
    <w:rsid w:val="00B86C1E"/>
    <w:rsid w:val="00B86F8E"/>
    <w:rsid w:val="00B8732C"/>
    <w:rsid w:val="00B87544"/>
    <w:rsid w:val="00B87950"/>
    <w:rsid w:val="00B879AF"/>
    <w:rsid w:val="00B87B3E"/>
    <w:rsid w:val="00B87E56"/>
    <w:rsid w:val="00B9016C"/>
    <w:rsid w:val="00B90767"/>
    <w:rsid w:val="00B90C15"/>
    <w:rsid w:val="00B90ED4"/>
    <w:rsid w:val="00B90EE4"/>
    <w:rsid w:val="00B91221"/>
    <w:rsid w:val="00B9148B"/>
    <w:rsid w:val="00B91787"/>
    <w:rsid w:val="00B9187D"/>
    <w:rsid w:val="00B9199A"/>
    <w:rsid w:val="00B91BD5"/>
    <w:rsid w:val="00B91E6D"/>
    <w:rsid w:val="00B91EB3"/>
    <w:rsid w:val="00B91FBE"/>
    <w:rsid w:val="00B920C4"/>
    <w:rsid w:val="00B922B4"/>
    <w:rsid w:val="00B922E4"/>
    <w:rsid w:val="00B92517"/>
    <w:rsid w:val="00B927ED"/>
    <w:rsid w:val="00B93110"/>
    <w:rsid w:val="00B93245"/>
    <w:rsid w:val="00B9364C"/>
    <w:rsid w:val="00B9377C"/>
    <w:rsid w:val="00B93CEA"/>
    <w:rsid w:val="00B93F33"/>
    <w:rsid w:val="00B940AF"/>
    <w:rsid w:val="00B94568"/>
    <w:rsid w:val="00B94A88"/>
    <w:rsid w:val="00B94F91"/>
    <w:rsid w:val="00B95CDB"/>
    <w:rsid w:val="00B96295"/>
    <w:rsid w:val="00B965D6"/>
    <w:rsid w:val="00B965E0"/>
    <w:rsid w:val="00B968A7"/>
    <w:rsid w:val="00B96BAD"/>
    <w:rsid w:val="00B96C5A"/>
    <w:rsid w:val="00B96D78"/>
    <w:rsid w:val="00B9772D"/>
    <w:rsid w:val="00B977C7"/>
    <w:rsid w:val="00B97873"/>
    <w:rsid w:val="00BA0119"/>
    <w:rsid w:val="00BA012C"/>
    <w:rsid w:val="00BA0154"/>
    <w:rsid w:val="00BA02B7"/>
    <w:rsid w:val="00BA04C3"/>
    <w:rsid w:val="00BA078F"/>
    <w:rsid w:val="00BA0902"/>
    <w:rsid w:val="00BA098E"/>
    <w:rsid w:val="00BA0B44"/>
    <w:rsid w:val="00BA0D6B"/>
    <w:rsid w:val="00BA0E71"/>
    <w:rsid w:val="00BA1380"/>
    <w:rsid w:val="00BA1542"/>
    <w:rsid w:val="00BA1B20"/>
    <w:rsid w:val="00BA1F66"/>
    <w:rsid w:val="00BA23AC"/>
    <w:rsid w:val="00BA251B"/>
    <w:rsid w:val="00BA2733"/>
    <w:rsid w:val="00BA27DE"/>
    <w:rsid w:val="00BA2AA9"/>
    <w:rsid w:val="00BA2B78"/>
    <w:rsid w:val="00BA2BED"/>
    <w:rsid w:val="00BA2E96"/>
    <w:rsid w:val="00BA2F45"/>
    <w:rsid w:val="00BA315B"/>
    <w:rsid w:val="00BA3208"/>
    <w:rsid w:val="00BA353C"/>
    <w:rsid w:val="00BA3C16"/>
    <w:rsid w:val="00BA5923"/>
    <w:rsid w:val="00BA5BD6"/>
    <w:rsid w:val="00BA6085"/>
    <w:rsid w:val="00BA6369"/>
    <w:rsid w:val="00BA640F"/>
    <w:rsid w:val="00BA65BF"/>
    <w:rsid w:val="00BA66F9"/>
    <w:rsid w:val="00BA688C"/>
    <w:rsid w:val="00BA68C4"/>
    <w:rsid w:val="00BA6C52"/>
    <w:rsid w:val="00BA6D3E"/>
    <w:rsid w:val="00BA74D5"/>
    <w:rsid w:val="00BA757E"/>
    <w:rsid w:val="00BA77C6"/>
    <w:rsid w:val="00BA7813"/>
    <w:rsid w:val="00BA7861"/>
    <w:rsid w:val="00BA7C13"/>
    <w:rsid w:val="00BA7F5F"/>
    <w:rsid w:val="00BA7FC0"/>
    <w:rsid w:val="00BB00A5"/>
    <w:rsid w:val="00BB0153"/>
    <w:rsid w:val="00BB0664"/>
    <w:rsid w:val="00BB0669"/>
    <w:rsid w:val="00BB0A3D"/>
    <w:rsid w:val="00BB0C34"/>
    <w:rsid w:val="00BB0D98"/>
    <w:rsid w:val="00BB0FA3"/>
    <w:rsid w:val="00BB1082"/>
    <w:rsid w:val="00BB11BB"/>
    <w:rsid w:val="00BB11E1"/>
    <w:rsid w:val="00BB127B"/>
    <w:rsid w:val="00BB162D"/>
    <w:rsid w:val="00BB1918"/>
    <w:rsid w:val="00BB1A5B"/>
    <w:rsid w:val="00BB1BCC"/>
    <w:rsid w:val="00BB21EB"/>
    <w:rsid w:val="00BB275E"/>
    <w:rsid w:val="00BB2B97"/>
    <w:rsid w:val="00BB3632"/>
    <w:rsid w:val="00BB3846"/>
    <w:rsid w:val="00BB3858"/>
    <w:rsid w:val="00BB3879"/>
    <w:rsid w:val="00BB3A64"/>
    <w:rsid w:val="00BB3C1F"/>
    <w:rsid w:val="00BB3D55"/>
    <w:rsid w:val="00BB3F53"/>
    <w:rsid w:val="00BB4278"/>
    <w:rsid w:val="00BB43A3"/>
    <w:rsid w:val="00BB442B"/>
    <w:rsid w:val="00BB4BC0"/>
    <w:rsid w:val="00BB4C4A"/>
    <w:rsid w:val="00BB5368"/>
    <w:rsid w:val="00BB539D"/>
    <w:rsid w:val="00BB5586"/>
    <w:rsid w:val="00BB57A3"/>
    <w:rsid w:val="00BB5836"/>
    <w:rsid w:val="00BB5B94"/>
    <w:rsid w:val="00BB5BD9"/>
    <w:rsid w:val="00BB5EF4"/>
    <w:rsid w:val="00BB60C9"/>
    <w:rsid w:val="00BB61B1"/>
    <w:rsid w:val="00BB65AA"/>
    <w:rsid w:val="00BB6708"/>
    <w:rsid w:val="00BB685F"/>
    <w:rsid w:val="00BB6E30"/>
    <w:rsid w:val="00BB6FF8"/>
    <w:rsid w:val="00BB7081"/>
    <w:rsid w:val="00BB7193"/>
    <w:rsid w:val="00BB7760"/>
    <w:rsid w:val="00BB788B"/>
    <w:rsid w:val="00BB790E"/>
    <w:rsid w:val="00BB7A6E"/>
    <w:rsid w:val="00BB7A9B"/>
    <w:rsid w:val="00BB7D56"/>
    <w:rsid w:val="00BB7FFC"/>
    <w:rsid w:val="00BC0B72"/>
    <w:rsid w:val="00BC0C07"/>
    <w:rsid w:val="00BC1073"/>
    <w:rsid w:val="00BC1082"/>
    <w:rsid w:val="00BC14ED"/>
    <w:rsid w:val="00BC14F4"/>
    <w:rsid w:val="00BC1625"/>
    <w:rsid w:val="00BC16D8"/>
    <w:rsid w:val="00BC187D"/>
    <w:rsid w:val="00BC1B7B"/>
    <w:rsid w:val="00BC200A"/>
    <w:rsid w:val="00BC23D3"/>
    <w:rsid w:val="00BC2454"/>
    <w:rsid w:val="00BC2761"/>
    <w:rsid w:val="00BC2D13"/>
    <w:rsid w:val="00BC2FA7"/>
    <w:rsid w:val="00BC30C7"/>
    <w:rsid w:val="00BC30F3"/>
    <w:rsid w:val="00BC34B5"/>
    <w:rsid w:val="00BC3683"/>
    <w:rsid w:val="00BC3724"/>
    <w:rsid w:val="00BC3A45"/>
    <w:rsid w:val="00BC3D99"/>
    <w:rsid w:val="00BC43B2"/>
    <w:rsid w:val="00BC43D9"/>
    <w:rsid w:val="00BC479F"/>
    <w:rsid w:val="00BC4812"/>
    <w:rsid w:val="00BC488F"/>
    <w:rsid w:val="00BC49A1"/>
    <w:rsid w:val="00BC4C82"/>
    <w:rsid w:val="00BC4EE2"/>
    <w:rsid w:val="00BC4F1F"/>
    <w:rsid w:val="00BC50B2"/>
    <w:rsid w:val="00BC579C"/>
    <w:rsid w:val="00BC589E"/>
    <w:rsid w:val="00BC5A89"/>
    <w:rsid w:val="00BC5B9A"/>
    <w:rsid w:val="00BC61B8"/>
    <w:rsid w:val="00BC62C1"/>
    <w:rsid w:val="00BC64CF"/>
    <w:rsid w:val="00BC66E6"/>
    <w:rsid w:val="00BC6869"/>
    <w:rsid w:val="00BC6AEB"/>
    <w:rsid w:val="00BC6B76"/>
    <w:rsid w:val="00BC7234"/>
    <w:rsid w:val="00BC7242"/>
    <w:rsid w:val="00BC7704"/>
    <w:rsid w:val="00BC7A1F"/>
    <w:rsid w:val="00BC7A30"/>
    <w:rsid w:val="00BC7A64"/>
    <w:rsid w:val="00BC7E29"/>
    <w:rsid w:val="00BD027F"/>
    <w:rsid w:val="00BD075C"/>
    <w:rsid w:val="00BD0850"/>
    <w:rsid w:val="00BD09A6"/>
    <w:rsid w:val="00BD09C9"/>
    <w:rsid w:val="00BD0A7A"/>
    <w:rsid w:val="00BD0AAD"/>
    <w:rsid w:val="00BD0AC6"/>
    <w:rsid w:val="00BD0E0D"/>
    <w:rsid w:val="00BD0F9A"/>
    <w:rsid w:val="00BD111E"/>
    <w:rsid w:val="00BD17DC"/>
    <w:rsid w:val="00BD1B5E"/>
    <w:rsid w:val="00BD1D1C"/>
    <w:rsid w:val="00BD1D8B"/>
    <w:rsid w:val="00BD1E19"/>
    <w:rsid w:val="00BD1EC1"/>
    <w:rsid w:val="00BD234C"/>
    <w:rsid w:val="00BD27AB"/>
    <w:rsid w:val="00BD28F0"/>
    <w:rsid w:val="00BD296F"/>
    <w:rsid w:val="00BD29AD"/>
    <w:rsid w:val="00BD301E"/>
    <w:rsid w:val="00BD3541"/>
    <w:rsid w:val="00BD35C0"/>
    <w:rsid w:val="00BD4016"/>
    <w:rsid w:val="00BD428B"/>
    <w:rsid w:val="00BD4551"/>
    <w:rsid w:val="00BD4615"/>
    <w:rsid w:val="00BD4664"/>
    <w:rsid w:val="00BD4A0A"/>
    <w:rsid w:val="00BD4C9E"/>
    <w:rsid w:val="00BD4CD8"/>
    <w:rsid w:val="00BD5007"/>
    <w:rsid w:val="00BD57B6"/>
    <w:rsid w:val="00BD5E2C"/>
    <w:rsid w:val="00BD5E56"/>
    <w:rsid w:val="00BD5F27"/>
    <w:rsid w:val="00BD601B"/>
    <w:rsid w:val="00BD625E"/>
    <w:rsid w:val="00BD647B"/>
    <w:rsid w:val="00BD65CD"/>
    <w:rsid w:val="00BD71C7"/>
    <w:rsid w:val="00BD74F1"/>
    <w:rsid w:val="00BD754F"/>
    <w:rsid w:val="00BD774A"/>
    <w:rsid w:val="00BD7A1B"/>
    <w:rsid w:val="00BD7A74"/>
    <w:rsid w:val="00BD7BB1"/>
    <w:rsid w:val="00BD7FAD"/>
    <w:rsid w:val="00BE0702"/>
    <w:rsid w:val="00BE0708"/>
    <w:rsid w:val="00BE0BCA"/>
    <w:rsid w:val="00BE1407"/>
    <w:rsid w:val="00BE1573"/>
    <w:rsid w:val="00BE1959"/>
    <w:rsid w:val="00BE19B3"/>
    <w:rsid w:val="00BE1BDB"/>
    <w:rsid w:val="00BE1DBC"/>
    <w:rsid w:val="00BE1E1A"/>
    <w:rsid w:val="00BE1E6B"/>
    <w:rsid w:val="00BE1EB0"/>
    <w:rsid w:val="00BE1F36"/>
    <w:rsid w:val="00BE2085"/>
    <w:rsid w:val="00BE214A"/>
    <w:rsid w:val="00BE2183"/>
    <w:rsid w:val="00BE2496"/>
    <w:rsid w:val="00BE2550"/>
    <w:rsid w:val="00BE2766"/>
    <w:rsid w:val="00BE2CC2"/>
    <w:rsid w:val="00BE2DBD"/>
    <w:rsid w:val="00BE30EA"/>
    <w:rsid w:val="00BE325E"/>
    <w:rsid w:val="00BE3298"/>
    <w:rsid w:val="00BE376B"/>
    <w:rsid w:val="00BE3BC8"/>
    <w:rsid w:val="00BE3C8F"/>
    <w:rsid w:val="00BE3D8A"/>
    <w:rsid w:val="00BE4279"/>
    <w:rsid w:val="00BE42DC"/>
    <w:rsid w:val="00BE4CE8"/>
    <w:rsid w:val="00BE4F07"/>
    <w:rsid w:val="00BE52BC"/>
    <w:rsid w:val="00BE573B"/>
    <w:rsid w:val="00BE5785"/>
    <w:rsid w:val="00BE57BA"/>
    <w:rsid w:val="00BE63D6"/>
    <w:rsid w:val="00BE64CA"/>
    <w:rsid w:val="00BE65B7"/>
    <w:rsid w:val="00BE662F"/>
    <w:rsid w:val="00BE6680"/>
    <w:rsid w:val="00BE6A59"/>
    <w:rsid w:val="00BE6DC7"/>
    <w:rsid w:val="00BE6EA0"/>
    <w:rsid w:val="00BE6F60"/>
    <w:rsid w:val="00BE7153"/>
    <w:rsid w:val="00BE73B4"/>
    <w:rsid w:val="00BE7577"/>
    <w:rsid w:val="00BE78A0"/>
    <w:rsid w:val="00BE7932"/>
    <w:rsid w:val="00BE7C36"/>
    <w:rsid w:val="00BE7EFE"/>
    <w:rsid w:val="00BF00E5"/>
    <w:rsid w:val="00BF0825"/>
    <w:rsid w:val="00BF0B23"/>
    <w:rsid w:val="00BF0DFE"/>
    <w:rsid w:val="00BF1405"/>
    <w:rsid w:val="00BF18CC"/>
    <w:rsid w:val="00BF2350"/>
    <w:rsid w:val="00BF24B8"/>
    <w:rsid w:val="00BF259A"/>
    <w:rsid w:val="00BF268F"/>
    <w:rsid w:val="00BF27A5"/>
    <w:rsid w:val="00BF2D55"/>
    <w:rsid w:val="00BF2D92"/>
    <w:rsid w:val="00BF2E21"/>
    <w:rsid w:val="00BF2FC2"/>
    <w:rsid w:val="00BF2FD9"/>
    <w:rsid w:val="00BF314D"/>
    <w:rsid w:val="00BF3251"/>
    <w:rsid w:val="00BF397C"/>
    <w:rsid w:val="00BF3B0F"/>
    <w:rsid w:val="00BF3C68"/>
    <w:rsid w:val="00BF432D"/>
    <w:rsid w:val="00BF4408"/>
    <w:rsid w:val="00BF4474"/>
    <w:rsid w:val="00BF44A6"/>
    <w:rsid w:val="00BF51AB"/>
    <w:rsid w:val="00BF529A"/>
    <w:rsid w:val="00BF562D"/>
    <w:rsid w:val="00BF5654"/>
    <w:rsid w:val="00BF5B00"/>
    <w:rsid w:val="00BF5B0C"/>
    <w:rsid w:val="00BF5C14"/>
    <w:rsid w:val="00BF6046"/>
    <w:rsid w:val="00BF63AF"/>
    <w:rsid w:val="00BF6557"/>
    <w:rsid w:val="00BF65D0"/>
    <w:rsid w:val="00BF6604"/>
    <w:rsid w:val="00BF68BB"/>
    <w:rsid w:val="00BF6A2C"/>
    <w:rsid w:val="00BF6B77"/>
    <w:rsid w:val="00BF6F80"/>
    <w:rsid w:val="00BF6FC4"/>
    <w:rsid w:val="00BF72BE"/>
    <w:rsid w:val="00BF7452"/>
    <w:rsid w:val="00BF7953"/>
    <w:rsid w:val="00BF79C1"/>
    <w:rsid w:val="00BF7BAB"/>
    <w:rsid w:val="00BF7BAF"/>
    <w:rsid w:val="00C0030A"/>
    <w:rsid w:val="00C005CA"/>
    <w:rsid w:val="00C00694"/>
    <w:rsid w:val="00C006D8"/>
    <w:rsid w:val="00C00717"/>
    <w:rsid w:val="00C00954"/>
    <w:rsid w:val="00C00CA3"/>
    <w:rsid w:val="00C0104B"/>
    <w:rsid w:val="00C010F2"/>
    <w:rsid w:val="00C014D1"/>
    <w:rsid w:val="00C0163C"/>
    <w:rsid w:val="00C0167B"/>
    <w:rsid w:val="00C016FF"/>
    <w:rsid w:val="00C01916"/>
    <w:rsid w:val="00C01F39"/>
    <w:rsid w:val="00C0213A"/>
    <w:rsid w:val="00C022B0"/>
    <w:rsid w:val="00C02C04"/>
    <w:rsid w:val="00C02F37"/>
    <w:rsid w:val="00C030B7"/>
    <w:rsid w:val="00C0312D"/>
    <w:rsid w:val="00C03215"/>
    <w:rsid w:val="00C03225"/>
    <w:rsid w:val="00C0360C"/>
    <w:rsid w:val="00C03CB8"/>
    <w:rsid w:val="00C04146"/>
    <w:rsid w:val="00C0431D"/>
    <w:rsid w:val="00C04789"/>
    <w:rsid w:val="00C04B17"/>
    <w:rsid w:val="00C04EE2"/>
    <w:rsid w:val="00C0505F"/>
    <w:rsid w:val="00C05A91"/>
    <w:rsid w:val="00C05F63"/>
    <w:rsid w:val="00C0608C"/>
    <w:rsid w:val="00C06296"/>
    <w:rsid w:val="00C063F5"/>
    <w:rsid w:val="00C066A3"/>
    <w:rsid w:val="00C0690F"/>
    <w:rsid w:val="00C069CF"/>
    <w:rsid w:val="00C06A98"/>
    <w:rsid w:val="00C06D42"/>
    <w:rsid w:val="00C06F55"/>
    <w:rsid w:val="00C076D6"/>
    <w:rsid w:val="00C07C35"/>
    <w:rsid w:val="00C07C6D"/>
    <w:rsid w:val="00C07E6D"/>
    <w:rsid w:val="00C07EFF"/>
    <w:rsid w:val="00C10000"/>
    <w:rsid w:val="00C10170"/>
    <w:rsid w:val="00C10233"/>
    <w:rsid w:val="00C10311"/>
    <w:rsid w:val="00C10490"/>
    <w:rsid w:val="00C10511"/>
    <w:rsid w:val="00C1062B"/>
    <w:rsid w:val="00C108D1"/>
    <w:rsid w:val="00C10941"/>
    <w:rsid w:val="00C110A4"/>
    <w:rsid w:val="00C11108"/>
    <w:rsid w:val="00C11122"/>
    <w:rsid w:val="00C1112C"/>
    <w:rsid w:val="00C11153"/>
    <w:rsid w:val="00C11757"/>
    <w:rsid w:val="00C11CD6"/>
    <w:rsid w:val="00C11F18"/>
    <w:rsid w:val="00C1266B"/>
    <w:rsid w:val="00C12747"/>
    <w:rsid w:val="00C12B6A"/>
    <w:rsid w:val="00C12BCB"/>
    <w:rsid w:val="00C12D97"/>
    <w:rsid w:val="00C12FF2"/>
    <w:rsid w:val="00C13336"/>
    <w:rsid w:val="00C13418"/>
    <w:rsid w:val="00C136F0"/>
    <w:rsid w:val="00C13BDC"/>
    <w:rsid w:val="00C13FB1"/>
    <w:rsid w:val="00C14B78"/>
    <w:rsid w:val="00C14D42"/>
    <w:rsid w:val="00C14DB6"/>
    <w:rsid w:val="00C14E4F"/>
    <w:rsid w:val="00C14FC2"/>
    <w:rsid w:val="00C15225"/>
    <w:rsid w:val="00C15435"/>
    <w:rsid w:val="00C157DA"/>
    <w:rsid w:val="00C15B82"/>
    <w:rsid w:val="00C15F4A"/>
    <w:rsid w:val="00C16381"/>
    <w:rsid w:val="00C16406"/>
    <w:rsid w:val="00C16530"/>
    <w:rsid w:val="00C1671A"/>
    <w:rsid w:val="00C16E53"/>
    <w:rsid w:val="00C17327"/>
    <w:rsid w:val="00C174E4"/>
    <w:rsid w:val="00C179E9"/>
    <w:rsid w:val="00C17B35"/>
    <w:rsid w:val="00C17BF4"/>
    <w:rsid w:val="00C17E8B"/>
    <w:rsid w:val="00C17EBA"/>
    <w:rsid w:val="00C17F8A"/>
    <w:rsid w:val="00C20180"/>
    <w:rsid w:val="00C20347"/>
    <w:rsid w:val="00C2055F"/>
    <w:rsid w:val="00C205ED"/>
    <w:rsid w:val="00C2091C"/>
    <w:rsid w:val="00C20999"/>
    <w:rsid w:val="00C20EB8"/>
    <w:rsid w:val="00C21398"/>
    <w:rsid w:val="00C2139A"/>
    <w:rsid w:val="00C213A1"/>
    <w:rsid w:val="00C2162F"/>
    <w:rsid w:val="00C2183D"/>
    <w:rsid w:val="00C21A53"/>
    <w:rsid w:val="00C21ADB"/>
    <w:rsid w:val="00C21B2C"/>
    <w:rsid w:val="00C21C69"/>
    <w:rsid w:val="00C21CB8"/>
    <w:rsid w:val="00C21EE4"/>
    <w:rsid w:val="00C221E1"/>
    <w:rsid w:val="00C22435"/>
    <w:rsid w:val="00C225AD"/>
    <w:rsid w:val="00C225AF"/>
    <w:rsid w:val="00C227AC"/>
    <w:rsid w:val="00C22AA9"/>
    <w:rsid w:val="00C22B8C"/>
    <w:rsid w:val="00C22C82"/>
    <w:rsid w:val="00C22D81"/>
    <w:rsid w:val="00C22EF3"/>
    <w:rsid w:val="00C23078"/>
    <w:rsid w:val="00C231AA"/>
    <w:rsid w:val="00C2328C"/>
    <w:rsid w:val="00C232B4"/>
    <w:rsid w:val="00C234C4"/>
    <w:rsid w:val="00C236D6"/>
    <w:rsid w:val="00C237DC"/>
    <w:rsid w:val="00C2386B"/>
    <w:rsid w:val="00C23905"/>
    <w:rsid w:val="00C2394D"/>
    <w:rsid w:val="00C239FA"/>
    <w:rsid w:val="00C23EF9"/>
    <w:rsid w:val="00C2402B"/>
    <w:rsid w:val="00C24075"/>
    <w:rsid w:val="00C24361"/>
    <w:rsid w:val="00C243D5"/>
    <w:rsid w:val="00C24402"/>
    <w:rsid w:val="00C2456C"/>
    <w:rsid w:val="00C24626"/>
    <w:rsid w:val="00C24B61"/>
    <w:rsid w:val="00C24E00"/>
    <w:rsid w:val="00C24E42"/>
    <w:rsid w:val="00C250D1"/>
    <w:rsid w:val="00C25127"/>
    <w:rsid w:val="00C2515F"/>
    <w:rsid w:val="00C255B5"/>
    <w:rsid w:val="00C259B5"/>
    <w:rsid w:val="00C25D55"/>
    <w:rsid w:val="00C25E9B"/>
    <w:rsid w:val="00C26077"/>
    <w:rsid w:val="00C260A2"/>
    <w:rsid w:val="00C26243"/>
    <w:rsid w:val="00C265F0"/>
    <w:rsid w:val="00C26907"/>
    <w:rsid w:val="00C269C6"/>
    <w:rsid w:val="00C26B25"/>
    <w:rsid w:val="00C26D22"/>
    <w:rsid w:val="00C26DFB"/>
    <w:rsid w:val="00C26E7B"/>
    <w:rsid w:val="00C270BD"/>
    <w:rsid w:val="00C2713E"/>
    <w:rsid w:val="00C273BA"/>
    <w:rsid w:val="00C275DD"/>
    <w:rsid w:val="00C2780B"/>
    <w:rsid w:val="00C27BD2"/>
    <w:rsid w:val="00C27F12"/>
    <w:rsid w:val="00C30384"/>
    <w:rsid w:val="00C30732"/>
    <w:rsid w:val="00C30AA6"/>
    <w:rsid w:val="00C30B08"/>
    <w:rsid w:val="00C30C1B"/>
    <w:rsid w:val="00C30D93"/>
    <w:rsid w:val="00C3131D"/>
    <w:rsid w:val="00C3168A"/>
    <w:rsid w:val="00C31771"/>
    <w:rsid w:val="00C31D46"/>
    <w:rsid w:val="00C32264"/>
    <w:rsid w:val="00C327D2"/>
    <w:rsid w:val="00C32817"/>
    <w:rsid w:val="00C32826"/>
    <w:rsid w:val="00C32928"/>
    <w:rsid w:val="00C32B2C"/>
    <w:rsid w:val="00C32F4E"/>
    <w:rsid w:val="00C33038"/>
    <w:rsid w:val="00C33258"/>
    <w:rsid w:val="00C33588"/>
    <w:rsid w:val="00C33707"/>
    <w:rsid w:val="00C33B26"/>
    <w:rsid w:val="00C33C13"/>
    <w:rsid w:val="00C33C21"/>
    <w:rsid w:val="00C34008"/>
    <w:rsid w:val="00C3416E"/>
    <w:rsid w:val="00C3429A"/>
    <w:rsid w:val="00C34633"/>
    <w:rsid w:val="00C348B5"/>
    <w:rsid w:val="00C35299"/>
    <w:rsid w:val="00C35BB4"/>
    <w:rsid w:val="00C364E8"/>
    <w:rsid w:val="00C366B7"/>
    <w:rsid w:val="00C3753D"/>
    <w:rsid w:val="00C37586"/>
    <w:rsid w:val="00C376AE"/>
    <w:rsid w:val="00C37727"/>
    <w:rsid w:val="00C377B7"/>
    <w:rsid w:val="00C377C6"/>
    <w:rsid w:val="00C37ADA"/>
    <w:rsid w:val="00C4000D"/>
    <w:rsid w:val="00C401D7"/>
    <w:rsid w:val="00C40480"/>
    <w:rsid w:val="00C40623"/>
    <w:rsid w:val="00C40B4F"/>
    <w:rsid w:val="00C40B98"/>
    <w:rsid w:val="00C40CCD"/>
    <w:rsid w:val="00C41066"/>
    <w:rsid w:val="00C41216"/>
    <w:rsid w:val="00C4131D"/>
    <w:rsid w:val="00C4152B"/>
    <w:rsid w:val="00C417ED"/>
    <w:rsid w:val="00C41DD6"/>
    <w:rsid w:val="00C41DED"/>
    <w:rsid w:val="00C4217B"/>
    <w:rsid w:val="00C421F2"/>
    <w:rsid w:val="00C4222C"/>
    <w:rsid w:val="00C42380"/>
    <w:rsid w:val="00C424BA"/>
    <w:rsid w:val="00C429D0"/>
    <w:rsid w:val="00C42FFD"/>
    <w:rsid w:val="00C4345C"/>
    <w:rsid w:val="00C440E5"/>
    <w:rsid w:val="00C44458"/>
    <w:rsid w:val="00C44C71"/>
    <w:rsid w:val="00C45393"/>
    <w:rsid w:val="00C4548E"/>
    <w:rsid w:val="00C455AE"/>
    <w:rsid w:val="00C456B7"/>
    <w:rsid w:val="00C457C7"/>
    <w:rsid w:val="00C457FF"/>
    <w:rsid w:val="00C4593A"/>
    <w:rsid w:val="00C45BC2"/>
    <w:rsid w:val="00C45DED"/>
    <w:rsid w:val="00C46171"/>
    <w:rsid w:val="00C4627A"/>
    <w:rsid w:val="00C46499"/>
    <w:rsid w:val="00C46843"/>
    <w:rsid w:val="00C46AD4"/>
    <w:rsid w:val="00C46EEF"/>
    <w:rsid w:val="00C4715E"/>
    <w:rsid w:val="00C475A8"/>
    <w:rsid w:val="00C47626"/>
    <w:rsid w:val="00C476DB"/>
    <w:rsid w:val="00C47714"/>
    <w:rsid w:val="00C47743"/>
    <w:rsid w:val="00C47C30"/>
    <w:rsid w:val="00C47D00"/>
    <w:rsid w:val="00C47E10"/>
    <w:rsid w:val="00C47FBB"/>
    <w:rsid w:val="00C47FBE"/>
    <w:rsid w:val="00C50227"/>
    <w:rsid w:val="00C50592"/>
    <w:rsid w:val="00C50CEE"/>
    <w:rsid w:val="00C50F6E"/>
    <w:rsid w:val="00C510CA"/>
    <w:rsid w:val="00C512AA"/>
    <w:rsid w:val="00C51318"/>
    <w:rsid w:val="00C5144F"/>
    <w:rsid w:val="00C51A93"/>
    <w:rsid w:val="00C51A9C"/>
    <w:rsid w:val="00C51C5E"/>
    <w:rsid w:val="00C51DC2"/>
    <w:rsid w:val="00C51E5F"/>
    <w:rsid w:val="00C5265A"/>
    <w:rsid w:val="00C52936"/>
    <w:rsid w:val="00C52AD9"/>
    <w:rsid w:val="00C531DF"/>
    <w:rsid w:val="00C53266"/>
    <w:rsid w:val="00C5371A"/>
    <w:rsid w:val="00C5389F"/>
    <w:rsid w:val="00C538C3"/>
    <w:rsid w:val="00C53AAB"/>
    <w:rsid w:val="00C53B45"/>
    <w:rsid w:val="00C54300"/>
    <w:rsid w:val="00C5435D"/>
    <w:rsid w:val="00C5452E"/>
    <w:rsid w:val="00C54A7E"/>
    <w:rsid w:val="00C55246"/>
    <w:rsid w:val="00C55503"/>
    <w:rsid w:val="00C5563C"/>
    <w:rsid w:val="00C557B5"/>
    <w:rsid w:val="00C55863"/>
    <w:rsid w:val="00C5598B"/>
    <w:rsid w:val="00C55D16"/>
    <w:rsid w:val="00C5655C"/>
    <w:rsid w:val="00C5659E"/>
    <w:rsid w:val="00C565A7"/>
    <w:rsid w:val="00C5694F"/>
    <w:rsid w:val="00C569E9"/>
    <w:rsid w:val="00C56B5D"/>
    <w:rsid w:val="00C56D70"/>
    <w:rsid w:val="00C5702B"/>
    <w:rsid w:val="00C572B1"/>
    <w:rsid w:val="00C57669"/>
    <w:rsid w:val="00C57787"/>
    <w:rsid w:val="00C578AA"/>
    <w:rsid w:val="00C57B23"/>
    <w:rsid w:val="00C57CF8"/>
    <w:rsid w:val="00C602CD"/>
    <w:rsid w:val="00C6045C"/>
    <w:rsid w:val="00C60461"/>
    <w:rsid w:val="00C60B9B"/>
    <w:rsid w:val="00C60BF9"/>
    <w:rsid w:val="00C60CD9"/>
    <w:rsid w:val="00C60E18"/>
    <w:rsid w:val="00C611DF"/>
    <w:rsid w:val="00C617AB"/>
    <w:rsid w:val="00C61A9E"/>
    <w:rsid w:val="00C61B84"/>
    <w:rsid w:val="00C61C3E"/>
    <w:rsid w:val="00C61EDF"/>
    <w:rsid w:val="00C61F81"/>
    <w:rsid w:val="00C6218F"/>
    <w:rsid w:val="00C621BC"/>
    <w:rsid w:val="00C62261"/>
    <w:rsid w:val="00C62972"/>
    <w:rsid w:val="00C62B70"/>
    <w:rsid w:val="00C62EF6"/>
    <w:rsid w:val="00C6327D"/>
    <w:rsid w:val="00C633E5"/>
    <w:rsid w:val="00C633F2"/>
    <w:rsid w:val="00C6350F"/>
    <w:rsid w:val="00C6413A"/>
    <w:rsid w:val="00C642A7"/>
    <w:rsid w:val="00C6437F"/>
    <w:rsid w:val="00C64402"/>
    <w:rsid w:val="00C64424"/>
    <w:rsid w:val="00C64900"/>
    <w:rsid w:val="00C64978"/>
    <w:rsid w:val="00C64AB9"/>
    <w:rsid w:val="00C64B01"/>
    <w:rsid w:val="00C64BB0"/>
    <w:rsid w:val="00C64BD6"/>
    <w:rsid w:val="00C64C44"/>
    <w:rsid w:val="00C64EF0"/>
    <w:rsid w:val="00C652EF"/>
    <w:rsid w:val="00C6558B"/>
    <w:rsid w:val="00C65ABD"/>
    <w:rsid w:val="00C664F8"/>
    <w:rsid w:val="00C66E47"/>
    <w:rsid w:val="00C66E79"/>
    <w:rsid w:val="00C6711D"/>
    <w:rsid w:val="00C671BE"/>
    <w:rsid w:val="00C67287"/>
    <w:rsid w:val="00C67374"/>
    <w:rsid w:val="00C700D8"/>
    <w:rsid w:val="00C70241"/>
    <w:rsid w:val="00C70331"/>
    <w:rsid w:val="00C704D9"/>
    <w:rsid w:val="00C708DC"/>
    <w:rsid w:val="00C708E8"/>
    <w:rsid w:val="00C70B3D"/>
    <w:rsid w:val="00C70B58"/>
    <w:rsid w:val="00C70E04"/>
    <w:rsid w:val="00C70EC6"/>
    <w:rsid w:val="00C7168E"/>
    <w:rsid w:val="00C718DB"/>
    <w:rsid w:val="00C7231B"/>
    <w:rsid w:val="00C7245A"/>
    <w:rsid w:val="00C728C3"/>
    <w:rsid w:val="00C729B8"/>
    <w:rsid w:val="00C72A68"/>
    <w:rsid w:val="00C732D0"/>
    <w:rsid w:val="00C736AF"/>
    <w:rsid w:val="00C73715"/>
    <w:rsid w:val="00C738B4"/>
    <w:rsid w:val="00C73DEF"/>
    <w:rsid w:val="00C7400A"/>
    <w:rsid w:val="00C74079"/>
    <w:rsid w:val="00C74187"/>
    <w:rsid w:val="00C74608"/>
    <w:rsid w:val="00C746C6"/>
    <w:rsid w:val="00C748D5"/>
    <w:rsid w:val="00C74A04"/>
    <w:rsid w:val="00C74B91"/>
    <w:rsid w:val="00C74BBA"/>
    <w:rsid w:val="00C74CD1"/>
    <w:rsid w:val="00C74ED7"/>
    <w:rsid w:val="00C74EE3"/>
    <w:rsid w:val="00C74FF1"/>
    <w:rsid w:val="00C753CB"/>
    <w:rsid w:val="00C754F5"/>
    <w:rsid w:val="00C75531"/>
    <w:rsid w:val="00C75821"/>
    <w:rsid w:val="00C75CFB"/>
    <w:rsid w:val="00C7611F"/>
    <w:rsid w:val="00C76177"/>
    <w:rsid w:val="00C761AD"/>
    <w:rsid w:val="00C76236"/>
    <w:rsid w:val="00C76321"/>
    <w:rsid w:val="00C76404"/>
    <w:rsid w:val="00C76456"/>
    <w:rsid w:val="00C76547"/>
    <w:rsid w:val="00C7683A"/>
    <w:rsid w:val="00C76B4E"/>
    <w:rsid w:val="00C7707B"/>
    <w:rsid w:val="00C7716F"/>
    <w:rsid w:val="00C77379"/>
    <w:rsid w:val="00C773BD"/>
    <w:rsid w:val="00C77DFE"/>
    <w:rsid w:val="00C77F92"/>
    <w:rsid w:val="00C800C8"/>
    <w:rsid w:val="00C80212"/>
    <w:rsid w:val="00C8062C"/>
    <w:rsid w:val="00C807D1"/>
    <w:rsid w:val="00C807F3"/>
    <w:rsid w:val="00C81419"/>
    <w:rsid w:val="00C81605"/>
    <w:rsid w:val="00C81ADB"/>
    <w:rsid w:val="00C81D53"/>
    <w:rsid w:val="00C8218B"/>
    <w:rsid w:val="00C82338"/>
    <w:rsid w:val="00C82FA3"/>
    <w:rsid w:val="00C8305D"/>
    <w:rsid w:val="00C830A8"/>
    <w:rsid w:val="00C8345C"/>
    <w:rsid w:val="00C83929"/>
    <w:rsid w:val="00C83FDD"/>
    <w:rsid w:val="00C8429A"/>
    <w:rsid w:val="00C849F7"/>
    <w:rsid w:val="00C84A00"/>
    <w:rsid w:val="00C84A6C"/>
    <w:rsid w:val="00C84EEC"/>
    <w:rsid w:val="00C856C4"/>
    <w:rsid w:val="00C85A09"/>
    <w:rsid w:val="00C85B18"/>
    <w:rsid w:val="00C85E54"/>
    <w:rsid w:val="00C85F45"/>
    <w:rsid w:val="00C8631E"/>
    <w:rsid w:val="00C86532"/>
    <w:rsid w:val="00C869FA"/>
    <w:rsid w:val="00C86AA6"/>
    <w:rsid w:val="00C8726B"/>
    <w:rsid w:val="00C8760C"/>
    <w:rsid w:val="00C8790B"/>
    <w:rsid w:val="00C87F76"/>
    <w:rsid w:val="00C87F8F"/>
    <w:rsid w:val="00C900DE"/>
    <w:rsid w:val="00C90260"/>
    <w:rsid w:val="00C902BB"/>
    <w:rsid w:val="00C90332"/>
    <w:rsid w:val="00C903DB"/>
    <w:rsid w:val="00C9062E"/>
    <w:rsid w:val="00C90719"/>
    <w:rsid w:val="00C90F1E"/>
    <w:rsid w:val="00C91109"/>
    <w:rsid w:val="00C9119D"/>
    <w:rsid w:val="00C91211"/>
    <w:rsid w:val="00C912CE"/>
    <w:rsid w:val="00C91A4F"/>
    <w:rsid w:val="00C91B51"/>
    <w:rsid w:val="00C91B60"/>
    <w:rsid w:val="00C91C4A"/>
    <w:rsid w:val="00C91C91"/>
    <w:rsid w:val="00C91CA6"/>
    <w:rsid w:val="00C91D2F"/>
    <w:rsid w:val="00C91D65"/>
    <w:rsid w:val="00C920C4"/>
    <w:rsid w:val="00C921E8"/>
    <w:rsid w:val="00C9223A"/>
    <w:rsid w:val="00C92458"/>
    <w:rsid w:val="00C9250E"/>
    <w:rsid w:val="00C926BB"/>
    <w:rsid w:val="00C926C6"/>
    <w:rsid w:val="00C92775"/>
    <w:rsid w:val="00C9292C"/>
    <w:rsid w:val="00C92C4E"/>
    <w:rsid w:val="00C92CF0"/>
    <w:rsid w:val="00C92FFD"/>
    <w:rsid w:val="00C93088"/>
    <w:rsid w:val="00C931C0"/>
    <w:rsid w:val="00C93A19"/>
    <w:rsid w:val="00C942C2"/>
    <w:rsid w:val="00C944B1"/>
    <w:rsid w:val="00C944D4"/>
    <w:rsid w:val="00C945CE"/>
    <w:rsid w:val="00C94645"/>
    <w:rsid w:val="00C9464D"/>
    <w:rsid w:val="00C94C22"/>
    <w:rsid w:val="00C94EA7"/>
    <w:rsid w:val="00C94EDC"/>
    <w:rsid w:val="00C955B3"/>
    <w:rsid w:val="00C955BB"/>
    <w:rsid w:val="00C9573D"/>
    <w:rsid w:val="00C957D0"/>
    <w:rsid w:val="00C95BD3"/>
    <w:rsid w:val="00C95E30"/>
    <w:rsid w:val="00C962E6"/>
    <w:rsid w:val="00C965E3"/>
    <w:rsid w:val="00C9690B"/>
    <w:rsid w:val="00C9696E"/>
    <w:rsid w:val="00C970A7"/>
    <w:rsid w:val="00C972AE"/>
    <w:rsid w:val="00C9739D"/>
    <w:rsid w:val="00C97445"/>
    <w:rsid w:val="00C97553"/>
    <w:rsid w:val="00C97569"/>
    <w:rsid w:val="00C97799"/>
    <w:rsid w:val="00C978CB"/>
    <w:rsid w:val="00C97C34"/>
    <w:rsid w:val="00C97F48"/>
    <w:rsid w:val="00CA020D"/>
    <w:rsid w:val="00CA024A"/>
    <w:rsid w:val="00CA03BB"/>
    <w:rsid w:val="00CA053C"/>
    <w:rsid w:val="00CA0638"/>
    <w:rsid w:val="00CA077F"/>
    <w:rsid w:val="00CA07E8"/>
    <w:rsid w:val="00CA08FC"/>
    <w:rsid w:val="00CA0935"/>
    <w:rsid w:val="00CA09E3"/>
    <w:rsid w:val="00CA0DBC"/>
    <w:rsid w:val="00CA0FE3"/>
    <w:rsid w:val="00CA1139"/>
    <w:rsid w:val="00CA14A9"/>
    <w:rsid w:val="00CA153E"/>
    <w:rsid w:val="00CA1606"/>
    <w:rsid w:val="00CA177D"/>
    <w:rsid w:val="00CA18CB"/>
    <w:rsid w:val="00CA19E2"/>
    <w:rsid w:val="00CA1A9E"/>
    <w:rsid w:val="00CA1EC9"/>
    <w:rsid w:val="00CA1F98"/>
    <w:rsid w:val="00CA226C"/>
    <w:rsid w:val="00CA23E7"/>
    <w:rsid w:val="00CA24EC"/>
    <w:rsid w:val="00CA26BF"/>
    <w:rsid w:val="00CA2EE6"/>
    <w:rsid w:val="00CA2F7C"/>
    <w:rsid w:val="00CA2FA2"/>
    <w:rsid w:val="00CA308D"/>
    <w:rsid w:val="00CA30EB"/>
    <w:rsid w:val="00CA3447"/>
    <w:rsid w:val="00CA3507"/>
    <w:rsid w:val="00CA357B"/>
    <w:rsid w:val="00CA3692"/>
    <w:rsid w:val="00CA3948"/>
    <w:rsid w:val="00CA3C85"/>
    <w:rsid w:val="00CA4063"/>
    <w:rsid w:val="00CA428D"/>
    <w:rsid w:val="00CA489E"/>
    <w:rsid w:val="00CA48C3"/>
    <w:rsid w:val="00CA4D70"/>
    <w:rsid w:val="00CA4E5E"/>
    <w:rsid w:val="00CA4F67"/>
    <w:rsid w:val="00CA5127"/>
    <w:rsid w:val="00CA51AD"/>
    <w:rsid w:val="00CA53B0"/>
    <w:rsid w:val="00CA5540"/>
    <w:rsid w:val="00CA57DF"/>
    <w:rsid w:val="00CA5E20"/>
    <w:rsid w:val="00CA5ECA"/>
    <w:rsid w:val="00CA6011"/>
    <w:rsid w:val="00CA6812"/>
    <w:rsid w:val="00CA6AE2"/>
    <w:rsid w:val="00CA6BA9"/>
    <w:rsid w:val="00CA6EDA"/>
    <w:rsid w:val="00CA726A"/>
    <w:rsid w:val="00CA74B2"/>
    <w:rsid w:val="00CA771E"/>
    <w:rsid w:val="00CA79B5"/>
    <w:rsid w:val="00CA7CFA"/>
    <w:rsid w:val="00CA7F5B"/>
    <w:rsid w:val="00CB0119"/>
    <w:rsid w:val="00CB01AA"/>
    <w:rsid w:val="00CB040B"/>
    <w:rsid w:val="00CB0837"/>
    <w:rsid w:val="00CB0896"/>
    <w:rsid w:val="00CB0912"/>
    <w:rsid w:val="00CB0D82"/>
    <w:rsid w:val="00CB0E78"/>
    <w:rsid w:val="00CB108D"/>
    <w:rsid w:val="00CB1435"/>
    <w:rsid w:val="00CB1481"/>
    <w:rsid w:val="00CB1DFE"/>
    <w:rsid w:val="00CB23B9"/>
    <w:rsid w:val="00CB23D3"/>
    <w:rsid w:val="00CB2822"/>
    <w:rsid w:val="00CB2955"/>
    <w:rsid w:val="00CB2F5A"/>
    <w:rsid w:val="00CB2F61"/>
    <w:rsid w:val="00CB315F"/>
    <w:rsid w:val="00CB3C29"/>
    <w:rsid w:val="00CB4C39"/>
    <w:rsid w:val="00CB4CA0"/>
    <w:rsid w:val="00CB4F8D"/>
    <w:rsid w:val="00CB5040"/>
    <w:rsid w:val="00CB51A6"/>
    <w:rsid w:val="00CB54A6"/>
    <w:rsid w:val="00CB5B09"/>
    <w:rsid w:val="00CB5B19"/>
    <w:rsid w:val="00CB6164"/>
    <w:rsid w:val="00CB626F"/>
    <w:rsid w:val="00CB6875"/>
    <w:rsid w:val="00CB735A"/>
    <w:rsid w:val="00CB7490"/>
    <w:rsid w:val="00CB7637"/>
    <w:rsid w:val="00CB7A42"/>
    <w:rsid w:val="00CB7EAE"/>
    <w:rsid w:val="00CB7F4F"/>
    <w:rsid w:val="00CC00D0"/>
    <w:rsid w:val="00CC014C"/>
    <w:rsid w:val="00CC01D4"/>
    <w:rsid w:val="00CC0431"/>
    <w:rsid w:val="00CC043D"/>
    <w:rsid w:val="00CC0442"/>
    <w:rsid w:val="00CC0622"/>
    <w:rsid w:val="00CC083C"/>
    <w:rsid w:val="00CC0B74"/>
    <w:rsid w:val="00CC0D23"/>
    <w:rsid w:val="00CC0DAA"/>
    <w:rsid w:val="00CC0EA5"/>
    <w:rsid w:val="00CC0EF6"/>
    <w:rsid w:val="00CC11AE"/>
    <w:rsid w:val="00CC12BE"/>
    <w:rsid w:val="00CC13F6"/>
    <w:rsid w:val="00CC179C"/>
    <w:rsid w:val="00CC179F"/>
    <w:rsid w:val="00CC17D8"/>
    <w:rsid w:val="00CC1B2D"/>
    <w:rsid w:val="00CC1BEA"/>
    <w:rsid w:val="00CC1F9C"/>
    <w:rsid w:val="00CC267A"/>
    <w:rsid w:val="00CC297D"/>
    <w:rsid w:val="00CC2DB6"/>
    <w:rsid w:val="00CC3B10"/>
    <w:rsid w:val="00CC3B78"/>
    <w:rsid w:val="00CC3E49"/>
    <w:rsid w:val="00CC3ECE"/>
    <w:rsid w:val="00CC4035"/>
    <w:rsid w:val="00CC4066"/>
    <w:rsid w:val="00CC4097"/>
    <w:rsid w:val="00CC42E3"/>
    <w:rsid w:val="00CC43A3"/>
    <w:rsid w:val="00CC4591"/>
    <w:rsid w:val="00CC46F3"/>
    <w:rsid w:val="00CC4784"/>
    <w:rsid w:val="00CC47A3"/>
    <w:rsid w:val="00CC4971"/>
    <w:rsid w:val="00CC4A42"/>
    <w:rsid w:val="00CC4AFF"/>
    <w:rsid w:val="00CC4C05"/>
    <w:rsid w:val="00CC4D44"/>
    <w:rsid w:val="00CC57F3"/>
    <w:rsid w:val="00CC5AA0"/>
    <w:rsid w:val="00CC6049"/>
    <w:rsid w:val="00CC6065"/>
    <w:rsid w:val="00CC6370"/>
    <w:rsid w:val="00CC6818"/>
    <w:rsid w:val="00CC692F"/>
    <w:rsid w:val="00CC6EE4"/>
    <w:rsid w:val="00CC722B"/>
    <w:rsid w:val="00CC7563"/>
    <w:rsid w:val="00CC7904"/>
    <w:rsid w:val="00CC7970"/>
    <w:rsid w:val="00CC7DB8"/>
    <w:rsid w:val="00CC7E0D"/>
    <w:rsid w:val="00CC7FF3"/>
    <w:rsid w:val="00CD0341"/>
    <w:rsid w:val="00CD0454"/>
    <w:rsid w:val="00CD04A7"/>
    <w:rsid w:val="00CD05E5"/>
    <w:rsid w:val="00CD069A"/>
    <w:rsid w:val="00CD0995"/>
    <w:rsid w:val="00CD0BCB"/>
    <w:rsid w:val="00CD0EEF"/>
    <w:rsid w:val="00CD12FD"/>
    <w:rsid w:val="00CD1369"/>
    <w:rsid w:val="00CD1802"/>
    <w:rsid w:val="00CD1A63"/>
    <w:rsid w:val="00CD1B5D"/>
    <w:rsid w:val="00CD1DFE"/>
    <w:rsid w:val="00CD1FA2"/>
    <w:rsid w:val="00CD244A"/>
    <w:rsid w:val="00CD2455"/>
    <w:rsid w:val="00CD24C1"/>
    <w:rsid w:val="00CD250F"/>
    <w:rsid w:val="00CD2819"/>
    <w:rsid w:val="00CD2851"/>
    <w:rsid w:val="00CD289F"/>
    <w:rsid w:val="00CD28B8"/>
    <w:rsid w:val="00CD2B3B"/>
    <w:rsid w:val="00CD2C4A"/>
    <w:rsid w:val="00CD2E30"/>
    <w:rsid w:val="00CD2E8B"/>
    <w:rsid w:val="00CD2FE6"/>
    <w:rsid w:val="00CD3486"/>
    <w:rsid w:val="00CD35BD"/>
    <w:rsid w:val="00CD3752"/>
    <w:rsid w:val="00CD3ABF"/>
    <w:rsid w:val="00CD3D3E"/>
    <w:rsid w:val="00CD3F4E"/>
    <w:rsid w:val="00CD424D"/>
    <w:rsid w:val="00CD4890"/>
    <w:rsid w:val="00CD4AE4"/>
    <w:rsid w:val="00CD4D24"/>
    <w:rsid w:val="00CD4EE0"/>
    <w:rsid w:val="00CD511D"/>
    <w:rsid w:val="00CD5748"/>
    <w:rsid w:val="00CD5CC6"/>
    <w:rsid w:val="00CD5EA5"/>
    <w:rsid w:val="00CD5F16"/>
    <w:rsid w:val="00CD5F1E"/>
    <w:rsid w:val="00CD5FFA"/>
    <w:rsid w:val="00CD60A2"/>
    <w:rsid w:val="00CD6193"/>
    <w:rsid w:val="00CD620A"/>
    <w:rsid w:val="00CD68AE"/>
    <w:rsid w:val="00CD70C3"/>
    <w:rsid w:val="00CD7121"/>
    <w:rsid w:val="00CD7134"/>
    <w:rsid w:val="00CD7197"/>
    <w:rsid w:val="00CD75B6"/>
    <w:rsid w:val="00CD7689"/>
    <w:rsid w:val="00CD7781"/>
    <w:rsid w:val="00CD77C3"/>
    <w:rsid w:val="00CD7892"/>
    <w:rsid w:val="00CD78EF"/>
    <w:rsid w:val="00CD7949"/>
    <w:rsid w:val="00CD7BF6"/>
    <w:rsid w:val="00CD7CF5"/>
    <w:rsid w:val="00CD7D84"/>
    <w:rsid w:val="00CE02E9"/>
    <w:rsid w:val="00CE0549"/>
    <w:rsid w:val="00CE0650"/>
    <w:rsid w:val="00CE0787"/>
    <w:rsid w:val="00CE09FD"/>
    <w:rsid w:val="00CE0AAF"/>
    <w:rsid w:val="00CE0BEC"/>
    <w:rsid w:val="00CE0DB2"/>
    <w:rsid w:val="00CE0E48"/>
    <w:rsid w:val="00CE0E82"/>
    <w:rsid w:val="00CE0F21"/>
    <w:rsid w:val="00CE1598"/>
    <w:rsid w:val="00CE17D6"/>
    <w:rsid w:val="00CE192E"/>
    <w:rsid w:val="00CE1AD9"/>
    <w:rsid w:val="00CE1DE8"/>
    <w:rsid w:val="00CE1DEA"/>
    <w:rsid w:val="00CE1E8A"/>
    <w:rsid w:val="00CE25A7"/>
    <w:rsid w:val="00CE2751"/>
    <w:rsid w:val="00CE2864"/>
    <w:rsid w:val="00CE2DCC"/>
    <w:rsid w:val="00CE3386"/>
    <w:rsid w:val="00CE3494"/>
    <w:rsid w:val="00CE34B4"/>
    <w:rsid w:val="00CE37CA"/>
    <w:rsid w:val="00CE38B8"/>
    <w:rsid w:val="00CE3950"/>
    <w:rsid w:val="00CE3A2E"/>
    <w:rsid w:val="00CE3D3E"/>
    <w:rsid w:val="00CE3D79"/>
    <w:rsid w:val="00CE40BA"/>
    <w:rsid w:val="00CE4116"/>
    <w:rsid w:val="00CE45D7"/>
    <w:rsid w:val="00CE46A5"/>
    <w:rsid w:val="00CE4742"/>
    <w:rsid w:val="00CE4859"/>
    <w:rsid w:val="00CE5300"/>
    <w:rsid w:val="00CE5650"/>
    <w:rsid w:val="00CE580D"/>
    <w:rsid w:val="00CE5C46"/>
    <w:rsid w:val="00CE5EBD"/>
    <w:rsid w:val="00CE636D"/>
    <w:rsid w:val="00CE689E"/>
    <w:rsid w:val="00CE69B7"/>
    <w:rsid w:val="00CE6BB3"/>
    <w:rsid w:val="00CE6ECA"/>
    <w:rsid w:val="00CE708A"/>
    <w:rsid w:val="00CE71C5"/>
    <w:rsid w:val="00CE7803"/>
    <w:rsid w:val="00CE781B"/>
    <w:rsid w:val="00CE7A5C"/>
    <w:rsid w:val="00CE7D4C"/>
    <w:rsid w:val="00CE7DF4"/>
    <w:rsid w:val="00CF0092"/>
    <w:rsid w:val="00CF09D8"/>
    <w:rsid w:val="00CF0BAD"/>
    <w:rsid w:val="00CF0CB3"/>
    <w:rsid w:val="00CF10AA"/>
    <w:rsid w:val="00CF1172"/>
    <w:rsid w:val="00CF141A"/>
    <w:rsid w:val="00CF1BD3"/>
    <w:rsid w:val="00CF1CAF"/>
    <w:rsid w:val="00CF1DA2"/>
    <w:rsid w:val="00CF21F5"/>
    <w:rsid w:val="00CF2239"/>
    <w:rsid w:val="00CF23B4"/>
    <w:rsid w:val="00CF23B9"/>
    <w:rsid w:val="00CF23E5"/>
    <w:rsid w:val="00CF2604"/>
    <w:rsid w:val="00CF26B4"/>
    <w:rsid w:val="00CF2794"/>
    <w:rsid w:val="00CF284C"/>
    <w:rsid w:val="00CF2863"/>
    <w:rsid w:val="00CF2B3C"/>
    <w:rsid w:val="00CF2DE0"/>
    <w:rsid w:val="00CF322F"/>
    <w:rsid w:val="00CF3A89"/>
    <w:rsid w:val="00CF3CBD"/>
    <w:rsid w:val="00CF3CEC"/>
    <w:rsid w:val="00CF3CED"/>
    <w:rsid w:val="00CF4482"/>
    <w:rsid w:val="00CF4484"/>
    <w:rsid w:val="00CF45ED"/>
    <w:rsid w:val="00CF4CD9"/>
    <w:rsid w:val="00CF4D08"/>
    <w:rsid w:val="00CF4D7E"/>
    <w:rsid w:val="00CF4DE0"/>
    <w:rsid w:val="00CF4F87"/>
    <w:rsid w:val="00CF4FB8"/>
    <w:rsid w:val="00CF5078"/>
    <w:rsid w:val="00CF5248"/>
    <w:rsid w:val="00CF56D2"/>
    <w:rsid w:val="00CF576E"/>
    <w:rsid w:val="00CF5887"/>
    <w:rsid w:val="00CF591E"/>
    <w:rsid w:val="00CF5E44"/>
    <w:rsid w:val="00CF5FDE"/>
    <w:rsid w:val="00CF6506"/>
    <w:rsid w:val="00CF65CB"/>
    <w:rsid w:val="00CF6C1E"/>
    <w:rsid w:val="00CF71DD"/>
    <w:rsid w:val="00CF726D"/>
    <w:rsid w:val="00CF73B2"/>
    <w:rsid w:val="00CF73DA"/>
    <w:rsid w:val="00CF757A"/>
    <w:rsid w:val="00CF7A2B"/>
    <w:rsid w:val="00CF7BB5"/>
    <w:rsid w:val="00D002EE"/>
    <w:rsid w:val="00D007BB"/>
    <w:rsid w:val="00D009D5"/>
    <w:rsid w:val="00D00CD2"/>
    <w:rsid w:val="00D010B7"/>
    <w:rsid w:val="00D0135A"/>
    <w:rsid w:val="00D01376"/>
    <w:rsid w:val="00D014A5"/>
    <w:rsid w:val="00D0167F"/>
    <w:rsid w:val="00D01D6D"/>
    <w:rsid w:val="00D01F5B"/>
    <w:rsid w:val="00D02038"/>
    <w:rsid w:val="00D0204C"/>
    <w:rsid w:val="00D02300"/>
    <w:rsid w:val="00D02566"/>
    <w:rsid w:val="00D025DF"/>
    <w:rsid w:val="00D02A6B"/>
    <w:rsid w:val="00D02DF9"/>
    <w:rsid w:val="00D02FB0"/>
    <w:rsid w:val="00D030EE"/>
    <w:rsid w:val="00D032CC"/>
    <w:rsid w:val="00D034FB"/>
    <w:rsid w:val="00D035E4"/>
    <w:rsid w:val="00D038DF"/>
    <w:rsid w:val="00D03E73"/>
    <w:rsid w:val="00D03F66"/>
    <w:rsid w:val="00D04529"/>
    <w:rsid w:val="00D045FD"/>
    <w:rsid w:val="00D04BA3"/>
    <w:rsid w:val="00D04D7E"/>
    <w:rsid w:val="00D05706"/>
    <w:rsid w:val="00D05E55"/>
    <w:rsid w:val="00D05EA4"/>
    <w:rsid w:val="00D062DF"/>
    <w:rsid w:val="00D0681A"/>
    <w:rsid w:val="00D06A99"/>
    <w:rsid w:val="00D06AC0"/>
    <w:rsid w:val="00D0705E"/>
    <w:rsid w:val="00D073AD"/>
    <w:rsid w:val="00D07B1D"/>
    <w:rsid w:val="00D07D9E"/>
    <w:rsid w:val="00D101BD"/>
    <w:rsid w:val="00D10294"/>
    <w:rsid w:val="00D106B1"/>
    <w:rsid w:val="00D10BA5"/>
    <w:rsid w:val="00D10D9B"/>
    <w:rsid w:val="00D10DB5"/>
    <w:rsid w:val="00D10E44"/>
    <w:rsid w:val="00D11084"/>
    <w:rsid w:val="00D110C9"/>
    <w:rsid w:val="00D11158"/>
    <w:rsid w:val="00D112B3"/>
    <w:rsid w:val="00D117EE"/>
    <w:rsid w:val="00D1192B"/>
    <w:rsid w:val="00D11A8E"/>
    <w:rsid w:val="00D11F87"/>
    <w:rsid w:val="00D1225A"/>
    <w:rsid w:val="00D12496"/>
    <w:rsid w:val="00D124D0"/>
    <w:rsid w:val="00D124D8"/>
    <w:rsid w:val="00D128AD"/>
    <w:rsid w:val="00D12CA0"/>
    <w:rsid w:val="00D12CAD"/>
    <w:rsid w:val="00D12F6F"/>
    <w:rsid w:val="00D13349"/>
    <w:rsid w:val="00D134D9"/>
    <w:rsid w:val="00D13607"/>
    <w:rsid w:val="00D1378D"/>
    <w:rsid w:val="00D13873"/>
    <w:rsid w:val="00D138FE"/>
    <w:rsid w:val="00D13E5C"/>
    <w:rsid w:val="00D142C2"/>
    <w:rsid w:val="00D14456"/>
    <w:rsid w:val="00D14977"/>
    <w:rsid w:val="00D14B42"/>
    <w:rsid w:val="00D14D14"/>
    <w:rsid w:val="00D14EBA"/>
    <w:rsid w:val="00D15145"/>
    <w:rsid w:val="00D153D2"/>
    <w:rsid w:val="00D1572D"/>
    <w:rsid w:val="00D15CDB"/>
    <w:rsid w:val="00D15EA4"/>
    <w:rsid w:val="00D164D6"/>
    <w:rsid w:val="00D166F0"/>
    <w:rsid w:val="00D169D1"/>
    <w:rsid w:val="00D16B1A"/>
    <w:rsid w:val="00D17150"/>
    <w:rsid w:val="00D17258"/>
    <w:rsid w:val="00D172AD"/>
    <w:rsid w:val="00D172EE"/>
    <w:rsid w:val="00D17313"/>
    <w:rsid w:val="00D17492"/>
    <w:rsid w:val="00D176FE"/>
    <w:rsid w:val="00D17841"/>
    <w:rsid w:val="00D17896"/>
    <w:rsid w:val="00D178DB"/>
    <w:rsid w:val="00D1796F"/>
    <w:rsid w:val="00D17977"/>
    <w:rsid w:val="00D17A33"/>
    <w:rsid w:val="00D17A90"/>
    <w:rsid w:val="00D17B19"/>
    <w:rsid w:val="00D17B39"/>
    <w:rsid w:val="00D17BBF"/>
    <w:rsid w:val="00D17E0E"/>
    <w:rsid w:val="00D203D4"/>
    <w:rsid w:val="00D2059A"/>
    <w:rsid w:val="00D2063C"/>
    <w:rsid w:val="00D2090D"/>
    <w:rsid w:val="00D20D94"/>
    <w:rsid w:val="00D20E74"/>
    <w:rsid w:val="00D20EDA"/>
    <w:rsid w:val="00D212E6"/>
    <w:rsid w:val="00D218E0"/>
    <w:rsid w:val="00D2192F"/>
    <w:rsid w:val="00D21958"/>
    <w:rsid w:val="00D2199E"/>
    <w:rsid w:val="00D219F5"/>
    <w:rsid w:val="00D21A25"/>
    <w:rsid w:val="00D21C83"/>
    <w:rsid w:val="00D22590"/>
    <w:rsid w:val="00D225BD"/>
    <w:rsid w:val="00D22736"/>
    <w:rsid w:val="00D22877"/>
    <w:rsid w:val="00D22C19"/>
    <w:rsid w:val="00D22E28"/>
    <w:rsid w:val="00D23006"/>
    <w:rsid w:val="00D23225"/>
    <w:rsid w:val="00D23792"/>
    <w:rsid w:val="00D23B28"/>
    <w:rsid w:val="00D23CA1"/>
    <w:rsid w:val="00D240F7"/>
    <w:rsid w:val="00D247C2"/>
    <w:rsid w:val="00D247CD"/>
    <w:rsid w:val="00D24DC0"/>
    <w:rsid w:val="00D2525B"/>
    <w:rsid w:val="00D2540A"/>
    <w:rsid w:val="00D25535"/>
    <w:rsid w:val="00D25948"/>
    <w:rsid w:val="00D25FB0"/>
    <w:rsid w:val="00D26071"/>
    <w:rsid w:val="00D26155"/>
    <w:rsid w:val="00D2620E"/>
    <w:rsid w:val="00D2635B"/>
    <w:rsid w:val="00D267A4"/>
    <w:rsid w:val="00D2684F"/>
    <w:rsid w:val="00D268CE"/>
    <w:rsid w:val="00D26A5A"/>
    <w:rsid w:val="00D26C04"/>
    <w:rsid w:val="00D26E59"/>
    <w:rsid w:val="00D2717F"/>
    <w:rsid w:val="00D27197"/>
    <w:rsid w:val="00D27269"/>
    <w:rsid w:val="00D2736A"/>
    <w:rsid w:val="00D27707"/>
    <w:rsid w:val="00D277D6"/>
    <w:rsid w:val="00D27FF2"/>
    <w:rsid w:val="00D30C8D"/>
    <w:rsid w:val="00D30D4C"/>
    <w:rsid w:val="00D30D54"/>
    <w:rsid w:val="00D30F74"/>
    <w:rsid w:val="00D310D9"/>
    <w:rsid w:val="00D311B1"/>
    <w:rsid w:val="00D317C5"/>
    <w:rsid w:val="00D318C3"/>
    <w:rsid w:val="00D31906"/>
    <w:rsid w:val="00D31A5E"/>
    <w:rsid w:val="00D31A8D"/>
    <w:rsid w:val="00D31BD2"/>
    <w:rsid w:val="00D32037"/>
    <w:rsid w:val="00D323E1"/>
    <w:rsid w:val="00D324B8"/>
    <w:rsid w:val="00D32532"/>
    <w:rsid w:val="00D32793"/>
    <w:rsid w:val="00D32D7E"/>
    <w:rsid w:val="00D32D97"/>
    <w:rsid w:val="00D32E9A"/>
    <w:rsid w:val="00D3313B"/>
    <w:rsid w:val="00D334A8"/>
    <w:rsid w:val="00D334CB"/>
    <w:rsid w:val="00D33552"/>
    <w:rsid w:val="00D335DA"/>
    <w:rsid w:val="00D33B42"/>
    <w:rsid w:val="00D33FC8"/>
    <w:rsid w:val="00D340BD"/>
    <w:rsid w:val="00D3458A"/>
    <w:rsid w:val="00D34838"/>
    <w:rsid w:val="00D34B14"/>
    <w:rsid w:val="00D34F94"/>
    <w:rsid w:val="00D35388"/>
    <w:rsid w:val="00D35994"/>
    <w:rsid w:val="00D35A1C"/>
    <w:rsid w:val="00D35C55"/>
    <w:rsid w:val="00D35F90"/>
    <w:rsid w:val="00D364DB"/>
    <w:rsid w:val="00D379B8"/>
    <w:rsid w:val="00D37F8D"/>
    <w:rsid w:val="00D400F3"/>
    <w:rsid w:val="00D408D7"/>
    <w:rsid w:val="00D40AC8"/>
    <w:rsid w:val="00D40DC6"/>
    <w:rsid w:val="00D411B4"/>
    <w:rsid w:val="00D4134F"/>
    <w:rsid w:val="00D4156B"/>
    <w:rsid w:val="00D41695"/>
    <w:rsid w:val="00D416F2"/>
    <w:rsid w:val="00D417A1"/>
    <w:rsid w:val="00D41881"/>
    <w:rsid w:val="00D41AC1"/>
    <w:rsid w:val="00D41B36"/>
    <w:rsid w:val="00D4221E"/>
    <w:rsid w:val="00D42244"/>
    <w:rsid w:val="00D42341"/>
    <w:rsid w:val="00D42461"/>
    <w:rsid w:val="00D42496"/>
    <w:rsid w:val="00D425C0"/>
    <w:rsid w:val="00D42B9E"/>
    <w:rsid w:val="00D42C53"/>
    <w:rsid w:val="00D42E23"/>
    <w:rsid w:val="00D43280"/>
    <w:rsid w:val="00D43939"/>
    <w:rsid w:val="00D43AED"/>
    <w:rsid w:val="00D43D5A"/>
    <w:rsid w:val="00D43F17"/>
    <w:rsid w:val="00D4410A"/>
    <w:rsid w:val="00D44142"/>
    <w:rsid w:val="00D44351"/>
    <w:rsid w:val="00D44591"/>
    <w:rsid w:val="00D44943"/>
    <w:rsid w:val="00D449C7"/>
    <w:rsid w:val="00D44A82"/>
    <w:rsid w:val="00D4503B"/>
    <w:rsid w:val="00D4505D"/>
    <w:rsid w:val="00D452DF"/>
    <w:rsid w:val="00D45968"/>
    <w:rsid w:val="00D45AB5"/>
    <w:rsid w:val="00D45CFB"/>
    <w:rsid w:val="00D45EC5"/>
    <w:rsid w:val="00D4654D"/>
    <w:rsid w:val="00D465CD"/>
    <w:rsid w:val="00D4660D"/>
    <w:rsid w:val="00D46623"/>
    <w:rsid w:val="00D46723"/>
    <w:rsid w:val="00D46733"/>
    <w:rsid w:val="00D469C2"/>
    <w:rsid w:val="00D469C5"/>
    <w:rsid w:val="00D46D52"/>
    <w:rsid w:val="00D46F22"/>
    <w:rsid w:val="00D476BE"/>
    <w:rsid w:val="00D47806"/>
    <w:rsid w:val="00D478AF"/>
    <w:rsid w:val="00D47B0C"/>
    <w:rsid w:val="00D47F7F"/>
    <w:rsid w:val="00D50169"/>
    <w:rsid w:val="00D5059B"/>
    <w:rsid w:val="00D507A5"/>
    <w:rsid w:val="00D50A8D"/>
    <w:rsid w:val="00D50B77"/>
    <w:rsid w:val="00D50F79"/>
    <w:rsid w:val="00D50FA2"/>
    <w:rsid w:val="00D5101F"/>
    <w:rsid w:val="00D510E3"/>
    <w:rsid w:val="00D51170"/>
    <w:rsid w:val="00D513C0"/>
    <w:rsid w:val="00D5186B"/>
    <w:rsid w:val="00D51AC4"/>
    <w:rsid w:val="00D51B41"/>
    <w:rsid w:val="00D522D9"/>
    <w:rsid w:val="00D52426"/>
    <w:rsid w:val="00D52606"/>
    <w:rsid w:val="00D52BC7"/>
    <w:rsid w:val="00D52C16"/>
    <w:rsid w:val="00D52D4B"/>
    <w:rsid w:val="00D52D70"/>
    <w:rsid w:val="00D53102"/>
    <w:rsid w:val="00D53EDD"/>
    <w:rsid w:val="00D54292"/>
    <w:rsid w:val="00D542B0"/>
    <w:rsid w:val="00D54376"/>
    <w:rsid w:val="00D5443F"/>
    <w:rsid w:val="00D545D8"/>
    <w:rsid w:val="00D546F9"/>
    <w:rsid w:val="00D54C80"/>
    <w:rsid w:val="00D54D12"/>
    <w:rsid w:val="00D54D72"/>
    <w:rsid w:val="00D55374"/>
    <w:rsid w:val="00D55474"/>
    <w:rsid w:val="00D55482"/>
    <w:rsid w:val="00D55672"/>
    <w:rsid w:val="00D55726"/>
    <w:rsid w:val="00D55AD4"/>
    <w:rsid w:val="00D55E15"/>
    <w:rsid w:val="00D55ED2"/>
    <w:rsid w:val="00D5616F"/>
    <w:rsid w:val="00D56236"/>
    <w:rsid w:val="00D56711"/>
    <w:rsid w:val="00D56A45"/>
    <w:rsid w:val="00D56CF1"/>
    <w:rsid w:val="00D56D13"/>
    <w:rsid w:val="00D56E82"/>
    <w:rsid w:val="00D57001"/>
    <w:rsid w:val="00D570CC"/>
    <w:rsid w:val="00D574D9"/>
    <w:rsid w:val="00D575FF"/>
    <w:rsid w:val="00D57638"/>
    <w:rsid w:val="00D576F9"/>
    <w:rsid w:val="00D57E2A"/>
    <w:rsid w:val="00D57EF7"/>
    <w:rsid w:val="00D57F6D"/>
    <w:rsid w:val="00D601A6"/>
    <w:rsid w:val="00D6026E"/>
    <w:rsid w:val="00D60305"/>
    <w:rsid w:val="00D605AB"/>
    <w:rsid w:val="00D60AF0"/>
    <w:rsid w:val="00D60E4D"/>
    <w:rsid w:val="00D60E7B"/>
    <w:rsid w:val="00D60F2A"/>
    <w:rsid w:val="00D6102E"/>
    <w:rsid w:val="00D611A5"/>
    <w:rsid w:val="00D61270"/>
    <w:rsid w:val="00D6130C"/>
    <w:rsid w:val="00D615A8"/>
    <w:rsid w:val="00D61A49"/>
    <w:rsid w:val="00D61C78"/>
    <w:rsid w:val="00D61FA3"/>
    <w:rsid w:val="00D62261"/>
    <w:rsid w:val="00D622C9"/>
    <w:rsid w:val="00D62527"/>
    <w:rsid w:val="00D6270E"/>
    <w:rsid w:val="00D62B8C"/>
    <w:rsid w:val="00D62C4A"/>
    <w:rsid w:val="00D62C71"/>
    <w:rsid w:val="00D62CB1"/>
    <w:rsid w:val="00D62DD6"/>
    <w:rsid w:val="00D62F76"/>
    <w:rsid w:val="00D6341C"/>
    <w:rsid w:val="00D634DC"/>
    <w:rsid w:val="00D6378D"/>
    <w:rsid w:val="00D63B46"/>
    <w:rsid w:val="00D63B93"/>
    <w:rsid w:val="00D64E87"/>
    <w:rsid w:val="00D64EBF"/>
    <w:rsid w:val="00D65124"/>
    <w:rsid w:val="00D65B6D"/>
    <w:rsid w:val="00D65F02"/>
    <w:rsid w:val="00D65FE5"/>
    <w:rsid w:val="00D665ED"/>
    <w:rsid w:val="00D668AE"/>
    <w:rsid w:val="00D66DEB"/>
    <w:rsid w:val="00D66FF1"/>
    <w:rsid w:val="00D67460"/>
    <w:rsid w:val="00D67640"/>
    <w:rsid w:val="00D67766"/>
    <w:rsid w:val="00D67D05"/>
    <w:rsid w:val="00D67DD7"/>
    <w:rsid w:val="00D67DF3"/>
    <w:rsid w:val="00D67E73"/>
    <w:rsid w:val="00D70431"/>
    <w:rsid w:val="00D7085C"/>
    <w:rsid w:val="00D70864"/>
    <w:rsid w:val="00D70916"/>
    <w:rsid w:val="00D709B4"/>
    <w:rsid w:val="00D70D07"/>
    <w:rsid w:val="00D711AA"/>
    <w:rsid w:val="00D712E8"/>
    <w:rsid w:val="00D712F6"/>
    <w:rsid w:val="00D714CC"/>
    <w:rsid w:val="00D71673"/>
    <w:rsid w:val="00D717A3"/>
    <w:rsid w:val="00D7190F"/>
    <w:rsid w:val="00D71C22"/>
    <w:rsid w:val="00D7212C"/>
    <w:rsid w:val="00D721EB"/>
    <w:rsid w:val="00D722FF"/>
    <w:rsid w:val="00D72556"/>
    <w:rsid w:val="00D72A1C"/>
    <w:rsid w:val="00D72BC4"/>
    <w:rsid w:val="00D72BD6"/>
    <w:rsid w:val="00D73077"/>
    <w:rsid w:val="00D732C7"/>
    <w:rsid w:val="00D7333C"/>
    <w:rsid w:val="00D73474"/>
    <w:rsid w:val="00D734FB"/>
    <w:rsid w:val="00D735C8"/>
    <w:rsid w:val="00D74219"/>
    <w:rsid w:val="00D74427"/>
    <w:rsid w:val="00D74491"/>
    <w:rsid w:val="00D747AC"/>
    <w:rsid w:val="00D74A47"/>
    <w:rsid w:val="00D75028"/>
    <w:rsid w:val="00D75788"/>
    <w:rsid w:val="00D757EC"/>
    <w:rsid w:val="00D7590B"/>
    <w:rsid w:val="00D7596E"/>
    <w:rsid w:val="00D759CB"/>
    <w:rsid w:val="00D75DD7"/>
    <w:rsid w:val="00D760D7"/>
    <w:rsid w:val="00D76420"/>
    <w:rsid w:val="00D76530"/>
    <w:rsid w:val="00D767AB"/>
    <w:rsid w:val="00D7694A"/>
    <w:rsid w:val="00D769D2"/>
    <w:rsid w:val="00D769DE"/>
    <w:rsid w:val="00D76BC7"/>
    <w:rsid w:val="00D76DA9"/>
    <w:rsid w:val="00D774DF"/>
    <w:rsid w:val="00D777CE"/>
    <w:rsid w:val="00D77C35"/>
    <w:rsid w:val="00D77DA0"/>
    <w:rsid w:val="00D77DE7"/>
    <w:rsid w:val="00D77EBD"/>
    <w:rsid w:val="00D80132"/>
    <w:rsid w:val="00D8037F"/>
    <w:rsid w:val="00D80474"/>
    <w:rsid w:val="00D808C7"/>
    <w:rsid w:val="00D8092B"/>
    <w:rsid w:val="00D80B31"/>
    <w:rsid w:val="00D80C31"/>
    <w:rsid w:val="00D80F83"/>
    <w:rsid w:val="00D81219"/>
    <w:rsid w:val="00D813EC"/>
    <w:rsid w:val="00D81425"/>
    <w:rsid w:val="00D81442"/>
    <w:rsid w:val="00D81680"/>
    <w:rsid w:val="00D81B2D"/>
    <w:rsid w:val="00D81EDA"/>
    <w:rsid w:val="00D81F1B"/>
    <w:rsid w:val="00D822EC"/>
    <w:rsid w:val="00D823F7"/>
    <w:rsid w:val="00D8259C"/>
    <w:rsid w:val="00D82BD2"/>
    <w:rsid w:val="00D82D3C"/>
    <w:rsid w:val="00D82EE8"/>
    <w:rsid w:val="00D830CF"/>
    <w:rsid w:val="00D8332E"/>
    <w:rsid w:val="00D83643"/>
    <w:rsid w:val="00D8372B"/>
    <w:rsid w:val="00D83FF5"/>
    <w:rsid w:val="00D8400C"/>
    <w:rsid w:val="00D846D5"/>
    <w:rsid w:val="00D84A4D"/>
    <w:rsid w:val="00D84BA5"/>
    <w:rsid w:val="00D84E4A"/>
    <w:rsid w:val="00D85017"/>
    <w:rsid w:val="00D85097"/>
    <w:rsid w:val="00D851CA"/>
    <w:rsid w:val="00D85249"/>
    <w:rsid w:val="00D8525F"/>
    <w:rsid w:val="00D8542C"/>
    <w:rsid w:val="00D8547D"/>
    <w:rsid w:val="00D856DA"/>
    <w:rsid w:val="00D8575B"/>
    <w:rsid w:val="00D858D4"/>
    <w:rsid w:val="00D85973"/>
    <w:rsid w:val="00D85A58"/>
    <w:rsid w:val="00D85B5B"/>
    <w:rsid w:val="00D85B7B"/>
    <w:rsid w:val="00D85EFF"/>
    <w:rsid w:val="00D86315"/>
    <w:rsid w:val="00D86337"/>
    <w:rsid w:val="00D86639"/>
    <w:rsid w:val="00D86897"/>
    <w:rsid w:val="00D86998"/>
    <w:rsid w:val="00D86A84"/>
    <w:rsid w:val="00D86EB7"/>
    <w:rsid w:val="00D872B0"/>
    <w:rsid w:val="00D872C0"/>
    <w:rsid w:val="00D873B6"/>
    <w:rsid w:val="00D8745B"/>
    <w:rsid w:val="00D874E4"/>
    <w:rsid w:val="00D8762B"/>
    <w:rsid w:val="00D878A9"/>
    <w:rsid w:val="00D878CF"/>
    <w:rsid w:val="00D87DCB"/>
    <w:rsid w:val="00D87DCC"/>
    <w:rsid w:val="00D87DED"/>
    <w:rsid w:val="00D90055"/>
    <w:rsid w:val="00D9069A"/>
    <w:rsid w:val="00D90780"/>
    <w:rsid w:val="00D9094F"/>
    <w:rsid w:val="00D90CF5"/>
    <w:rsid w:val="00D9138E"/>
    <w:rsid w:val="00D915E3"/>
    <w:rsid w:val="00D9187B"/>
    <w:rsid w:val="00D919D3"/>
    <w:rsid w:val="00D919D4"/>
    <w:rsid w:val="00D91A8B"/>
    <w:rsid w:val="00D91BA0"/>
    <w:rsid w:val="00D92890"/>
    <w:rsid w:val="00D929D7"/>
    <w:rsid w:val="00D93468"/>
    <w:rsid w:val="00D934AC"/>
    <w:rsid w:val="00D9352E"/>
    <w:rsid w:val="00D93709"/>
    <w:rsid w:val="00D93726"/>
    <w:rsid w:val="00D9400B"/>
    <w:rsid w:val="00D940F4"/>
    <w:rsid w:val="00D9424C"/>
    <w:rsid w:val="00D9438C"/>
    <w:rsid w:val="00D9458E"/>
    <w:rsid w:val="00D947DF"/>
    <w:rsid w:val="00D94A27"/>
    <w:rsid w:val="00D94EB2"/>
    <w:rsid w:val="00D94FDE"/>
    <w:rsid w:val="00D9525E"/>
    <w:rsid w:val="00D95720"/>
    <w:rsid w:val="00D959DA"/>
    <w:rsid w:val="00D95C74"/>
    <w:rsid w:val="00D95D2A"/>
    <w:rsid w:val="00D95D57"/>
    <w:rsid w:val="00D95E68"/>
    <w:rsid w:val="00D95FAB"/>
    <w:rsid w:val="00D961A7"/>
    <w:rsid w:val="00D961DE"/>
    <w:rsid w:val="00D966D2"/>
    <w:rsid w:val="00D96BE7"/>
    <w:rsid w:val="00D973F9"/>
    <w:rsid w:val="00D9751A"/>
    <w:rsid w:val="00D9753C"/>
    <w:rsid w:val="00D97668"/>
    <w:rsid w:val="00D97B40"/>
    <w:rsid w:val="00DA0044"/>
    <w:rsid w:val="00DA00C2"/>
    <w:rsid w:val="00DA0102"/>
    <w:rsid w:val="00DA01B1"/>
    <w:rsid w:val="00DA0375"/>
    <w:rsid w:val="00DA09C7"/>
    <w:rsid w:val="00DA0DFF"/>
    <w:rsid w:val="00DA0F06"/>
    <w:rsid w:val="00DA0F39"/>
    <w:rsid w:val="00DA1059"/>
    <w:rsid w:val="00DA10C0"/>
    <w:rsid w:val="00DA10FC"/>
    <w:rsid w:val="00DA11C9"/>
    <w:rsid w:val="00DA127D"/>
    <w:rsid w:val="00DA13F8"/>
    <w:rsid w:val="00DA165E"/>
    <w:rsid w:val="00DA1794"/>
    <w:rsid w:val="00DA1A22"/>
    <w:rsid w:val="00DA1A28"/>
    <w:rsid w:val="00DA1E45"/>
    <w:rsid w:val="00DA1F3F"/>
    <w:rsid w:val="00DA203E"/>
    <w:rsid w:val="00DA222C"/>
    <w:rsid w:val="00DA235A"/>
    <w:rsid w:val="00DA2370"/>
    <w:rsid w:val="00DA24DD"/>
    <w:rsid w:val="00DA2541"/>
    <w:rsid w:val="00DA283B"/>
    <w:rsid w:val="00DA3300"/>
    <w:rsid w:val="00DA34FB"/>
    <w:rsid w:val="00DA3594"/>
    <w:rsid w:val="00DA3789"/>
    <w:rsid w:val="00DA384E"/>
    <w:rsid w:val="00DA3C9F"/>
    <w:rsid w:val="00DA3E10"/>
    <w:rsid w:val="00DA433F"/>
    <w:rsid w:val="00DA4408"/>
    <w:rsid w:val="00DA4631"/>
    <w:rsid w:val="00DA4E83"/>
    <w:rsid w:val="00DA4FFB"/>
    <w:rsid w:val="00DA5083"/>
    <w:rsid w:val="00DA5235"/>
    <w:rsid w:val="00DA55EE"/>
    <w:rsid w:val="00DA56CF"/>
    <w:rsid w:val="00DA5796"/>
    <w:rsid w:val="00DA594B"/>
    <w:rsid w:val="00DA6078"/>
    <w:rsid w:val="00DA641E"/>
    <w:rsid w:val="00DA642B"/>
    <w:rsid w:val="00DA6730"/>
    <w:rsid w:val="00DA692E"/>
    <w:rsid w:val="00DA69ED"/>
    <w:rsid w:val="00DA6C47"/>
    <w:rsid w:val="00DA6E95"/>
    <w:rsid w:val="00DA72F7"/>
    <w:rsid w:val="00DB03A6"/>
    <w:rsid w:val="00DB03FB"/>
    <w:rsid w:val="00DB08C8"/>
    <w:rsid w:val="00DB0A97"/>
    <w:rsid w:val="00DB0A9A"/>
    <w:rsid w:val="00DB0C4A"/>
    <w:rsid w:val="00DB0FC6"/>
    <w:rsid w:val="00DB100A"/>
    <w:rsid w:val="00DB1860"/>
    <w:rsid w:val="00DB1929"/>
    <w:rsid w:val="00DB1CB2"/>
    <w:rsid w:val="00DB1CE8"/>
    <w:rsid w:val="00DB1EF0"/>
    <w:rsid w:val="00DB2396"/>
    <w:rsid w:val="00DB26AF"/>
    <w:rsid w:val="00DB27D7"/>
    <w:rsid w:val="00DB2D5E"/>
    <w:rsid w:val="00DB2F98"/>
    <w:rsid w:val="00DB310F"/>
    <w:rsid w:val="00DB337D"/>
    <w:rsid w:val="00DB37E7"/>
    <w:rsid w:val="00DB3B08"/>
    <w:rsid w:val="00DB3C3A"/>
    <w:rsid w:val="00DB3CC1"/>
    <w:rsid w:val="00DB3D14"/>
    <w:rsid w:val="00DB3E86"/>
    <w:rsid w:val="00DB3F07"/>
    <w:rsid w:val="00DB49B8"/>
    <w:rsid w:val="00DB49DA"/>
    <w:rsid w:val="00DB49E3"/>
    <w:rsid w:val="00DB4A98"/>
    <w:rsid w:val="00DB4BC5"/>
    <w:rsid w:val="00DB4CDE"/>
    <w:rsid w:val="00DB52E3"/>
    <w:rsid w:val="00DB5E7E"/>
    <w:rsid w:val="00DB603A"/>
    <w:rsid w:val="00DB60FE"/>
    <w:rsid w:val="00DB635D"/>
    <w:rsid w:val="00DB63CE"/>
    <w:rsid w:val="00DB6A3B"/>
    <w:rsid w:val="00DB6E63"/>
    <w:rsid w:val="00DB6E6C"/>
    <w:rsid w:val="00DB6E6E"/>
    <w:rsid w:val="00DB6EAF"/>
    <w:rsid w:val="00DB7014"/>
    <w:rsid w:val="00DB704B"/>
    <w:rsid w:val="00DB71DD"/>
    <w:rsid w:val="00DB7285"/>
    <w:rsid w:val="00DB7ACB"/>
    <w:rsid w:val="00DB7E51"/>
    <w:rsid w:val="00DB7F86"/>
    <w:rsid w:val="00DC0275"/>
    <w:rsid w:val="00DC064C"/>
    <w:rsid w:val="00DC06FA"/>
    <w:rsid w:val="00DC087E"/>
    <w:rsid w:val="00DC10FF"/>
    <w:rsid w:val="00DC1563"/>
    <w:rsid w:val="00DC169D"/>
    <w:rsid w:val="00DC16B3"/>
    <w:rsid w:val="00DC1E20"/>
    <w:rsid w:val="00DC208C"/>
    <w:rsid w:val="00DC21EB"/>
    <w:rsid w:val="00DC26C5"/>
    <w:rsid w:val="00DC2702"/>
    <w:rsid w:val="00DC272B"/>
    <w:rsid w:val="00DC2D3C"/>
    <w:rsid w:val="00DC2D76"/>
    <w:rsid w:val="00DC2E7D"/>
    <w:rsid w:val="00DC2FD0"/>
    <w:rsid w:val="00DC31D4"/>
    <w:rsid w:val="00DC36C0"/>
    <w:rsid w:val="00DC3746"/>
    <w:rsid w:val="00DC3C4F"/>
    <w:rsid w:val="00DC3D00"/>
    <w:rsid w:val="00DC46A3"/>
    <w:rsid w:val="00DC474F"/>
    <w:rsid w:val="00DC490C"/>
    <w:rsid w:val="00DC4944"/>
    <w:rsid w:val="00DC4C62"/>
    <w:rsid w:val="00DC51F6"/>
    <w:rsid w:val="00DC56A7"/>
    <w:rsid w:val="00DC579F"/>
    <w:rsid w:val="00DC57D7"/>
    <w:rsid w:val="00DC5B42"/>
    <w:rsid w:val="00DC5EC3"/>
    <w:rsid w:val="00DC5F04"/>
    <w:rsid w:val="00DC5FCC"/>
    <w:rsid w:val="00DC6623"/>
    <w:rsid w:val="00DC6763"/>
    <w:rsid w:val="00DC6B24"/>
    <w:rsid w:val="00DC6CFA"/>
    <w:rsid w:val="00DC6DA7"/>
    <w:rsid w:val="00DC6FF3"/>
    <w:rsid w:val="00DC7229"/>
    <w:rsid w:val="00DC72D0"/>
    <w:rsid w:val="00DC7AB5"/>
    <w:rsid w:val="00DC7F0F"/>
    <w:rsid w:val="00DD06D0"/>
    <w:rsid w:val="00DD0935"/>
    <w:rsid w:val="00DD0D78"/>
    <w:rsid w:val="00DD0F0F"/>
    <w:rsid w:val="00DD10B3"/>
    <w:rsid w:val="00DD1323"/>
    <w:rsid w:val="00DD198A"/>
    <w:rsid w:val="00DD1DB6"/>
    <w:rsid w:val="00DD1DCE"/>
    <w:rsid w:val="00DD2457"/>
    <w:rsid w:val="00DD246E"/>
    <w:rsid w:val="00DD28AD"/>
    <w:rsid w:val="00DD2C7F"/>
    <w:rsid w:val="00DD2DFC"/>
    <w:rsid w:val="00DD3024"/>
    <w:rsid w:val="00DD3377"/>
    <w:rsid w:val="00DD3440"/>
    <w:rsid w:val="00DD3461"/>
    <w:rsid w:val="00DD3778"/>
    <w:rsid w:val="00DD38D2"/>
    <w:rsid w:val="00DD38DC"/>
    <w:rsid w:val="00DD3ABA"/>
    <w:rsid w:val="00DD3E7E"/>
    <w:rsid w:val="00DD3E97"/>
    <w:rsid w:val="00DD3F45"/>
    <w:rsid w:val="00DD427E"/>
    <w:rsid w:val="00DD42C6"/>
    <w:rsid w:val="00DD42DE"/>
    <w:rsid w:val="00DD44FA"/>
    <w:rsid w:val="00DD45B4"/>
    <w:rsid w:val="00DD46B8"/>
    <w:rsid w:val="00DD4796"/>
    <w:rsid w:val="00DD4B61"/>
    <w:rsid w:val="00DD4E72"/>
    <w:rsid w:val="00DD53A2"/>
    <w:rsid w:val="00DD5A39"/>
    <w:rsid w:val="00DD5C91"/>
    <w:rsid w:val="00DD5EEB"/>
    <w:rsid w:val="00DD610F"/>
    <w:rsid w:val="00DD61E8"/>
    <w:rsid w:val="00DD658D"/>
    <w:rsid w:val="00DD6683"/>
    <w:rsid w:val="00DD6AAF"/>
    <w:rsid w:val="00DD6D6A"/>
    <w:rsid w:val="00DD701A"/>
    <w:rsid w:val="00DD72D4"/>
    <w:rsid w:val="00DD738D"/>
    <w:rsid w:val="00DD73AC"/>
    <w:rsid w:val="00DD752B"/>
    <w:rsid w:val="00DD752E"/>
    <w:rsid w:val="00DD7679"/>
    <w:rsid w:val="00DD79B0"/>
    <w:rsid w:val="00DD7ED8"/>
    <w:rsid w:val="00DE025E"/>
    <w:rsid w:val="00DE0721"/>
    <w:rsid w:val="00DE08D2"/>
    <w:rsid w:val="00DE0EB7"/>
    <w:rsid w:val="00DE122C"/>
    <w:rsid w:val="00DE15AA"/>
    <w:rsid w:val="00DE187E"/>
    <w:rsid w:val="00DE19BF"/>
    <w:rsid w:val="00DE1AFC"/>
    <w:rsid w:val="00DE1B8B"/>
    <w:rsid w:val="00DE1BAE"/>
    <w:rsid w:val="00DE1DEB"/>
    <w:rsid w:val="00DE1E67"/>
    <w:rsid w:val="00DE1F90"/>
    <w:rsid w:val="00DE1FDE"/>
    <w:rsid w:val="00DE22D5"/>
    <w:rsid w:val="00DE2385"/>
    <w:rsid w:val="00DE2581"/>
    <w:rsid w:val="00DE288A"/>
    <w:rsid w:val="00DE2AFA"/>
    <w:rsid w:val="00DE2AFB"/>
    <w:rsid w:val="00DE2CEF"/>
    <w:rsid w:val="00DE331F"/>
    <w:rsid w:val="00DE33F9"/>
    <w:rsid w:val="00DE3653"/>
    <w:rsid w:val="00DE37EC"/>
    <w:rsid w:val="00DE3AC0"/>
    <w:rsid w:val="00DE3CE1"/>
    <w:rsid w:val="00DE41AB"/>
    <w:rsid w:val="00DE432B"/>
    <w:rsid w:val="00DE4793"/>
    <w:rsid w:val="00DE494A"/>
    <w:rsid w:val="00DE4CCD"/>
    <w:rsid w:val="00DE4E17"/>
    <w:rsid w:val="00DE4F51"/>
    <w:rsid w:val="00DE4F67"/>
    <w:rsid w:val="00DE528A"/>
    <w:rsid w:val="00DE536D"/>
    <w:rsid w:val="00DE552C"/>
    <w:rsid w:val="00DE5B5B"/>
    <w:rsid w:val="00DE5D14"/>
    <w:rsid w:val="00DE5D97"/>
    <w:rsid w:val="00DE60D3"/>
    <w:rsid w:val="00DE631E"/>
    <w:rsid w:val="00DE6428"/>
    <w:rsid w:val="00DE6BCF"/>
    <w:rsid w:val="00DE6DA5"/>
    <w:rsid w:val="00DE6E99"/>
    <w:rsid w:val="00DE7137"/>
    <w:rsid w:val="00DE7936"/>
    <w:rsid w:val="00DE7BFB"/>
    <w:rsid w:val="00DE7E8D"/>
    <w:rsid w:val="00DF00CA"/>
    <w:rsid w:val="00DF0119"/>
    <w:rsid w:val="00DF018C"/>
    <w:rsid w:val="00DF047B"/>
    <w:rsid w:val="00DF05C6"/>
    <w:rsid w:val="00DF0DE5"/>
    <w:rsid w:val="00DF12B8"/>
    <w:rsid w:val="00DF141B"/>
    <w:rsid w:val="00DF192F"/>
    <w:rsid w:val="00DF1ACA"/>
    <w:rsid w:val="00DF1C99"/>
    <w:rsid w:val="00DF244F"/>
    <w:rsid w:val="00DF24B8"/>
    <w:rsid w:val="00DF2622"/>
    <w:rsid w:val="00DF2BA0"/>
    <w:rsid w:val="00DF2C00"/>
    <w:rsid w:val="00DF2C3D"/>
    <w:rsid w:val="00DF2CE7"/>
    <w:rsid w:val="00DF2EA4"/>
    <w:rsid w:val="00DF2F19"/>
    <w:rsid w:val="00DF2F42"/>
    <w:rsid w:val="00DF30F2"/>
    <w:rsid w:val="00DF35E2"/>
    <w:rsid w:val="00DF363B"/>
    <w:rsid w:val="00DF3782"/>
    <w:rsid w:val="00DF39A1"/>
    <w:rsid w:val="00DF3A96"/>
    <w:rsid w:val="00DF3BA4"/>
    <w:rsid w:val="00DF4438"/>
    <w:rsid w:val="00DF4802"/>
    <w:rsid w:val="00DF4919"/>
    <w:rsid w:val="00DF4B11"/>
    <w:rsid w:val="00DF4E22"/>
    <w:rsid w:val="00DF4F25"/>
    <w:rsid w:val="00DF507F"/>
    <w:rsid w:val="00DF50CF"/>
    <w:rsid w:val="00DF5398"/>
    <w:rsid w:val="00DF541C"/>
    <w:rsid w:val="00DF55B6"/>
    <w:rsid w:val="00DF565C"/>
    <w:rsid w:val="00DF7133"/>
    <w:rsid w:val="00DF7466"/>
    <w:rsid w:val="00DF7491"/>
    <w:rsid w:val="00DF7546"/>
    <w:rsid w:val="00DF77B1"/>
    <w:rsid w:val="00DF7861"/>
    <w:rsid w:val="00DF7C37"/>
    <w:rsid w:val="00DF7F5E"/>
    <w:rsid w:val="00E00592"/>
    <w:rsid w:val="00E00618"/>
    <w:rsid w:val="00E0061A"/>
    <w:rsid w:val="00E0070C"/>
    <w:rsid w:val="00E00DDB"/>
    <w:rsid w:val="00E00EB4"/>
    <w:rsid w:val="00E010C1"/>
    <w:rsid w:val="00E014E6"/>
    <w:rsid w:val="00E0166A"/>
    <w:rsid w:val="00E01764"/>
    <w:rsid w:val="00E01805"/>
    <w:rsid w:val="00E019DC"/>
    <w:rsid w:val="00E01AB3"/>
    <w:rsid w:val="00E01D7B"/>
    <w:rsid w:val="00E021C3"/>
    <w:rsid w:val="00E02949"/>
    <w:rsid w:val="00E02A6F"/>
    <w:rsid w:val="00E034A0"/>
    <w:rsid w:val="00E037B9"/>
    <w:rsid w:val="00E03903"/>
    <w:rsid w:val="00E04986"/>
    <w:rsid w:val="00E04B06"/>
    <w:rsid w:val="00E04C42"/>
    <w:rsid w:val="00E0503D"/>
    <w:rsid w:val="00E05491"/>
    <w:rsid w:val="00E05AAF"/>
    <w:rsid w:val="00E05F52"/>
    <w:rsid w:val="00E06015"/>
    <w:rsid w:val="00E0627E"/>
    <w:rsid w:val="00E063FE"/>
    <w:rsid w:val="00E06421"/>
    <w:rsid w:val="00E0680B"/>
    <w:rsid w:val="00E06A08"/>
    <w:rsid w:val="00E06A16"/>
    <w:rsid w:val="00E06CEA"/>
    <w:rsid w:val="00E06DE8"/>
    <w:rsid w:val="00E0716A"/>
    <w:rsid w:val="00E0752C"/>
    <w:rsid w:val="00E0759A"/>
    <w:rsid w:val="00E0762F"/>
    <w:rsid w:val="00E07BDE"/>
    <w:rsid w:val="00E07C0D"/>
    <w:rsid w:val="00E103C5"/>
    <w:rsid w:val="00E10C0A"/>
    <w:rsid w:val="00E11BB6"/>
    <w:rsid w:val="00E11C2F"/>
    <w:rsid w:val="00E11DEE"/>
    <w:rsid w:val="00E12007"/>
    <w:rsid w:val="00E120D8"/>
    <w:rsid w:val="00E12154"/>
    <w:rsid w:val="00E12367"/>
    <w:rsid w:val="00E12878"/>
    <w:rsid w:val="00E12898"/>
    <w:rsid w:val="00E12EAD"/>
    <w:rsid w:val="00E12F0B"/>
    <w:rsid w:val="00E12FD2"/>
    <w:rsid w:val="00E1314D"/>
    <w:rsid w:val="00E136CE"/>
    <w:rsid w:val="00E13889"/>
    <w:rsid w:val="00E13AA3"/>
    <w:rsid w:val="00E13B54"/>
    <w:rsid w:val="00E13D49"/>
    <w:rsid w:val="00E14106"/>
    <w:rsid w:val="00E1443C"/>
    <w:rsid w:val="00E14686"/>
    <w:rsid w:val="00E14A27"/>
    <w:rsid w:val="00E150DC"/>
    <w:rsid w:val="00E151E3"/>
    <w:rsid w:val="00E15D1B"/>
    <w:rsid w:val="00E15F27"/>
    <w:rsid w:val="00E15FF1"/>
    <w:rsid w:val="00E1603D"/>
    <w:rsid w:val="00E1618D"/>
    <w:rsid w:val="00E164A1"/>
    <w:rsid w:val="00E1656F"/>
    <w:rsid w:val="00E16663"/>
    <w:rsid w:val="00E167FF"/>
    <w:rsid w:val="00E168B1"/>
    <w:rsid w:val="00E16977"/>
    <w:rsid w:val="00E16ABF"/>
    <w:rsid w:val="00E171ED"/>
    <w:rsid w:val="00E173A6"/>
    <w:rsid w:val="00E173CA"/>
    <w:rsid w:val="00E1765C"/>
    <w:rsid w:val="00E178D9"/>
    <w:rsid w:val="00E17BC0"/>
    <w:rsid w:val="00E17D36"/>
    <w:rsid w:val="00E17D5F"/>
    <w:rsid w:val="00E2004A"/>
    <w:rsid w:val="00E20085"/>
    <w:rsid w:val="00E204BE"/>
    <w:rsid w:val="00E20579"/>
    <w:rsid w:val="00E20824"/>
    <w:rsid w:val="00E2083B"/>
    <w:rsid w:val="00E20860"/>
    <w:rsid w:val="00E2089D"/>
    <w:rsid w:val="00E20AC8"/>
    <w:rsid w:val="00E20C8D"/>
    <w:rsid w:val="00E21352"/>
    <w:rsid w:val="00E216A1"/>
    <w:rsid w:val="00E21860"/>
    <w:rsid w:val="00E21AB7"/>
    <w:rsid w:val="00E21EE4"/>
    <w:rsid w:val="00E22123"/>
    <w:rsid w:val="00E22576"/>
    <w:rsid w:val="00E229A4"/>
    <w:rsid w:val="00E22A39"/>
    <w:rsid w:val="00E22A6F"/>
    <w:rsid w:val="00E22A9B"/>
    <w:rsid w:val="00E22B0A"/>
    <w:rsid w:val="00E22CA1"/>
    <w:rsid w:val="00E22DF8"/>
    <w:rsid w:val="00E233A1"/>
    <w:rsid w:val="00E23463"/>
    <w:rsid w:val="00E23507"/>
    <w:rsid w:val="00E2351B"/>
    <w:rsid w:val="00E23A69"/>
    <w:rsid w:val="00E23E2F"/>
    <w:rsid w:val="00E23FCB"/>
    <w:rsid w:val="00E23FD9"/>
    <w:rsid w:val="00E24691"/>
    <w:rsid w:val="00E250F3"/>
    <w:rsid w:val="00E252D1"/>
    <w:rsid w:val="00E2535C"/>
    <w:rsid w:val="00E2561B"/>
    <w:rsid w:val="00E25D1D"/>
    <w:rsid w:val="00E25F95"/>
    <w:rsid w:val="00E25FCC"/>
    <w:rsid w:val="00E26075"/>
    <w:rsid w:val="00E260C9"/>
    <w:rsid w:val="00E261FF"/>
    <w:rsid w:val="00E268B5"/>
    <w:rsid w:val="00E269E6"/>
    <w:rsid w:val="00E271B9"/>
    <w:rsid w:val="00E271C0"/>
    <w:rsid w:val="00E27348"/>
    <w:rsid w:val="00E27634"/>
    <w:rsid w:val="00E2763B"/>
    <w:rsid w:val="00E27721"/>
    <w:rsid w:val="00E27798"/>
    <w:rsid w:val="00E277ED"/>
    <w:rsid w:val="00E278F1"/>
    <w:rsid w:val="00E27E00"/>
    <w:rsid w:val="00E30820"/>
    <w:rsid w:val="00E3089A"/>
    <w:rsid w:val="00E309F9"/>
    <w:rsid w:val="00E30AFB"/>
    <w:rsid w:val="00E30B09"/>
    <w:rsid w:val="00E30D08"/>
    <w:rsid w:val="00E3144F"/>
    <w:rsid w:val="00E3190D"/>
    <w:rsid w:val="00E31CFB"/>
    <w:rsid w:val="00E31D79"/>
    <w:rsid w:val="00E31DCB"/>
    <w:rsid w:val="00E3213C"/>
    <w:rsid w:val="00E32177"/>
    <w:rsid w:val="00E322E9"/>
    <w:rsid w:val="00E323E8"/>
    <w:rsid w:val="00E326DB"/>
    <w:rsid w:val="00E32BD1"/>
    <w:rsid w:val="00E32CAF"/>
    <w:rsid w:val="00E32E53"/>
    <w:rsid w:val="00E33081"/>
    <w:rsid w:val="00E33131"/>
    <w:rsid w:val="00E33636"/>
    <w:rsid w:val="00E3363B"/>
    <w:rsid w:val="00E33703"/>
    <w:rsid w:val="00E33941"/>
    <w:rsid w:val="00E33AE1"/>
    <w:rsid w:val="00E33AFD"/>
    <w:rsid w:val="00E33E30"/>
    <w:rsid w:val="00E34411"/>
    <w:rsid w:val="00E34635"/>
    <w:rsid w:val="00E347D4"/>
    <w:rsid w:val="00E34B13"/>
    <w:rsid w:val="00E34F21"/>
    <w:rsid w:val="00E35135"/>
    <w:rsid w:val="00E35276"/>
    <w:rsid w:val="00E35574"/>
    <w:rsid w:val="00E3576E"/>
    <w:rsid w:val="00E357B0"/>
    <w:rsid w:val="00E35DC3"/>
    <w:rsid w:val="00E35EC4"/>
    <w:rsid w:val="00E35F80"/>
    <w:rsid w:val="00E369EF"/>
    <w:rsid w:val="00E36A31"/>
    <w:rsid w:val="00E370E4"/>
    <w:rsid w:val="00E371BF"/>
    <w:rsid w:val="00E37213"/>
    <w:rsid w:val="00E375E8"/>
    <w:rsid w:val="00E37981"/>
    <w:rsid w:val="00E37A1B"/>
    <w:rsid w:val="00E37B3E"/>
    <w:rsid w:val="00E40006"/>
    <w:rsid w:val="00E40321"/>
    <w:rsid w:val="00E40485"/>
    <w:rsid w:val="00E40573"/>
    <w:rsid w:val="00E40727"/>
    <w:rsid w:val="00E40734"/>
    <w:rsid w:val="00E407AC"/>
    <w:rsid w:val="00E411DF"/>
    <w:rsid w:val="00E4131D"/>
    <w:rsid w:val="00E4162A"/>
    <w:rsid w:val="00E41713"/>
    <w:rsid w:val="00E41997"/>
    <w:rsid w:val="00E41BFB"/>
    <w:rsid w:val="00E4226E"/>
    <w:rsid w:val="00E4247A"/>
    <w:rsid w:val="00E42698"/>
    <w:rsid w:val="00E4279A"/>
    <w:rsid w:val="00E43123"/>
    <w:rsid w:val="00E43269"/>
    <w:rsid w:val="00E43763"/>
    <w:rsid w:val="00E43C24"/>
    <w:rsid w:val="00E43F0A"/>
    <w:rsid w:val="00E441D9"/>
    <w:rsid w:val="00E44248"/>
    <w:rsid w:val="00E442EC"/>
    <w:rsid w:val="00E443EE"/>
    <w:rsid w:val="00E444AD"/>
    <w:rsid w:val="00E44DF9"/>
    <w:rsid w:val="00E45034"/>
    <w:rsid w:val="00E451A4"/>
    <w:rsid w:val="00E45302"/>
    <w:rsid w:val="00E4563A"/>
    <w:rsid w:val="00E456CD"/>
    <w:rsid w:val="00E45963"/>
    <w:rsid w:val="00E45969"/>
    <w:rsid w:val="00E459CF"/>
    <w:rsid w:val="00E45A32"/>
    <w:rsid w:val="00E45D11"/>
    <w:rsid w:val="00E45E15"/>
    <w:rsid w:val="00E461B1"/>
    <w:rsid w:val="00E462CB"/>
    <w:rsid w:val="00E4657D"/>
    <w:rsid w:val="00E46781"/>
    <w:rsid w:val="00E469E9"/>
    <w:rsid w:val="00E46FD3"/>
    <w:rsid w:val="00E471A2"/>
    <w:rsid w:val="00E4731A"/>
    <w:rsid w:val="00E47673"/>
    <w:rsid w:val="00E477D0"/>
    <w:rsid w:val="00E47CB6"/>
    <w:rsid w:val="00E47CE6"/>
    <w:rsid w:val="00E47CFB"/>
    <w:rsid w:val="00E47D91"/>
    <w:rsid w:val="00E47E45"/>
    <w:rsid w:val="00E5028C"/>
    <w:rsid w:val="00E503D9"/>
    <w:rsid w:val="00E505CE"/>
    <w:rsid w:val="00E50A06"/>
    <w:rsid w:val="00E50A71"/>
    <w:rsid w:val="00E50FEF"/>
    <w:rsid w:val="00E5147C"/>
    <w:rsid w:val="00E517B9"/>
    <w:rsid w:val="00E51B9E"/>
    <w:rsid w:val="00E51DE2"/>
    <w:rsid w:val="00E51EB3"/>
    <w:rsid w:val="00E520BB"/>
    <w:rsid w:val="00E5297A"/>
    <w:rsid w:val="00E53699"/>
    <w:rsid w:val="00E53840"/>
    <w:rsid w:val="00E53A6C"/>
    <w:rsid w:val="00E53AC7"/>
    <w:rsid w:val="00E53C95"/>
    <w:rsid w:val="00E53D91"/>
    <w:rsid w:val="00E53FF9"/>
    <w:rsid w:val="00E54674"/>
    <w:rsid w:val="00E54B47"/>
    <w:rsid w:val="00E54D09"/>
    <w:rsid w:val="00E54D2E"/>
    <w:rsid w:val="00E55122"/>
    <w:rsid w:val="00E551E4"/>
    <w:rsid w:val="00E555B2"/>
    <w:rsid w:val="00E5574F"/>
    <w:rsid w:val="00E55C7C"/>
    <w:rsid w:val="00E55F87"/>
    <w:rsid w:val="00E56EDB"/>
    <w:rsid w:val="00E56F27"/>
    <w:rsid w:val="00E5708A"/>
    <w:rsid w:val="00E570D2"/>
    <w:rsid w:val="00E5733C"/>
    <w:rsid w:val="00E5745A"/>
    <w:rsid w:val="00E57479"/>
    <w:rsid w:val="00E57A23"/>
    <w:rsid w:val="00E57A3D"/>
    <w:rsid w:val="00E57B0A"/>
    <w:rsid w:val="00E57FC9"/>
    <w:rsid w:val="00E6001B"/>
    <w:rsid w:val="00E601C8"/>
    <w:rsid w:val="00E6040E"/>
    <w:rsid w:val="00E6059A"/>
    <w:rsid w:val="00E60922"/>
    <w:rsid w:val="00E60A85"/>
    <w:rsid w:val="00E60B86"/>
    <w:rsid w:val="00E61047"/>
    <w:rsid w:val="00E611B6"/>
    <w:rsid w:val="00E613D9"/>
    <w:rsid w:val="00E61AC1"/>
    <w:rsid w:val="00E61D13"/>
    <w:rsid w:val="00E61D54"/>
    <w:rsid w:val="00E61EDE"/>
    <w:rsid w:val="00E620CD"/>
    <w:rsid w:val="00E62347"/>
    <w:rsid w:val="00E6281E"/>
    <w:rsid w:val="00E62C0E"/>
    <w:rsid w:val="00E62D7C"/>
    <w:rsid w:val="00E62DA2"/>
    <w:rsid w:val="00E6344F"/>
    <w:rsid w:val="00E634C5"/>
    <w:rsid w:val="00E637E0"/>
    <w:rsid w:val="00E638D8"/>
    <w:rsid w:val="00E638E2"/>
    <w:rsid w:val="00E63912"/>
    <w:rsid w:val="00E639DA"/>
    <w:rsid w:val="00E63AEF"/>
    <w:rsid w:val="00E6426E"/>
    <w:rsid w:val="00E642BA"/>
    <w:rsid w:val="00E642C5"/>
    <w:rsid w:val="00E644A5"/>
    <w:rsid w:val="00E644B1"/>
    <w:rsid w:val="00E64583"/>
    <w:rsid w:val="00E64E1A"/>
    <w:rsid w:val="00E64E61"/>
    <w:rsid w:val="00E64F07"/>
    <w:rsid w:val="00E65588"/>
    <w:rsid w:val="00E65711"/>
    <w:rsid w:val="00E6597D"/>
    <w:rsid w:val="00E659B1"/>
    <w:rsid w:val="00E65A3C"/>
    <w:rsid w:val="00E65A5F"/>
    <w:rsid w:val="00E65B93"/>
    <w:rsid w:val="00E65DA6"/>
    <w:rsid w:val="00E6643E"/>
    <w:rsid w:val="00E664DB"/>
    <w:rsid w:val="00E66917"/>
    <w:rsid w:val="00E669D7"/>
    <w:rsid w:val="00E66BA9"/>
    <w:rsid w:val="00E66F21"/>
    <w:rsid w:val="00E67265"/>
    <w:rsid w:val="00E67551"/>
    <w:rsid w:val="00E67B16"/>
    <w:rsid w:val="00E67CB5"/>
    <w:rsid w:val="00E67DCD"/>
    <w:rsid w:val="00E67F6A"/>
    <w:rsid w:val="00E70277"/>
    <w:rsid w:val="00E702DE"/>
    <w:rsid w:val="00E70463"/>
    <w:rsid w:val="00E7063D"/>
    <w:rsid w:val="00E70738"/>
    <w:rsid w:val="00E70859"/>
    <w:rsid w:val="00E70AC9"/>
    <w:rsid w:val="00E70B1F"/>
    <w:rsid w:val="00E70D3E"/>
    <w:rsid w:val="00E71442"/>
    <w:rsid w:val="00E715C5"/>
    <w:rsid w:val="00E71A2D"/>
    <w:rsid w:val="00E71B72"/>
    <w:rsid w:val="00E71E45"/>
    <w:rsid w:val="00E71FB9"/>
    <w:rsid w:val="00E720F2"/>
    <w:rsid w:val="00E7225D"/>
    <w:rsid w:val="00E72282"/>
    <w:rsid w:val="00E72537"/>
    <w:rsid w:val="00E72885"/>
    <w:rsid w:val="00E72E16"/>
    <w:rsid w:val="00E7347C"/>
    <w:rsid w:val="00E7363C"/>
    <w:rsid w:val="00E73670"/>
    <w:rsid w:val="00E73878"/>
    <w:rsid w:val="00E73B71"/>
    <w:rsid w:val="00E73C91"/>
    <w:rsid w:val="00E73CBD"/>
    <w:rsid w:val="00E73D0B"/>
    <w:rsid w:val="00E73ED7"/>
    <w:rsid w:val="00E74036"/>
    <w:rsid w:val="00E7461D"/>
    <w:rsid w:val="00E7478A"/>
    <w:rsid w:val="00E74C05"/>
    <w:rsid w:val="00E74D00"/>
    <w:rsid w:val="00E74EBB"/>
    <w:rsid w:val="00E75555"/>
    <w:rsid w:val="00E75953"/>
    <w:rsid w:val="00E759B0"/>
    <w:rsid w:val="00E75AD7"/>
    <w:rsid w:val="00E75BB2"/>
    <w:rsid w:val="00E75C82"/>
    <w:rsid w:val="00E76695"/>
    <w:rsid w:val="00E76717"/>
    <w:rsid w:val="00E76A41"/>
    <w:rsid w:val="00E76F50"/>
    <w:rsid w:val="00E771C3"/>
    <w:rsid w:val="00E77575"/>
    <w:rsid w:val="00E77779"/>
    <w:rsid w:val="00E77B52"/>
    <w:rsid w:val="00E77D2F"/>
    <w:rsid w:val="00E8002C"/>
    <w:rsid w:val="00E80115"/>
    <w:rsid w:val="00E80217"/>
    <w:rsid w:val="00E80279"/>
    <w:rsid w:val="00E807A2"/>
    <w:rsid w:val="00E808BB"/>
    <w:rsid w:val="00E80924"/>
    <w:rsid w:val="00E80EB6"/>
    <w:rsid w:val="00E80F9F"/>
    <w:rsid w:val="00E80FB5"/>
    <w:rsid w:val="00E8120D"/>
    <w:rsid w:val="00E814B0"/>
    <w:rsid w:val="00E814CE"/>
    <w:rsid w:val="00E814DA"/>
    <w:rsid w:val="00E81579"/>
    <w:rsid w:val="00E81723"/>
    <w:rsid w:val="00E81E87"/>
    <w:rsid w:val="00E8279E"/>
    <w:rsid w:val="00E829BD"/>
    <w:rsid w:val="00E829CB"/>
    <w:rsid w:val="00E82B58"/>
    <w:rsid w:val="00E82EA5"/>
    <w:rsid w:val="00E83109"/>
    <w:rsid w:val="00E8321C"/>
    <w:rsid w:val="00E83266"/>
    <w:rsid w:val="00E83288"/>
    <w:rsid w:val="00E835AF"/>
    <w:rsid w:val="00E83B12"/>
    <w:rsid w:val="00E83B43"/>
    <w:rsid w:val="00E83D75"/>
    <w:rsid w:val="00E83E7E"/>
    <w:rsid w:val="00E83FBD"/>
    <w:rsid w:val="00E84471"/>
    <w:rsid w:val="00E8453C"/>
    <w:rsid w:val="00E84693"/>
    <w:rsid w:val="00E8489A"/>
    <w:rsid w:val="00E84DF2"/>
    <w:rsid w:val="00E851A7"/>
    <w:rsid w:val="00E854DC"/>
    <w:rsid w:val="00E85AB7"/>
    <w:rsid w:val="00E85D7E"/>
    <w:rsid w:val="00E86024"/>
    <w:rsid w:val="00E86195"/>
    <w:rsid w:val="00E86304"/>
    <w:rsid w:val="00E86CB5"/>
    <w:rsid w:val="00E87355"/>
    <w:rsid w:val="00E87418"/>
    <w:rsid w:val="00E87524"/>
    <w:rsid w:val="00E87A84"/>
    <w:rsid w:val="00E87B5E"/>
    <w:rsid w:val="00E87D65"/>
    <w:rsid w:val="00E87F60"/>
    <w:rsid w:val="00E9002A"/>
    <w:rsid w:val="00E90A2B"/>
    <w:rsid w:val="00E90DE7"/>
    <w:rsid w:val="00E90F18"/>
    <w:rsid w:val="00E90FB8"/>
    <w:rsid w:val="00E9148E"/>
    <w:rsid w:val="00E91586"/>
    <w:rsid w:val="00E91736"/>
    <w:rsid w:val="00E917D8"/>
    <w:rsid w:val="00E91ABE"/>
    <w:rsid w:val="00E91DC0"/>
    <w:rsid w:val="00E9233E"/>
    <w:rsid w:val="00E92552"/>
    <w:rsid w:val="00E92C53"/>
    <w:rsid w:val="00E92CAB"/>
    <w:rsid w:val="00E92FB2"/>
    <w:rsid w:val="00E93140"/>
    <w:rsid w:val="00E931AB"/>
    <w:rsid w:val="00E932D9"/>
    <w:rsid w:val="00E93358"/>
    <w:rsid w:val="00E93863"/>
    <w:rsid w:val="00E93C43"/>
    <w:rsid w:val="00E93D26"/>
    <w:rsid w:val="00E93DD5"/>
    <w:rsid w:val="00E93F03"/>
    <w:rsid w:val="00E93FF7"/>
    <w:rsid w:val="00E94016"/>
    <w:rsid w:val="00E94468"/>
    <w:rsid w:val="00E94527"/>
    <w:rsid w:val="00E9471C"/>
    <w:rsid w:val="00E94789"/>
    <w:rsid w:val="00E94875"/>
    <w:rsid w:val="00E95160"/>
    <w:rsid w:val="00E95703"/>
    <w:rsid w:val="00E959E5"/>
    <w:rsid w:val="00E95A64"/>
    <w:rsid w:val="00E96632"/>
    <w:rsid w:val="00E96714"/>
    <w:rsid w:val="00E96921"/>
    <w:rsid w:val="00E96C3B"/>
    <w:rsid w:val="00E96D63"/>
    <w:rsid w:val="00E96F4E"/>
    <w:rsid w:val="00E97015"/>
    <w:rsid w:val="00E9704B"/>
    <w:rsid w:val="00E970D5"/>
    <w:rsid w:val="00E972F7"/>
    <w:rsid w:val="00E97396"/>
    <w:rsid w:val="00E97462"/>
    <w:rsid w:val="00E97CA3"/>
    <w:rsid w:val="00E97E9D"/>
    <w:rsid w:val="00E97F06"/>
    <w:rsid w:val="00EA00ED"/>
    <w:rsid w:val="00EA0632"/>
    <w:rsid w:val="00EA0682"/>
    <w:rsid w:val="00EA06CF"/>
    <w:rsid w:val="00EA0962"/>
    <w:rsid w:val="00EA0DD7"/>
    <w:rsid w:val="00EA18E7"/>
    <w:rsid w:val="00EA1B9C"/>
    <w:rsid w:val="00EA1DAA"/>
    <w:rsid w:val="00EA21D7"/>
    <w:rsid w:val="00EA2213"/>
    <w:rsid w:val="00EA22D4"/>
    <w:rsid w:val="00EA2687"/>
    <w:rsid w:val="00EA2BB3"/>
    <w:rsid w:val="00EA323B"/>
    <w:rsid w:val="00EA3305"/>
    <w:rsid w:val="00EA334D"/>
    <w:rsid w:val="00EA35DE"/>
    <w:rsid w:val="00EA3C0C"/>
    <w:rsid w:val="00EA3C52"/>
    <w:rsid w:val="00EA3CE8"/>
    <w:rsid w:val="00EA3D82"/>
    <w:rsid w:val="00EA3DE8"/>
    <w:rsid w:val="00EA3F82"/>
    <w:rsid w:val="00EA43AF"/>
    <w:rsid w:val="00EA463D"/>
    <w:rsid w:val="00EA49B6"/>
    <w:rsid w:val="00EA4A3D"/>
    <w:rsid w:val="00EA4D1C"/>
    <w:rsid w:val="00EA4E02"/>
    <w:rsid w:val="00EA4E25"/>
    <w:rsid w:val="00EA51B0"/>
    <w:rsid w:val="00EA5291"/>
    <w:rsid w:val="00EA5A04"/>
    <w:rsid w:val="00EA60FF"/>
    <w:rsid w:val="00EA6757"/>
    <w:rsid w:val="00EA6C25"/>
    <w:rsid w:val="00EA6D60"/>
    <w:rsid w:val="00EA6EE2"/>
    <w:rsid w:val="00EA6FF9"/>
    <w:rsid w:val="00EA7132"/>
    <w:rsid w:val="00EA72F8"/>
    <w:rsid w:val="00EA7648"/>
    <w:rsid w:val="00EA7A96"/>
    <w:rsid w:val="00EA7B8D"/>
    <w:rsid w:val="00EA7C2E"/>
    <w:rsid w:val="00EA7C9E"/>
    <w:rsid w:val="00EA7FD8"/>
    <w:rsid w:val="00EB00D5"/>
    <w:rsid w:val="00EB00E8"/>
    <w:rsid w:val="00EB02C0"/>
    <w:rsid w:val="00EB09FA"/>
    <w:rsid w:val="00EB0C2B"/>
    <w:rsid w:val="00EB0CD4"/>
    <w:rsid w:val="00EB0FC6"/>
    <w:rsid w:val="00EB108D"/>
    <w:rsid w:val="00EB17F7"/>
    <w:rsid w:val="00EB1891"/>
    <w:rsid w:val="00EB1DDE"/>
    <w:rsid w:val="00EB1E3A"/>
    <w:rsid w:val="00EB1FA6"/>
    <w:rsid w:val="00EB1FC4"/>
    <w:rsid w:val="00EB2138"/>
    <w:rsid w:val="00EB2869"/>
    <w:rsid w:val="00EB29BE"/>
    <w:rsid w:val="00EB2E97"/>
    <w:rsid w:val="00EB30FF"/>
    <w:rsid w:val="00EB31B0"/>
    <w:rsid w:val="00EB3443"/>
    <w:rsid w:val="00EB3579"/>
    <w:rsid w:val="00EB36F1"/>
    <w:rsid w:val="00EB3958"/>
    <w:rsid w:val="00EB39D0"/>
    <w:rsid w:val="00EB3C05"/>
    <w:rsid w:val="00EB3EDB"/>
    <w:rsid w:val="00EB3FC5"/>
    <w:rsid w:val="00EB42E8"/>
    <w:rsid w:val="00EB433A"/>
    <w:rsid w:val="00EB4592"/>
    <w:rsid w:val="00EB45A9"/>
    <w:rsid w:val="00EB4794"/>
    <w:rsid w:val="00EB48E8"/>
    <w:rsid w:val="00EB4D48"/>
    <w:rsid w:val="00EB4EFD"/>
    <w:rsid w:val="00EB5234"/>
    <w:rsid w:val="00EB5351"/>
    <w:rsid w:val="00EB5379"/>
    <w:rsid w:val="00EB552E"/>
    <w:rsid w:val="00EB5658"/>
    <w:rsid w:val="00EB5723"/>
    <w:rsid w:val="00EB5DC1"/>
    <w:rsid w:val="00EB6017"/>
    <w:rsid w:val="00EB6380"/>
    <w:rsid w:val="00EB63A4"/>
    <w:rsid w:val="00EB650A"/>
    <w:rsid w:val="00EB65BA"/>
    <w:rsid w:val="00EB6617"/>
    <w:rsid w:val="00EB6A57"/>
    <w:rsid w:val="00EB6FCD"/>
    <w:rsid w:val="00EB73F4"/>
    <w:rsid w:val="00EB7BA2"/>
    <w:rsid w:val="00EC01A0"/>
    <w:rsid w:val="00EC0244"/>
    <w:rsid w:val="00EC061B"/>
    <w:rsid w:val="00EC0C25"/>
    <w:rsid w:val="00EC10D1"/>
    <w:rsid w:val="00EC1149"/>
    <w:rsid w:val="00EC12AB"/>
    <w:rsid w:val="00EC1336"/>
    <w:rsid w:val="00EC141B"/>
    <w:rsid w:val="00EC1AD1"/>
    <w:rsid w:val="00EC1B28"/>
    <w:rsid w:val="00EC201F"/>
    <w:rsid w:val="00EC2186"/>
    <w:rsid w:val="00EC2491"/>
    <w:rsid w:val="00EC27FA"/>
    <w:rsid w:val="00EC2BCD"/>
    <w:rsid w:val="00EC2C4A"/>
    <w:rsid w:val="00EC324F"/>
    <w:rsid w:val="00EC3491"/>
    <w:rsid w:val="00EC34A9"/>
    <w:rsid w:val="00EC370D"/>
    <w:rsid w:val="00EC372B"/>
    <w:rsid w:val="00EC3BA3"/>
    <w:rsid w:val="00EC3FE4"/>
    <w:rsid w:val="00EC404D"/>
    <w:rsid w:val="00EC425D"/>
    <w:rsid w:val="00EC4309"/>
    <w:rsid w:val="00EC469B"/>
    <w:rsid w:val="00EC46C6"/>
    <w:rsid w:val="00EC4D3C"/>
    <w:rsid w:val="00EC5036"/>
    <w:rsid w:val="00EC51F7"/>
    <w:rsid w:val="00EC5398"/>
    <w:rsid w:val="00EC5587"/>
    <w:rsid w:val="00EC58BE"/>
    <w:rsid w:val="00EC59FB"/>
    <w:rsid w:val="00EC5A4C"/>
    <w:rsid w:val="00EC5AAF"/>
    <w:rsid w:val="00EC5EDE"/>
    <w:rsid w:val="00EC6455"/>
    <w:rsid w:val="00EC6563"/>
    <w:rsid w:val="00EC69E4"/>
    <w:rsid w:val="00EC6DCB"/>
    <w:rsid w:val="00EC6DEF"/>
    <w:rsid w:val="00EC6E90"/>
    <w:rsid w:val="00EC6FAE"/>
    <w:rsid w:val="00EC70A5"/>
    <w:rsid w:val="00EC7792"/>
    <w:rsid w:val="00EC7822"/>
    <w:rsid w:val="00EC7C23"/>
    <w:rsid w:val="00ED003F"/>
    <w:rsid w:val="00ED01FC"/>
    <w:rsid w:val="00ED0847"/>
    <w:rsid w:val="00ED09E8"/>
    <w:rsid w:val="00ED0A4F"/>
    <w:rsid w:val="00ED0F7F"/>
    <w:rsid w:val="00ED1249"/>
    <w:rsid w:val="00ED14F6"/>
    <w:rsid w:val="00ED1586"/>
    <w:rsid w:val="00ED16A5"/>
    <w:rsid w:val="00ED17BB"/>
    <w:rsid w:val="00ED18FB"/>
    <w:rsid w:val="00ED1A22"/>
    <w:rsid w:val="00ED1A70"/>
    <w:rsid w:val="00ED1B92"/>
    <w:rsid w:val="00ED1C5D"/>
    <w:rsid w:val="00ED1D0A"/>
    <w:rsid w:val="00ED1EFD"/>
    <w:rsid w:val="00ED1FD6"/>
    <w:rsid w:val="00ED20A2"/>
    <w:rsid w:val="00ED2238"/>
    <w:rsid w:val="00ED224E"/>
    <w:rsid w:val="00ED2358"/>
    <w:rsid w:val="00ED2596"/>
    <w:rsid w:val="00ED26D2"/>
    <w:rsid w:val="00ED29E8"/>
    <w:rsid w:val="00ED2A24"/>
    <w:rsid w:val="00ED2F2A"/>
    <w:rsid w:val="00ED353C"/>
    <w:rsid w:val="00ED35A6"/>
    <w:rsid w:val="00ED35BD"/>
    <w:rsid w:val="00ED3A75"/>
    <w:rsid w:val="00ED3B10"/>
    <w:rsid w:val="00ED3C26"/>
    <w:rsid w:val="00ED3C68"/>
    <w:rsid w:val="00ED3E81"/>
    <w:rsid w:val="00ED3F28"/>
    <w:rsid w:val="00ED40D8"/>
    <w:rsid w:val="00ED4213"/>
    <w:rsid w:val="00ED44C2"/>
    <w:rsid w:val="00ED46BB"/>
    <w:rsid w:val="00ED488A"/>
    <w:rsid w:val="00ED4942"/>
    <w:rsid w:val="00ED49E0"/>
    <w:rsid w:val="00ED4A3F"/>
    <w:rsid w:val="00ED4FC2"/>
    <w:rsid w:val="00ED51A3"/>
    <w:rsid w:val="00ED529B"/>
    <w:rsid w:val="00ED561B"/>
    <w:rsid w:val="00ED5893"/>
    <w:rsid w:val="00ED59A9"/>
    <w:rsid w:val="00ED5D4D"/>
    <w:rsid w:val="00ED5DC0"/>
    <w:rsid w:val="00ED5F32"/>
    <w:rsid w:val="00ED5F86"/>
    <w:rsid w:val="00ED61CD"/>
    <w:rsid w:val="00ED61E8"/>
    <w:rsid w:val="00ED6DAF"/>
    <w:rsid w:val="00ED70BA"/>
    <w:rsid w:val="00ED743F"/>
    <w:rsid w:val="00ED74D2"/>
    <w:rsid w:val="00ED75FE"/>
    <w:rsid w:val="00ED77B2"/>
    <w:rsid w:val="00ED77ED"/>
    <w:rsid w:val="00ED7800"/>
    <w:rsid w:val="00ED786B"/>
    <w:rsid w:val="00ED7CF8"/>
    <w:rsid w:val="00ED7D6A"/>
    <w:rsid w:val="00ED7F4D"/>
    <w:rsid w:val="00ED7FC7"/>
    <w:rsid w:val="00EE03C6"/>
    <w:rsid w:val="00EE08CA"/>
    <w:rsid w:val="00EE09BB"/>
    <w:rsid w:val="00EE11A3"/>
    <w:rsid w:val="00EE11DD"/>
    <w:rsid w:val="00EE1410"/>
    <w:rsid w:val="00EE1F47"/>
    <w:rsid w:val="00EE1FED"/>
    <w:rsid w:val="00EE2235"/>
    <w:rsid w:val="00EE2400"/>
    <w:rsid w:val="00EE2783"/>
    <w:rsid w:val="00EE2B83"/>
    <w:rsid w:val="00EE2C6E"/>
    <w:rsid w:val="00EE2C80"/>
    <w:rsid w:val="00EE2D2E"/>
    <w:rsid w:val="00EE2EFF"/>
    <w:rsid w:val="00EE3142"/>
    <w:rsid w:val="00EE316A"/>
    <w:rsid w:val="00EE380C"/>
    <w:rsid w:val="00EE3ABB"/>
    <w:rsid w:val="00EE3DCC"/>
    <w:rsid w:val="00EE43BE"/>
    <w:rsid w:val="00EE4447"/>
    <w:rsid w:val="00EE4732"/>
    <w:rsid w:val="00EE4B8D"/>
    <w:rsid w:val="00EE5008"/>
    <w:rsid w:val="00EE542E"/>
    <w:rsid w:val="00EE55CD"/>
    <w:rsid w:val="00EE5D28"/>
    <w:rsid w:val="00EE5D91"/>
    <w:rsid w:val="00EE5F62"/>
    <w:rsid w:val="00EE6062"/>
    <w:rsid w:val="00EE66AE"/>
    <w:rsid w:val="00EE6868"/>
    <w:rsid w:val="00EE6CA8"/>
    <w:rsid w:val="00EF0033"/>
    <w:rsid w:val="00EF00D2"/>
    <w:rsid w:val="00EF00DE"/>
    <w:rsid w:val="00EF01CD"/>
    <w:rsid w:val="00EF0384"/>
    <w:rsid w:val="00EF041A"/>
    <w:rsid w:val="00EF05F0"/>
    <w:rsid w:val="00EF06FB"/>
    <w:rsid w:val="00EF07EE"/>
    <w:rsid w:val="00EF0C2A"/>
    <w:rsid w:val="00EF0D80"/>
    <w:rsid w:val="00EF10A1"/>
    <w:rsid w:val="00EF10D8"/>
    <w:rsid w:val="00EF11B3"/>
    <w:rsid w:val="00EF12D2"/>
    <w:rsid w:val="00EF134A"/>
    <w:rsid w:val="00EF1F8F"/>
    <w:rsid w:val="00EF23F8"/>
    <w:rsid w:val="00EF2CEB"/>
    <w:rsid w:val="00EF2CFC"/>
    <w:rsid w:val="00EF2FA0"/>
    <w:rsid w:val="00EF3231"/>
    <w:rsid w:val="00EF326E"/>
    <w:rsid w:val="00EF37E9"/>
    <w:rsid w:val="00EF3C2C"/>
    <w:rsid w:val="00EF3CAA"/>
    <w:rsid w:val="00EF4013"/>
    <w:rsid w:val="00EF444F"/>
    <w:rsid w:val="00EF4656"/>
    <w:rsid w:val="00EF46C5"/>
    <w:rsid w:val="00EF4778"/>
    <w:rsid w:val="00EF48AA"/>
    <w:rsid w:val="00EF4B60"/>
    <w:rsid w:val="00EF4D78"/>
    <w:rsid w:val="00EF56EF"/>
    <w:rsid w:val="00EF57D1"/>
    <w:rsid w:val="00EF597C"/>
    <w:rsid w:val="00EF5E1C"/>
    <w:rsid w:val="00EF656E"/>
    <w:rsid w:val="00EF6749"/>
    <w:rsid w:val="00EF68B9"/>
    <w:rsid w:val="00EF6A40"/>
    <w:rsid w:val="00EF6BDD"/>
    <w:rsid w:val="00EF7135"/>
    <w:rsid w:val="00EF73FC"/>
    <w:rsid w:val="00EF76D4"/>
    <w:rsid w:val="00EF7C73"/>
    <w:rsid w:val="00F0031E"/>
    <w:rsid w:val="00F0039E"/>
    <w:rsid w:val="00F005A3"/>
    <w:rsid w:val="00F006C1"/>
    <w:rsid w:val="00F006CC"/>
    <w:rsid w:val="00F00852"/>
    <w:rsid w:val="00F008AF"/>
    <w:rsid w:val="00F00944"/>
    <w:rsid w:val="00F009BD"/>
    <w:rsid w:val="00F00AB7"/>
    <w:rsid w:val="00F00D1A"/>
    <w:rsid w:val="00F00D63"/>
    <w:rsid w:val="00F010F0"/>
    <w:rsid w:val="00F011A8"/>
    <w:rsid w:val="00F014C9"/>
    <w:rsid w:val="00F01959"/>
    <w:rsid w:val="00F01A8B"/>
    <w:rsid w:val="00F01A9D"/>
    <w:rsid w:val="00F01ED1"/>
    <w:rsid w:val="00F01F29"/>
    <w:rsid w:val="00F02053"/>
    <w:rsid w:val="00F0233E"/>
    <w:rsid w:val="00F02464"/>
    <w:rsid w:val="00F02629"/>
    <w:rsid w:val="00F02859"/>
    <w:rsid w:val="00F02EF6"/>
    <w:rsid w:val="00F02F16"/>
    <w:rsid w:val="00F02F40"/>
    <w:rsid w:val="00F02FB3"/>
    <w:rsid w:val="00F0312A"/>
    <w:rsid w:val="00F03443"/>
    <w:rsid w:val="00F037E2"/>
    <w:rsid w:val="00F03D3F"/>
    <w:rsid w:val="00F03DAA"/>
    <w:rsid w:val="00F040EB"/>
    <w:rsid w:val="00F04194"/>
    <w:rsid w:val="00F043A1"/>
    <w:rsid w:val="00F043D2"/>
    <w:rsid w:val="00F043F2"/>
    <w:rsid w:val="00F0487D"/>
    <w:rsid w:val="00F04AD6"/>
    <w:rsid w:val="00F04AD7"/>
    <w:rsid w:val="00F04DCC"/>
    <w:rsid w:val="00F0504F"/>
    <w:rsid w:val="00F05471"/>
    <w:rsid w:val="00F056B7"/>
    <w:rsid w:val="00F05771"/>
    <w:rsid w:val="00F05948"/>
    <w:rsid w:val="00F05AE0"/>
    <w:rsid w:val="00F05B4A"/>
    <w:rsid w:val="00F05BA4"/>
    <w:rsid w:val="00F0606C"/>
    <w:rsid w:val="00F06733"/>
    <w:rsid w:val="00F067E2"/>
    <w:rsid w:val="00F06918"/>
    <w:rsid w:val="00F06953"/>
    <w:rsid w:val="00F06B67"/>
    <w:rsid w:val="00F06DFB"/>
    <w:rsid w:val="00F06E62"/>
    <w:rsid w:val="00F072C9"/>
    <w:rsid w:val="00F072FB"/>
    <w:rsid w:val="00F07348"/>
    <w:rsid w:val="00F073F8"/>
    <w:rsid w:val="00F07660"/>
    <w:rsid w:val="00F07758"/>
    <w:rsid w:val="00F07B9F"/>
    <w:rsid w:val="00F07CF9"/>
    <w:rsid w:val="00F07E05"/>
    <w:rsid w:val="00F07F4D"/>
    <w:rsid w:val="00F07FA9"/>
    <w:rsid w:val="00F100EA"/>
    <w:rsid w:val="00F10239"/>
    <w:rsid w:val="00F105F1"/>
    <w:rsid w:val="00F10B18"/>
    <w:rsid w:val="00F11175"/>
    <w:rsid w:val="00F11192"/>
    <w:rsid w:val="00F112F6"/>
    <w:rsid w:val="00F113A4"/>
    <w:rsid w:val="00F114BC"/>
    <w:rsid w:val="00F11874"/>
    <w:rsid w:val="00F11C21"/>
    <w:rsid w:val="00F12064"/>
    <w:rsid w:val="00F1225D"/>
    <w:rsid w:val="00F122DD"/>
    <w:rsid w:val="00F1239F"/>
    <w:rsid w:val="00F12555"/>
    <w:rsid w:val="00F12AEF"/>
    <w:rsid w:val="00F13189"/>
    <w:rsid w:val="00F13293"/>
    <w:rsid w:val="00F138FC"/>
    <w:rsid w:val="00F1394B"/>
    <w:rsid w:val="00F14106"/>
    <w:rsid w:val="00F142BB"/>
    <w:rsid w:val="00F14524"/>
    <w:rsid w:val="00F14605"/>
    <w:rsid w:val="00F146AE"/>
    <w:rsid w:val="00F146FD"/>
    <w:rsid w:val="00F147EF"/>
    <w:rsid w:val="00F1495C"/>
    <w:rsid w:val="00F14B3C"/>
    <w:rsid w:val="00F14B88"/>
    <w:rsid w:val="00F14EAD"/>
    <w:rsid w:val="00F14F0F"/>
    <w:rsid w:val="00F1528D"/>
    <w:rsid w:val="00F153C3"/>
    <w:rsid w:val="00F15C2D"/>
    <w:rsid w:val="00F15C94"/>
    <w:rsid w:val="00F15CC5"/>
    <w:rsid w:val="00F15FAA"/>
    <w:rsid w:val="00F16041"/>
    <w:rsid w:val="00F163C4"/>
    <w:rsid w:val="00F163C7"/>
    <w:rsid w:val="00F1660A"/>
    <w:rsid w:val="00F167F9"/>
    <w:rsid w:val="00F16EED"/>
    <w:rsid w:val="00F16F28"/>
    <w:rsid w:val="00F173FB"/>
    <w:rsid w:val="00F17634"/>
    <w:rsid w:val="00F17688"/>
    <w:rsid w:val="00F17C57"/>
    <w:rsid w:val="00F17CF0"/>
    <w:rsid w:val="00F17D04"/>
    <w:rsid w:val="00F17EB4"/>
    <w:rsid w:val="00F2044A"/>
    <w:rsid w:val="00F2063C"/>
    <w:rsid w:val="00F2081E"/>
    <w:rsid w:val="00F20AC3"/>
    <w:rsid w:val="00F20E5A"/>
    <w:rsid w:val="00F2129E"/>
    <w:rsid w:val="00F212DE"/>
    <w:rsid w:val="00F21CA4"/>
    <w:rsid w:val="00F21CD1"/>
    <w:rsid w:val="00F21D56"/>
    <w:rsid w:val="00F21F46"/>
    <w:rsid w:val="00F2248A"/>
    <w:rsid w:val="00F22906"/>
    <w:rsid w:val="00F22C7C"/>
    <w:rsid w:val="00F22FC1"/>
    <w:rsid w:val="00F23BC9"/>
    <w:rsid w:val="00F23E3E"/>
    <w:rsid w:val="00F23EE9"/>
    <w:rsid w:val="00F23FAC"/>
    <w:rsid w:val="00F24043"/>
    <w:rsid w:val="00F243C0"/>
    <w:rsid w:val="00F244B5"/>
    <w:rsid w:val="00F24903"/>
    <w:rsid w:val="00F24A78"/>
    <w:rsid w:val="00F24AB8"/>
    <w:rsid w:val="00F24D98"/>
    <w:rsid w:val="00F251F7"/>
    <w:rsid w:val="00F25367"/>
    <w:rsid w:val="00F253FC"/>
    <w:rsid w:val="00F259CD"/>
    <w:rsid w:val="00F25AD7"/>
    <w:rsid w:val="00F25AE2"/>
    <w:rsid w:val="00F25D1E"/>
    <w:rsid w:val="00F26047"/>
    <w:rsid w:val="00F26245"/>
    <w:rsid w:val="00F26737"/>
    <w:rsid w:val="00F26AD5"/>
    <w:rsid w:val="00F272F4"/>
    <w:rsid w:val="00F2794E"/>
    <w:rsid w:val="00F27B8A"/>
    <w:rsid w:val="00F27C7E"/>
    <w:rsid w:val="00F3025A"/>
    <w:rsid w:val="00F3047F"/>
    <w:rsid w:val="00F304DC"/>
    <w:rsid w:val="00F305FB"/>
    <w:rsid w:val="00F3074D"/>
    <w:rsid w:val="00F30B96"/>
    <w:rsid w:val="00F30C9B"/>
    <w:rsid w:val="00F30D6F"/>
    <w:rsid w:val="00F30F06"/>
    <w:rsid w:val="00F3156D"/>
    <w:rsid w:val="00F3177C"/>
    <w:rsid w:val="00F31827"/>
    <w:rsid w:val="00F318C0"/>
    <w:rsid w:val="00F31B1A"/>
    <w:rsid w:val="00F31F4E"/>
    <w:rsid w:val="00F3220A"/>
    <w:rsid w:val="00F327D0"/>
    <w:rsid w:val="00F336F8"/>
    <w:rsid w:val="00F3385D"/>
    <w:rsid w:val="00F339F0"/>
    <w:rsid w:val="00F33A71"/>
    <w:rsid w:val="00F33C52"/>
    <w:rsid w:val="00F33F56"/>
    <w:rsid w:val="00F34151"/>
    <w:rsid w:val="00F3445F"/>
    <w:rsid w:val="00F34BAD"/>
    <w:rsid w:val="00F34BCA"/>
    <w:rsid w:val="00F34D2B"/>
    <w:rsid w:val="00F3547B"/>
    <w:rsid w:val="00F35A9E"/>
    <w:rsid w:val="00F35C0B"/>
    <w:rsid w:val="00F360F6"/>
    <w:rsid w:val="00F3626F"/>
    <w:rsid w:val="00F36A75"/>
    <w:rsid w:val="00F36C71"/>
    <w:rsid w:val="00F37032"/>
    <w:rsid w:val="00F371D6"/>
    <w:rsid w:val="00F37764"/>
    <w:rsid w:val="00F3778E"/>
    <w:rsid w:val="00F40103"/>
    <w:rsid w:val="00F40AD0"/>
    <w:rsid w:val="00F40C8B"/>
    <w:rsid w:val="00F40E42"/>
    <w:rsid w:val="00F40F65"/>
    <w:rsid w:val="00F41110"/>
    <w:rsid w:val="00F4116F"/>
    <w:rsid w:val="00F41754"/>
    <w:rsid w:val="00F41C97"/>
    <w:rsid w:val="00F420AC"/>
    <w:rsid w:val="00F42396"/>
    <w:rsid w:val="00F42773"/>
    <w:rsid w:val="00F42809"/>
    <w:rsid w:val="00F42855"/>
    <w:rsid w:val="00F42B8E"/>
    <w:rsid w:val="00F42BD9"/>
    <w:rsid w:val="00F43110"/>
    <w:rsid w:val="00F4313E"/>
    <w:rsid w:val="00F43144"/>
    <w:rsid w:val="00F431CF"/>
    <w:rsid w:val="00F432CC"/>
    <w:rsid w:val="00F43D35"/>
    <w:rsid w:val="00F43D90"/>
    <w:rsid w:val="00F43D9C"/>
    <w:rsid w:val="00F43E73"/>
    <w:rsid w:val="00F43FCC"/>
    <w:rsid w:val="00F440EF"/>
    <w:rsid w:val="00F44910"/>
    <w:rsid w:val="00F44CC4"/>
    <w:rsid w:val="00F44FBF"/>
    <w:rsid w:val="00F451F8"/>
    <w:rsid w:val="00F4542B"/>
    <w:rsid w:val="00F45576"/>
    <w:rsid w:val="00F455A9"/>
    <w:rsid w:val="00F4577D"/>
    <w:rsid w:val="00F45D21"/>
    <w:rsid w:val="00F45F83"/>
    <w:rsid w:val="00F461F7"/>
    <w:rsid w:val="00F478E7"/>
    <w:rsid w:val="00F47AEC"/>
    <w:rsid w:val="00F47BCC"/>
    <w:rsid w:val="00F47D48"/>
    <w:rsid w:val="00F47F70"/>
    <w:rsid w:val="00F50142"/>
    <w:rsid w:val="00F50391"/>
    <w:rsid w:val="00F50541"/>
    <w:rsid w:val="00F5064E"/>
    <w:rsid w:val="00F50A8A"/>
    <w:rsid w:val="00F50D28"/>
    <w:rsid w:val="00F51176"/>
    <w:rsid w:val="00F51C57"/>
    <w:rsid w:val="00F51E04"/>
    <w:rsid w:val="00F52452"/>
    <w:rsid w:val="00F524F6"/>
    <w:rsid w:val="00F528D4"/>
    <w:rsid w:val="00F52A18"/>
    <w:rsid w:val="00F52B07"/>
    <w:rsid w:val="00F52F20"/>
    <w:rsid w:val="00F52F95"/>
    <w:rsid w:val="00F53491"/>
    <w:rsid w:val="00F535A6"/>
    <w:rsid w:val="00F536ED"/>
    <w:rsid w:val="00F53ACE"/>
    <w:rsid w:val="00F54182"/>
    <w:rsid w:val="00F543F0"/>
    <w:rsid w:val="00F54785"/>
    <w:rsid w:val="00F54992"/>
    <w:rsid w:val="00F54AD2"/>
    <w:rsid w:val="00F54D56"/>
    <w:rsid w:val="00F55276"/>
    <w:rsid w:val="00F553CA"/>
    <w:rsid w:val="00F553E4"/>
    <w:rsid w:val="00F5568B"/>
    <w:rsid w:val="00F55AAF"/>
    <w:rsid w:val="00F561AD"/>
    <w:rsid w:val="00F56259"/>
    <w:rsid w:val="00F566AD"/>
    <w:rsid w:val="00F568F0"/>
    <w:rsid w:val="00F56BD7"/>
    <w:rsid w:val="00F5713E"/>
    <w:rsid w:val="00F575C2"/>
    <w:rsid w:val="00F57671"/>
    <w:rsid w:val="00F5777E"/>
    <w:rsid w:val="00F57A41"/>
    <w:rsid w:val="00F57A81"/>
    <w:rsid w:val="00F57CF7"/>
    <w:rsid w:val="00F600D9"/>
    <w:rsid w:val="00F60872"/>
    <w:rsid w:val="00F608C8"/>
    <w:rsid w:val="00F60EE3"/>
    <w:rsid w:val="00F61496"/>
    <w:rsid w:val="00F615FF"/>
    <w:rsid w:val="00F61965"/>
    <w:rsid w:val="00F61973"/>
    <w:rsid w:val="00F61983"/>
    <w:rsid w:val="00F61EB4"/>
    <w:rsid w:val="00F61EE8"/>
    <w:rsid w:val="00F61F0A"/>
    <w:rsid w:val="00F61F73"/>
    <w:rsid w:val="00F621ED"/>
    <w:rsid w:val="00F6242D"/>
    <w:rsid w:val="00F6254A"/>
    <w:rsid w:val="00F626FE"/>
    <w:rsid w:val="00F628DD"/>
    <w:rsid w:val="00F62C9D"/>
    <w:rsid w:val="00F62E93"/>
    <w:rsid w:val="00F62EBA"/>
    <w:rsid w:val="00F62F21"/>
    <w:rsid w:val="00F63472"/>
    <w:rsid w:val="00F635B4"/>
    <w:rsid w:val="00F635BA"/>
    <w:rsid w:val="00F63661"/>
    <w:rsid w:val="00F636B3"/>
    <w:rsid w:val="00F638BF"/>
    <w:rsid w:val="00F64168"/>
    <w:rsid w:val="00F64312"/>
    <w:rsid w:val="00F64339"/>
    <w:rsid w:val="00F64516"/>
    <w:rsid w:val="00F646C9"/>
    <w:rsid w:val="00F64F2D"/>
    <w:rsid w:val="00F650FC"/>
    <w:rsid w:val="00F65136"/>
    <w:rsid w:val="00F652F5"/>
    <w:rsid w:val="00F6536C"/>
    <w:rsid w:val="00F65481"/>
    <w:rsid w:val="00F65B4C"/>
    <w:rsid w:val="00F65C79"/>
    <w:rsid w:val="00F65CE2"/>
    <w:rsid w:val="00F65E5C"/>
    <w:rsid w:val="00F65F3C"/>
    <w:rsid w:val="00F6608A"/>
    <w:rsid w:val="00F667F0"/>
    <w:rsid w:val="00F66D01"/>
    <w:rsid w:val="00F66F27"/>
    <w:rsid w:val="00F67585"/>
    <w:rsid w:val="00F675CC"/>
    <w:rsid w:val="00F67AD1"/>
    <w:rsid w:val="00F67C71"/>
    <w:rsid w:val="00F67EBF"/>
    <w:rsid w:val="00F67F40"/>
    <w:rsid w:val="00F67FD6"/>
    <w:rsid w:val="00F70082"/>
    <w:rsid w:val="00F70195"/>
    <w:rsid w:val="00F70386"/>
    <w:rsid w:val="00F7047A"/>
    <w:rsid w:val="00F70548"/>
    <w:rsid w:val="00F705FA"/>
    <w:rsid w:val="00F706D4"/>
    <w:rsid w:val="00F708DA"/>
    <w:rsid w:val="00F70AB6"/>
    <w:rsid w:val="00F70AD4"/>
    <w:rsid w:val="00F70AF6"/>
    <w:rsid w:val="00F70B49"/>
    <w:rsid w:val="00F70F26"/>
    <w:rsid w:val="00F7163B"/>
    <w:rsid w:val="00F7194C"/>
    <w:rsid w:val="00F7197F"/>
    <w:rsid w:val="00F71D72"/>
    <w:rsid w:val="00F720C8"/>
    <w:rsid w:val="00F721FB"/>
    <w:rsid w:val="00F72404"/>
    <w:rsid w:val="00F72720"/>
    <w:rsid w:val="00F72A70"/>
    <w:rsid w:val="00F72BDD"/>
    <w:rsid w:val="00F72E1A"/>
    <w:rsid w:val="00F72F27"/>
    <w:rsid w:val="00F72F30"/>
    <w:rsid w:val="00F72F38"/>
    <w:rsid w:val="00F7310F"/>
    <w:rsid w:val="00F7315F"/>
    <w:rsid w:val="00F7348C"/>
    <w:rsid w:val="00F73579"/>
    <w:rsid w:val="00F73A7E"/>
    <w:rsid w:val="00F74035"/>
    <w:rsid w:val="00F743A4"/>
    <w:rsid w:val="00F74568"/>
    <w:rsid w:val="00F747F7"/>
    <w:rsid w:val="00F74843"/>
    <w:rsid w:val="00F74889"/>
    <w:rsid w:val="00F74991"/>
    <w:rsid w:val="00F74BE2"/>
    <w:rsid w:val="00F75102"/>
    <w:rsid w:val="00F7527C"/>
    <w:rsid w:val="00F7540B"/>
    <w:rsid w:val="00F75519"/>
    <w:rsid w:val="00F755BE"/>
    <w:rsid w:val="00F7581A"/>
    <w:rsid w:val="00F75BA2"/>
    <w:rsid w:val="00F75D58"/>
    <w:rsid w:val="00F75E74"/>
    <w:rsid w:val="00F75EE9"/>
    <w:rsid w:val="00F760CA"/>
    <w:rsid w:val="00F76487"/>
    <w:rsid w:val="00F765DF"/>
    <w:rsid w:val="00F767B7"/>
    <w:rsid w:val="00F768E6"/>
    <w:rsid w:val="00F76918"/>
    <w:rsid w:val="00F76E48"/>
    <w:rsid w:val="00F76E5A"/>
    <w:rsid w:val="00F770F0"/>
    <w:rsid w:val="00F772CA"/>
    <w:rsid w:val="00F77D79"/>
    <w:rsid w:val="00F80191"/>
    <w:rsid w:val="00F806E0"/>
    <w:rsid w:val="00F807A2"/>
    <w:rsid w:val="00F808EF"/>
    <w:rsid w:val="00F80C77"/>
    <w:rsid w:val="00F8102C"/>
    <w:rsid w:val="00F811F5"/>
    <w:rsid w:val="00F8121E"/>
    <w:rsid w:val="00F81253"/>
    <w:rsid w:val="00F8179A"/>
    <w:rsid w:val="00F8190F"/>
    <w:rsid w:val="00F81A45"/>
    <w:rsid w:val="00F81A91"/>
    <w:rsid w:val="00F81B75"/>
    <w:rsid w:val="00F81BE0"/>
    <w:rsid w:val="00F81C50"/>
    <w:rsid w:val="00F81F50"/>
    <w:rsid w:val="00F820C9"/>
    <w:rsid w:val="00F823A0"/>
    <w:rsid w:val="00F823E4"/>
    <w:rsid w:val="00F82AFD"/>
    <w:rsid w:val="00F82D44"/>
    <w:rsid w:val="00F83077"/>
    <w:rsid w:val="00F831E4"/>
    <w:rsid w:val="00F8339F"/>
    <w:rsid w:val="00F8351E"/>
    <w:rsid w:val="00F8362E"/>
    <w:rsid w:val="00F83918"/>
    <w:rsid w:val="00F83A71"/>
    <w:rsid w:val="00F8402A"/>
    <w:rsid w:val="00F840EE"/>
    <w:rsid w:val="00F8487D"/>
    <w:rsid w:val="00F84889"/>
    <w:rsid w:val="00F8490C"/>
    <w:rsid w:val="00F84A33"/>
    <w:rsid w:val="00F84B18"/>
    <w:rsid w:val="00F84B9A"/>
    <w:rsid w:val="00F85062"/>
    <w:rsid w:val="00F85193"/>
    <w:rsid w:val="00F851AC"/>
    <w:rsid w:val="00F8551C"/>
    <w:rsid w:val="00F8564B"/>
    <w:rsid w:val="00F859AD"/>
    <w:rsid w:val="00F8660B"/>
    <w:rsid w:val="00F866D8"/>
    <w:rsid w:val="00F86C2D"/>
    <w:rsid w:val="00F86F74"/>
    <w:rsid w:val="00F87159"/>
    <w:rsid w:val="00F87865"/>
    <w:rsid w:val="00F87870"/>
    <w:rsid w:val="00F87B07"/>
    <w:rsid w:val="00F9020A"/>
    <w:rsid w:val="00F90AD8"/>
    <w:rsid w:val="00F90DC6"/>
    <w:rsid w:val="00F90E03"/>
    <w:rsid w:val="00F9104F"/>
    <w:rsid w:val="00F91106"/>
    <w:rsid w:val="00F913CC"/>
    <w:rsid w:val="00F914EB"/>
    <w:rsid w:val="00F9173C"/>
    <w:rsid w:val="00F9184E"/>
    <w:rsid w:val="00F91915"/>
    <w:rsid w:val="00F91B0E"/>
    <w:rsid w:val="00F91D7B"/>
    <w:rsid w:val="00F91F3D"/>
    <w:rsid w:val="00F921EC"/>
    <w:rsid w:val="00F92244"/>
    <w:rsid w:val="00F924BA"/>
    <w:rsid w:val="00F92685"/>
    <w:rsid w:val="00F92772"/>
    <w:rsid w:val="00F92902"/>
    <w:rsid w:val="00F92961"/>
    <w:rsid w:val="00F93014"/>
    <w:rsid w:val="00F93282"/>
    <w:rsid w:val="00F93504"/>
    <w:rsid w:val="00F93528"/>
    <w:rsid w:val="00F93866"/>
    <w:rsid w:val="00F93BC4"/>
    <w:rsid w:val="00F94226"/>
    <w:rsid w:val="00F942BA"/>
    <w:rsid w:val="00F94623"/>
    <w:rsid w:val="00F946E1"/>
    <w:rsid w:val="00F94D33"/>
    <w:rsid w:val="00F950FB"/>
    <w:rsid w:val="00F9516D"/>
    <w:rsid w:val="00F951D9"/>
    <w:rsid w:val="00F95232"/>
    <w:rsid w:val="00F95594"/>
    <w:rsid w:val="00F95BB5"/>
    <w:rsid w:val="00F95BC8"/>
    <w:rsid w:val="00F95D49"/>
    <w:rsid w:val="00F9604E"/>
    <w:rsid w:val="00F9627B"/>
    <w:rsid w:val="00F965F1"/>
    <w:rsid w:val="00F96895"/>
    <w:rsid w:val="00F968B9"/>
    <w:rsid w:val="00F96A19"/>
    <w:rsid w:val="00F96B1E"/>
    <w:rsid w:val="00F96B81"/>
    <w:rsid w:val="00F97331"/>
    <w:rsid w:val="00F9734C"/>
    <w:rsid w:val="00F978B8"/>
    <w:rsid w:val="00F979A1"/>
    <w:rsid w:val="00F97ABA"/>
    <w:rsid w:val="00F97C0E"/>
    <w:rsid w:val="00FA063D"/>
    <w:rsid w:val="00FA06F1"/>
    <w:rsid w:val="00FA06F8"/>
    <w:rsid w:val="00FA07CA"/>
    <w:rsid w:val="00FA0969"/>
    <w:rsid w:val="00FA09C9"/>
    <w:rsid w:val="00FA0E99"/>
    <w:rsid w:val="00FA0F38"/>
    <w:rsid w:val="00FA10F0"/>
    <w:rsid w:val="00FA116A"/>
    <w:rsid w:val="00FA1170"/>
    <w:rsid w:val="00FA14AA"/>
    <w:rsid w:val="00FA14D7"/>
    <w:rsid w:val="00FA2135"/>
    <w:rsid w:val="00FA2623"/>
    <w:rsid w:val="00FA2806"/>
    <w:rsid w:val="00FA2819"/>
    <w:rsid w:val="00FA2984"/>
    <w:rsid w:val="00FA2C38"/>
    <w:rsid w:val="00FA3408"/>
    <w:rsid w:val="00FA39DA"/>
    <w:rsid w:val="00FA4103"/>
    <w:rsid w:val="00FA426A"/>
    <w:rsid w:val="00FA43D7"/>
    <w:rsid w:val="00FA4623"/>
    <w:rsid w:val="00FA464A"/>
    <w:rsid w:val="00FA48B6"/>
    <w:rsid w:val="00FA4A48"/>
    <w:rsid w:val="00FA4CAC"/>
    <w:rsid w:val="00FA5A35"/>
    <w:rsid w:val="00FA5B39"/>
    <w:rsid w:val="00FA5DF6"/>
    <w:rsid w:val="00FA5ED7"/>
    <w:rsid w:val="00FA5F8B"/>
    <w:rsid w:val="00FA6021"/>
    <w:rsid w:val="00FA614D"/>
    <w:rsid w:val="00FA61FE"/>
    <w:rsid w:val="00FA6474"/>
    <w:rsid w:val="00FA6509"/>
    <w:rsid w:val="00FA653D"/>
    <w:rsid w:val="00FA6664"/>
    <w:rsid w:val="00FA6669"/>
    <w:rsid w:val="00FA6903"/>
    <w:rsid w:val="00FA6BF4"/>
    <w:rsid w:val="00FA6F0F"/>
    <w:rsid w:val="00FA6FD7"/>
    <w:rsid w:val="00FA7142"/>
    <w:rsid w:val="00FA722F"/>
    <w:rsid w:val="00FA7502"/>
    <w:rsid w:val="00FA75AF"/>
    <w:rsid w:val="00FA75C0"/>
    <w:rsid w:val="00FA7710"/>
    <w:rsid w:val="00FA773D"/>
    <w:rsid w:val="00FA799D"/>
    <w:rsid w:val="00FA7CD6"/>
    <w:rsid w:val="00FA7D91"/>
    <w:rsid w:val="00FA7F21"/>
    <w:rsid w:val="00FB0236"/>
    <w:rsid w:val="00FB0429"/>
    <w:rsid w:val="00FB0487"/>
    <w:rsid w:val="00FB0956"/>
    <w:rsid w:val="00FB0B82"/>
    <w:rsid w:val="00FB0C1C"/>
    <w:rsid w:val="00FB100F"/>
    <w:rsid w:val="00FB129B"/>
    <w:rsid w:val="00FB1917"/>
    <w:rsid w:val="00FB1995"/>
    <w:rsid w:val="00FB1A24"/>
    <w:rsid w:val="00FB1A7B"/>
    <w:rsid w:val="00FB2A8E"/>
    <w:rsid w:val="00FB2AB7"/>
    <w:rsid w:val="00FB30DB"/>
    <w:rsid w:val="00FB3230"/>
    <w:rsid w:val="00FB3236"/>
    <w:rsid w:val="00FB3257"/>
    <w:rsid w:val="00FB3416"/>
    <w:rsid w:val="00FB346C"/>
    <w:rsid w:val="00FB361C"/>
    <w:rsid w:val="00FB3767"/>
    <w:rsid w:val="00FB39F2"/>
    <w:rsid w:val="00FB3A9E"/>
    <w:rsid w:val="00FB3BCA"/>
    <w:rsid w:val="00FB3ECA"/>
    <w:rsid w:val="00FB44C3"/>
    <w:rsid w:val="00FB4A88"/>
    <w:rsid w:val="00FB4D27"/>
    <w:rsid w:val="00FB5632"/>
    <w:rsid w:val="00FB5706"/>
    <w:rsid w:val="00FB5B09"/>
    <w:rsid w:val="00FB5C19"/>
    <w:rsid w:val="00FB5C82"/>
    <w:rsid w:val="00FB5E64"/>
    <w:rsid w:val="00FB6076"/>
    <w:rsid w:val="00FB60A9"/>
    <w:rsid w:val="00FB636F"/>
    <w:rsid w:val="00FB6394"/>
    <w:rsid w:val="00FB6546"/>
    <w:rsid w:val="00FB66E8"/>
    <w:rsid w:val="00FB6876"/>
    <w:rsid w:val="00FB6C0D"/>
    <w:rsid w:val="00FB6D77"/>
    <w:rsid w:val="00FB7173"/>
    <w:rsid w:val="00FB720E"/>
    <w:rsid w:val="00FB72B5"/>
    <w:rsid w:val="00FB790A"/>
    <w:rsid w:val="00FB7962"/>
    <w:rsid w:val="00FB7AC2"/>
    <w:rsid w:val="00FB7CB5"/>
    <w:rsid w:val="00FB7EF8"/>
    <w:rsid w:val="00FB7F34"/>
    <w:rsid w:val="00FC028C"/>
    <w:rsid w:val="00FC047D"/>
    <w:rsid w:val="00FC058E"/>
    <w:rsid w:val="00FC15DF"/>
    <w:rsid w:val="00FC1775"/>
    <w:rsid w:val="00FC1972"/>
    <w:rsid w:val="00FC1E21"/>
    <w:rsid w:val="00FC1EC6"/>
    <w:rsid w:val="00FC2381"/>
    <w:rsid w:val="00FC28F4"/>
    <w:rsid w:val="00FC2B17"/>
    <w:rsid w:val="00FC2B3C"/>
    <w:rsid w:val="00FC2DBB"/>
    <w:rsid w:val="00FC3052"/>
    <w:rsid w:val="00FC30DC"/>
    <w:rsid w:val="00FC32F9"/>
    <w:rsid w:val="00FC3450"/>
    <w:rsid w:val="00FC3464"/>
    <w:rsid w:val="00FC347B"/>
    <w:rsid w:val="00FC37BA"/>
    <w:rsid w:val="00FC3829"/>
    <w:rsid w:val="00FC38A4"/>
    <w:rsid w:val="00FC3D67"/>
    <w:rsid w:val="00FC3DF2"/>
    <w:rsid w:val="00FC3EA1"/>
    <w:rsid w:val="00FC3EAE"/>
    <w:rsid w:val="00FC4192"/>
    <w:rsid w:val="00FC4255"/>
    <w:rsid w:val="00FC467B"/>
    <w:rsid w:val="00FC49FE"/>
    <w:rsid w:val="00FC4FB8"/>
    <w:rsid w:val="00FC5060"/>
    <w:rsid w:val="00FC5450"/>
    <w:rsid w:val="00FC57D1"/>
    <w:rsid w:val="00FC583D"/>
    <w:rsid w:val="00FC5AA4"/>
    <w:rsid w:val="00FC5CD3"/>
    <w:rsid w:val="00FC5D1A"/>
    <w:rsid w:val="00FC7011"/>
    <w:rsid w:val="00FC7324"/>
    <w:rsid w:val="00FC7467"/>
    <w:rsid w:val="00FC7801"/>
    <w:rsid w:val="00FC7831"/>
    <w:rsid w:val="00FC788E"/>
    <w:rsid w:val="00FC78E5"/>
    <w:rsid w:val="00FC7D27"/>
    <w:rsid w:val="00FC7E1B"/>
    <w:rsid w:val="00FC7FA6"/>
    <w:rsid w:val="00FD012C"/>
    <w:rsid w:val="00FD0226"/>
    <w:rsid w:val="00FD0570"/>
    <w:rsid w:val="00FD072E"/>
    <w:rsid w:val="00FD0A2F"/>
    <w:rsid w:val="00FD0C1A"/>
    <w:rsid w:val="00FD0C56"/>
    <w:rsid w:val="00FD0CF8"/>
    <w:rsid w:val="00FD0F53"/>
    <w:rsid w:val="00FD16C6"/>
    <w:rsid w:val="00FD180D"/>
    <w:rsid w:val="00FD2540"/>
    <w:rsid w:val="00FD2D20"/>
    <w:rsid w:val="00FD2F2C"/>
    <w:rsid w:val="00FD2FB3"/>
    <w:rsid w:val="00FD302F"/>
    <w:rsid w:val="00FD36FE"/>
    <w:rsid w:val="00FD39B4"/>
    <w:rsid w:val="00FD3CAE"/>
    <w:rsid w:val="00FD3F05"/>
    <w:rsid w:val="00FD4272"/>
    <w:rsid w:val="00FD43BA"/>
    <w:rsid w:val="00FD4860"/>
    <w:rsid w:val="00FD4CC2"/>
    <w:rsid w:val="00FD5020"/>
    <w:rsid w:val="00FD5172"/>
    <w:rsid w:val="00FD5184"/>
    <w:rsid w:val="00FD521C"/>
    <w:rsid w:val="00FD5293"/>
    <w:rsid w:val="00FD52C4"/>
    <w:rsid w:val="00FD582A"/>
    <w:rsid w:val="00FD5A9E"/>
    <w:rsid w:val="00FD5E13"/>
    <w:rsid w:val="00FD6307"/>
    <w:rsid w:val="00FD64ED"/>
    <w:rsid w:val="00FD6828"/>
    <w:rsid w:val="00FD6978"/>
    <w:rsid w:val="00FD6A3B"/>
    <w:rsid w:val="00FD71FC"/>
    <w:rsid w:val="00FD72EF"/>
    <w:rsid w:val="00FD731B"/>
    <w:rsid w:val="00FD7383"/>
    <w:rsid w:val="00FD7391"/>
    <w:rsid w:val="00FD74B6"/>
    <w:rsid w:val="00FD74E5"/>
    <w:rsid w:val="00FD7592"/>
    <w:rsid w:val="00FD76D0"/>
    <w:rsid w:val="00FD7F5F"/>
    <w:rsid w:val="00FE0165"/>
    <w:rsid w:val="00FE01E0"/>
    <w:rsid w:val="00FE0771"/>
    <w:rsid w:val="00FE0FC5"/>
    <w:rsid w:val="00FE108F"/>
    <w:rsid w:val="00FE13C8"/>
    <w:rsid w:val="00FE14AC"/>
    <w:rsid w:val="00FE1772"/>
    <w:rsid w:val="00FE2066"/>
    <w:rsid w:val="00FE2486"/>
    <w:rsid w:val="00FE28EA"/>
    <w:rsid w:val="00FE2CEF"/>
    <w:rsid w:val="00FE2D5B"/>
    <w:rsid w:val="00FE2F05"/>
    <w:rsid w:val="00FE3043"/>
    <w:rsid w:val="00FE3145"/>
    <w:rsid w:val="00FE31FD"/>
    <w:rsid w:val="00FE33E4"/>
    <w:rsid w:val="00FE3863"/>
    <w:rsid w:val="00FE386F"/>
    <w:rsid w:val="00FE3A10"/>
    <w:rsid w:val="00FE40A9"/>
    <w:rsid w:val="00FE40FA"/>
    <w:rsid w:val="00FE47DB"/>
    <w:rsid w:val="00FE5324"/>
    <w:rsid w:val="00FE56FB"/>
    <w:rsid w:val="00FE57C1"/>
    <w:rsid w:val="00FE5A84"/>
    <w:rsid w:val="00FE5CB9"/>
    <w:rsid w:val="00FE6126"/>
    <w:rsid w:val="00FE618A"/>
    <w:rsid w:val="00FE65BF"/>
    <w:rsid w:val="00FE683D"/>
    <w:rsid w:val="00FE6E68"/>
    <w:rsid w:val="00FE6ED8"/>
    <w:rsid w:val="00FE7289"/>
    <w:rsid w:val="00FE7323"/>
    <w:rsid w:val="00FE7A33"/>
    <w:rsid w:val="00FE7C03"/>
    <w:rsid w:val="00FE7FE1"/>
    <w:rsid w:val="00FF0047"/>
    <w:rsid w:val="00FF01F7"/>
    <w:rsid w:val="00FF02C8"/>
    <w:rsid w:val="00FF06E7"/>
    <w:rsid w:val="00FF0BF7"/>
    <w:rsid w:val="00FF0C31"/>
    <w:rsid w:val="00FF0CFB"/>
    <w:rsid w:val="00FF1053"/>
    <w:rsid w:val="00FF12C4"/>
    <w:rsid w:val="00FF17BB"/>
    <w:rsid w:val="00FF19D9"/>
    <w:rsid w:val="00FF1A8D"/>
    <w:rsid w:val="00FF1B7B"/>
    <w:rsid w:val="00FF1B9A"/>
    <w:rsid w:val="00FF1CFB"/>
    <w:rsid w:val="00FF1FDA"/>
    <w:rsid w:val="00FF27A3"/>
    <w:rsid w:val="00FF2884"/>
    <w:rsid w:val="00FF28BF"/>
    <w:rsid w:val="00FF2B3C"/>
    <w:rsid w:val="00FF2FC5"/>
    <w:rsid w:val="00FF3494"/>
    <w:rsid w:val="00FF363C"/>
    <w:rsid w:val="00FF37CB"/>
    <w:rsid w:val="00FF3C1B"/>
    <w:rsid w:val="00FF3E67"/>
    <w:rsid w:val="00FF3FFC"/>
    <w:rsid w:val="00FF41A5"/>
    <w:rsid w:val="00FF42AE"/>
    <w:rsid w:val="00FF43C8"/>
    <w:rsid w:val="00FF44BC"/>
    <w:rsid w:val="00FF509E"/>
    <w:rsid w:val="00FF5150"/>
    <w:rsid w:val="00FF5374"/>
    <w:rsid w:val="00FF5B56"/>
    <w:rsid w:val="00FF5CD4"/>
    <w:rsid w:val="00FF6333"/>
    <w:rsid w:val="00FF644C"/>
    <w:rsid w:val="00FF645C"/>
    <w:rsid w:val="00FF6D92"/>
    <w:rsid w:val="00FF73CA"/>
    <w:rsid w:val="00FF7A25"/>
    <w:rsid w:val="00FF7BDF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8A0BBA"/>
  <w15:chartTrackingRefBased/>
  <w15:docId w15:val="{97F3E29E-505E-4F9C-9F38-EAC6263E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8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55A9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55A9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55A9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D55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semiHidden/>
    <w:locked/>
    <w:rsid w:val="00D1192B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D1192B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D1192B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D1192B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D1192B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D1192B"/>
    <w:rPr>
      <w:rFonts w:ascii="Cambria" w:hAnsi="Cambria" w:cs="Angsana New"/>
    </w:rPr>
  </w:style>
  <w:style w:type="character" w:customStyle="1" w:styleId="BodyTextChar">
    <w:name w:val="Body Text Char"/>
    <w:aliases w:val="bt Char,body text Char,Body Char"/>
    <w:locked/>
    <w:rsid w:val="003057D6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9D55A9"/>
    <w:pPr>
      <w:spacing w:after="120"/>
    </w:pPr>
    <w:rPr>
      <w:sz w:val="22"/>
      <w:szCs w:val="22"/>
    </w:rPr>
  </w:style>
  <w:style w:type="character" w:customStyle="1" w:styleId="BodyTextChar1">
    <w:name w:val="Body Text Char1"/>
    <w:aliases w:val="bt Char1,body text Char1,Body Char1"/>
    <w:link w:val="BodyText"/>
    <w:locked/>
    <w:rsid w:val="00D1192B"/>
    <w:rPr>
      <w:rFonts w:ascii="Arial" w:hAnsi="Arial" w:cs="Times New Roman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aliases w:val=" Char Char, Char14 Char"/>
    <w:link w:val="Header"/>
    <w:uiPriority w:val="99"/>
    <w:locked/>
    <w:rsid w:val="00D1192B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55A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9D55A9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aliases w:val=" Char13 Char"/>
    <w:link w:val="Footer"/>
    <w:uiPriority w:val="99"/>
    <w:locked/>
    <w:rsid w:val="00D1192B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9D55A9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55A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55A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55A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55A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55A9"/>
    <w:pPr>
      <w:ind w:left="284"/>
    </w:pPr>
  </w:style>
  <w:style w:type="paragraph" w:customStyle="1" w:styleId="AAFrameAddress">
    <w:name w:val="AA Frame Address"/>
    <w:basedOn w:val="Heading1"/>
    <w:uiPriority w:val="99"/>
    <w:rsid w:val="009D55A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55A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55A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9D55A9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55A9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55A9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55A9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55A9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55A9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55A9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55A9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55A9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55A9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55A9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55A9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55A9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55A9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55A9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55A9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55A9"/>
    <w:pPr>
      <w:ind w:left="567" w:hanging="567"/>
    </w:pPr>
  </w:style>
  <w:style w:type="paragraph" w:styleId="ListBullet5">
    <w:name w:val="List Bullet 5"/>
    <w:basedOn w:val="Normal"/>
    <w:uiPriority w:val="99"/>
    <w:rsid w:val="009D55A9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55A9"/>
    <w:pPr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D1192B"/>
    <w:rPr>
      <w:rFonts w:ascii="Arial" w:hAnsi="Arial" w:cs="Times New Roman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55A9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55A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9D55A9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55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55A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55A9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55A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55A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55A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55A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55A9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9D55A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55A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55A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55A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55A9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</w:rPr>
  </w:style>
  <w:style w:type="character" w:customStyle="1" w:styleId="BodyText2Char">
    <w:name w:val="Body Text 2 Char"/>
    <w:link w:val="BodyText2"/>
    <w:locked/>
    <w:rsid w:val="00D1192B"/>
    <w:rPr>
      <w:rFonts w:ascii="Arial" w:hAnsi="Arial" w:cs="Times New Roman"/>
      <w:sz w:val="22"/>
      <w:szCs w:val="22"/>
    </w:rPr>
  </w:style>
  <w:style w:type="paragraph" w:customStyle="1" w:styleId="a1">
    <w:name w:val="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character" w:styleId="PageNumber">
    <w:name w:val="page number"/>
    <w:uiPriority w:val="99"/>
    <w:rsid w:val="009D55A9"/>
    <w:rPr>
      <w:rFonts w:cs="Times New Roman"/>
    </w:rPr>
  </w:style>
  <w:style w:type="paragraph" w:customStyle="1" w:styleId="ASSETS">
    <w:name w:val="ASSETS"/>
    <w:basedOn w:val="Normal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55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D1192B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D1192B"/>
    <w:rPr>
      <w:rFonts w:cs="Times New Roman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D80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13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sz w:val="22"/>
      <w:szCs w:val="22"/>
    </w:rPr>
  </w:style>
  <w:style w:type="character" w:customStyle="1" w:styleId="SignatureChar">
    <w:name w:val="Signature Char"/>
    <w:link w:val="Signature"/>
    <w:locked/>
    <w:rsid w:val="00D1192B"/>
    <w:rPr>
      <w:rFonts w:ascii="Arial" w:hAnsi="Arial" w:cs="Times New Roman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1192B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D1192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057D6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D1192B"/>
    <w:rPr>
      <w:rFonts w:cs="Times New Roman"/>
      <w:sz w:val="2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TitleChar">
    <w:name w:val="Title Char"/>
    <w:link w:val="Title"/>
    <w:uiPriority w:val="99"/>
    <w:locked/>
    <w:rsid w:val="00D1192B"/>
    <w:rPr>
      <w:rFonts w:ascii="Cambria" w:hAnsi="Cambria" w:cs="Angsana New"/>
      <w:b/>
      <w:bCs/>
      <w:kern w:val="28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76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D1192B"/>
    <w:rPr>
      <w:rFonts w:ascii="Arial" w:hAnsi="Arial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D1127"/>
    <w:pPr>
      <w:ind w:left="720"/>
    </w:pPr>
    <w:rPr>
      <w:szCs w:val="22"/>
    </w:rPr>
  </w:style>
  <w:style w:type="paragraph" w:customStyle="1" w:styleId="Default">
    <w:name w:val="Default"/>
    <w:rsid w:val="009D6D2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14E9"/>
    <w:rPr>
      <w:i/>
      <w:iCs/>
      <w:color w:val="808080"/>
    </w:rPr>
  </w:style>
  <w:style w:type="paragraph" w:styleId="NormalWeb">
    <w:name w:val="Normal (Web)"/>
    <w:basedOn w:val="Normal"/>
    <w:uiPriority w:val="99"/>
    <w:unhideWhenUsed/>
    <w:locked/>
    <w:rsid w:val="002957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8249CD"/>
    <w:rPr>
      <w:i/>
      <w:iCs/>
    </w:rPr>
  </w:style>
  <w:style w:type="character" w:styleId="CommentReference">
    <w:name w:val="annotation reference"/>
    <w:uiPriority w:val="99"/>
    <w:semiHidden/>
    <w:unhideWhenUsed/>
    <w:locked/>
    <w:rsid w:val="00E57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E57A3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57A3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E57A3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57A3D"/>
    <w:rPr>
      <w:rFonts w:ascii="Arial" w:hAnsi="Arial"/>
      <w:b/>
      <w:bCs/>
      <w:szCs w:val="25"/>
    </w:rPr>
  </w:style>
  <w:style w:type="paragraph" w:styleId="Subtitle">
    <w:name w:val="Subtitle"/>
    <w:basedOn w:val="Normal"/>
    <w:next w:val="Normal"/>
    <w:link w:val="SubtitleChar"/>
    <w:qFormat/>
    <w:rsid w:val="009E1CA0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9E1CA0"/>
    <w:rPr>
      <w:rFonts w:ascii="Calibri Light" w:eastAsia="Times New Roman" w:hAnsi="Calibri Light" w:cs="Angsana New"/>
      <w:sz w:val="24"/>
      <w:szCs w:val="30"/>
    </w:rPr>
  </w:style>
  <w:style w:type="character" w:styleId="FootnoteReference">
    <w:name w:val="footnote reference"/>
    <w:uiPriority w:val="99"/>
    <w:semiHidden/>
    <w:unhideWhenUsed/>
    <w:locked/>
    <w:rsid w:val="00313C4F"/>
    <w:rPr>
      <w:vertAlign w:val="superscript"/>
    </w:rPr>
  </w:style>
  <w:style w:type="paragraph" w:styleId="NoSpacing">
    <w:name w:val="No Spacing"/>
    <w:uiPriority w:val="1"/>
    <w:qFormat/>
    <w:rsid w:val="00300B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06A98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locked/>
    <w:rsid w:val="00E92C5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92C53"/>
    <w:rPr>
      <w:rFonts w:ascii="Consolas" w:hAnsi="Consolas"/>
      <w:sz w:val="21"/>
      <w:szCs w:val="26"/>
    </w:rPr>
  </w:style>
  <w:style w:type="character" w:customStyle="1" w:styleId="blockChar">
    <w:name w:val="block Char"/>
    <w:aliases w:val="b Char"/>
    <w:locked/>
    <w:rsid w:val="00A20639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3587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8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9496">
          <w:marLeft w:val="302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01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5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3570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83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84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7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6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10.xml"/><Relationship Id="rId33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32" Type="http://schemas.openxmlformats.org/officeDocument/2006/relationships/header" Target="header15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28" Type="http://schemas.openxmlformats.org/officeDocument/2006/relationships/header" Target="header12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header" Target="header1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8.xml"/><Relationship Id="rId27" Type="http://schemas.openxmlformats.org/officeDocument/2006/relationships/header" Target="header11.xml"/><Relationship Id="rId30" Type="http://schemas.openxmlformats.org/officeDocument/2006/relationships/footer" Target="footer7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BDA70BA7B784B80C395C22AA54423" ma:contentTypeVersion="3" ma:contentTypeDescription="Create a new document." ma:contentTypeScope="" ma:versionID="4d63aae23cef4f6767524769695039d2">
  <xsd:schema xmlns:xsd="http://www.w3.org/2001/XMLSchema" xmlns:xs="http://www.w3.org/2001/XMLSchema" xmlns:p="http://schemas.microsoft.com/office/2006/metadata/properties" xmlns:ns2="9fa84c7c-640e-49e7-b8c6-48c40d0ad129" targetNamespace="http://schemas.microsoft.com/office/2006/metadata/properties" ma:root="true" ma:fieldsID="8f8ab75e4288affe08996875d7a465aa" ns2:_="">
    <xsd:import namespace="9fa84c7c-640e-49e7-b8c6-48c40d0ad1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84c7c-640e-49e7-b8c6-48c40d0ad1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054B22-740F-41D1-A073-52016F2E66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04F52-73D7-446F-B12F-5AAADA757C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2E29E7-8902-4C83-BEEF-52DBEB59BF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FE038A-0471-4A27-9410-268DE09C8C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a84c7c-640e-49e7-b8c6-48c40d0ad1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352</TotalTime>
  <Pages>74</Pages>
  <Words>15279</Words>
  <Characters>87092</Characters>
  <Application>Microsoft Office Word</Application>
  <DocSecurity>0</DocSecurity>
  <Lines>725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Warissara, Wiwantananut</dc:creator>
  <cp:keywords/>
  <cp:lastModifiedBy>Warissara, Wiwantananut</cp:lastModifiedBy>
  <cp:revision>71</cp:revision>
  <cp:lastPrinted>2023-11-04T19:22:00Z</cp:lastPrinted>
  <dcterms:created xsi:type="dcterms:W3CDTF">2023-11-03T10:17:00Z</dcterms:created>
  <dcterms:modified xsi:type="dcterms:W3CDTF">2023-11-15T07:30:00Z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0x010100E14BDA70BA7B784B80C395C22AA54423</vt:lpwstr>
  </property>
</Properties>
</file>