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DB9FF" w14:textId="1266F6D7" w:rsidR="007E6D45" w:rsidRPr="00D35DC0" w:rsidRDefault="0009495B" w:rsidP="002671AD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hanging="284"/>
        <w:rPr>
          <w:rFonts w:ascii="Angsana New" w:hAnsi="Angsana New"/>
          <w:sz w:val="28"/>
          <w:szCs w:val="28"/>
          <w:lang w:val="en-GB"/>
        </w:rPr>
      </w:pPr>
      <w:r w:rsidRPr="00E74E50">
        <w:rPr>
          <w:rFonts w:ascii="Angsana New" w:hAnsi="Angsana New"/>
          <w:sz w:val="28"/>
          <w:szCs w:val="28"/>
          <w:cs/>
        </w:rPr>
        <w:t>หลัก</w:t>
      </w:r>
      <w:r w:rsidR="001158B9" w:rsidRPr="00E74E50">
        <w:rPr>
          <w:rFonts w:ascii="Angsana New" w:hAnsi="Angsana New"/>
          <w:sz w:val="28"/>
          <w:szCs w:val="28"/>
          <w:cs/>
        </w:rPr>
        <w:t>เกณฑ์ในการจัดทำ</w:t>
      </w:r>
      <w:r w:rsidRPr="00E74E50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</w:p>
    <w:p w14:paraId="7D718228" w14:textId="12573CF7" w:rsidR="0009495B" w:rsidRPr="00EE46CF" w:rsidRDefault="0009495B" w:rsidP="00EB39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E74E50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EE46CF">
        <w:rPr>
          <w:rFonts w:ascii="Angsana New" w:hAnsi="Angsana New"/>
          <w:color w:val="000000"/>
          <w:sz w:val="28"/>
          <w:szCs w:val="28"/>
        </w:rPr>
        <w:t>34</w:t>
      </w:r>
      <w:r w:rsidRPr="00E74E50">
        <w:rPr>
          <w:rFonts w:ascii="Angsana New" w:hAnsi="Angsan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069B3571" w14:textId="379730DC" w:rsidR="0009495B" w:rsidRPr="00EE46CF" w:rsidRDefault="0009495B" w:rsidP="002671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E74E50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ข้อมูลทางการเงินระหว่างกาลนี้</w:t>
      </w:r>
      <w:r w:rsidRPr="00E74E50">
        <w:rPr>
          <w:rFonts w:ascii="Angsana New" w:hAnsi="Angsana New"/>
          <w:sz w:val="28"/>
          <w:szCs w:val="28"/>
          <w:cs/>
        </w:rPr>
        <w:t>จัดทำ</w:t>
      </w:r>
      <w:r w:rsidRPr="00E74E50">
        <w:rPr>
          <w:rFonts w:ascii="Angsana New" w:hAnsi="Angsana New"/>
          <w:color w:val="000000"/>
          <w:sz w:val="28"/>
          <w:szCs w:val="28"/>
          <w:cs/>
        </w:rPr>
        <w:t xml:space="preserve"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EE46CF">
        <w:rPr>
          <w:rFonts w:ascii="Angsana New" w:hAnsi="Angsana New"/>
          <w:color w:val="000000"/>
          <w:sz w:val="28"/>
          <w:szCs w:val="28"/>
        </w:rPr>
        <w:t>31</w:t>
      </w:r>
      <w:r w:rsidRPr="00E74E50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color w:val="000000"/>
          <w:sz w:val="28"/>
          <w:szCs w:val="28"/>
        </w:rPr>
        <w:t>256</w:t>
      </w:r>
      <w:r w:rsidRPr="000E61EA">
        <w:rPr>
          <w:rFonts w:ascii="Angsana New" w:hAnsi="Angsana New"/>
          <w:color w:val="000000"/>
          <w:sz w:val="28"/>
          <w:szCs w:val="28"/>
        </w:rPr>
        <w:t>5</w:t>
      </w:r>
    </w:p>
    <w:p w14:paraId="05B05793" w14:textId="24F3C286" w:rsidR="00026A4C" w:rsidRDefault="0009495B" w:rsidP="00EB39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4914C07D" w14:textId="3D1DB0A1" w:rsidR="00DC60F1" w:rsidRPr="00E51368" w:rsidRDefault="007E6D45" w:rsidP="003F77F5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1080" w:hanging="810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4B6E8B95" w14:textId="25353723" w:rsidR="00DC60F1" w:rsidRPr="00E51368" w:rsidRDefault="007E6D45" w:rsidP="003F77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ind w:left="634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E46CF">
        <w:rPr>
          <w:rFonts w:ascii="Angsana New" w:hAnsi="Angsana New"/>
          <w:sz w:val="28"/>
          <w:szCs w:val="28"/>
        </w:rPr>
        <w:t xml:space="preserve">31 </w:t>
      </w:r>
      <w:r w:rsidRPr="00E74E5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E46CF">
        <w:rPr>
          <w:rFonts w:ascii="Angsana New" w:hAnsi="Angsana New"/>
          <w:sz w:val="28"/>
          <w:szCs w:val="28"/>
        </w:rPr>
        <w:t>256</w:t>
      </w:r>
      <w:r w:rsidRPr="000E61EA">
        <w:rPr>
          <w:rFonts w:ascii="Angsana New" w:hAnsi="Angsana New"/>
          <w:sz w:val="28"/>
          <w:szCs w:val="28"/>
        </w:rPr>
        <w:t>5</w:t>
      </w:r>
    </w:p>
    <w:p w14:paraId="178EE398" w14:textId="1DA3311D" w:rsidR="008F6AAD" w:rsidRDefault="007E6D45" w:rsidP="003F77F5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634" w:hanging="360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189FF03E" w14:textId="0D587D72" w:rsidR="00E51368" w:rsidRPr="00E51368" w:rsidRDefault="00E51368" w:rsidP="003F77F5">
      <w:pPr>
        <w:pStyle w:val="ListParagraph"/>
        <w:tabs>
          <w:tab w:val="clear" w:pos="680"/>
          <w:tab w:val="left" w:pos="1247"/>
        </w:tabs>
        <w:spacing w:before="120"/>
        <w:ind w:left="630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74AF8">
        <w:rPr>
          <w:rFonts w:ascii="Angsana New" w:hAnsi="Angsana New"/>
          <w:sz w:val="28"/>
          <w:szCs w:val="28"/>
        </w:rPr>
        <w:t xml:space="preserve">1 </w:t>
      </w:r>
      <w:r w:rsidRPr="00E74E50">
        <w:rPr>
          <w:rFonts w:ascii="Angsana New" w:hAnsi="Angsana New"/>
          <w:sz w:val="28"/>
          <w:szCs w:val="28"/>
          <w:cs/>
        </w:rPr>
        <w:t xml:space="preserve">มกราคม </w:t>
      </w:r>
      <w:r w:rsidRPr="00974AF8">
        <w:rPr>
          <w:rFonts w:ascii="Angsana New" w:hAnsi="Angsana New"/>
          <w:sz w:val="28"/>
          <w:szCs w:val="28"/>
        </w:rPr>
        <w:t xml:space="preserve">2566 </w:t>
      </w:r>
      <w:r w:rsidRPr="00E74E50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ไม่มีผลกระทบอย่างเป็นสาระสำคัญต่องบการเงินของบริษัท</w:t>
      </w:r>
    </w:p>
    <w:p w14:paraId="07A41EFD" w14:textId="181E9704" w:rsidR="007E6D45" w:rsidRPr="000B5899" w:rsidRDefault="007E6D45" w:rsidP="0094604F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629" w:hanging="357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4D2D5E18" w14:textId="3A56E81D" w:rsidR="00DC60F1" w:rsidRDefault="007E6D45" w:rsidP="00453543">
      <w:pPr>
        <w:tabs>
          <w:tab w:val="clear" w:pos="907"/>
        </w:tabs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E74E50">
        <w:rPr>
          <w:rFonts w:ascii="Angsana New" w:hAnsi="Angsana New"/>
          <w:sz w:val="28"/>
          <w:szCs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1CE642DB" w14:textId="58BEF84B" w:rsidR="007E6D45" w:rsidRDefault="007E6D45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EE46CF">
        <w:rPr>
          <w:rFonts w:ascii="Angsana New" w:hAnsi="Angsana New"/>
          <w:sz w:val="28"/>
          <w:szCs w:val="28"/>
        </w:rPr>
        <w:t xml:space="preserve">31 </w:t>
      </w:r>
      <w:r w:rsidRPr="00E74E50">
        <w:rPr>
          <w:rFonts w:ascii="Angsana New" w:hAnsi="Angsana New"/>
          <w:sz w:val="28"/>
          <w:szCs w:val="28"/>
          <w:cs/>
        </w:rPr>
        <w:t xml:space="preserve">ธันวาคม </w:t>
      </w:r>
      <w:r w:rsidR="000B5899">
        <w:rPr>
          <w:rFonts w:ascii="Angsana New" w:hAnsi="Angsana New"/>
          <w:sz w:val="28"/>
          <w:szCs w:val="28"/>
        </w:rPr>
        <w:t>256</w:t>
      </w:r>
      <w:r w:rsidR="000B5899" w:rsidRPr="000E61EA">
        <w:rPr>
          <w:rFonts w:ascii="Angsana New" w:hAnsi="Angsana New"/>
          <w:sz w:val="28"/>
          <w:szCs w:val="28"/>
        </w:rPr>
        <w:t>5</w:t>
      </w:r>
    </w:p>
    <w:p w14:paraId="31483561" w14:textId="6288F1F8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3AB796A1" w14:textId="37E86D75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6ABC02D5" w14:textId="75AA5BF3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239674E9" w14:textId="3FC602FF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2A6DD21F" w14:textId="650EE1CB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06F92535" w14:textId="39060D7F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38408120" w14:textId="77777777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37ADA154" w14:textId="09637A4D" w:rsidR="00AF1930" w:rsidRPr="00617E0B" w:rsidRDefault="00F2053F" w:rsidP="00077A7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69518E8F" w14:textId="3116B8DD" w:rsidR="00D125B8" w:rsidRDefault="00AF1930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E74E50">
        <w:rPr>
          <w:rFonts w:ascii="Angsana New" w:hAnsi="Angsana New"/>
          <w:sz w:val="28"/>
          <w:szCs w:val="28"/>
          <w:cs/>
        </w:rPr>
        <w:t>หมายถึง</w:t>
      </w:r>
      <w:r w:rsidR="00D12079" w:rsidRPr="00E74E50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E74E50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E74E50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E74E50">
        <w:rPr>
          <w:rFonts w:ascii="Angsana New" w:hAnsi="Angsana New"/>
          <w:sz w:val="28"/>
          <w:szCs w:val="28"/>
          <w:cs/>
        </w:rPr>
        <w:t>หรือกิจการที่ถูกควบคุม</w:t>
      </w:r>
      <w:r w:rsidR="00632ACA" w:rsidRPr="00E74E50">
        <w:rPr>
          <w:rFonts w:ascii="Angsana New" w:hAnsi="Angsana New"/>
          <w:sz w:val="28"/>
          <w:szCs w:val="28"/>
          <w:cs/>
        </w:rPr>
        <w:t>หรือ</w:t>
      </w:r>
      <w:r w:rsidR="0049303E" w:rsidRPr="00E74E50">
        <w:rPr>
          <w:rFonts w:ascii="Angsana New" w:hAnsi="Angsana New"/>
          <w:sz w:val="28"/>
          <w:szCs w:val="28"/>
          <w:cs/>
        </w:rPr>
        <w:t>ถูกควบคุมร่วมโดยบุคคลที่เกี่ยวข้องกัน</w:t>
      </w:r>
    </w:p>
    <w:p w14:paraId="5EE5A642" w14:textId="6A710DE6" w:rsidR="00077A7D" w:rsidRPr="00E51368" w:rsidRDefault="007E6D45" w:rsidP="00E51368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23"/>
        <w:jc w:val="thaiDistribute"/>
        <w:rPr>
          <w:rFonts w:asciiTheme="majorBidi" w:hAnsiTheme="majorBidi" w:cstheme="majorBidi"/>
          <w:sz w:val="28"/>
          <w:szCs w:val="28"/>
        </w:rPr>
      </w:pPr>
      <w:r w:rsidRPr="00E74E50">
        <w:rPr>
          <w:rFonts w:asciiTheme="majorBidi" w:hAnsiTheme="majorBidi" w:cstheme="majorBidi"/>
          <w:sz w:val="28"/>
          <w:szCs w:val="28"/>
          <w:cs/>
        </w:rPr>
        <w:t>ยอดคงเหลือที่มีสาระสำคัญกับบริษัทและบุคคลที่เกี่ยวข้องกัน ซึ่งได้รวมไว้ในงบการเงิน ณ วันที่</w:t>
      </w:r>
      <w:r w:rsidRPr="00E74E50">
        <w:rPr>
          <w:rFonts w:asciiTheme="majorBidi" w:hAnsiTheme="majorBidi"/>
          <w:sz w:val="28"/>
          <w:szCs w:val="28"/>
        </w:rPr>
        <w:t xml:space="preserve"> </w:t>
      </w:r>
      <w:r w:rsidR="006F7312" w:rsidRPr="00E36229">
        <w:rPr>
          <w:rFonts w:asciiTheme="majorBidi" w:hAnsiTheme="majorBidi" w:cstheme="majorBidi"/>
          <w:sz w:val="28"/>
          <w:szCs w:val="28"/>
        </w:rPr>
        <w:t xml:space="preserve">30 </w:t>
      </w:r>
      <w:r w:rsidR="00610FB1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6F7312" w:rsidRPr="00E74E50">
        <w:rPr>
          <w:rFonts w:asciiTheme="majorBidi" w:hAnsiTheme="majorBidi" w:cstheme="majorBidi"/>
          <w:sz w:val="28"/>
          <w:szCs w:val="28"/>
          <w:cs/>
        </w:rPr>
        <w:t>ยน</w:t>
      </w:r>
      <w:r w:rsidRPr="00E74E50">
        <w:rPr>
          <w:rFonts w:asciiTheme="majorBidi" w:hAnsiTheme="majorBidi"/>
          <w:sz w:val="28"/>
          <w:szCs w:val="28"/>
        </w:rPr>
        <w:t xml:space="preserve"> </w:t>
      </w:r>
      <w:r w:rsidR="00307A6D" w:rsidRPr="00E36229">
        <w:rPr>
          <w:rFonts w:asciiTheme="majorBidi" w:hAnsiTheme="majorBidi" w:cstheme="majorBidi"/>
          <w:sz w:val="28"/>
          <w:szCs w:val="28"/>
        </w:rPr>
        <w:t>2566</w:t>
      </w:r>
      <w:r w:rsidRPr="00E74E50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D97769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E74E50">
        <w:rPr>
          <w:rFonts w:asciiTheme="majorBidi" w:hAnsiTheme="majorBidi" w:cstheme="majorBidi"/>
          <w:sz w:val="28"/>
          <w:szCs w:val="28"/>
        </w:rPr>
        <w:t xml:space="preserve"> </w:t>
      </w:r>
      <w:r w:rsidR="00307A6D">
        <w:rPr>
          <w:rFonts w:asciiTheme="majorBidi" w:hAnsiTheme="majorBidi" w:cstheme="majorBidi"/>
          <w:sz w:val="28"/>
          <w:szCs w:val="28"/>
        </w:rPr>
        <w:t>31</w:t>
      </w:r>
      <w:r w:rsidR="00D9776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74E5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07A6D">
        <w:rPr>
          <w:rFonts w:asciiTheme="majorBidi" w:hAnsiTheme="majorBidi" w:cstheme="majorBidi"/>
          <w:sz w:val="28"/>
          <w:szCs w:val="28"/>
        </w:rPr>
        <w:t>2565</w:t>
      </w:r>
      <w:r w:rsidRPr="00E74E50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1"/>
        <w:gridCol w:w="284"/>
        <w:gridCol w:w="1950"/>
        <w:gridCol w:w="284"/>
        <w:gridCol w:w="1984"/>
      </w:tblGrid>
      <w:tr w:rsidR="005C39A8" w:rsidRPr="005764E7" w14:paraId="75739390" w14:textId="77777777" w:rsidTr="0068062D"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E74E50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5764E7" w14:paraId="3DE56DD8" w14:textId="77777777" w:rsidTr="0068062D"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E74E50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797FA6" w:rsidRPr="00E74E50">
              <w:rPr>
                <w:rFonts w:ascii="Angsana New" w:hAnsi="Angsana New"/>
                <w:sz w:val="28"/>
                <w:szCs w:val="28"/>
                <w:cs/>
              </w:rPr>
              <w:t>เงินที่แสดงเงินลงทุนตามวิธีส่วนได้เสีย/</w:t>
            </w:r>
          </w:p>
        </w:tc>
      </w:tr>
      <w:tr w:rsidR="00797FA6" w:rsidRPr="005764E7" w14:paraId="2BE4D347" w14:textId="77777777" w:rsidTr="0068062D"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E74E50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797FA6" w:rsidRPr="00E74E50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5764E7" w14:paraId="4C8C2B4D" w14:textId="77777777" w:rsidTr="0068062D"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7AF38" w14:textId="77777777" w:rsidR="00797FA6" w:rsidRPr="00E74E50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C087272" w14:textId="77777777" w:rsidTr="0068062D"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D48E0" w14:textId="6C11CE27" w:rsidR="00797FA6" w:rsidRPr="00E74E50" w:rsidRDefault="00A7624E" w:rsidP="006F731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 w:rsidR="006F7312" w:rsidRPr="00DD7001">
              <w:rPr>
                <w:rFonts w:ascii="Angsana New" w:hAnsi="Angsana New"/>
                <w:sz w:val="28"/>
                <w:szCs w:val="28"/>
              </w:rPr>
              <w:t>0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10FB1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6F7312" w:rsidRPr="00E74E50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="007E6D45"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7FA6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7E6D45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5A83217A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E6D45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97FA6" w:rsidRPr="005764E7" w14:paraId="48393147" w14:textId="77777777" w:rsidTr="006806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E74E50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4420AB0E" w14:textId="77777777" w:rsidTr="006806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797FA6" w:rsidRPr="00E74E50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A0AE" w14:textId="77777777"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3DFC" w:rsidRPr="005764E7" w14:paraId="7B4C52EF" w14:textId="77777777" w:rsidTr="00C65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5144C78E" w:rsidR="00093DFC" w:rsidRPr="00E74E50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</w:t>
            </w:r>
            <w:proofErr w:type="spellStart"/>
            <w:r w:rsidRPr="00E74E50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</w:t>
            </w:r>
            <w:r w:rsidR="00D61503" w:rsidRPr="00E74E50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093DFC" w:rsidRPr="005764E7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51EA" w14:textId="248707CC" w:rsidR="00F508F9" w:rsidRPr="006F7312" w:rsidRDefault="00C65605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21B9DB3F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8F3C2" w14:textId="4AC415BA" w:rsidR="00093DFC" w:rsidRPr="005764E7" w:rsidRDefault="007E6D45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2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</w:p>
        </w:tc>
      </w:tr>
      <w:tr w:rsidR="00093DFC" w:rsidRPr="005764E7" w14:paraId="0846B6C4" w14:textId="77777777" w:rsidTr="006806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093DFC" w:rsidRPr="00E74E50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093DFC" w:rsidRPr="005764E7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5A18DE18" w:rsidR="00093DFC" w:rsidRPr="005B6595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77777777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93DFC" w:rsidRPr="005764E7" w14:paraId="1B42D0F1" w14:textId="77777777" w:rsidTr="00C65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093DFC" w:rsidRPr="00E74E50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093DFC" w:rsidRPr="005764E7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5BE862D3" w:rsidR="00093DFC" w:rsidRPr="005B6595" w:rsidRDefault="00FD5FAD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069E7029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093DFC" w:rsidRPr="005764E7" w14:paraId="295A4500" w14:textId="77777777" w:rsidTr="00C65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093DFC" w:rsidRPr="00E74E50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093DFC" w:rsidRPr="005764E7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016AAC94" w:rsidR="00093DFC" w:rsidRPr="005B6595" w:rsidRDefault="00C65605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11C23F6B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7E6D45" w:rsidRPr="000E61E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</w:tbl>
    <w:p w14:paraId="094B8872" w14:textId="6BDB0C6C" w:rsidR="001E5D59" w:rsidRDefault="001E5D59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4D787A21" w14:textId="7E34EC4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4F5A4281" w14:textId="70BCD8FC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17DD30E3" w14:textId="261D34F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4986941E" w14:textId="04C96CDA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3E61993F" w14:textId="2FE1C7E2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03BDF11D" w14:textId="581E2F6F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190EA98A" w14:textId="1383199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277A5642" w14:textId="33FAC28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36067C68" w14:textId="2F88E287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31672C09" w14:textId="62DC4E07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38AA3B2F" w14:textId="141D7975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49C9327A" w14:textId="3980B13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191C45FB" w14:textId="622E124A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1C808B0F" w14:textId="20FA63D3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40D46693" w14:textId="7570F41B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0951AF7D" w14:textId="095EFF9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0EAF8110" w14:textId="77777777" w:rsidR="00D65D5C" w:rsidRDefault="00D65D5C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1C80DDAA" w14:textId="77777777" w:rsidR="00A809A4" w:rsidRPr="005764E7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tbl>
      <w:tblPr>
        <w:tblW w:w="9923" w:type="dxa"/>
        <w:tblInd w:w="-176" w:type="dxa"/>
        <w:tblLook w:val="0000" w:firstRow="0" w:lastRow="0" w:firstColumn="0" w:lastColumn="0" w:noHBand="0" w:noVBand="0"/>
      </w:tblPr>
      <w:tblGrid>
        <w:gridCol w:w="5421"/>
        <w:gridCol w:w="284"/>
        <w:gridCol w:w="1984"/>
        <w:gridCol w:w="284"/>
        <w:gridCol w:w="1950"/>
      </w:tblGrid>
      <w:tr w:rsidR="002D4FD1" w:rsidRPr="005764E7" w14:paraId="3B6F7083" w14:textId="77777777" w:rsidTr="00D65D5C">
        <w:trPr>
          <w:trHeight w:val="397"/>
          <w:tblHeader/>
        </w:trPr>
        <w:tc>
          <w:tcPr>
            <w:tcW w:w="5421" w:type="dxa"/>
            <w:vAlign w:val="bottom"/>
          </w:tcPr>
          <w:p w14:paraId="0A322ECE" w14:textId="77777777" w:rsidR="002D4FD1" w:rsidRPr="00E74E50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23A40E5" w14:textId="77777777" w:rsidR="002D4FD1" w:rsidRPr="00B94E18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shd w:val="clear" w:color="auto" w:fill="auto"/>
            <w:vAlign w:val="bottom"/>
          </w:tcPr>
          <w:p w14:paraId="4FD86389" w14:textId="77777777" w:rsidR="002D4FD1" w:rsidRPr="00B94E18" w:rsidRDefault="002D4FD1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97FA6" w:rsidRPr="005764E7" w14:paraId="1FB8F83A" w14:textId="77777777" w:rsidTr="00D65D5C">
        <w:trPr>
          <w:trHeight w:val="397"/>
          <w:tblHeader/>
        </w:trPr>
        <w:tc>
          <w:tcPr>
            <w:tcW w:w="5421" w:type="dxa"/>
            <w:vAlign w:val="bottom"/>
          </w:tcPr>
          <w:p w14:paraId="7FB5A8FA" w14:textId="77777777" w:rsidR="00797FA6" w:rsidRPr="00E74E50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7208E4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0408B" w14:textId="4C7360CC" w:rsidR="00797FA6" w:rsidRPr="00E74E50" w:rsidRDefault="00925DF4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</w:t>
            </w:r>
            <w:r w:rsidR="00797FA6"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การเงินที่แสดงเงินลงทุนตามวิธีส่วนได้เสีย/</w:t>
            </w:r>
          </w:p>
        </w:tc>
      </w:tr>
      <w:tr w:rsidR="00797FA6" w:rsidRPr="005764E7" w14:paraId="455014F8" w14:textId="77777777" w:rsidTr="00D65D5C">
        <w:trPr>
          <w:trHeight w:val="397"/>
          <w:tblHeader/>
        </w:trPr>
        <w:tc>
          <w:tcPr>
            <w:tcW w:w="5421" w:type="dxa"/>
            <w:vAlign w:val="bottom"/>
          </w:tcPr>
          <w:p w14:paraId="22625336" w14:textId="77777777" w:rsidR="00797FA6" w:rsidRPr="00E74E50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11F0F6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E41D4" w14:textId="16DD9140" w:rsidR="00797FA6" w:rsidRPr="00E74E50" w:rsidRDefault="0039081E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97FA6"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97FA6" w:rsidRPr="005764E7" w14:paraId="299EA07F" w14:textId="77777777" w:rsidTr="00D65D5C">
        <w:trPr>
          <w:trHeight w:val="397"/>
          <w:tblHeader/>
        </w:trPr>
        <w:tc>
          <w:tcPr>
            <w:tcW w:w="5421" w:type="dxa"/>
            <w:vAlign w:val="bottom"/>
          </w:tcPr>
          <w:p w14:paraId="3D3C2117" w14:textId="77777777" w:rsidR="00797FA6" w:rsidRPr="00E74E50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6CE3E7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FC754" w14:textId="77777777" w:rsidR="00797FA6" w:rsidRPr="00E74E50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6CEC8C5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8ECBB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ADA6864" w14:textId="77777777" w:rsidTr="00D65D5C">
        <w:trPr>
          <w:trHeight w:val="397"/>
          <w:tblHeader/>
        </w:trPr>
        <w:tc>
          <w:tcPr>
            <w:tcW w:w="5421" w:type="dxa"/>
            <w:vAlign w:val="bottom"/>
          </w:tcPr>
          <w:p w14:paraId="457FE474" w14:textId="77777777" w:rsidR="00797FA6" w:rsidRPr="00E74E50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66C187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B33F" w14:textId="03474B58" w:rsidR="00797FA6" w:rsidRPr="00E74E50" w:rsidRDefault="006F7312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 w:rsidRPr="00DD7001">
              <w:rPr>
                <w:rFonts w:ascii="Angsana New" w:hAnsi="Angsana New"/>
                <w:sz w:val="28"/>
                <w:szCs w:val="28"/>
              </w:rPr>
              <w:t>0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10FB1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ยน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78D32597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0A6A" w14:textId="4CAE1388" w:rsidR="00797FA6" w:rsidRPr="00E74E50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31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94E1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E6D45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97FA6" w:rsidRPr="005764E7" w14:paraId="7174F76A" w14:textId="77777777" w:rsidTr="00D65D5C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B94E18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968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10871320" w14:textId="77777777" w:rsidTr="00D65D5C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E74E50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CBA6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23F94BD3" w14:textId="77777777" w:rsidTr="00D65D5C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E74E50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B031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47C5F10C" w14:textId="77777777" w:rsidTr="00D65D5C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797FA6" w:rsidRPr="00E74E50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7D169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95B2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44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6CE53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74389" w:rsidRPr="005764E7" w14:paraId="63D1255C" w14:textId="77777777" w:rsidTr="001908B4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174389" w:rsidRPr="00E74E50" w:rsidRDefault="00174389" w:rsidP="0017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174389" w:rsidRPr="00B94E18" w:rsidRDefault="00174389" w:rsidP="0017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9497" w14:textId="0AA49BD0" w:rsidR="00174389" w:rsidRPr="00B94E18" w:rsidRDefault="00174389" w:rsidP="0017438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912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174389" w:rsidRPr="00B94E18" w:rsidRDefault="00174389" w:rsidP="0017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161D" w14:textId="1049BC06" w:rsidR="00174389" w:rsidRPr="00B94E18" w:rsidRDefault="00174389" w:rsidP="0017438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912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,807</w:t>
            </w:r>
          </w:p>
        </w:tc>
      </w:tr>
      <w:tr w:rsidR="00174389" w:rsidRPr="005764E7" w14:paraId="57846AEA" w14:textId="77777777" w:rsidTr="001908B4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174389" w:rsidRPr="00E74E50" w:rsidRDefault="00174389" w:rsidP="0017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174389" w:rsidRPr="00B94E18" w:rsidRDefault="00174389" w:rsidP="0017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C1FAB" w14:textId="67FA31C8" w:rsidR="00174389" w:rsidRPr="00B94E18" w:rsidRDefault="00174389" w:rsidP="0017438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174389" w:rsidRPr="00B94E18" w:rsidRDefault="00174389" w:rsidP="0017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3D2A3" w14:textId="750986D5" w:rsidR="00174389" w:rsidRPr="00B94E18" w:rsidRDefault="00174389" w:rsidP="0017438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174389" w:rsidRPr="005764E7" w14:paraId="39A483FF" w14:textId="77777777" w:rsidTr="001908B4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174389" w:rsidRPr="00E74E50" w:rsidRDefault="00174389" w:rsidP="0017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สหพัฒนาอินเตอร์โฮลด</w:t>
            </w:r>
            <w:proofErr w:type="spellStart"/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ิ้ง</w:t>
            </w:r>
            <w:proofErr w:type="spellEnd"/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174389" w:rsidRPr="00B94E18" w:rsidRDefault="00174389" w:rsidP="0017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589AA" w14:textId="0454C0D8" w:rsidR="00174389" w:rsidRPr="00B94E18" w:rsidRDefault="00174389" w:rsidP="0017438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264F" w14:textId="77777777" w:rsidR="00174389" w:rsidRPr="00B94E18" w:rsidRDefault="00174389" w:rsidP="0017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F96" w14:textId="62AEAFA0" w:rsidR="00174389" w:rsidRPr="00B94E18" w:rsidRDefault="00174389" w:rsidP="0017438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</w:tr>
      <w:tr w:rsidR="00174389" w:rsidRPr="005764E7" w14:paraId="73C19238" w14:textId="77777777" w:rsidTr="001908B4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174389" w:rsidRPr="00E74E50" w:rsidRDefault="00174389" w:rsidP="0017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174389" w:rsidRPr="00B94E18" w:rsidRDefault="00174389" w:rsidP="0017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EAAD" w14:textId="4276C342" w:rsidR="00174389" w:rsidRPr="00B94E18" w:rsidRDefault="00174389" w:rsidP="0017438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B32" w14:textId="77777777" w:rsidR="00174389" w:rsidRPr="00B94E18" w:rsidRDefault="00174389" w:rsidP="0017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5F0BE" w14:textId="10E684EF" w:rsidR="00174389" w:rsidRPr="00B94E18" w:rsidRDefault="00174389" w:rsidP="0017438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</w:tr>
      <w:tr w:rsidR="00093DFC" w:rsidRPr="005764E7" w14:paraId="631C16DC" w14:textId="77777777" w:rsidTr="00AA498B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77777777" w:rsidR="00093DFC" w:rsidRPr="00E74E50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A7410E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78B5B" w14:textId="0C405E64" w:rsidR="00093DFC" w:rsidRPr="00E74E50" w:rsidRDefault="009844D7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844D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130,56</w:t>
            </w:r>
            <w:r w:rsidR="00607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F0A9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24BA0" w14:textId="66596FAD" w:rsidR="00093DFC" w:rsidRPr="00E74E50" w:rsidRDefault="00BF2A6B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F2A6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142,286</w:t>
            </w:r>
          </w:p>
        </w:tc>
      </w:tr>
      <w:tr w:rsidR="00093DFC" w:rsidRPr="005764E7" w14:paraId="57839A66" w14:textId="77777777" w:rsidTr="00AA498B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093DFC" w:rsidRPr="00E74E50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9FDCF9" w14:textId="0B8DA925" w:rsidR="00093DFC" w:rsidRPr="00E74E50" w:rsidRDefault="00286DBE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6DBE">
              <w:rPr>
                <w:rFonts w:ascii="Angsana New" w:hAnsi="Angsana New"/>
                <w:sz w:val="28"/>
                <w:szCs w:val="28"/>
                <w:lang w:val="en-US"/>
              </w:rPr>
              <w:t>151,712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EA8A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E7ED0" w14:textId="5AC4C141" w:rsidR="00093DFC" w:rsidRPr="00E74E50" w:rsidRDefault="00BF2A6B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2A6B">
              <w:rPr>
                <w:rFonts w:ascii="Angsana New" w:hAnsi="Angsana New"/>
                <w:sz w:val="28"/>
                <w:szCs w:val="28"/>
                <w:lang w:val="en-US"/>
              </w:rPr>
              <w:t>163,429</w:t>
            </w:r>
          </w:p>
        </w:tc>
      </w:tr>
      <w:tr w:rsidR="008228E7" w:rsidRPr="005764E7" w14:paraId="421AB418" w14:textId="77777777" w:rsidTr="00D65D5C">
        <w:trPr>
          <w:trHeight w:val="397"/>
        </w:trPr>
        <w:tc>
          <w:tcPr>
            <w:tcW w:w="5421" w:type="dxa"/>
            <w:vAlign w:val="bottom"/>
          </w:tcPr>
          <w:p w14:paraId="11ADC11E" w14:textId="76111D56" w:rsidR="00376E65" w:rsidRPr="00E74E50" w:rsidRDefault="00376E65" w:rsidP="00D1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51D65238" w14:textId="77777777" w:rsidR="008228E7" w:rsidRPr="00B94E18" w:rsidRDefault="008228E7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61D22A2" w14:textId="77777777" w:rsidR="008228E7" w:rsidRPr="00B94E18" w:rsidRDefault="008228E7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6C67718" w14:textId="77777777" w:rsidR="008228E7" w:rsidRPr="00B94E18" w:rsidRDefault="008228E7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46D3B02E" w14:textId="77777777" w:rsidR="008228E7" w:rsidRPr="00B94E18" w:rsidRDefault="008228E7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25116021" w14:textId="77777777" w:rsidTr="00D65D5C">
        <w:trPr>
          <w:trHeight w:val="397"/>
        </w:trPr>
        <w:tc>
          <w:tcPr>
            <w:tcW w:w="5421" w:type="dxa"/>
            <w:vAlign w:val="bottom"/>
          </w:tcPr>
          <w:p w14:paraId="2A9C9963" w14:textId="77777777" w:rsidR="00797FA6" w:rsidRPr="00E74E50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54B5353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6C77F6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E6F9F5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4B415973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6DE3BC0C" w14:textId="77777777" w:rsidTr="00D65D5C">
        <w:trPr>
          <w:trHeight w:val="397"/>
        </w:trPr>
        <w:tc>
          <w:tcPr>
            <w:tcW w:w="5421" w:type="dxa"/>
            <w:vAlign w:val="bottom"/>
          </w:tcPr>
          <w:p w14:paraId="26A1932E" w14:textId="77777777" w:rsidR="00797FA6" w:rsidRPr="00E74E50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1F98003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4DE44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83C240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763F1A60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5092E" w:rsidRPr="005764E7" w14:paraId="618B7DE2" w14:textId="77777777" w:rsidTr="00675F32">
        <w:trPr>
          <w:trHeight w:val="397"/>
        </w:trPr>
        <w:tc>
          <w:tcPr>
            <w:tcW w:w="5421" w:type="dxa"/>
            <w:vAlign w:val="bottom"/>
          </w:tcPr>
          <w:p w14:paraId="54B21D35" w14:textId="77777777" w:rsidR="0025092E" w:rsidRPr="00E74E50" w:rsidRDefault="0025092E" w:rsidP="0025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</w:t>
            </w:r>
            <w:proofErr w:type="spellStart"/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ซ์อโ</w:t>
            </w:r>
            <w:proofErr w:type="spellEnd"/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กร</w:t>
            </w:r>
            <w:proofErr w:type="spellStart"/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เทค</w:t>
            </w:r>
            <w:proofErr w:type="spellEnd"/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5017560A" w14:textId="77777777" w:rsidR="0025092E" w:rsidRPr="00B94E18" w:rsidRDefault="0025092E" w:rsidP="0025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A4CAB08" w14:textId="3D2C3278" w:rsidR="0025092E" w:rsidRPr="008601ED" w:rsidRDefault="0025092E" w:rsidP="0025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84" w:type="dxa"/>
            <w:vAlign w:val="bottom"/>
          </w:tcPr>
          <w:p w14:paraId="5A4A0CE0" w14:textId="77777777" w:rsidR="0025092E" w:rsidRPr="00B94E18" w:rsidRDefault="0025092E" w:rsidP="0025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65DCC557" w14:textId="69A25FFB" w:rsidR="0025092E" w:rsidRPr="00B94E18" w:rsidRDefault="0025092E" w:rsidP="0025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25092E" w:rsidRPr="005764E7" w14:paraId="6C7E9AD6" w14:textId="77777777" w:rsidTr="00675F32">
        <w:trPr>
          <w:trHeight w:val="397"/>
        </w:trPr>
        <w:tc>
          <w:tcPr>
            <w:tcW w:w="5421" w:type="dxa"/>
            <w:vAlign w:val="bottom"/>
          </w:tcPr>
          <w:p w14:paraId="3F693ACB" w14:textId="77777777" w:rsidR="0025092E" w:rsidRPr="00E74E50" w:rsidRDefault="0025092E" w:rsidP="0025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</w:t>
            </w:r>
            <w:proofErr w:type="spellStart"/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้ด</w:t>
            </w:r>
            <w:proofErr w:type="spellEnd"/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4301429B" w14:textId="77777777" w:rsidR="0025092E" w:rsidRPr="00B94E18" w:rsidRDefault="0025092E" w:rsidP="0025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2650B61" w14:textId="63990CD8" w:rsidR="0025092E" w:rsidRPr="008601ED" w:rsidRDefault="0025092E" w:rsidP="0025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84" w:type="dxa"/>
            <w:vAlign w:val="bottom"/>
          </w:tcPr>
          <w:p w14:paraId="19723E44" w14:textId="77777777" w:rsidR="0025092E" w:rsidRPr="00B94E18" w:rsidRDefault="0025092E" w:rsidP="0025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vAlign w:val="bottom"/>
          </w:tcPr>
          <w:p w14:paraId="4ECB68C1" w14:textId="2EB786CE" w:rsidR="0025092E" w:rsidRPr="00B94E18" w:rsidRDefault="0025092E" w:rsidP="0025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25092E" w:rsidRPr="005764E7" w14:paraId="067ECE41" w14:textId="77777777" w:rsidTr="00675F32">
        <w:trPr>
          <w:trHeight w:val="397"/>
        </w:trPr>
        <w:tc>
          <w:tcPr>
            <w:tcW w:w="5421" w:type="dxa"/>
            <w:vAlign w:val="bottom"/>
          </w:tcPr>
          <w:p w14:paraId="50070511" w14:textId="77777777" w:rsidR="0025092E" w:rsidRPr="00E74E50" w:rsidRDefault="0025092E" w:rsidP="0025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85A4ACC" w14:textId="77777777" w:rsidR="0025092E" w:rsidRPr="00B94E18" w:rsidRDefault="0025092E" w:rsidP="0025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43FB" w14:textId="018E9FDA" w:rsidR="0025092E" w:rsidRPr="008601ED" w:rsidRDefault="0025092E" w:rsidP="0025092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vAlign w:val="bottom"/>
          </w:tcPr>
          <w:p w14:paraId="07E0E627" w14:textId="77777777" w:rsidR="0025092E" w:rsidRPr="00B94E18" w:rsidRDefault="0025092E" w:rsidP="00250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2448" w14:textId="1CA9B4AB" w:rsidR="0025092E" w:rsidRPr="00B94E18" w:rsidRDefault="0025092E" w:rsidP="0025092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FC3EB3" w:rsidRPr="005764E7" w14:paraId="5A401E06" w14:textId="77777777" w:rsidTr="003E6B5C">
        <w:trPr>
          <w:trHeight w:val="397"/>
        </w:trPr>
        <w:tc>
          <w:tcPr>
            <w:tcW w:w="5421" w:type="dxa"/>
            <w:vAlign w:val="bottom"/>
          </w:tcPr>
          <w:p w14:paraId="49BB3CE6" w14:textId="71D12DAF" w:rsidR="00FC3EB3" w:rsidRPr="00E74E50" w:rsidRDefault="00FC3EB3" w:rsidP="00FC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proofErr w:type="gramStart"/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proofErr w:type="gramEnd"/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การเปลี่ยนแปลงในมูลค่ายุติธรรม</w:t>
            </w:r>
          </w:p>
        </w:tc>
        <w:tc>
          <w:tcPr>
            <w:tcW w:w="284" w:type="dxa"/>
          </w:tcPr>
          <w:p w14:paraId="2F1C209E" w14:textId="77777777" w:rsidR="00FC3EB3" w:rsidRPr="00B94E18" w:rsidRDefault="00FC3EB3" w:rsidP="00FC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51C17CD" w14:textId="09CF9DDE" w:rsidR="00FC3EB3" w:rsidRPr="008601ED" w:rsidRDefault="00FC3EB3" w:rsidP="00FC3EB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BF2A6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2,571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01C9FB7A" w14:textId="77777777" w:rsidR="00FC3EB3" w:rsidRPr="00B94E18" w:rsidRDefault="00FC3EB3" w:rsidP="00FC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3CC12F4B" w14:textId="6FDD3A6B" w:rsidR="00FC3EB3" w:rsidRPr="00B94E18" w:rsidRDefault="00FC3EB3" w:rsidP="00FC3EB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BF2A6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2,571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FC3EB3" w:rsidRPr="005764E7" w14:paraId="00EAFFFA" w14:textId="77777777" w:rsidTr="003E6B5C">
        <w:trPr>
          <w:trHeight w:val="397"/>
        </w:trPr>
        <w:tc>
          <w:tcPr>
            <w:tcW w:w="5421" w:type="dxa"/>
            <w:vAlign w:val="bottom"/>
          </w:tcPr>
          <w:p w14:paraId="04371A03" w14:textId="77777777" w:rsidR="00FC3EB3" w:rsidRPr="00E74E50" w:rsidRDefault="00FC3EB3" w:rsidP="00FC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50EDA65A" w14:textId="77777777" w:rsidR="00FC3EB3" w:rsidRPr="00B94E18" w:rsidRDefault="00FC3EB3" w:rsidP="00FC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AC8D" w14:textId="7CE806F7" w:rsidR="00FC3EB3" w:rsidRPr="008601ED" w:rsidRDefault="00FC3EB3" w:rsidP="00FC3EB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2A6B">
              <w:rPr>
                <w:rFonts w:ascii="Angsana New" w:hAnsi="Angsana New"/>
                <w:sz w:val="28"/>
                <w:szCs w:val="28"/>
                <w:lang w:val="en-US"/>
              </w:rPr>
              <w:t>4,629</w:t>
            </w:r>
          </w:p>
        </w:tc>
        <w:tc>
          <w:tcPr>
            <w:tcW w:w="284" w:type="dxa"/>
            <w:vAlign w:val="bottom"/>
          </w:tcPr>
          <w:p w14:paraId="35CF7F9B" w14:textId="77777777" w:rsidR="00FC3EB3" w:rsidRPr="00B94E18" w:rsidRDefault="00FC3EB3" w:rsidP="00FC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F23BD" w14:textId="50DD6EA8" w:rsidR="00FC3EB3" w:rsidRPr="00B94E18" w:rsidRDefault="00FC3EB3" w:rsidP="00FC3EB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2A6B">
              <w:rPr>
                <w:rFonts w:ascii="Angsana New" w:hAnsi="Angsana New"/>
                <w:sz w:val="28"/>
                <w:szCs w:val="28"/>
                <w:lang w:val="en-US"/>
              </w:rPr>
              <w:t>4,629</w:t>
            </w:r>
          </w:p>
        </w:tc>
      </w:tr>
      <w:tr w:rsidR="00D77959" w:rsidRPr="005764E7" w14:paraId="40EAAC5F" w14:textId="77777777" w:rsidTr="00D65D5C">
        <w:trPr>
          <w:trHeight w:val="397"/>
        </w:trPr>
        <w:tc>
          <w:tcPr>
            <w:tcW w:w="5421" w:type="dxa"/>
            <w:vAlign w:val="bottom"/>
          </w:tcPr>
          <w:p w14:paraId="526AC61A" w14:textId="77777777" w:rsidR="00D77959" w:rsidRPr="00E74E50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653EBAB2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28D2F82" w14:textId="77777777" w:rsidR="00D77959" w:rsidRPr="008601ED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D6456D4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3D640398" w14:textId="77777777" w:rsidR="00D77959" w:rsidRPr="005764E7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77959" w:rsidRPr="005764E7" w14:paraId="4EE391FD" w14:textId="77777777" w:rsidTr="00D65D5C">
        <w:trPr>
          <w:trHeight w:val="397"/>
        </w:trPr>
        <w:tc>
          <w:tcPr>
            <w:tcW w:w="5421" w:type="dxa"/>
            <w:vAlign w:val="bottom"/>
          </w:tcPr>
          <w:p w14:paraId="05E37D4D" w14:textId="77777777" w:rsidR="00D77959" w:rsidRPr="00E74E50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034A9CB6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06AAC43" w14:textId="77777777" w:rsidR="00D77959" w:rsidRPr="005764E7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75F5E61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20B4B07E" w14:textId="77777777" w:rsidR="00D77959" w:rsidRPr="005764E7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77959" w:rsidRPr="005764E7" w14:paraId="3256A5C1" w14:textId="77777777" w:rsidTr="00D65D5C">
        <w:trPr>
          <w:trHeight w:val="397"/>
        </w:trPr>
        <w:tc>
          <w:tcPr>
            <w:tcW w:w="5421" w:type="dxa"/>
            <w:vAlign w:val="bottom"/>
          </w:tcPr>
          <w:p w14:paraId="0B6463F1" w14:textId="77777777" w:rsidR="00D77959" w:rsidRPr="00E74E50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255ABD8A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261853" w14:textId="77777777" w:rsidR="00D77959" w:rsidRPr="00EF694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17FDCAD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6141BF59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7959" w:rsidRPr="005764E7" w14:paraId="2FD14DD9" w14:textId="77777777" w:rsidTr="00A802D7">
        <w:trPr>
          <w:trHeight w:val="397"/>
        </w:trPr>
        <w:tc>
          <w:tcPr>
            <w:tcW w:w="5421" w:type="dxa"/>
            <w:vAlign w:val="bottom"/>
          </w:tcPr>
          <w:p w14:paraId="4121B095" w14:textId="175717A2" w:rsidR="00D77959" w:rsidRPr="00E74E50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</w:t>
            </w:r>
            <w:proofErr w:type="spellStart"/>
            <w:r w:rsidRPr="00E74E50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</w:tcPr>
          <w:p w14:paraId="44802B4E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2DC0" w14:textId="49361006" w:rsidR="00D77959" w:rsidRPr="00665CF8" w:rsidRDefault="00FC29C5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58,908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89CD22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5589" w14:textId="1C345132" w:rsidR="00D77959" w:rsidRPr="00E51368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58,826</w:t>
            </w:r>
          </w:p>
        </w:tc>
      </w:tr>
      <w:tr w:rsidR="00D77959" w:rsidRPr="005764E7" w14:paraId="6695E0A5" w14:textId="77777777" w:rsidTr="00A802D7">
        <w:trPr>
          <w:trHeight w:val="397"/>
        </w:trPr>
        <w:tc>
          <w:tcPr>
            <w:tcW w:w="5421" w:type="dxa"/>
            <w:vAlign w:val="bottom"/>
          </w:tcPr>
          <w:p w14:paraId="0BA458F3" w14:textId="77777777" w:rsidR="00D77959" w:rsidRPr="00E74E50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AF510F5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8670F" w14:textId="1F421434" w:rsidR="00D77959" w:rsidRPr="00C4113D" w:rsidRDefault="00FC29C5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58,908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B6A567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6365" w14:textId="5ED218EE" w:rsidR="00D77959" w:rsidRPr="005764E7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58,826</w:t>
            </w:r>
          </w:p>
        </w:tc>
      </w:tr>
      <w:tr w:rsidR="00D77959" w:rsidRPr="005764E7" w14:paraId="01F0E60A" w14:textId="77777777" w:rsidTr="00D65D5C">
        <w:trPr>
          <w:trHeight w:val="397"/>
        </w:trPr>
        <w:tc>
          <w:tcPr>
            <w:tcW w:w="5421" w:type="dxa"/>
            <w:vAlign w:val="bottom"/>
          </w:tcPr>
          <w:p w14:paraId="5AD28474" w14:textId="77777777" w:rsidR="00D77959" w:rsidRPr="00E74E50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9303D77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B2EA94" w14:textId="77777777" w:rsidR="00D77959" w:rsidRPr="00EF6947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CDDFC45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23A800" w14:textId="77777777" w:rsidR="00D77959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089D7BB3" w14:textId="77777777" w:rsidR="0037545E" w:rsidRDefault="0037545E" w:rsidP="00F87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right="-21"/>
        <w:jc w:val="thaiDistribute"/>
        <w:rPr>
          <w:rFonts w:ascii="Angsana New" w:hAnsi="Angsana New"/>
          <w:sz w:val="28"/>
          <w:szCs w:val="28"/>
        </w:rPr>
      </w:pPr>
    </w:p>
    <w:p w14:paraId="17106A13" w14:textId="59D169E5" w:rsidR="00960B87" w:rsidRDefault="000E38F9" w:rsidP="00F87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right="-21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E74E50">
        <w:rPr>
          <w:rFonts w:ascii="Angsana New" w:hAnsi="Angsana New"/>
          <w:sz w:val="28"/>
          <w:szCs w:val="28"/>
          <w:cs/>
        </w:rPr>
        <w:t>สำหรับ</w:t>
      </w:r>
      <w:r w:rsidR="001F7153" w:rsidRPr="00E74E50">
        <w:rPr>
          <w:rFonts w:ascii="Angsana New" w:hAnsi="Angsana New"/>
          <w:sz w:val="28"/>
          <w:szCs w:val="28"/>
          <w:cs/>
        </w:rPr>
        <w:t>งวด</w:t>
      </w:r>
      <w:r w:rsidR="00D700CB" w:rsidRPr="00E74E50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610FB1">
        <w:rPr>
          <w:rFonts w:ascii="Angsana New" w:hAnsi="Angsana New" w:hint="cs"/>
          <w:sz w:val="28"/>
          <w:szCs w:val="28"/>
          <w:cs/>
        </w:rPr>
        <w:t>เก้า</w:t>
      </w:r>
      <w:r w:rsidR="000B5899" w:rsidRPr="00E74E50">
        <w:rPr>
          <w:rFonts w:ascii="Angsana New" w:hAnsi="Angsana New"/>
          <w:sz w:val="28"/>
          <w:szCs w:val="28"/>
          <w:cs/>
        </w:rPr>
        <w:t>เดือน</w:t>
      </w:r>
      <w:r w:rsidR="00D51A19" w:rsidRPr="00E74E50">
        <w:rPr>
          <w:rFonts w:ascii="Angsana New" w:hAnsi="Angsana New"/>
          <w:sz w:val="28"/>
          <w:szCs w:val="28"/>
          <w:cs/>
        </w:rPr>
        <w:t>สิ้นสุดวันที</w:t>
      </w:r>
      <w:r w:rsidR="008C70B8" w:rsidRPr="00E74E50">
        <w:rPr>
          <w:rFonts w:ascii="Angsana New" w:hAnsi="Angsana New"/>
          <w:sz w:val="28"/>
          <w:szCs w:val="28"/>
          <w:cs/>
        </w:rPr>
        <w:t>่</w:t>
      </w:r>
      <w:r w:rsidR="00FC259D" w:rsidRPr="00E74E50">
        <w:rPr>
          <w:rFonts w:ascii="Angsana New" w:hAnsi="Angsana New"/>
          <w:sz w:val="28"/>
          <w:szCs w:val="28"/>
        </w:rPr>
        <w:t xml:space="preserve"> </w:t>
      </w:r>
      <w:r w:rsidR="002279E7" w:rsidRPr="00F051B5">
        <w:rPr>
          <w:rFonts w:ascii="Angsana New" w:hAnsi="Angsana New"/>
          <w:sz w:val="28"/>
          <w:szCs w:val="28"/>
        </w:rPr>
        <w:t xml:space="preserve">30 </w:t>
      </w:r>
      <w:r w:rsidR="00610FB1">
        <w:rPr>
          <w:rFonts w:ascii="Angsana New" w:hAnsi="Angsana New" w:hint="cs"/>
          <w:sz w:val="28"/>
          <w:szCs w:val="28"/>
          <w:cs/>
        </w:rPr>
        <w:t>กันยา</w:t>
      </w:r>
      <w:r w:rsidR="002279E7" w:rsidRPr="00E74E50">
        <w:rPr>
          <w:rFonts w:ascii="Angsana New" w:hAnsi="Angsana New"/>
          <w:sz w:val="28"/>
          <w:szCs w:val="28"/>
          <w:cs/>
        </w:rPr>
        <w:t>ยน</w:t>
      </w:r>
      <w:r w:rsidR="008302BC" w:rsidRPr="00E74E50">
        <w:rPr>
          <w:rFonts w:ascii="Angsana New" w:hAnsi="Angsana New"/>
          <w:sz w:val="28"/>
          <w:szCs w:val="28"/>
        </w:rPr>
        <w:t xml:space="preserve"> </w:t>
      </w:r>
      <w:r w:rsidR="000448CF" w:rsidRPr="00F051B5">
        <w:rPr>
          <w:rFonts w:ascii="Angsana New" w:hAnsi="Angsana New"/>
          <w:sz w:val="28"/>
          <w:szCs w:val="28"/>
        </w:rPr>
        <w:t>256</w:t>
      </w:r>
      <w:r w:rsidR="00307A6D" w:rsidRPr="00F051B5">
        <w:rPr>
          <w:rFonts w:ascii="Angsana New" w:hAnsi="Angsana New"/>
          <w:sz w:val="28"/>
          <w:szCs w:val="28"/>
        </w:rPr>
        <w:t>6</w:t>
      </w:r>
      <w:r w:rsidR="00144971" w:rsidRPr="00E74E50">
        <w:rPr>
          <w:rFonts w:ascii="Angsana New" w:hAnsi="Angsana New"/>
          <w:sz w:val="28"/>
          <w:szCs w:val="28"/>
          <w:cs/>
        </w:rPr>
        <w:t xml:space="preserve"> </w:t>
      </w:r>
      <w:r w:rsidR="00D51A19" w:rsidRPr="00E74E50">
        <w:rPr>
          <w:rFonts w:ascii="Angsana New" w:hAnsi="Angsana New"/>
          <w:sz w:val="28"/>
          <w:szCs w:val="28"/>
          <w:cs/>
        </w:rPr>
        <w:t>และ</w:t>
      </w:r>
      <w:r w:rsidR="00D51A19" w:rsidRPr="00E74E50">
        <w:rPr>
          <w:rFonts w:ascii="Angsana New" w:hAnsi="Angsana New"/>
          <w:sz w:val="28"/>
          <w:szCs w:val="28"/>
        </w:rPr>
        <w:t xml:space="preserve"> </w:t>
      </w:r>
      <w:r w:rsidR="00613099" w:rsidRPr="00F051B5">
        <w:rPr>
          <w:rFonts w:ascii="Angsana New" w:hAnsi="Angsana New"/>
          <w:sz w:val="28"/>
          <w:szCs w:val="28"/>
        </w:rPr>
        <w:t>256</w:t>
      </w:r>
      <w:r w:rsidR="00307A6D" w:rsidRPr="00F051B5">
        <w:rPr>
          <w:rFonts w:ascii="Angsana New" w:hAnsi="Angsana New"/>
          <w:sz w:val="28"/>
          <w:szCs w:val="28"/>
        </w:rPr>
        <w:t xml:space="preserve">5 </w:t>
      </w:r>
      <w:r w:rsidR="009C3690" w:rsidRPr="00E74E5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271"/>
        <w:gridCol w:w="240"/>
        <w:gridCol w:w="1322"/>
        <w:gridCol w:w="236"/>
        <w:gridCol w:w="1325"/>
        <w:gridCol w:w="236"/>
        <w:gridCol w:w="1323"/>
      </w:tblGrid>
      <w:tr w:rsidR="00F67D73" w:rsidRPr="005764E7" w14:paraId="75F965AD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24A67DA4" w14:textId="77777777" w:rsidR="00F67D73" w:rsidRPr="0062500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222EBC45" w14:textId="77777777" w:rsidR="00F67D73" w:rsidRPr="005764E7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117AD" w:rsidRPr="005764E7" w14:paraId="631A3910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760A6A9F" w14:textId="77777777" w:rsidR="003117AD" w:rsidRPr="00625007" w:rsidRDefault="003117AD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</w:tcPr>
          <w:p w14:paraId="08A95478" w14:textId="31C3C457" w:rsidR="003117AD" w:rsidRPr="00E74E50" w:rsidRDefault="003117AD" w:rsidP="00F67D7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F67D73" w:rsidRPr="005764E7" w14:paraId="2DFD36BC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429875A5" w14:textId="77777777" w:rsidR="00F67D73" w:rsidRPr="0062500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</w:tcPr>
          <w:p w14:paraId="6DE60FE8" w14:textId="77777777" w:rsidR="00F67D73" w:rsidRPr="00E74E50" w:rsidRDefault="00F67D73" w:rsidP="00F67D7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D73" w:rsidRPr="005764E7" w14:paraId="4A719D1B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6629A316" w14:textId="77777777" w:rsidR="00F67D73" w:rsidRPr="0062500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  <w:tcBorders>
              <w:top w:val="single" w:sz="4" w:space="0" w:color="auto"/>
            </w:tcBorders>
            <w:vAlign w:val="center"/>
          </w:tcPr>
          <w:p w14:paraId="66626632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36" w:type="dxa"/>
            <w:tcBorders>
              <w:top w:val="single" w:sz="4" w:space="0" w:color="auto"/>
              <w:right w:val="nil"/>
            </w:tcBorders>
          </w:tcPr>
          <w:p w14:paraId="67F778E2" w14:textId="77777777" w:rsidR="00F67D73" w:rsidRPr="00625007" w:rsidRDefault="00F67D73" w:rsidP="00F67D7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1BE56573" w14:textId="4ED56F6E" w:rsidR="00F67D73" w:rsidRPr="002D131C" w:rsidRDefault="00F67D73" w:rsidP="00F67D7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10FB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F67D73" w:rsidRPr="005764E7" w14:paraId="46A4131C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03A4F4B9" w14:textId="77777777" w:rsidR="00F67D73" w:rsidRPr="00E74E50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  <w:tcBorders>
              <w:bottom w:val="single" w:sz="4" w:space="0" w:color="auto"/>
            </w:tcBorders>
            <w:vAlign w:val="center"/>
          </w:tcPr>
          <w:p w14:paraId="6A4CFD80" w14:textId="100C4511" w:rsidR="00F67D73" w:rsidRPr="000125BD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610FB1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ยน</w:t>
            </w:r>
          </w:p>
        </w:tc>
        <w:tc>
          <w:tcPr>
            <w:tcW w:w="236" w:type="dxa"/>
            <w:tcBorders>
              <w:right w:val="nil"/>
            </w:tcBorders>
          </w:tcPr>
          <w:p w14:paraId="26A5FC5B" w14:textId="77777777" w:rsidR="00F67D73" w:rsidRPr="00E74E50" w:rsidRDefault="00F67D73" w:rsidP="00F67D7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48CEF544" w14:textId="6127160C" w:rsidR="00F67D73" w:rsidRPr="00E74E50" w:rsidRDefault="00F67D73" w:rsidP="00F67D7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610FB1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ยน</w:t>
            </w:r>
          </w:p>
        </w:tc>
      </w:tr>
      <w:tr w:rsidR="00F67D73" w:rsidRPr="005764E7" w14:paraId="2F8FFF59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1F7DF81C" w14:textId="77777777" w:rsidR="00F67D73" w:rsidRPr="00E74E50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402F8" w14:textId="77777777" w:rsidR="00F67D73" w:rsidRPr="000448CF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2566</w:t>
            </w:r>
          </w:p>
        </w:tc>
        <w:tc>
          <w:tcPr>
            <w:tcW w:w="240" w:type="dxa"/>
            <w:vAlign w:val="center"/>
          </w:tcPr>
          <w:p w14:paraId="3512B1CC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BA073" w14:textId="77777777" w:rsidR="00F67D73" w:rsidRPr="000125BD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6F871E3C" w14:textId="77777777" w:rsidR="00F67D73" w:rsidRDefault="00F67D73" w:rsidP="00F67D7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9FE86C" w14:textId="77777777" w:rsidR="00F67D73" w:rsidRPr="00B1052E" w:rsidRDefault="00F67D73" w:rsidP="00F67D7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AA43E30" w14:textId="77777777" w:rsidR="00F67D73" w:rsidRPr="005764E7" w:rsidRDefault="00F67D73" w:rsidP="00F67D7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2B82A" w14:textId="77777777" w:rsidR="00F67D73" w:rsidRPr="005764E7" w:rsidRDefault="00F67D73" w:rsidP="00F67D7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67D73" w:rsidRPr="005764E7" w14:paraId="63E98FAA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4243B5E0" w14:textId="77777777" w:rsidR="00F67D73" w:rsidRPr="00E74E50" w:rsidRDefault="00F67D73" w:rsidP="00F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271" w:type="dxa"/>
            <w:shd w:val="clear" w:color="auto" w:fill="auto"/>
          </w:tcPr>
          <w:p w14:paraId="3AA52339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6C451B2B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14:paraId="32303C2E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F81786A" w14:textId="77777777" w:rsidR="00F67D73" w:rsidRPr="00625007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4F57431" w14:textId="77777777" w:rsidR="00F67D73" w:rsidRPr="00E74E50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7777550A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38064749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7D73" w:rsidRPr="005764E7" w14:paraId="6E8E2E77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123945ED" w14:textId="77777777" w:rsidR="00F67D73" w:rsidRPr="00E74E50" w:rsidRDefault="00F67D73" w:rsidP="00F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1" w:type="dxa"/>
            <w:shd w:val="clear" w:color="auto" w:fill="auto"/>
          </w:tcPr>
          <w:p w14:paraId="3A3C4E6B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369936FD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14:paraId="2EDF52C4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876EE49" w14:textId="77777777" w:rsidR="00F67D73" w:rsidRPr="00625007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5A0527E" w14:textId="77777777" w:rsidR="00F67D73" w:rsidRPr="00E74E50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897BCC" w14:textId="77777777" w:rsidR="00F67D73" w:rsidRPr="005764E7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F5F1AA6" w14:textId="77777777" w:rsidR="00F67D73" w:rsidRPr="00E74E50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67D73" w:rsidRPr="005764E7" w14:paraId="74C44A66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5F99751A" w14:textId="3B0A0AEF" w:rsidR="00F67D73" w:rsidRPr="00E74E50" w:rsidRDefault="00F67D73" w:rsidP="00F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</w:t>
            </w:r>
            <w:proofErr w:type="spellStart"/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้ง</w:t>
            </w:r>
            <w:proofErr w:type="spellEnd"/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D2E599D" w14:textId="77777777" w:rsidR="00F67D73" w:rsidRPr="000738BB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630967B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6109BA3C" w14:textId="00F73923" w:rsidR="00F67D73" w:rsidRPr="000738BB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3A698F" w14:textId="77777777" w:rsidR="00F67D73" w:rsidRPr="005764E7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4F08404" w14:textId="77777777" w:rsidR="00F67D73" w:rsidRPr="005764E7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056AF7" w14:textId="77777777" w:rsidR="00F67D73" w:rsidRPr="005764E7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CE55395" w14:textId="7347F4E7" w:rsidR="00F67D73" w:rsidRPr="005764E7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75B9" w:rsidRPr="005764E7" w14:paraId="7E87FAD2" w14:textId="77777777" w:rsidTr="00CF0AF1">
        <w:trPr>
          <w:trHeight w:val="397"/>
        </w:trPr>
        <w:tc>
          <w:tcPr>
            <w:tcW w:w="3828" w:type="dxa"/>
            <w:vAlign w:val="bottom"/>
          </w:tcPr>
          <w:p w14:paraId="7E1DCB5B" w14:textId="6D2093EA" w:rsidR="006975B9" w:rsidRPr="00E74E50" w:rsidRDefault="006975B9" w:rsidP="00F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F58E5" w14:textId="1AC8AEFE" w:rsidR="006975B9" w:rsidRPr="000738BB" w:rsidRDefault="00CF0AF1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55,730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D22653" w14:textId="77777777" w:rsidR="006975B9" w:rsidRPr="005764E7" w:rsidRDefault="006975B9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535E4" w14:textId="23D69C05" w:rsidR="006975B9" w:rsidRPr="00610FB1" w:rsidRDefault="00610FB1" w:rsidP="00C966C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54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,618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C12957" w14:textId="77777777" w:rsidR="006975B9" w:rsidRPr="005764E7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BF3AE" w14:textId="3F05DAE0" w:rsidR="006975B9" w:rsidRPr="005764E7" w:rsidRDefault="00A63CC8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63CC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174,38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A02477" w14:textId="77777777" w:rsidR="006975B9" w:rsidRPr="005764E7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3C34C" w14:textId="72F2D493" w:rsidR="006975B9" w:rsidRPr="00610FB1" w:rsidRDefault="00610FB1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143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,463</w:t>
            </w:r>
          </w:p>
        </w:tc>
      </w:tr>
      <w:tr w:rsidR="006975B9" w:rsidRPr="005764E7" w14:paraId="69D05BCE" w14:textId="77777777" w:rsidTr="00CF0AF1">
        <w:trPr>
          <w:trHeight w:val="397"/>
        </w:trPr>
        <w:tc>
          <w:tcPr>
            <w:tcW w:w="3828" w:type="dxa"/>
            <w:vAlign w:val="bottom"/>
          </w:tcPr>
          <w:p w14:paraId="29673201" w14:textId="77777777" w:rsidR="006975B9" w:rsidRPr="00E74E50" w:rsidRDefault="006975B9" w:rsidP="00F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F60915" w14:textId="1073E54E" w:rsidR="006975B9" w:rsidRPr="0086466E" w:rsidRDefault="00CF0AF1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55,730</w:t>
            </w:r>
          </w:p>
        </w:tc>
        <w:tc>
          <w:tcPr>
            <w:tcW w:w="240" w:type="dxa"/>
            <w:shd w:val="clear" w:color="auto" w:fill="auto"/>
          </w:tcPr>
          <w:p w14:paraId="57C757B9" w14:textId="77777777" w:rsidR="006975B9" w:rsidRPr="005764E7" w:rsidRDefault="006975B9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7D4008" w14:textId="103B72D1" w:rsidR="006975B9" w:rsidRPr="00610FB1" w:rsidRDefault="00610FB1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af-ZA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54</w:t>
            </w:r>
            <w:r>
              <w:rPr>
                <w:rFonts w:ascii="Angsana New" w:hAnsi="Angsana New"/>
                <w:sz w:val="28"/>
                <w:szCs w:val="28"/>
                <w:lang w:val="af-ZA"/>
              </w:rPr>
              <w:t>,618</w:t>
            </w:r>
          </w:p>
        </w:tc>
        <w:tc>
          <w:tcPr>
            <w:tcW w:w="236" w:type="dxa"/>
            <w:shd w:val="clear" w:color="auto" w:fill="auto"/>
          </w:tcPr>
          <w:p w14:paraId="010E34FF" w14:textId="77777777" w:rsidR="006975B9" w:rsidRPr="005764E7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13D60F" w14:textId="45326542" w:rsidR="006975B9" w:rsidRPr="005764E7" w:rsidRDefault="00A63CC8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3CC8">
              <w:rPr>
                <w:rFonts w:ascii="Angsana New" w:hAnsi="Angsana New"/>
                <w:sz w:val="28"/>
                <w:szCs w:val="28"/>
                <w:lang w:val="en-US"/>
              </w:rPr>
              <w:t>174,384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07B280" w14:textId="77777777" w:rsidR="006975B9" w:rsidRPr="005764E7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7AE8F" w14:textId="1BF7F344" w:rsidR="006975B9" w:rsidRPr="005764E7" w:rsidRDefault="00610FB1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0FB1">
              <w:rPr>
                <w:rFonts w:ascii="Angsana New" w:hAnsi="Angsana New"/>
                <w:sz w:val="28"/>
                <w:szCs w:val="28"/>
                <w:lang w:val="en-US"/>
              </w:rPr>
              <w:t>143,463</w:t>
            </w:r>
          </w:p>
        </w:tc>
      </w:tr>
      <w:tr w:rsidR="00AD385D" w:rsidRPr="005764E7" w14:paraId="35816EA7" w14:textId="77777777" w:rsidTr="00377442">
        <w:trPr>
          <w:trHeight w:val="397"/>
        </w:trPr>
        <w:tc>
          <w:tcPr>
            <w:tcW w:w="3828" w:type="dxa"/>
            <w:shd w:val="clear" w:color="auto" w:fill="auto"/>
            <w:vAlign w:val="bottom"/>
          </w:tcPr>
          <w:p w14:paraId="1010FDD7" w14:textId="77777777" w:rsidR="00AD385D" w:rsidRPr="00E74E50" w:rsidRDefault="00AD385D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E6CA9D" w14:textId="77777777" w:rsidR="00AD385D" w:rsidRPr="0086466E" w:rsidRDefault="00AD385D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EF7DB01" w14:textId="77777777" w:rsidR="00AD385D" w:rsidRPr="005764E7" w:rsidRDefault="00AD385D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99737A" w14:textId="77777777" w:rsidR="00AD385D" w:rsidRPr="00E74E50" w:rsidRDefault="00AD385D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EFFF69" w14:textId="77777777" w:rsidR="00AD385D" w:rsidRPr="005764E7" w:rsidRDefault="00AD385D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265528" w14:textId="77777777" w:rsidR="00AD385D" w:rsidRPr="005764E7" w:rsidRDefault="00AD385D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9DBCAB" w14:textId="77777777" w:rsidR="00AD385D" w:rsidRPr="005764E7" w:rsidRDefault="00AD385D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BBD7F" w14:textId="77777777" w:rsidR="00AD385D" w:rsidRPr="00481580" w:rsidRDefault="00AD385D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975B9" w:rsidRPr="005764E7" w14:paraId="0D830FB4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3C4A90C5" w14:textId="6ED3D830" w:rsidR="006975B9" w:rsidRPr="00E74E50" w:rsidRDefault="00E54827" w:rsidP="00D52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3A09C27" w14:textId="77777777" w:rsidR="006975B9" w:rsidRPr="00F67D73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3933BB1" w14:textId="77777777" w:rsidR="006975B9" w:rsidRPr="00F67D73" w:rsidRDefault="006975B9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1265BFA2" w14:textId="77777777" w:rsidR="006975B9" w:rsidRPr="00F67D73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756485" w14:textId="77777777" w:rsidR="006975B9" w:rsidRPr="00F67D73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69E24C7" w14:textId="77777777" w:rsidR="006975B9" w:rsidRPr="00F67D73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F58D54" w14:textId="77777777" w:rsidR="006975B9" w:rsidRPr="00F67D73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63BC1B6" w14:textId="77777777" w:rsidR="006975B9" w:rsidRPr="00F67D73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4827" w:rsidRPr="005764E7" w14:paraId="68F28974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73DEECC5" w14:textId="61AC283D" w:rsidR="00E54827" w:rsidRPr="00E74E50" w:rsidRDefault="00E54827" w:rsidP="00D52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A2E2F90" w14:textId="77777777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68E373AA" w14:textId="77777777" w:rsidR="00E54827" w:rsidRPr="00F67D73" w:rsidRDefault="00E54827" w:rsidP="00E5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8D91E1E" w14:textId="77777777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654B2D" w14:textId="77777777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501D4F1" w14:textId="77777777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52E1FE" w14:textId="77777777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0B488D7" w14:textId="77777777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45AE0" w:rsidRPr="005764E7" w14:paraId="012D1A94" w14:textId="77777777" w:rsidTr="00D00508">
        <w:trPr>
          <w:trHeight w:val="397"/>
        </w:trPr>
        <w:tc>
          <w:tcPr>
            <w:tcW w:w="3828" w:type="dxa"/>
            <w:vAlign w:val="bottom"/>
          </w:tcPr>
          <w:p w14:paraId="764595F3" w14:textId="2490A58C" w:rsidR="00645AE0" w:rsidRPr="00E74E50" w:rsidRDefault="00645AE0" w:rsidP="0064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6968BB4" w14:textId="30CD55A2" w:rsidR="00645AE0" w:rsidRPr="00F67D73" w:rsidRDefault="00D00508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87A5F1E" w14:textId="77777777" w:rsidR="00645AE0" w:rsidRPr="00F67D73" w:rsidRDefault="00645AE0" w:rsidP="0064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99FDCDC" w14:textId="205D843F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E8D165" w14:textId="77777777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2B5D1A1" w14:textId="445DF28B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37E155" w14:textId="77777777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ECC5D88" w14:textId="1207E6D9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</w:tr>
      <w:tr w:rsidR="00645AE0" w:rsidRPr="005764E7" w14:paraId="0261D99C" w14:textId="77777777" w:rsidTr="00D00508">
        <w:trPr>
          <w:trHeight w:val="397"/>
        </w:trPr>
        <w:tc>
          <w:tcPr>
            <w:tcW w:w="3828" w:type="dxa"/>
            <w:vAlign w:val="bottom"/>
          </w:tcPr>
          <w:p w14:paraId="5B41482E" w14:textId="542FBEF7" w:rsidR="00645AE0" w:rsidRPr="00E74E50" w:rsidRDefault="00645AE0" w:rsidP="0064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pacing w:val="-1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pacing w:val="-12"/>
                <w:sz w:val="28"/>
                <w:szCs w:val="28"/>
                <w:cs/>
              </w:rPr>
              <w:t>บริษัท สหพัฒนาอินเตอร์โฮลด</w:t>
            </w:r>
            <w:proofErr w:type="spellStart"/>
            <w:r w:rsidRPr="00E74E50">
              <w:rPr>
                <w:rFonts w:ascii="Angsana New" w:hAnsi="Angsana New"/>
                <w:spacing w:val="-12"/>
                <w:sz w:val="28"/>
                <w:szCs w:val="28"/>
                <w:cs/>
              </w:rPr>
              <w:t>ิ้ง</w:t>
            </w:r>
            <w:proofErr w:type="spellEnd"/>
            <w:r w:rsidRPr="00E74E50">
              <w:rPr>
                <w:rFonts w:ascii="Angsana New" w:hAnsi="Angsana New"/>
                <w:spacing w:val="-12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27AE832" w14:textId="505AEC7C" w:rsidR="00645AE0" w:rsidRPr="00F67D73" w:rsidRDefault="00D00508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02ABE0C" w14:textId="77777777" w:rsidR="00645AE0" w:rsidRPr="00F67D73" w:rsidRDefault="00645AE0" w:rsidP="0064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2C9C42D" w14:textId="01C156DE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77C8E5" w14:textId="77777777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B62A4CC" w14:textId="632E8620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591B60" w14:textId="77777777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F7BFB3A" w14:textId="7DBC0A9D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</w:tr>
      <w:tr w:rsidR="00645AE0" w:rsidRPr="005764E7" w14:paraId="2CBF9C9A" w14:textId="77777777" w:rsidTr="00D00508">
        <w:trPr>
          <w:trHeight w:val="397"/>
        </w:trPr>
        <w:tc>
          <w:tcPr>
            <w:tcW w:w="3828" w:type="dxa"/>
            <w:vAlign w:val="bottom"/>
          </w:tcPr>
          <w:p w14:paraId="2DD18BC3" w14:textId="31F01F46" w:rsidR="00645AE0" w:rsidRPr="00E74E50" w:rsidRDefault="00645AE0" w:rsidP="0064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B8FE1" w14:textId="4B2F3992" w:rsidR="00645AE0" w:rsidRPr="00F67D73" w:rsidRDefault="00D00508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FB94FD" w14:textId="77777777" w:rsidR="00645AE0" w:rsidRPr="00F67D73" w:rsidRDefault="00645AE0" w:rsidP="0064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F771D" w14:textId="12D6F2B6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D97F23" w14:textId="77777777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F0EE5" w14:textId="0ADC6C58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1B5555" w14:textId="77777777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59E88" w14:textId="04CAB30E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1,062</w:t>
            </w:r>
          </w:p>
        </w:tc>
      </w:tr>
      <w:tr w:rsidR="00645AE0" w:rsidRPr="005764E7" w14:paraId="5A8A8375" w14:textId="77777777" w:rsidTr="00D00508">
        <w:trPr>
          <w:trHeight w:val="397"/>
        </w:trPr>
        <w:tc>
          <w:tcPr>
            <w:tcW w:w="3828" w:type="dxa"/>
            <w:vAlign w:val="center"/>
          </w:tcPr>
          <w:p w14:paraId="1D00B09E" w14:textId="6F43DA9A" w:rsidR="00645AE0" w:rsidRPr="00E74E50" w:rsidRDefault="00645AE0" w:rsidP="0064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E844EA0" w14:textId="6DC07EC9" w:rsidR="00645AE0" w:rsidRPr="00F67D73" w:rsidRDefault="00D00508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4C936EC" w14:textId="77777777" w:rsidR="00645AE0" w:rsidRPr="00F67D73" w:rsidRDefault="00645AE0" w:rsidP="0064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4D0407" w14:textId="713B0DD2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A069F8" w14:textId="77777777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0E1860" w14:textId="453522F7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C9E714" w14:textId="77777777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B2B9B0" w14:textId="6B91DAA8" w:rsidR="00645AE0" w:rsidRPr="00F67D73" w:rsidRDefault="00645AE0" w:rsidP="00645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3,116</w:t>
            </w:r>
          </w:p>
        </w:tc>
      </w:tr>
    </w:tbl>
    <w:p w14:paraId="495EDD19" w14:textId="74B7D5DE" w:rsidR="00F67D73" w:rsidRDefault="00F67D73" w:rsidP="00F67D73">
      <w:pPr>
        <w:rPr>
          <w:rFonts w:ascii="Angsana New" w:hAnsi="Angsana New"/>
          <w:sz w:val="28"/>
          <w:szCs w:val="28"/>
        </w:rPr>
      </w:pPr>
    </w:p>
    <w:p w14:paraId="2AAC6D55" w14:textId="68D53EC0" w:rsidR="00E54827" w:rsidRDefault="00E54827" w:rsidP="00F67D73">
      <w:pPr>
        <w:rPr>
          <w:rFonts w:ascii="Angsana New" w:hAnsi="Angsana New"/>
          <w:sz w:val="28"/>
          <w:szCs w:val="28"/>
        </w:rPr>
      </w:pPr>
    </w:p>
    <w:p w14:paraId="24F8E5D7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4BF54DB8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296D7AF4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3157120C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0E0E3916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5E2546FE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3571DFE1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4DEF3FD1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5BDC47E9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75A477A2" w14:textId="77777777" w:rsidR="00751FC7" w:rsidRDefault="00751FC7" w:rsidP="00F67D73">
      <w:pPr>
        <w:rPr>
          <w:rFonts w:ascii="Angsana New" w:hAnsi="Angsana New"/>
          <w:sz w:val="28"/>
          <w:szCs w:val="28"/>
        </w:rPr>
      </w:pPr>
    </w:p>
    <w:p w14:paraId="4B15E38C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5754DC86" w14:textId="4CFC455C" w:rsidR="00F67D73" w:rsidRDefault="00F67D73" w:rsidP="00F67D73"/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809"/>
        <w:gridCol w:w="1260"/>
        <w:gridCol w:w="270"/>
        <w:gridCol w:w="1322"/>
        <w:gridCol w:w="238"/>
        <w:gridCol w:w="1323"/>
        <w:gridCol w:w="284"/>
        <w:gridCol w:w="1275"/>
      </w:tblGrid>
      <w:tr w:rsidR="00F67D73" w:rsidRPr="00656B26" w14:paraId="336376B0" w14:textId="77777777" w:rsidTr="001E73BB">
        <w:trPr>
          <w:trHeight w:val="397"/>
        </w:trPr>
        <w:tc>
          <w:tcPr>
            <w:tcW w:w="3809" w:type="dxa"/>
            <w:vAlign w:val="bottom"/>
          </w:tcPr>
          <w:p w14:paraId="6D9CF5B7" w14:textId="77777777" w:rsidR="00F67D73" w:rsidRPr="0062500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972" w:type="dxa"/>
            <w:gridSpan w:val="7"/>
            <w:tcBorders>
              <w:bottom w:val="single" w:sz="4" w:space="0" w:color="auto"/>
            </w:tcBorders>
          </w:tcPr>
          <w:p w14:paraId="398B630B" w14:textId="77777777" w:rsidR="00F67D73" w:rsidRPr="00E74E50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54827" w:rsidRPr="00656B26" w14:paraId="065D9B63" w14:textId="77777777" w:rsidTr="001E73BB">
        <w:trPr>
          <w:trHeight w:val="397"/>
        </w:trPr>
        <w:tc>
          <w:tcPr>
            <w:tcW w:w="3809" w:type="dxa"/>
            <w:vAlign w:val="bottom"/>
          </w:tcPr>
          <w:p w14:paraId="09CD01AD" w14:textId="77777777" w:rsidR="00E54827" w:rsidRPr="00625007" w:rsidRDefault="00E54827" w:rsidP="00E5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972" w:type="dxa"/>
            <w:gridSpan w:val="7"/>
          </w:tcPr>
          <w:p w14:paraId="61D6BEAB" w14:textId="2764C4FD" w:rsidR="00E54827" w:rsidRPr="00E74E50" w:rsidRDefault="00E54827" w:rsidP="0068062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E54827" w:rsidRPr="00656B26" w14:paraId="064771A4" w14:textId="77777777" w:rsidTr="001E73BB">
        <w:trPr>
          <w:trHeight w:val="397"/>
        </w:trPr>
        <w:tc>
          <w:tcPr>
            <w:tcW w:w="3809" w:type="dxa"/>
            <w:vAlign w:val="bottom"/>
          </w:tcPr>
          <w:p w14:paraId="11D46E7D" w14:textId="77777777" w:rsidR="00E54827" w:rsidRPr="00625007" w:rsidRDefault="00E54827" w:rsidP="00E5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972" w:type="dxa"/>
            <w:gridSpan w:val="7"/>
          </w:tcPr>
          <w:p w14:paraId="1D9F608B" w14:textId="34033EF0" w:rsidR="00E54827" w:rsidRPr="00E74E50" w:rsidRDefault="00E54827" w:rsidP="00E5482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D73" w:rsidRPr="00656B26" w14:paraId="5D4BBB81" w14:textId="77777777" w:rsidTr="005B6F18">
        <w:trPr>
          <w:trHeight w:val="397"/>
        </w:trPr>
        <w:tc>
          <w:tcPr>
            <w:tcW w:w="3809" w:type="dxa"/>
            <w:vAlign w:val="bottom"/>
          </w:tcPr>
          <w:p w14:paraId="501EE2B5" w14:textId="77777777" w:rsidR="00F67D73" w:rsidRPr="0062500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852" w:type="dxa"/>
            <w:gridSpan w:val="3"/>
            <w:tcBorders>
              <w:top w:val="single" w:sz="4" w:space="0" w:color="auto"/>
            </w:tcBorders>
            <w:vAlign w:val="center"/>
          </w:tcPr>
          <w:p w14:paraId="4BEC0701" w14:textId="77777777" w:rsidR="00F67D73" w:rsidRDefault="00F67D73" w:rsidP="00F67D7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8D5959E" w14:textId="77777777" w:rsidR="00F67D73" w:rsidRDefault="00F67D73" w:rsidP="00F67D7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</w:tcBorders>
            <w:vAlign w:val="center"/>
          </w:tcPr>
          <w:p w14:paraId="74D9A995" w14:textId="48E76522" w:rsidR="00F67D73" w:rsidRPr="00E74E50" w:rsidRDefault="00F67D73" w:rsidP="00F67D7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B23D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F67D73" w:rsidRPr="00656B26" w14:paraId="18EF68EE" w14:textId="77777777" w:rsidTr="005B6F18">
        <w:trPr>
          <w:trHeight w:val="397"/>
        </w:trPr>
        <w:tc>
          <w:tcPr>
            <w:tcW w:w="3809" w:type="dxa"/>
            <w:vAlign w:val="bottom"/>
          </w:tcPr>
          <w:p w14:paraId="3D651FCD" w14:textId="77777777" w:rsidR="00F67D73" w:rsidRPr="00E74E50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852" w:type="dxa"/>
            <w:gridSpan w:val="3"/>
            <w:tcBorders>
              <w:bottom w:val="single" w:sz="4" w:space="0" w:color="auto"/>
            </w:tcBorders>
            <w:vAlign w:val="center"/>
          </w:tcPr>
          <w:p w14:paraId="6B81D070" w14:textId="054CB04A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7B23DD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ยน</w:t>
            </w:r>
          </w:p>
        </w:tc>
        <w:tc>
          <w:tcPr>
            <w:tcW w:w="238" w:type="dxa"/>
            <w:vAlign w:val="center"/>
          </w:tcPr>
          <w:p w14:paraId="6E265823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82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501035DE" w14:textId="0C3ED80E" w:rsidR="00F67D73" w:rsidRPr="00E74E50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7B23DD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ยน</w:t>
            </w:r>
          </w:p>
        </w:tc>
      </w:tr>
      <w:tr w:rsidR="006975B9" w:rsidRPr="00656B26" w14:paraId="2EFFD0B0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33993FCA" w14:textId="77777777" w:rsidR="006975B9" w:rsidRPr="00E74E50" w:rsidRDefault="006975B9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0ED3F" w14:textId="0A56A26E" w:rsidR="006975B9" w:rsidRPr="006975B9" w:rsidRDefault="006975B9" w:rsidP="005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5B9">
              <w:rPr>
                <w:rFonts w:ascii="Angsana New" w:hAnsi="Angsana New"/>
                <w:sz w:val="28"/>
                <w:szCs w:val="28"/>
                <w:lang w:val="en-ZW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050A3A98" w14:textId="77777777" w:rsidR="006975B9" w:rsidRPr="006975B9" w:rsidRDefault="006975B9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68F3D" w14:textId="3E8CBA1D" w:rsidR="006975B9" w:rsidRPr="006975B9" w:rsidRDefault="006975B9" w:rsidP="005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5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8" w:type="dxa"/>
            <w:vAlign w:val="center"/>
          </w:tcPr>
          <w:p w14:paraId="036215F1" w14:textId="77777777" w:rsidR="006975B9" w:rsidRPr="006975B9" w:rsidRDefault="006975B9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F07EEA" w14:textId="45E1252F" w:rsidR="006975B9" w:rsidRPr="00E74E50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975B9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941B1F8" w14:textId="77777777" w:rsidR="006975B9" w:rsidRPr="006975B9" w:rsidRDefault="006975B9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56490" w14:textId="177836C0" w:rsidR="006975B9" w:rsidRPr="00E74E50" w:rsidRDefault="006975B9" w:rsidP="005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75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67D73" w:rsidRPr="005764E7" w14:paraId="1724E353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1839CF81" w14:textId="29E1E0BA" w:rsidR="00F67D73" w:rsidRPr="00E74E50" w:rsidRDefault="00F67D73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 ค่าเช่า และ</w:t>
            </w:r>
            <w:r w:rsidR="00751FC7"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อื่นๆ</w:t>
            </w: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DA51F7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876338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AF64A2B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587F989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C7CD329" w14:textId="77777777" w:rsidR="00F67D73" w:rsidRPr="00E74E50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BDB64C" w14:textId="77777777" w:rsidR="00F67D73" w:rsidRPr="005764E7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073264" w14:textId="77777777" w:rsidR="00F67D73" w:rsidRPr="00E74E50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67D73" w:rsidRPr="005764E7" w14:paraId="0339B18D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7D319514" w14:textId="44A5003F" w:rsidR="00F67D73" w:rsidRPr="00E74E50" w:rsidRDefault="00F67D73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312DBA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B43660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1396D9D1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D2EF1B5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CFB6ADF" w14:textId="77777777" w:rsidR="00F67D73" w:rsidRPr="00E74E50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43FB6BE" w14:textId="77777777" w:rsidR="00F67D73" w:rsidRPr="005764E7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5266AC" w14:textId="77777777" w:rsidR="00F67D73" w:rsidRPr="00E74E50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67D73" w:rsidRPr="005764E7" w14:paraId="57688323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575D1243" w14:textId="3D9C94ED" w:rsidR="00F67D73" w:rsidRPr="00E74E50" w:rsidRDefault="00F67D73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</w:t>
            </w:r>
            <w:proofErr w:type="spellStart"/>
            <w:r w:rsidRPr="00E74E50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927C58" w14:textId="77777777" w:rsidR="00F67D73" w:rsidRPr="00017CD5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B90AF2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3E5AA9F" w14:textId="3F695B79" w:rsidR="00F67D73" w:rsidRPr="00017CD5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CCF8542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037F33E" w14:textId="77777777" w:rsidR="00F67D73" w:rsidRPr="00E74E50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D7B6930" w14:textId="77777777" w:rsidR="00F67D73" w:rsidRPr="005764E7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7F4435" w14:textId="77DB9ED5" w:rsidR="00F67D73" w:rsidRPr="00E74E50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81580" w:rsidRPr="005764E7" w14:paraId="5A2B0429" w14:textId="77777777" w:rsidTr="004C3970">
        <w:trPr>
          <w:trHeight w:val="397"/>
        </w:trPr>
        <w:tc>
          <w:tcPr>
            <w:tcW w:w="3809" w:type="dxa"/>
            <w:vAlign w:val="bottom"/>
          </w:tcPr>
          <w:p w14:paraId="257FFE90" w14:textId="16FAF64F" w:rsidR="00481580" w:rsidRPr="00E74E50" w:rsidRDefault="00481580" w:rsidP="0039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55AC36" w14:textId="4B016ADA" w:rsidR="00481580" w:rsidRPr="00017CD5" w:rsidRDefault="004C397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BC5B8D" w14:textId="77777777" w:rsidR="00481580" w:rsidRPr="005764E7" w:rsidRDefault="00481580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6C10F215" w14:textId="06A518EB" w:rsidR="00481580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="007B23D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12402DE" w14:textId="77777777" w:rsidR="00481580" w:rsidRPr="005764E7" w:rsidRDefault="00481580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D8EE693" w14:textId="2FFADDCB" w:rsidR="00481580" w:rsidRPr="00E74E50" w:rsidRDefault="00C130C6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130C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306CC5" w14:textId="77777777" w:rsidR="00481580" w:rsidRPr="005764E7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C99377" w14:textId="4D29D69B" w:rsidR="00481580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7B23D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</w:t>
            </w:r>
          </w:p>
        </w:tc>
      </w:tr>
      <w:tr w:rsidR="00481580" w:rsidRPr="005764E7" w14:paraId="5C772615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128536E7" w14:textId="578BC323" w:rsidR="00481580" w:rsidRPr="00E74E50" w:rsidRDefault="00481580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7F2EB" w14:textId="77777777" w:rsidR="00481580" w:rsidRPr="00017CD5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4EE149" w14:textId="77777777" w:rsidR="00481580" w:rsidRPr="005764E7" w:rsidRDefault="00481580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025850A" w14:textId="77777777" w:rsidR="00481580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A6D8A1A" w14:textId="77777777" w:rsidR="00481580" w:rsidRPr="005764E7" w:rsidRDefault="00481580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757ED80" w14:textId="77777777" w:rsidR="00481580" w:rsidRPr="00E74E50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33F1880" w14:textId="77777777" w:rsidR="00481580" w:rsidRPr="005764E7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9BA78A" w14:textId="77777777" w:rsidR="00481580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81580" w:rsidRPr="005764E7" w14:paraId="16CA58D6" w14:textId="77777777" w:rsidTr="00666F20">
        <w:trPr>
          <w:trHeight w:val="397"/>
        </w:trPr>
        <w:tc>
          <w:tcPr>
            <w:tcW w:w="3809" w:type="dxa"/>
            <w:vAlign w:val="bottom"/>
          </w:tcPr>
          <w:p w14:paraId="20B4DE41" w14:textId="0D02BDB4" w:rsidR="00481580" w:rsidRPr="00E74E50" w:rsidRDefault="00481580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F1B6F" w14:textId="7493AA04" w:rsidR="00481580" w:rsidRPr="00017CD5" w:rsidRDefault="00666F2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8C5787" w14:textId="77777777" w:rsidR="00481580" w:rsidRPr="005764E7" w:rsidRDefault="00481580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6A697" w14:textId="04F8A9DB" w:rsidR="00481580" w:rsidRDefault="007B23D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31D2D0" w14:textId="77777777" w:rsidR="00481580" w:rsidRPr="005764E7" w:rsidRDefault="00481580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134E1" w14:textId="0C8F42FA" w:rsidR="00481580" w:rsidRPr="00E74E50" w:rsidRDefault="00461C01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0661E0" w14:textId="77777777" w:rsidR="00481580" w:rsidRPr="005764E7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58274" w14:textId="1C4937C4" w:rsidR="00481580" w:rsidRDefault="007B23D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</w:t>
            </w:r>
          </w:p>
        </w:tc>
      </w:tr>
      <w:tr w:rsidR="00481580" w:rsidRPr="005764E7" w14:paraId="7918551F" w14:textId="77777777" w:rsidTr="00666F20">
        <w:trPr>
          <w:trHeight w:val="397"/>
        </w:trPr>
        <w:tc>
          <w:tcPr>
            <w:tcW w:w="3809" w:type="dxa"/>
            <w:vAlign w:val="bottom"/>
          </w:tcPr>
          <w:p w14:paraId="2BD67D86" w14:textId="77777777" w:rsidR="00481580" w:rsidRPr="00E74E50" w:rsidRDefault="00481580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9A4AEE" w14:textId="52063E67" w:rsidR="00481580" w:rsidRPr="00017CD5" w:rsidRDefault="00666F2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3970B7" w14:textId="77777777" w:rsidR="00481580" w:rsidRPr="00017CD5" w:rsidRDefault="00481580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A5F7AC" w14:textId="11578E8D" w:rsidR="00481580" w:rsidRPr="00017CD5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1B3721" w14:textId="77777777" w:rsidR="00481580" w:rsidRPr="004A3BD9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1EEF4A" w14:textId="4CE69871" w:rsidR="00481580" w:rsidRPr="00E74E50" w:rsidRDefault="00461C01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CEBEEE" w14:textId="77777777" w:rsidR="00481580" w:rsidRPr="005764E7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F6A27" w14:textId="266ADEFD" w:rsidR="00481580" w:rsidRPr="00E74E50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B23DD"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</w:p>
        </w:tc>
      </w:tr>
      <w:tr w:rsidR="00AD385D" w:rsidRPr="005764E7" w14:paraId="3AF89F06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6DB87CED" w14:textId="77777777" w:rsidR="00AD385D" w:rsidRPr="00E74E50" w:rsidRDefault="00AD385D" w:rsidP="0048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4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9D740D" w14:textId="77777777" w:rsidR="00AD385D" w:rsidRPr="00017CD5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79FC8E" w14:textId="77777777" w:rsidR="00AD385D" w:rsidRPr="00017CD5" w:rsidRDefault="00AD385D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DA814B" w14:textId="77777777" w:rsidR="00AD385D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B9EEC71" w14:textId="77777777" w:rsidR="00AD385D" w:rsidRPr="004A3BD9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E18EDB" w14:textId="77777777" w:rsidR="00AD385D" w:rsidRPr="00E74E50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A323F4D" w14:textId="77777777" w:rsidR="00AD385D" w:rsidRPr="005764E7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B33B5A" w14:textId="77777777" w:rsidR="00AD385D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4827" w:rsidRPr="005764E7" w14:paraId="2A528695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35868950" w14:textId="051F13B5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E9011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F99306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E8A2585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4CE3F14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7569AFD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84A2A4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605967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4827" w:rsidRPr="005764E7" w14:paraId="60D96E16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71884814" w14:textId="47E8D065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 และ</w:t>
            </w:r>
            <w:r w:rsidR="00751FC7"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อื่นๆ</w:t>
            </w: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4421929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6CBF0F7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vAlign w:val="bottom"/>
          </w:tcPr>
          <w:p w14:paraId="18E820FB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vAlign w:val="bottom"/>
          </w:tcPr>
          <w:p w14:paraId="1C45EA38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1372030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ADAB3F7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370577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4827" w:rsidRPr="005764E7" w14:paraId="07D74A22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5801D82C" w14:textId="325885F4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59CEE421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1129F26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vAlign w:val="bottom"/>
          </w:tcPr>
          <w:p w14:paraId="72707AD9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vAlign w:val="bottom"/>
          </w:tcPr>
          <w:p w14:paraId="6025D562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67808DD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5F8CE37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0BFC35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4827" w:rsidRPr="005764E7" w14:paraId="00DB423A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126F63E9" w14:textId="2B8EB3A9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</w:t>
            </w:r>
            <w:proofErr w:type="spellStart"/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้ง</w:t>
            </w:r>
            <w:proofErr w:type="spellEnd"/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588C5A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0D4711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E6C2001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514B57C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68317E8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E391284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E886017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4827" w:rsidRPr="005764E7" w14:paraId="689A03EF" w14:textId="77777777" w:rsidTr="00D9713A">
        <w:trPr>
          <w:trHeight w:val="397"/>
        </w:trPr>
        <w:tc>
          <w:tcPr>
            <w:tcW w:w="3809" w:type="dxa"/>
            <w:vAlign w:val="bottom"/>
          </w:tcPr>
          <w:p w14:paraId="211F1D8D" w14:textId="1C8F32AA" w:rsidR="00E54827" w:rsidRPr="00E74E50" w:rsidRDefault="00E54827" w:rsidP="0039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BD5FCC" w14:textId="00C10B25" w:rsidR="00E54827" w:rsidRPr="00B218D4" w:rsidRDefault="001A36B6" w:rsidP="00B2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0EA15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8F0DA5B" w14:textId="22B6F1DE" w:rsidR="00E54827" w:rsidRPr="00AD385D" w:rsidRDefault="004D7CA0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DA332D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F5ADC7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E18612B" w14:textId="1CB55C16" w:rsidR="00E54827" w:rsidRPr="00B218D4" w:rsidRDefault="009E79D5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547919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B6A30D" w14:textId="19B0E816" w:rsidR="00E54827" w:rsidRPr="005764E7" w:rsidRDefault="00DA332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157</w:t>
            </w:r>
          </w:p>
        </w:tc>
      </w:tr>
      <w:tr w:rsidR="00E54827" w:rsidRPr="005764E7" w14:paraId="118EF43E" w14:textId="77777777" w:rsidTr="000A0623">
        <w:trPr>
          <w:trHeight w:val="397"/>
        </w:trPr>
        <w:tc>
          <w:tcPr>
            <w:tcW w:w="3809" w:type="dxa"/>
            <w:vAlign w:val="bottom"/>
          </w:tcPr>
          <w:p w14:paraId="10992FEA" w14:textId="1C6A88F3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CFD35C" w14:textId="77777777" w:rsidR="00E54827" w:rsidRPr="00B218D4" w:rsidRDefault="00E54827" w:rsidP="00B2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EC68D5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27E8940" w14:textId="77777777" w:rsidR="00E54827" w:rsidRPr="00AD385D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B6415DF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9A7D9A3" w14:textId="77777777" w:rsidR="00E54827" w:rsidRPr="00B218D4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75539F4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9D0328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4827" w:rsidRPr="005764E7" w14:paraId="5E692F51" w14:textId="77777777" w:rsidTr="00D9713A">
        <w:trPr>
          <w:trHeight w:val="397"/>
        </w:trPr>
        <w:tc>
          <w:tcPr>
            <w:tcW w:w="3809" w:type="dxa"/>
            <w:vAlign w:val="bottom"/>
          </w:tcPr>
          <w:p w14:paraId="6DF89070" w14:textId="3E149B2F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CA0C39" w14:textId="42607993" w:rsidR="00E54827" w:rsidRPr="00B218D4" w:rsidRDefault="001A36B6" w:rsidP="00B2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  <w:r w:rsidR="00E565F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43EA82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D88442F" w14:textId="379229CC" w:rsidR="00E54827" w:rsidRPr="00AD385D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D385D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AC9970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B8739C5" w14:textId="73758DB5" w:rsidR="00E54827" w:rsidRPr="00B218D4" w:rsidRDefault="006A50EF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C043D7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F73998" w14:textId="0BA5A44F" w:rsidR="00E54827" w:rsidRPr="005764E7" w:rsidRDefault="00DA332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1,382</w:t>
            </w:r>
          </w:p>
        </w:tc>
      </w:tr>
      <w:tr w:rsidR="00E54827" w:rsidRPr="005764E7" w14:paraId="29F5F6A0" w14:textId="77777777" w:rsidTr="00D9713A">
        <w:trPr>
          <w:trHeight w:val="397"/>
        </w:trPr>
        <w:tc>
          <w:tcPr>
            <w:tcW w:w="3809" w:type="dxa"/>
            <w:vAlign w:val="bottom"/>
          </w:tcPr>
          <w:p w14:paraId="04C03765" w14:textId="0E673A5D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pacing w:val="-1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บริษัท สหพัฒนาอินเตอร์โฮลด</w:t>
            </w:r>
            <w:proofErr w:type="spellStart"/>
            <w:r w:rsidRPr="00E74E50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ิ้ง</w:t>
            </w:r>
            <w:proofErr w:type="spellEnd"/>
            <w:r w:rsidRPr="00E74E50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19CE8B" w14:textId="3CBFEE01" w:rsidR="00E54827" w:rsidRPr="00B218D4" w:rsidRDefault="001A36B6" w:rsidP="00B2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594D2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0FB0C76" w14:textId="0A6AC193" w:rsidR="00E54827" w:rsidRPr="00AD385D" w:rsidRDefault="00DA332D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A332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19F258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072EDE3" w14:textId="1BED9D34" w:rsidR="00E54827" w:rsidRPr="00B218D4" w:rsidRDefault="00951081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1D0817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CC200A" w14:textId="350803AA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880</w:t>
            </w:r>
          </w:p>
        </w:tc>
      </w:tr>
      <w:tr w:rsidR="00E54827" w:rsidRPr="005764E7" w14:paraId="3105AEB0" w14:textId="77777777" w:rsidTr="00D9713A">
        <w:trPr>
          <w:trHeight w:val="397"/>
        </w:trPr>
        <w:tc>
          <w:tcPr>
            <w:tcW w:w="3809" w:type="dxa"/>
            <w:vAlign w:val="bottom"/>
          </w:tcPr>
          <w:p w14:paraId="33D029F9" w14:textId="0F81680D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E70734" w14:textId="4B759016" w:rsidR="00E54827" w:rsidRPr="00B218D4" w:rsidRDefault="00D9713A" w:rsidP="00B2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0C363F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C89FF5B" w14:textId="5C4F8699" w:rsidR="00E54827" w:rsidRPr="00AD385D" w:rsidRDefault="00DA332D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5161230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AC483E4" w14:textId="7B8B9DDE" w:rsidR="00E54827" w:rsidRPr="00B218D4" w:rsidRDefault="00951081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04B477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8C3623" w14:textId="5AF725A6" w:rsidR="00E54827" w:rsidRPr="005764E7" w:rsidRDefault="00DA332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250</w:t>
            </w:r>
          </w:p>
        </w:tc>
      </w:tr>
      <w:tr w:rsidR="00E54827" w:rsidRPr="005764E7" w14:paraId="3CEEBC0C" w14:textId="77777777" w:rsidTr="00D9713A">
        <w:trPr>
          <w:trHeight w:val="397"/>
        </w:trPr>
        <w:tc>
          <w:tcPr>
            <w:tcW w:w="3809" w:type="dxa"/>
            <w:vAlign w:val="bottom"/>
          </w:tcPr>
          <w:p w14:paraId="0B35C856" w14:textId="77777777" w:rsidR="00FA0807" w:rsidRDefault="00E54827" w:rsidP="00FA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</w:rPr>
            </w:pPr>
            <w:r w:rsidRPr="00E74E50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E74E50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ดิสทริ</w:t>
            </w:r>
            <w:proofErr w:type="spellEnd"/>
            <w:r w:rsidRPr="00E74E50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บิว</w:t>
            </w:r>
            <w:proofErr w:type="spellStart"/>
            <w:r w:rsidRPr="00E74E50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ชั่น</w:t>
            </w:r>
            <w:proofErr w:type="spellEnd"/>
            <w:r w:rsidRPr="00E74E50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 xml:space="preserve"> แอนด์ </w:t>
            </w:r>
          </w:p>
          <w:p w14:paraId="5A4A1428" w14:textId="3189B6C7" w:rsidR="00E54827" w:rsidRPr="00E74E50" w:rsidRDefault="00E54827" w:rsidP="00FA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</w:pPr>
            <w:proofErr w:type="spellStart"/>
            <w:r w:rsidRPr="00E74E50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โล</w:t>
            </w:r>
            <w:proofErr w:type="spellEnd"/>
            <w:r w:rsidRPr="00E74E50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จิสติด</w:t>
            </w:r>
            <w:proofErr w:type="spellStart"/>
            <w:r w:rsidRPr="00E74E50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ส์</w:t>
            </w:r>
            <w:proofErr w:type="spellEnd"/>
            <w:r w:rsidRPr="00E74E50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41E77" w14:textId="40E2E9B7" w:rsidR="00E54827" w:rsidRPr="00B218D4" w:rsidRDefault="00D9713A" w:rsidP="00B2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E565F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1B690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58B66" w14:textId="4D61DC9C" w:rsidR="00E54827" w:rsidRPr="00AD385D" w:rsidRDefault="00DA332D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C1C722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13F97" w14:textId="07B8CE17" w:rsidR="00E54827" w:rsidRPr="00B218D4" w:rsidRDefault="00951081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F14E56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701D8" w14:textId="40F489EC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</w:t>
            </w:r>
            <w:r w:rsidR="00DA332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492</w:t>
            </w:r>
          </w:p>
        </w:tc>
      </w:tr>
      <w:tr w:rsidR="00E54827" w:rsidRPr="005764E7" w14:paraId="1976056C" w14:textId="77777777" w:rsidTr="00D9713A">
        <w:trPr>
          <w:trHeight w:val="397"/>
        </w:trPr>
        <w:tc>
          <w:tcPr>
            <w:tcW w:w="3809" w:type="dxa"/>
            <w:vAlign w:val="bottom"/>
          </w:tcPr>
          <w:p w14:paraId="09F30DF7" w14:textId="3C60F62E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6B82F0" w14:textId="419A427B" w:rsidR="00E54827" w:rsidRPr="00B218D4" w:rsidRDefault="00D9713A" w:rsidP="00B2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  <w:r w:rsidR="00E565F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B1298" w14:textId="77777777" w:rsidR="00E54827" w:rsidRPr="00B218D4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53028" w14:textId="57F0984A" w:rsidR="00E54827" w:rsidRPr="00B218D4" w:rsidRDefault="00DA332D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4252753" w14:textId="77777777" w:rsidR="00E54827" w:rsidRPr="00B218D4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628F37" w14:textId="5085E0AE" w:rsidR="00E54827" w:rsidRPr="00B218D4" w:rsidRDefault="00DE5A4A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2,792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1D18C1" w14:textId="77777777" w:rsidR="00E54827" w:rsidRPr="00B218D4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B93E8" w14:textId="04914E49" w:rsidR="00E54827" w:rsidRPr="00B218D4" w:rsidRDefault="00DA332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E54827" w:rsidRPr="00B218D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161</w:t>
            </w:r>
          </w:p>
        </w:tc>
      </w:tr>
      <w:tr w:rsidR="00AD385D" w:rsidRPr="005764E7" w14:paraId="47144DF3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3DF0B364" w14:textId="77777777" w:rsidR="00AD385D" w:rsidRPr="00E74E50" w:rsidRDefault="00AD385D" w:rsidP="00E5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1ED766" w14:textId="77777777" w:rsidR="00AD385D" w:rsidRPr="005764E7" w:rsidRDefault="00AD385D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3A363F" w14:textId="77777777" w:rsidR="00AD385D" w:rsidRPr="005764E7" w:rsidRDefault="00AD385D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40190D" w14:textId="77777777" w:rsidR="00AD385D" w:rsidRDefault="00AD385D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20E05D3" w14:textId="77777777" w:rsidR="00AD385D" w:rsidRPr="005764E7" w:rsidRDefault="00AD385D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026478" w14:textId="77777777" w:rsidR="00AD385D" w:rsidRPr="005764E7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D509F7" w14:textId="77777777" w:rsidR="00AD385D" w:rsidRPr="005764E7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EC0F50" w14:textId="77777777" w:rsidR="00AD385D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4FF25490" w14:textId="77777777" w:rsidR="005F5C47" w:rsidRDefault="005F5C47" w:rsidP="005F5C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5F1515B9" w14:textId="77777777" w:rsidR="000A0623" w:rsidRDefault="000A0623" w:rsidP="005F5C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62B7D601" w14:textId="77777777" w:rsidR="000A0623" w:rsidRDefault="000A0623" w:rsidP="005F5C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1CCD7024" w14:textId="52CAFA54" w:rsidR="006975B9" w:rsidRPr="00617E0B" w:rsidRDefault="006975B9" w:rsidP="006975B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p w14:paraId="06998D04" w14:textId="77777777"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E74E5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065" w:type="dxa"/>
        <w:tblInd w:w="-318" w:type="dxa"/>
        <w:tblLook w:val="0000" w:firstRow="0" w:lastRow="0" w:firstColumn="0" w:lastColumn="0" w:noHBand="0" w:noVBand="0"/>
      </w:tblPr>
      <w:tblGrid>
        <w:gridCol w:w="4713"/>
        <w:gridCol w:w="992"/>
        <w:gridCol w:w="1984"/>
        <w:gridCol w:w="284"/>
        <w:gridCol w:w="2092"/>
      </w:tblGrid>
      <w:tr w:rsidR="0060113B" w:rsidRPr="005764E7" w14:paraId="4A58989F" w14:textId="77777777" w:rsidTr="0011525D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19B5CF2A" w14:textId="77777777" w:rsidR="0060113B" w:rsidRPr="005764E7" w:rsidRDefault="0060113B" w:rsidP="00476132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E781DE9" w14:textId="77777777"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60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60113B" w:rsidRPr="005764E7" w:rsidRDefault="0060113B" w:rsidP="00476132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113B" w:rsidRPr="005764E7" w14:paraId="054D046C" w14:textId="77777777" w:rsidTr="0011525D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43E3EF58" w14:textId="77777777" w:rsidR="0060113B" w:rsidRPr="00E74E50" w:rsidRDefault="0060113B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5A616CA" w14:textId="77777777" w:rsidR="0060113B" w:rsidRPr="005764E7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0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60113B" w:rsidRPr="00EC5FC2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0113B" w:rsidRPr="005764E7" w14:paraId="44FA0DBE" w14:textId="77777777" w:rsidTr="0011525D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76AF4DDE" w14:textId="77777777" w:rsidR="0060113B" w:rsidRPr="00E74E50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3D930AC" w14:textId="77777777" w:rsidR="0060113B" w:rsidRPr="005764E7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0" w:type="dxa"/>
            <w:gridSpan w:val="3"/>
            <w:vAlign w:val="bottom"/>
          </w:tcPr>
          <w:p w14:paraId="1E2D253B" w14:textId="0F61915E" w:rsidR="0060113B" w:rsidRPr="00E74E50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5764E7" w14:paraId="3541824B" w14:textId="77777777" w:rsidTr="0011525D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47EE0C89" w14:textId="77777777" w:rsidR="0060113B" w:rsidRPr="00E74E50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9DABF69" w14:textId="77777777" w:rsidR="0060113B" w:rsidRPr="005764E7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DF0BD" w14:textId="77777777" w:rsidR="0060113B" w:rsidRPr="005764E7" w:rsidRDefault="0060113B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vAlign w:val="bottom"/>
          </w:tcPr>
          <w:p w14:paraId="7E4196C2" w14:textId="77777777"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5764E7" w14:paraId="5849CC99" w14:textId="77777777" w:rsidTr="0011525D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2D304DCA" w14:textId="77777777" w:rsidR="0060113B" w:rsidRPr="00E74E50" w:rsidRDefault="0060113B" w:rsidP="001E5D5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75F141F5" w14:textId="77777777" w:rsidR="0060113B" w:rsidRPr="005764E7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C381C" w14:textId="482F84E7" w:rsidR="0060113B" w:rsidRPr="00E74E50" w:rsidRDefault="002279E7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0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B0B92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="0060113B"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A3C63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0F81576D" w14:textId="77777777"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7003AE7C" w14:textId="18AB34F2"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A3C63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0113B" w:rsidRPr="005764E7" w14:paraId="7FE5826C" w14:textId="77777777" w:rsidTr="0011525D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223AE5AC" w14:textId="228A7C97" w:rsidR="0060113B" w:rsidRPr="00E74E50" w:rsidRDefault="0060113B" w:rsidP="0023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65CC4163" w14:textId="77777777" w:rsidR="0060113B" w:rsidRPr="005764E7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572CA" w14:textId="77777777" w:rsidR="0060113B" w:rsidRPr="005764E7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60113B" w:rsidRPr="005764E7" w:rsidRDefault="0060113B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vAlign w:val="bottom"/>
          </w:tcPr>
          <w:p w14:paraId="4847A72F" w14:textId="77777777" w:rsidR="0060113B" w:rsidRPr="005764E7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3C63" w:rsidRPr="005764E7" w14:paraId="65EA1894" w14:textId="77777777" w:rsidTr="00C27761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339C5D62" w14:textId="0557770C" w:rsidR="004A3C63" w:rsidRPr="00E74E50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92" w:type="dxa"/>
          </w:tcPr>
          <w:p w14:paraId="61FCC094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CD13" w14:textId="469584D1" w:rsidR="004A3C63" w:rsidRPr="005764E7" w:rsidRDefault="0045375A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75A">
              <w:rPr>
                <w:rFonts w:ascii="Angsana New" w:hAnsi="Angsana New"/>
                <w:sz w:val="28"/>
                <w:szCs w:val="28"/>
              </w:rPr>
              <w:t>90,439</w:t>
            </w:r>
          </w:p>
        </w:tc>
        <w:tc>
          <w:tcPr>
            <w:tcW w:w="284" w:type="dxa"/>
            <w:vAlign w:val="bottom"/>
          </w:tcPr>
          <w:p w14:paraId="73EC2D89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BE697" w14:textId="158A76A4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101,733</w:t>
            </w:r>
          </w:p>
        </w:tc>
      </w:tr>
      <w:tr w:rsidR="004A3C63" w:rsidRPr="005764E7" w14:paraId="72CD05B4" w14:textId="77777777" w:rsidTr="00C27761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60BDCAEB" w14:textId="4F0F4133" w:rsidR="004A3C63" w:rsidRPr="00E74E50" w:rsidRDefault="004A3C63" w:rsidP="004A3C63">
            <w:pPr>
              <w:tabs>
                <w:tab w:val="clear" w:pos="227"/>
                <w:tab w:val="clear" w:pos="454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6872E210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7603F" w14:textId="6F3C4AD8" w:rsidR="004A3C63" w:rsidRPr="005764E7" w:rsidRDefault="0045375A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75A">
              <w:rPr>
                <w:rFonts w:ascii="Angsana New" w:hAnsi="Angsana New"/>
                <w:sz w:val="28"/>
                <w:szCs w:val="28"/>
              </w:rPr>
              <w:t>90,439</w:t>
            </w:r>
          </w:p>
        </w:tc>
        <w:tc>
          <w:tcPr>
            <w:tcW w:w="284" w:type="dxa"/>
            <w:vAlign w:val="bottom"/>
          </w:tcPr>
          <w:p w14:paraId="251421F6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7A260" w14:textId="2BA52B05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101,733</w:t>
            </w:r>
          </w:p>
        </w:tc>
      </w:tr>
      <w:tr w:rsidR="004A3C63" w:rsidRPr="005764E7" w14:paraId="72C570DA" w14:textId="77777777" w:rsidTr="00C27761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3E60B982" w14:textId="1F83E550" w:rsidR="004A3C63" w:rsidRPr="00E74E50" w:rsidRDefault="004A3C63" w:rsidP="004A3C63">
            <w:pPr>
              <w:tabs>
                <w:tab w:val="clear" w:pos="227"/>
                <w:tab w:val="clear" w:pos="454"/>
                <w:tab w:val="left" w:pos="318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992" w:type="dxa"/>
          </w:tcPr>
          <w:p w14:paraId="2E1A6705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EEC3B" w14:textId="61AB7B3D" w:rsidR="004A3C63" w:rsidRPr="00E74E50" w:rsidRDefault="0045375A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75A">
              <w:rPr>
                <w:rFonts w:ascii="Angsana New" w:hAnsi="Angsana New"/>
                <w:sz w:val="28"/>
                <w:szCs w:val="28"/>
              </w:rPr>
              <w:t>(2,293)</w:t>
            </w:r>
          </w:p>
        </w:tc>
        <w:tc>
          <w:tcPr>
            <w:tcW w:w="284" w:type="dxa"/>
            <w:vAlign w:val="bottom"/>
          </w:tcPr>
          <w:p w14:paraId="79E95CDC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646D" w14:textId="3C4BECF3" w:rsidR="004A3C63" w:rsidRPr="00E74E50" w:rsidRDefault="004A3C63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4,159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3C63" w:rsidRPr="005764E7" w14:paraId="3950867A" w14:textId="77777777" w:rsidTr="00C27761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1B87516F" w14:textId="161B900D" w:rsidR="004A3C63" w:rsidRPr="00E74E50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992" w:type="dxa"/>
          </w:tcPr>
          <w:p w14:paraId="46205A3E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2DD67" w14:textId="0D4AA2DD" w:rsidR="004A3C63" w:rsidRPr="005764E7" w:rsidRDefault="0045375A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375A">
              <w:rPr>
                <w:rFonts w:ascii="Angsana New" w:hAnsi="Angsana New"/>
                <w:sz w:val="28"/>
                <w:szCs w:val="28"/>
              </w:rPr>
              <w:t>88,146</w:t>
            </w:r>
          </w:p>
        </w:tc>
        <w:tc>
          <w:tcPr>
            <w:tcW w:w="284" w:type="dxa"/>
            <w:vAlign w:val="bottom"/>
          </w:tcPr>
          <w:p w14:paraId="5464B34D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F669E" w14:textId="41D973BF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97,574</w:t>
            </w:r>
          </w:p>
        </w:tc>
      </w:tr>
      <w:tr w:rsidR="004A3C63" w:rsidRPr="005764E7" w14:paraId="741F75D4" w14:textId="77777777" w:rsidTr="00C27761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6143D04F" w14:textId="102E0670" w:rsidR="004A3C63" w:rsidRPr="00E74E50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92" w:type="dxa"/>
          </w:tcPr>
          <w:p w14:paraId="3CE515D9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3F4CF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418FD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27761" w:rsidRPr="005764E7" w14:paraId="5CE65181" w14:textId="77777777" w:rsidTr="00AC2920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75F830A3" w14:textId="1C726452" w:rsidR="00C27761" w:rsidRPr="00E74E50" w:rsidRDefault="00C27761" w:rsidP="00C2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E74E50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992" w:type="dxa"/>
          </w:tcPr>
          <w:p w14:paraId="2E2EC647" w14:textId="77777777" w:rsidR="00C27761" w:rsidRPr="005764E7" w:rsidRDefault="00C27761" w:rsidP="00C27761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96A0F" w14:textId="7E43E4FE" w:rsidR="00C27761" w:rsidRPr="005764E7" w:rsidRDefault="00C27761" w:rsidP="00C2776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648 </w:t>
            </w:r>
          </w:p>
        </w:tc>
        <w:tc>
          <w:tcPr>
            <w:tcW w:w="284" w:type="dxa"/>
            <w:vAlign w:val="bottom"/>
          </w:tcPr>
          <w:p w14:paraId="73E69A3D" w14:textId="77777777" w:rsidR="00C27761" w:rsidRPr="005764E7" w:rsidRDefault="00C27761" w:rsidP="00C2776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70B7F95D" w14:textId="2CEF7509" w:rsidR="00C27761" w:rsidRPr="005764E7" w:rsidRDefault="00C27761" w:rsidP="00C2776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555</w:t>
            </w:r>
          </w:p>
        </w:tc>
      </w:tr>
      <w:tr w:rsidR="00C27761" w:rsidRPr="005764E7" w14:paraId="54A9A975" w14:textId="77777777" w:rsidTr="00AC2920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0AD1B149" w14:textId="60515040" w:rsidR="00C27761" w:rsidRPr="00E74E50" w:rsidRDefault="00C27761" w:rsidP="00C2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ลูกหนี้กรมสรรพากร  </w:t>
            </w:r>
          </w:p>
        </w:tc>
        <w:tc>
          <w:tcPr>
            <w:tcW w:w="992" w:type="dxa"/>
          </w:tcPr>
          <w:p w14:paraId="52DED1B6" w14:textId="77777777" w:rsidR="00C27761" w:rsidRPr="005764E7" w:rsidRDefault="00C27761" w:rsidP="00C27761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02083" w14:textId="0DB4EDFF" w:rsidR="00C27761" w:rsidRPr="005764E7" w:rsidRDefault="00C27761" w:rsidP="00C2776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9,806 </w:t>
            </w:r>
          </w:p>
        </w:tc>
        <w:tc>
          <w:tcPr>
            <w:tcW w:w="284" w:type="dxa"/>
            <w:vAlign w:val="bottom"/>
          </w:tcPr>
          <w:p w14:paraId="708C22EB" w14:textId="77777777" w:rsidR="00C27761" w:rsidRPr="005764E7" w:rsidRDefault="00C27761" w:rsidP="00C2776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4B248FB3" w14:textId="64E50239" w:rsidR="00C27761" w:rsidRPr="005764E7" w:rsidRDefault="00C27761" w:rsidP="00C2776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12,170</w:t>
            </w:r>
          </w:p>
        </w:tc>
      </w:tr>
      <w:tr w:rsidR="00C27761" w:rsidRPr="005764E7" w14:paraId="290642C7" w14:textId="77777777" w:rsidTr="003142FE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0BD6C8C5" w14:textId="1EEDC0A4" w:rsidR="00C27761" w:rsidRPr="00E74E50" w:rsidRDefault="00C27761" w:rsidP="00C2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2" w:type="dxa"/>
          </w:tcPr>
          <w:p w14:paraId="5484E4E4" w14:textId="77777777" w:rsidR="00C27761" w:rsidRPr="005764E7" w:rsidRDefault="00C27761" w:rsidP="00C27761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4DD42D" w14:textId="711AFDB7" w:rsidR="00C27761" w:rsidRPr="005764E7" w:rsidRDefault="00C27761" w:rsidP="00C2776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368 </w:t>
            </w:r>
          </w:p>
        </w:tc>
        <w:tc>
          <w:tcPr>
            <w:tcW w:w="284" w:type="dxa"/>
            <w:vAlign w:val="bottom"/>
          </w:tcPr>
          <w:p w14:paraId="09D1718E" w14:textId="77777777" w:rsidR="00C27761" w:rsidRPr="005764E7" w:rsidRDefault="00C27761" w:rsidP="00C2776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42FE18B2" w14:textId="6E9B6642" w:rsidR="00C27761" w:rsidRPr="005764E7" w:rsidRDefault="00C27761" w:rsidP="00C2776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1,522</w:t>
            </w:r>
          </w:p>
        </w:tc>
      </w:tr>
      <w:tr w:rsidR="00C27761" w:rsidRPr="005764E7" w14:paraId="51FC4C58" w14:textId="77777777" w:rsidTr="003142FE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703C8529" w14:textId="1363A9A9" w:rsidR="00C27761" w:rsidRPr="00E74E50" w:rsidRDefault="00C27761" w:rsidP="00C2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</w:tcPr>
          <w:p w14:paraId="507217D4" w14:textId="77777777" w:rsidR="00C27761" w:rsidRPr="005764E7" w:rsidRDefault="00C27761" w:rsidP="00C27761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8F0CA" w14:textId="33844A85" w:rsidR="00C27761" w:rsidRPr="005764E7" w:rsidRDefault="00C27761" w:rsidP="00C2776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895 </w:t>
            </w:r>
          </w:p>
        </w:tc>
        <w:tc>
          <w:tcPr>
            <w:tcW w:w="284" w:type="dxa"/>
            <w:vAlign w:val="bottom"/>
          </w:tcPr>
          <w:p w14:paraId="260A47E1" w14:textId="77777777" w:rsidR="00C27761" w:rsidRPr="005764E7" w:rsidRDefault="00C27761" w:rsidP="00C2776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45C0D" w14:textId="022C3BE1" w:rsidR="00C27761" w:rsidRPr="005764E7" w:rsidRDefault="00C27761" w:rsidP="00C2776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1,166</w:t>
            </w:r>
          </w:p>
        </w:tc>
      </w:tr>
      <w:tr w:rsidR="00C27761" w:rsidRPr="005764E7" w14:paraId="24545513" w14:textId="77777777" w:rsidTr="003142FE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57099BEB" w14:textId="11739408" w:rsidR="00C27761" w:rsidRPr="00E74E50" w:rsidRDefault="00C27761" w:rsidP="00C27761">
            <w:pPr>
              <w:tabs>
                <w:tab w:val="clear" w:pos="227"/>
                <w:tab w:val="clear" w:pos="454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92" w:type="dxa"/>
          </w:tcPr>
          <w:p w14:paraId="2FF3F5D6" w14:textId="77777777" w:rsidR="00C27761" w:rsidRPr="005764E7" w:rsidRDefault="00C27761" w:rsidP="00C27761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AD5E1" w14:textId="752B9FAA" w:rsidR="00C27761" w:rsidRPr="005764E7" w:rsidRDefault="00C27761" w:rsidP="00C2776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11,717 </w:t>
            </w:r>
          </w:p>
        </w:tc>
        <w:tc>
          <w:tcPr>
            <w:tcW w:w="284" w:type="dxa"/>
            <w:vAlign w:val="bottom"/>
          </w:tcPr>
          <w:p w14:paraId="2F5BE8FD" w14:textId="77777777" w:rsidR="00C27761" w:rsidRPr="005764E7" w:rsidRDefault="00C27761" w:rsidP="00C2776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5F9FD" w14:textId="3AB8B98A" w:rsidR="00C27761" w:rsidRPr="007B5D7C" w:rsidRDefault="00C27761" w:rsidP="00C2776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5D7C">
              <w:rPr>
                <w:rFonts w:ascii="Angsana New" w:hAnsi="Angsana New"/>
                <w:color w:val="000000"/>
                <w:sz w:val="28"/>
                <w:szCs w:val="28"/>
              </w:rPr>
              <w:t>15,413</w:t>
            </w:r>
          </w:p>
        </w:tc>
      </w:tr>
      <w:tr w:rsidR="00C27761" w:rsidRPr="005764E7" w14:paraId="342BC435" w14:textId="77777777" w:rsidTr="00AC2920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52507E9C" w14:textId="1BF34BAA" w:rsidR="00C27761" w:rsidRPr="00E74E50" w:rsidRDefault="00C27761" w:rsidP="00C27761">
            <w:pPr>
              <w:tabs>
                <w:tab w:val="clear" w:pos="227"/>
                <w:tab w:val="clear" w:pos="454"/>
                <w:tab w:val="left" w:pos="318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992" w:type="dxa"/>
          </w:tcPr>
          <w:p w14:paraId="6B5D2DE2" w14:textId="77777777" w:rsidR="00C27761" w:rsidRPr="005764E7" w:rsidRDefault="00C27761" w:rsidP="00C27761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0B63534" w14:textId="25992450" w:rsidR="00C27761" w:rsidRPr="005764E7" w:rsidRDefault="00C27761" w:rsidP="00C27761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99,863 </w:t>
            </w:r>
          </w:p>
        </w:tc>
        <w:tc>
          <w:tcPr>
            <w:tcW w:w="284" w:type="dxa"/>
            <w:vAlign w:val="bottom"/>
          </w:tcPr>
          <w:p w14:paraId="192400B5" w14:textId="77777777" w:rsidR="00C27761" w:rsidRPr="005764E7" w:rsidRDefault="00C27761" w:rsidP="00C2776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BDA20" w14:textId="742DA0EF" w:rsidR="00C27761" w:rsidRPr="005764E7" w:rsidRDefault="00C27761" w:rsidP="00C27761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112,987</w:t>
            </w:r>
          </w:p>
        </w:tc>
      </w:tr>
    </w:tbl>
    <w:p w14:paraId="0B2AEA97" w14:textId="77777777" w:rsidR="000D1D52" w:rsidRDefault="000D1D52" w:rsidP="00D93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4C2BBBAE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5AEE1A18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756E30A5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6B937F00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770C4E54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0141B1CC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7157764B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2248C49E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5460D63B" w14:textId="77777777" w:rsidR="00C009AB" w:rsidRDefault="00C009AB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11366E43" w14:textId="77777777" w:rsidR="00C009AB" w:rsidRDefault="00C009AB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402FE7E1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014DA4D9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620E44D5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6E56691B" w14:textId="1AB9B981" w:rsidR="00D127B9" w:rsidRPr="00E74E50" w:rsidRDefault="00D127B9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  <w:cs/>
        </w:rPr>
      </w:pPr>
      <w:r w:rsidRPr="00E74E50">
        <w:rPr>
          <w:rFonts w:ascii="Angsana New" w:hAnsi="Angsana New"/>
          <w:sz w:val="28"/>
          <w:szCs w:val="28"/>
          <w:cs/>
        </w:rPr>
        <w:lastRenderedPageBreak/>
        <w:t xml:space="preserve">ลูกหนี้การค้าแยกตามอายุหนี้ที่ค้างชำระได้ดังนี้ 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11"/>
        <w:gridCol w:w="284"/>
        <w:gridCol w:w="1984"/>
        <w:gridCol w:w="284"/>
        <w:gridCol w:w="2092"/>
      </w:tblGrid>
      <w:tr w:rsidR="0060113B" w:rsidRPr="005764E7" w14:paraId="62498519" w14:textId="77777777" w:rsidTr="00576E88">
        <w:trPr>
          <w:trHeight w:hRule="exact" w:val="432"/>
        </w:trPr>
        <w:tc>
          <w:tcPr>
            <w:tcW w:w="4711" w:type="dxa"/>
          </w:tcPr>
          <w:p w14:paraId="040B1E48" w14:textId="77777777" w:rsidR="0060113B" w:rsidRPr="005764E7" w:rsidRDefault="0060113B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3549B66F" w14:textId="77777777" w:rsidR="0060113B" w:rsidRPr="005764E7" w:rsidRDefault="0060113B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60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60113B" w:rsidRPr="00E74E50" w:rsidRDefault="0060113B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0113B" w:rsidRPr="005764E7" w14:paraId="68C74215" w14:textId="77777777" w:rsidTr="00576E88">
        <w:trPr>
          <w:trHeight w:hRule="exact" w:val="432"/>
        </w:trPr>
        <w:tc>
          <w:tcPr>
            <w:tcW w:w="4711" w:type="dxa"/>
            <w:shd w:val="clear" w:color="auto" w:fill="auto"/>
            <w:vAlign w:val="center"/>
          </w:tcPr>
          <w:p w14:paraId="3984098B" w14:textId="77777777" w:rsidR="0060113B" w:rsidRPr="00E74E50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D410108" w14:textId="77777777" w:rsidR="0060113B" w:rsidRPr="005764E7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0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60113B" w:rsidRPr="00EC5FC2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60113B" w:rsidRPr="005764E7" w14:paraId="3CE87D46" w14:textId="77777777" w:rsidTr="00576E88">
        <w:trPr>
          <w:trHeight w:hRule="exact" w:val="432"/>
        </w:trPr>
        <w:tc>
          <w:tcPr>
            <w:tcW w:w="4711" w:type="dxa"/>
            <w:shd w:val="clear" w:color="auto" w:fill="auto"/>
            <w:vAlign w:val="center"/>
          </w:tcPr>
          <w:p w14:paraId="3F3F1F02" w14:textId="77777777" w:rsidR="0060113B" w:rsidRPr="00E74E50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4C93F51" w14:textId="77777777" w:rsidR="0060113B" w:rsidRPr="005764E7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0" w:type="dxa"/>
            <w:gridSpan w:val="3"/>
            <w:vAlign w:val="bottom"/>
          </w:tcPr>
          <w:p w14:paraId="778ED0AD" w14:textId="73FB7D55" w:rsidR="0060113B" w:rsidRPr="00E74E50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5764E7" w14:paraId="0A71F98E" w14:textId="77777777" w:rsidTr="00EB3310">
        <w:trPr>
          <w:trHeight w:hRule="exact" w:val="432"/>
        </w:trPr>
        <w:tc>
          <w:tcPr>
            <w:tcW w:w="4711" w:type="dxa"/>
            <w:shd w:val="clear" w:color="auto" w:fill="auto"/>
            <w:vAlign w:val="center"/>
          </w:tcPr>
          <w:p w14:paraId="3E1ACD28" w14:textId="77777777" w:rsidR="0060113B" w:rsidRPr="00E74E50" w:rsidRDefault="0060113B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C92993F" w14:textId="77777777" w:rsidR="0060113B" w:rsidRPr="005764E7" w:rsidRDefault="0060113B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DC7D2" w14:textId="77777777" w:rsidR="0060113B" w:rsidRPr="005764E7" w:rsidRDefault="0060113B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B7BD80" w14:textId="77777777" w:rsidR="0060113B" w:rsidRPr="005764E7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vAlign w:val="bottom"/>
          </w:tcPr>
          <w:p w14:paraId="59ED94CA" w14:textId="77777777" w:rsidR="0060113B" w:rsidRPr="005764E7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5764E7" w14:paraId="7825B32A" w14:textId="77777777" w:rsidTr="00EB3310">
        <w:trPr>
          <w:trHeight w:hRule="exact" w:val="432"/>
        </w:trPr>
        <w:tc>
          <w:tcPr>
            <w:tcW w:w="4711" w:type="dxa"/>
          </w:tcPr>
          <w:p w14:paraId="517F6CD7" w14:textId="77777777" w:rsidR="0060113B" w:rsidRPr="005764E7" w:rsidRDefault="0060113B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EBB9023" w14:textId="77777777" w:rsidR="0060113B" w:rsidRPr="005764E7" w:rsidRDefault="0060113B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57332" w14:textId="5C5CBDF6" w:rsidR="0060113B" w:rsidRPr="00E74E50" w:rsidRDefault="002279E7" w:rsidP="0022121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0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B0B92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="0060113B"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0113B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1A04BE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5C710EE4" w14:textId="77777777" w:rsidR="0060113B" w:rsidRPr="005764E7" w:rsidRDefault="0060113B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785536D6" w14:textId="04F94719" w:rsidR="0060113B" w:rsidRPr="005764E7" w:rsidRDefault="0060113B" w:rsidP="0022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1A04BE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0113B" w:rsidRPr="005764E7" w14:paraId="31379E80" w14:textId="77777777" w:rsidTr="00576E8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FF58" w14:textId="77777777" w:rsidR="0060113B" w:rsidRPr="00E74E50" w:rsidRDefault="0060113B" w:rsidP="0036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66C9F6" w14:textId="77777777" w:rsidR="0060113B" w:rsidRPr="005764E7" w:rsidRDefault="0060113B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5ED8FB" w14:textId="77777777" w:rsidR="0060113B" w:rsidRPr="005764E7" w:rsidRDefault="0060113B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9B6DD43" w14:textId="77777777" w:rsidR="0060113B" w:rsidRPr="005764E7" w:rsidRDefault="0060113B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534980" w14:textId="77777777" w:rsidR="0060113B" w:rsidRPr="005764E7" w:rsidRDefault="0060113B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1A04BE" w:rsidRPr="005764E7" w14:paraId="47A24DEF" w14:textId="77777777" w:rsidTr="009D1DB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1A04BE" w:rsidRPr="00E74E50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D5B3A" w14:textId="0D651733" w:rsidR="001A04BE" w:rsidRPr="005764E7" w:rsidRDefault="00AD254B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D254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80,602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5318C20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9691C" w14:textId="411EE55B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86,457</w:t>
            </w:r>
          </w:p>
        </w:tc>
      </w:tr>
      <w:tr w:rsidR="001A04BE" w:rsidRPr="005764E7" w14:paraId="6C959C1F" w14:textId="77777777" w:rsidTr="009D1DB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FEB" w14:textId="77777777" w:rsidR="001A04BE" w:rsidRPr="00E74E50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72E0D1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2793C8" w14:textId="77777777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E5D420A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BB4011" w14:textId="77777777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D254B" w:rsidRPr="005764E7" w14:paraId="732963B2" w14:textId="77777777" w:rsidTr="0081750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075BD166" w:rsidR="00AD254B" w:rsidRPr="005764E7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AD254B" w:rsidRPr="005764E7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3B0A" w14:textId="776414A4" w:rsidR="00AD254B" w:rsidRPr="00AD254B" w:rsidRDefault="00AD254B" w:rsidP="00AD25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D254B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  7,180 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67B776" w14:textId="77777777" w:rsidR="00AD254B" w:rsidRPr="005764E7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F618FC" w14:textId="2BCB9646" w:rsidR="00AD254B" w:rsidRPr="005764E7" w:rsidRDefault="00AD254B" w:rsidP="00AD25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10,498</w:t>
            </w:r>
          </w:p>
        </w:tc>
      </w:tr>
      <w:tr w:rsidR="00AD254B" w:rsidRPr="005764E7" w14:paraId="634602BF" w14:textId="77777777" w:rsidTr="0081750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435D7118" w:rsidR="00AD254B" w:rsidRPr="005764E7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AD254B" w:rsidRPr="005764E7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4F2E4" w14:textId="5578D262" w:rsidR="00AD254B" w:rsidRPr="00AD254B" w:rsidRDefault="00AD254B" w:rsidP="00AD25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D254B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      87 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36F0FE" w14:textId="77777777" w:rsidR="00AD254B" w:rsidRPr="005764E7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C803C9" w14:textId="01FEC1AB" w:rsidR="00AD254B" w:rsidRPr="005764E7" w:rsidRDefault="00AD254B" w:rsidP="00AD25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521</w:t>
            </w:r>
          </w:p>
        </w:tc>
      </w:tr>
      <w:tr w:rsidR="00AD254B" w:rsidRPr="005764E7" w14:paraId="77DD28E8" w14:textId="77777777" w:rsidTr="0081750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3F9389D" w:rsidR="00AD254B" w:rsidRPr="00E74E50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AD254B" w:rsidRPr="005764E7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8BBB" w14:textId="172BEEB8" w:rsidR="00AD254B" w:rsidRPr="00AD254B" w:rsidRDefault="00AD254B" w:rsidP="00AD25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D254B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     277 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7E770C" w14:textId="77777777" w:rsidR="00AD254B" w:rsidRPr="005764E7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A9F9B3" w14:textId="4C185870" w:rsidR="00AD254B" w:rsidRPr="005764E7" w:rsidRDefault="00AD254B" w:rsidP="00AD25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</w:p>
        </w:tc>
      </w:tr>
      <w:tr w:rsidR="00AD254B" w:rsidRPr="005764E7" w14:paraId="5C76A08A" w14:textId="77777777" w:rsidTr="0081750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14FF9F06" w:rsidR="00AD254B" w:rsidRPr="00E74E50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AD254B" w:rsidRPr="005764E7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F3B7F" w14:textId="0B71B8A7" w:rsidR="00AD254B" w:rsidRPr="00AD254B" w:rsidRDefault="00AD254B" w:rsidP="00AD25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D254B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  2,293 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AA52C7" w14:textId="77777777" w:rsidR="00AD254B" w:rsidRPr="005764E7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65563" w14:textId="3C42307D" w:rsidR="00AD254B" w:rsidRPr="005764E7" w:rsidRDefault="00AD254B" w:rsidP="00AD25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4,159</w:t>
            </w:r>
          </w:p>
        </w:tc>
      </w:tr>
      <w:tr w:rsidR="00AD254B" w:rsidRPr="005764E7" w14:paraId="73148473" w14:textId="77777777" w:rsidTr="0081750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AD254B" w:rsidRPr="00E74E50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AD254B" w:rsidRPr="005764E7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41485" w14:textId="24C58DCD" w:rsidR="00AD254B" w:rsidRPr="00AD254B" w:rsidRDefault="00AD254B" w:rsidP="00AD25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D254B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90,439 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3EDE3" w14:textId="77777777" w:rsidR="00AD254B" w:rsidRPr="005764E7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24122E8B" w:rsidR="00AD254B" w:rsidRPr="005764E7" w:rsidRDefault="00AD254B" w:rsidP="00AD25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101,733</w:t>
            </w:r>
          </w:p>
        </w:tc>
      </w:tr>
      <w:tr w:rsidR="00AD254B" w:rsidRPr="005764E7" w14:paraId="3E3CE59B" w14:textId="77777777" w:rsidTr="0081750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3FE18B6E" w:rsidR="00AD254B" w:rsidRPr="00E74E50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E74E5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: </w:t>
            </w: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AD254B" w:rsidRPr="005764E7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459B2" w14:textId="49DDAE9D" w:rsidR="00AD254B" w:rsidRPr="00AD254B" w:rsidRDefault="00AD254B" w:rsidP="00AD25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D254B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(2,293)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71E996" w14:textId="77777777" w:rsidR="00AD254B" w:rsidRPr="005764E7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1B1D39" w14:textId="03B9E7B3" w:rsidR="00AD254B" w:rsidRPr="005764E7" w:rsidRDefault="00AD254B" w:rsidP="00AD25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4,159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AD254B" w:rsidRPr="005764E7" w14:paraId="6658E472" w14:textId="77777777" w:rsidTr="0081750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AD254B" w:rsidRPr="00E74E50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AD254B" w:rsidRPr="005764E7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C8C6508" w14:textId="58809F44" w:rsidR="00AD254B" w:rsidRPr="00AD254B" w:rsidRDefault="00AD254B" w:rsidP="00AD25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254B">
              <w:rPr>
                <w:rFonts w:ascii="Angsana New" w:hAnsi="Angsana New"/>
                <w:sz w:val="28"/>
                <w:szCs w:val="28"/>
              </w:rPr>
              <w:t xml:space="preserve">                     88,146 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10CBB46" w14:textId="77777777" w:rsidR="00AD254B" w:rsidRPr="005764E7" w:rsidRDefault="00AD254B" w:rsidP="00AD2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793E54" w14:textId="5951D105" w:rsidR="00AD254B" w:rsidRPr="005764E7" w:rsidRDefault="00AD254B" w:rsidP="00AD25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97,574</w:t>
            </w:r>
          </w:p>
        </w:tc>
      </w:tr>
    </w:tbl>
    <w:p w14:paraId="7B40D1A3" w14:textId="3018531B" w:rsidR="00277882" w:rsidRPr="00E74E50" w:rsidRDefault="00DC2BC9" w:rsidP="00442475">
      <w:pPr>
        <w:pStyle w:val="a4"/>
        <w:widowControl/>
        <w:tabs>
          <w:tab w:val="left" w:pos="284"/>
        </w:tabs>
        <w:spacing w:before="240" w:after="120"/>
        <w:ind w:left="284" w:right="0" w:hanging="142"/>
        <w:jc w:val="thaiDistribute"/>
        <w:rPr>
          <w:rFonts w:asciiTheme="majorBidi" w:hAnsiTheme="majorBidi" w:cstheme="majorBidi"/>
          <w:cs/>
        </w:rPr>
      </w:pPr>
      <w:r w:rsidRPr="00E74E50">
        <w:rPr>
          <w:rFonts w:ascii="Angsana New" w:hAnsi="Angsana New" w:cs="Angsana New"/>
          <w:cs/>
        </w:rPr>
        <w:t xml:space="preserve">   </w:t>
      </w:r>
      <w:r w:rsidR="006C7998" w:rsidRPr="00E74E50">
        <w:rPr>
          <w:rFonts w:asciiTheme="majorBidi" w:hAnsiTheme="majorBidi" w:cs="Angsana New"/>
          <w:cs/>
        </w:rPr>
        <w:t>รายการเปลี่ยนแปลงของบัญชี</w:t>
      </w:r>
      <w:r w:rsidR="00526EA2" w:rsidRPr="00E74E50">
        <w:rPr>
          <w:rFonts w:asciiTheme="majorBidi" w:hAnsiTheme="majorBidi" w:cs="Angsana New"/>
          <w:cs/>
        </w:rPr>
        <w:t>ค่าเผื่อผลขาดทุนด้านเครดิต</w:t>
      </w:r>
      <w:r w:rsidR="006C7998" w:rsidRPr="00E74E50">
        <w:rPr>
          <w:rFonts w:asciiTheme="majorBidi" w:hAnsiTheme="majorBidi" w:cs="Angsana New"/>
          <w:cs/>
        </w:rPr>
        <w:t>ของลูกหนี้การค้า</w:t>
      </w:r>
      <w:r w:rsidR="004C0C42" w:rsidRPr="00E74E50">
        <w:rPr>
          <w:rFonts w:asciiTheme="majorBidi" w:hAnsiTheme="majorBidi" w:cs="Angsana New"/>
          <w:cs/>
        </w:rPr>
        <w:t xml:space="preserve"> </w:t>
      </w:r>
      <w:r w:rsidR="000B417B" w:rsidRPr="00E74E50">
        <w:rPr>
          <w:rFonts w:asciiTheme="majorBidi" w:hAnsiTheme="majorBidi" w:cs="Angsana New"/>
          <w:cs/>
        </w:rPr>
        <w:t>สำหรับงวด</w:t>
      </w:r>
      <w:r w:rsidR="00EB0B92">
        <w:rPr>
          <w:rFonts w:asciiTheme="majorBidi" w:hAnsiTheme="majorBidi" w:cs="Angsana New" w:hint="cs"/>
          <w:cs/>
        </w:rPr>
        <w:t>เก้า</w:t>
      </w:r>
      <w:r w:rsidR="000B417B" w:rsidRPr="00E74E50">
        <w:rPr>
          <w:rFonts w:asciiTheme="majorBidi" w:hAnsiTheme="majorBidi" w:cs="Angsana New"/>
          <w:cs/>
        </w:rPr>
        <w:t>เดือน</w:t>
      </w:r>
      <w:r w:rsidR="004C0C42" w:rsidRPr="00E74E50">
        <w:rPr>
          <w:rFonts w:asciiTheme="majorBidi" w:hAnsiTheme="majorBidi" w:cs="Angsana New"/>
          <w:cs/>
        </w:rPr>
        <w:t xml:space="preserve">สิ้นสุด </w:t>
      </w:r>
      <w:r w:rsidR="006C7998" w:rsidRPr="00E74E50">
        <w:rPr>
          <w:rFonts w:asciiTheme="majorBidi" w:hAnsiTheme="majorBidi" w:cs="Angsana New"/>
          <w:cs/>
        </w:rPr>
        <w:t>วันที่</w:t>
      </w:r>
      <w:r w:rsidR="006C7998" w:rsidRPr="00E74E50">
        <w:rPr>
          <w:rFonts w:asciiTheme="majorBidi" w:hAnsiTheme="majorBidi" w:cs="Angsana New"/>
        </w:rPr>
        <w:t xml:space="preserve"> </w:t>
      </w:r>
      <w:r w:rsidR="002279E7" w:rsidRPr="00A81E9D">
        <w:rPr>
          <w:rFonts w:asciiTheme="majorBidi" w:hAnsiTheme="majorBidi" w:cstheme="majorBidi"/>
        </w:rPr>
        <w:t xml:space="preserve">30 </w:t>
      </w:r>
      <w:r w:rsidR="00EB0B92">
        <w:rPr>
          <w:rFonts w:asciiTheme="majorBidi" w:hAnsiTheme="majorBidi" w:cs="Angsana New" w:hint="cs"/>
          <w:cs/>
        </w:rPr>
        <w:t>กันยา</w:t>
      </w:r>
      <w:r w:rsidR="002279E7" w:rsidRPr="00E74E50">
        <w:rPr>
          <w:rFonts w:asciiTheme="majorBidi" w:hAnsiTheme="majorBidi" w:cs="Angsana New"/>
          <w:cs/>
        </w:rPr>
        <w:t>ยน</w:t>
      </w:r>
      <w:r w:rsidR="00074A1A" w:rsidRPr="00E74E50">
        <w:rPr>
          <w:rFonts w:asciiTheme="majorBidi" w:hAnsiTheme="majorBidi" w:cs="Angsana New"/>
        </w:rPr>
        <w:t xml:space="preserve"> </w:t>
      </w:r>
      <w:r w:rsidR="007167A1" w:rsidRPr="00A81E9D">
        <w:rPr>
          <w:rFonts w:ascii="Angsana New" w:hAnsi="Angsana New"/>
        </w:rPr>
        <w:t>2566</w:t>
      </w:r>
      <w:r w:rsidR="006C7998" w:rsidRPr="00E74E50">
        <w:rPr>
          <w:rFonts w:asciiTheme="majorBidi" w:hAnsiTheme="majorBidi" w:cstheme="majorBidi"/>
          <w:cs/>
        </w:rPr>
        <w:t xml:space="preserve">สรุปได้ดังนี้ 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4"/>
        <w:gridCol w:w="709"/>
        <w:gridCol w:w="4394"/>
      </w:tblGrid>
      <w:tr w:rsidR="003D697B" w:rsidRPr="005764E7" w14:paraId="13E67ED0" w14:textId="77777777" w:rsidTr="0078727B">
        <w:trPr>
          <w:cantSplit/>
          <w:trHeight w:hRule="exact" w:val="432"/>
        </w:trPr>
        <w:tc>
          <w:tcPr>
            <w:tcW w:w="4394" w:type="dxa"/>
            <w:shd w:val="clear" w:color="auto" w:fill="auto"/>
          </w:tcPr>
          <w:p w14:paraId="00B74D75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13234312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449143E5" w14:textId="77777777" w:rsidR="003D697B" w:rsidRPr="00E74E50" w:rsidRDefault="003D697B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D697B" w:rsidRPr="005764E7" w14:paraId="3B26DD62" w14:textId="77777777" w:rsidTr="0078727B">
        <w:trPr>
          <w:cantSplit/>
          <w:trHeight w:hRule="exact" w:val="432"/>
        </w:trPr>
        <w:tc>
          <w:tcPr>
            <w:tcW w:w="4394" w:type="dxa"/>
            <w:shd w:val="clear" w:color="auto" w:fill="auto"/>
          </w:tcPr>
          <w:p w14:paraId="5E2ADF18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2DBD7ABB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14:paraId="590BF79B" w14:textId="40841000" w:rsidR="003D697B" w:rsidRPr="00E74E50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E74E50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3D697B" w:rsidRPr="00E74E50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3D697B" w:rsidRPr="005764E7" w14:paraId="593C4007" w14:textId="77777777" w:rsidTr="0078727B">
        <w:trPr>
          <w:cantSplit/>
          <w:trHeight w:hRule="exact" w:val="432"/>
        </w:trPr>
        <w:tc>
          <w:tcPr>
            <w:tcW w:w="4394" w:type="dxa"/>
            <w:shd w:val="clear" w:color="auto" w:fill="auto"/>
          </w:tcPr>
          <w:p w14:paraId="0B705F27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70FF15D6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5C699314" w14:textId="480DB0D9" w:rsidR="003D697B" w:rsidRPr="00E74E50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E74E50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3D697B" w:rsidRPr="00E74E50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D697B" w:rsidRPr="005764E7" w14:paraId="5182F96F" w14:textId="77777777" w:rsidTr="00105A98">
        <w:trPr>
          <w:cantSplit/>
          <w:trHeight w:hRule="exact" w:val="432"/>
        </w:trPr>
        <w:tc>
          <w:tcPr>
            <w:tcW w:w="4394" w:type="dxa"/>
            <w:shd w:val="clear" w:color="auto" w:fill="auto"/>
            <w:vAlign w:val="bottom"/>
          </w:tcPr>
          <w:p w14:paraId="0C9BA424" w14:textId="586098D0" w:rsidR="003D697B" w:rsidRPr="005764E7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1A04BE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49F4C3DB" w14:textId="77777777" w:rsidR="003D697B" w:rsidRPr="00E74E50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1825E" w14:textId="7CE8F385" w:rsidR="003D697B" w:rsidRPr="00105A98" w:rsidRDefault="00105A98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af-ZA"/>
              </w:rPr>
              <w:t>4</w:t>
            </w:r>
            <w:r w:rsidRPr="00105A98">
              <w:rPr>
                <w:rFonts w:ascii="Angsana New" w:hAnsi="Angsana New"/>
                <w:b w:val="0"/>
                <w:sz w:val="28"/>
                <w:szCs w:val="28"/>
                <w:lang w:val="af-ZA"/>
              </w:rPr>
              <w:t>,159</w:t>
            </w:r>
          </w:p>
        </w:tc>
      </w:tr>
      <w:tr w:rsidR="00826FCF" w:rsidRPr="005764E7" w14:paraId="2ABC44DB" w14:textId="77777777" w:rsidTr="000F597A">
        <w:trPr>
          <w:cantSplit/>
          <w:trHeight w:hRule="exact" w:val="432"/>
        </w:trPr>
        <w:tc>
          <w:tcPr>
            <w:tcW w:w="4394" w:type="dxa"/>
            <w:shd w:val="clear" w:color="auto" w:fill="auto"/>
            <w:vAlign w:val="bottom"/>
          </w:tcPr>
          <w:p w14:paraId="28A7F463" w14:textId="4DEA96DB" w:rsidR="00826FCF" w:rsidRPr="005764E7" w:rsidRDefault="00826FCF" w:rsidP="0082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E74E5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: </w:t>
            </w: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ยอดลดลงระหว่างงวด</w:t>
            </w:r>
          </w:p>
        </w:tc>
        <w:tc>
          <w:tcPr>
            <w:tcW w:w="709" w:type="dxa"/>
            <w:shd w:val="clear" w:color="auto" w:fill="auto"/>
          </w:tcPr>
          <w:p w14:paraId="4E57445E" w14:textId="77777777" w:rsidR="00826FCF" w:rsidRPr="00E74E50" w:rsidRDefault="00826FCF" w:rsidP="00826FC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D3A24" w14:textId="6842D1BA" w:rsidR="00826FCF" w:rsidRPr="00826FCF" w:rsidRDefault="00826FCF" w:rsidP="00826FC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26F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                                     (1,866)</w:t>
            </w:r>
          </w:p>
        </w:tc>
      </w:tr>
      <w:tr w:rsidR="00826FCF" w:rsidRPr="005764E7" w14:paraId="5B895EC6" w14:textId="77777777" w:rsidTr="000F597A">
        <w:trPr>
          <w:cantSplit/>
          <w:trHeight w:hRule="exact" w:val="432"/>
        </w:trPr>
        <w:tc>
          <w:tcPr>
            <w:tcW w:w="4394" w:type="dxa"/>
            <w:shd w:val="clear" w:color="auto" w:fill="auto"/>
            <w:vAlign w:val="bottom"/>
          </w:tcPr>
          <w:p w14:paraId="13AA4DDE" w14:textId="627887E9" w:rsidR="00826FCF" w:rsidRPr="00E51368" w:rsidRDefault="00826FCF" w:rsidP="0082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A81E9D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</w:t>
            </w: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ยน</w:t>
            </w:r>
            <w:r w:rsidRPr="00E74E5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A81E9D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709" w:type="dxa"/>
            <w:shd w:val="clear" w:color="auto" w:fill="auto"/>
          </w:tcPr>
          <w:p w14:paraId="0779FBFE" w14:textId="77777777" w:rsidR="00826FCF" w:rsidRPr="00E74E50" w:rsidRDefault="00826FCF" w:rsidP="00826FCF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8597925" w14:textId="6674B8EA" w:rsidR="00826FCF" w:rsidRPr="00826FCF" w:rsidRDefault="00826FCF" w:rsidP="00826FC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26F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                                      2,293 </w:t>
            </w:r>
          </w:p>
        </w:tc>
      </w:tr>
    </w:tbl>
    <w:p w14:paraId="414771C4" w14:textId="6CE4363B" w:rsidR="00B959B0" w:rsidRPr="00105A98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af-ZA"/>
        </w:rPr>
      </w:pPr>
    </w:p>
    <w:p w14:paraId="0A0160F6" w14:textId="2EF6C522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4BF57CD2" w14:textId="77777777" w:rsidR="006975B9" w:rsidRDefault="006975B9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6A42EF8E" w14:textId="2CAAA3C8" w:rsidR="000A51A7" w:rsidRDefault="000A51A7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EAF1270" w14:textId="06D1FF9A" w:rsidR="00190C33" w:rsidRPr="00617E0B" w:rsidRDefault="00190C33" w:rsidP="00617E0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  <w:r w:rsidR="005A171F" w:rsidRPr="00E74E50">
        <w:rPr>
          <w:rFonts w:ascii="Angsana New" w:hAnsi="Angsana New"/>
          <w:b/>
          <w:bCs/>
          <w:sz w:val="28"/>
          <w:szCs w:val="28"/>
          <w:cs/>
        </w:rPr>
        <w:t xml:space="preserve"> - สุทธิ</w:t>
      </w:r>
    </w:p>
    <w:p w14:paraId="58B248B3" w14:textId="208F2F90" w:rsidR="00603BE1" w:rsidRPr="00E74E50" w:rsidRDefault="00603BE1" w:rsidP="00DC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603BE1">
        <w:rPr>
          <w:rFonts w:ascii="Angsana New" w:hAnsi="Angsana New"/>
          <w:sz w:val="28"/>
          <w:szCs w:val="28"/>
          <w:lang w:val="en-GB"/>
        </w:rPr>
        <w:tab/>
      </w:r>
      <w:r w:rsidRPr="00E74E5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425"/>
        <w:gridCol w:w="2126"/>
        <w:gridCol w:w="284"/>
        <w:gridCol w:w="1984"/>
      </w:tblGrid>
      <w:tr w:rsidR="00190C33" w:rsidRPr="005764E7" w14:paraId="2A4D6C7A" w14:textId="77777777" w:rsidTr="00834A00">
        <w:trPr>
          <w:trHeight w:val="431"/>
        </w:trPr>
        <w:tc>
          <w:tcPr>
            <w:tcW w:w="4536" w:type="dxa"/>
          </w:tcPr>
          <w:p w14:paraId="23A0E0A2" w14:textId="77777777" w:rsidR="00190C33" w:rsidRPr="005764E7" w:rsidRDefault="00190C33" w:rsidP="00834A00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6DD6595A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32EBBDE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E74E50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5764E7" w14:paraId="0C2E5BD2" w14:textId="77777777" w:rsidTr="00834A00">
        <w:trPr>
          <w:trHeight w:val="431"/>
        </w:trPr>
        <w:tc>
          <w:tcPr>
            <w:tcW w:w="4536" w:type="dxa"/>
            <w:shd w:val="clear" w:color="auto" w:fill="auto"/>
            <w:vAlign w:val="center"/>
          </w:tcPr>
          <w:p w14:paraId="7747535E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562F31" w14:textId="77777777" w:rsidR="00190C33" w:rsidRPr="00E74E50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5D2FF6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3536634B" w:rsidR="00190C33" w:rsidRPr="00EC5FC2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E74E50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E74E50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190C33" w:rsidRPr="005764E7" w14:paraId="01DEFC16" w14:textId="77777777" w:rsidTr="00834A00">
        <w:trPr>
          <w:trHeight w:val="431"/>
        </w:trPr>
        <w:tc>
          <w:tcPr>
            <w:tcW w:w="4536" w:type="dxa"/>
            <w:shd w:val="clear" w:color="auto" w:fill="auto"/>
            <w:vAlign w:val="center"/>
          </w:tcPr>
          <w:p w14:paraId="69853AD6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72F22BF" w14:textId="77777777" w:rsidR="00190C33" w:rsidRPr="00E74E50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654CEA8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1E88D1A2" w14:textId="6BA8681E" w:rsidR="00190C33" w:rsidRPr="00E74E50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E74E50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E74E50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5764E7" w14:paraId="137A3519" w14:textId="77777777" w:rsidTr="00834A00">
        <w:trPr>
          <w:trHeight w:val="431"/>
        </w:trPr>
        <w:tc>
          <w:tcPr>
            <w:tcW w:w="4536" w:type="dxa"/>
            <w:shd w:val="clear" w:color="auto" w:fill="auto"/>
            <w:vAlign w:val="center"/>
          </w:tcPr>
          <w:p w14:paraId="62798F5D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7DC58A" w14:textId="77777777" w:rsidR="00190C33" w:rsidRPr="00E74E50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103F69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5764E7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5764E7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5764E7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5764E7" w14:paraId="490AC65C" w14:textId="77777777" w:rsidTr="00834A00">
        <w:trPr>
          <w:trHeight w:val="431"/>
        </w:trPr>
        <w:tc>
          <w:tcPr>
            <w:tcW w:w="4536" w:type="dxa"/>
          </w:tcPr>
          <w:p w14:paraId="5253B62E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80E218" w14:textId="77777777" w:rsidR="00190C33" w:rsidRPr="00E74E50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B6E9554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36C7D" w14:textId="44B40B11" w:rsidR="00190C33" w:rsidRPr="00E74E50" w:rsidRDefault="002279E7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DE5A1A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ยน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DD700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0D45E15D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CE35A44" w14:textId="490E4398" w:rsidR="00190C33" w:rsidRPr="005764E7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6E7E2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74C0A" w:rsidRPr="005764E7" w14:paraId="1CD256F1" w14:textId="77777777" w:rsidTr="008A3BF5">
        <w:trPr>
          <w:trHeight w:val="43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813A" w14:textId="30B8F919" w:rsidR="00674C0A" w:rsidRPr="00E74E50" w:rsidRDefault="00674C0A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225E97" w14:textId="076D177E" w:rsidR="00674C0A" w:rsidRPr="00A71899" w:rsidRDefault="00961160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6116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345,578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C93B24D" w14:textId="77777777" w:rsidR="00674C0A" w:rsidRPr="005764E7" w:rsidRDefault="00674C0A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2C1FF2" w14:textId="7007C64C" w:rsidR="00674C0A" w:rsidRPr="006F0E0C" w:rsidRDefault="00674C0A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330,316</w:t>
            </w:r>
          </w:p>
        </w:tc>
      </w:tr>
      <w:tr w:rsidR="00674C0A" w:rsidRPr="005764E7" w14:paraId="0D4C91B3" w14:textId="77777777" w:rsidTr="008A3BF5">
        <w:trPr>
          <w:trHeight w:val="43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92D33" w14:textId="3E72599B" w:rsidR="00674C0A" w:rsidRPr="00E74E50" w:rsidRDefault="00674C0A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ค่าเผื่อด้อยค่าสินค้าเสื่อมสภาพ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17B952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92D56AE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32D87" w14:textId="2B30515E" w:rsidR="00674C0A" w:rsidRPr="00E74E50" w:rsidRDefault="00961160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1,039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6D63F20" w14:textId="77777777" w:rsidR="00674C0A" w:rsidRPr="005764E7" w:rsidRDefault="00674C0A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0997A" w14:textId="7B22B700" w:rsidR="00674C0A" w:rsidRDefault="00674C0A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1,039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74C0A" w:rsidRPr="005764E7" w14:paraId="58954E6F" w14:textId="77777777" w:rsidTr="008A3BF5">
        <w:trPr>
          <w:trHeight w:val="43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4388" w14:textId="5CE2BD58" w:rsidR="00674C0A" w:rsidRPr="00E74E50" w:rsidRDefault="003D4678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674C0A"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FA5628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7C7F447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F33288" w14:textId="69B83DAC" w:rsidR="00674C0A" w:rsidRPr="00FB0F9B" w:rsidRDefault="00961160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1160">
              <w:rPr>
                <w:rFonts w:ascii="Angsana New" w:hAnsi="Angsana New"/>
                <w:sz w:val="28"/>
                <w:szCs w:val="28"/>
                <w:lang w:val="en-US"/>
              </w:rPr>
              <w:t>344,539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8E64867" w14:textId="77777777" w:rsidR="00674C0A" w:rsidRPr="00FB0F9B" w:rsidRDefault="00674C0A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74455A" w14:textId="31CBF270" w:rsidR="00674C0A" w:rsidRPr="00E74E50" w:rsidRDefault="00674C0A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B0F9B">
              <w:rPr>
                <w:rFonts w:ascii="Angsana New" w:hAnsi="Angsana New"/>
                <w:sz w:val="28"/>
                <w:szCs w:val="28"/>
                <w:lang w:val="en-US"/>
              </w:rPr>
              <w:t>329,277</w:t>
            </w:r>
          </w:p>
        </w:tc>
      </w:tr>
    </w:tbl>
    <w:p w14:paraId="0B998717" w14:textId="76A3E12D" w:rsidR="00603BE1" w:rsidRPr="00617E0B" w:rsidRDefault="00603BE1" w:rsidP="00617E0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0EF393C4" w14:textId="490A6E3C" w:rsidR="00603BE1" w:rsidRPr="00E51368" w:rsidRDefault="00603BE1" w:rsidP="0075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E74E50">
        <w:rPr>
          <w:rFonts w:asciiTheme="majorBidi" w:eastAsia="Calibri" w:hAnsiTheme="majorBidi" w:cstheme="majorBidi"/>
          <w:sz w:val="28"/>
          <w:szCs w:val="28"/>
          <w:cs/>
        </w:rPr>
        <w:t xml:space="preserve">ณ </w:t>
      </w:r>
      <w:r w:rsidR="001F7153" w:rsidRPr="00E74E50">
        <w:rPr>
          <w:rFonts w:ascii="Angsana New" w:eastAsia="Calibri" w:hAnsi="Angsana New" w:cstheme="majorBidi"/>
          <w:sz w:val="28"/>
          <w:szCs w:val="28"/>
          <w:cs/>
        </w:rPr>
        <w:t xml:space="preserve">วันที่ </w:t>
      </w:r>
      <w:r w:rsidR="001F7153" w:rsidRPr="000E61EA">
        <w:rPr>
          <w:rFonts w:ascii="Angsana New" w:eastAsia="Calibri" w:hAnsi="Angsana New"/>
          <w:sz w:val="28"/>
          <w:szCs w:val="28"/>
        </w:rPr>
        <w:t xml:space="preserve">31 </w:t>
      </w:r>
      <w:r w:rsidR="001F7153" w:rsidRPr="00E74E50">
        <w:rPr>
          <w:rFonts w:ascii="Angsana New" w:eastAsia="Calibri" w:hAnsi="Angsana New" w:cstheme="majorBidi"/>
          <w:sz w:val="28"/>
          <w:szCs w:val="28"/>
          <w:cs/>
        </w:rPr>
        <w:t>ธันวาคม</w:t>
      </w:r>
      <w:r w:rsidR="004C0C42" w:rsidRPr="00E74E50">
        <w:rPr>
          <w:rFonts w:ascii="Angsana New" w:eastAsia="Calibri" w:hAnsi="Angsana New" w:cstheme="majorBidi"/>
          <w:sz w:val="28"/>
          <w:szCs w:val="28"/>
          <w:cs/>
        </w:rPr>
        <w:t xml:space="preserve"> </w:t>
      </w:r>
      <w:r w:rsidR="00376E65" w:rsidRPr="00376E65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2565</w:t>
      </w:r>
      <w:r w:rsidRPr="00E74E5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E74E50">
        <w:rPr>
          <w:rFonts w:asciiTheme="majorBidi" w:eastAsia="Calibri" w:hAnsiTheme="majorBidi" w:cstheme="majorBidi"/>
          <w:sz w:val="28"/>
          <w:szCs w:val="28"/>
          <w:cs/>
        </w:rPr>
        <w:t>สินทรัพย์ทางการเงินหมุนเวียนอื่นของบริษัท ได้แก่ เงิน</w:t>
      </w:r>
      <w:r w:rsidR="005A171F" w:rsidRPr="00E74E50">
        <w:rPr>
          <w:rFonts w:asciiTheme="majorBidi" w:eastAsia="Calibri" w:hAnsiTheme="majorBidi" w:cstheme="majorBidi"/>
          <w:sz w:val="28"/>
          <w:szCs w:val="28"/>
          <w:cs/>
        </w:rPr>
        <w:t>ลงทุนชั่วคราวในเงินฝากธนาคารประเภทฝากประจำ</w:t>
      </w:r>
    </w:p>
    <w:p w14:paraId="388C68D8" w14:textId="55E649EE" w:rsidR="002D7D4D" w:rsidRDefault="004079A8" w:rsidP="00DC2B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14:paraId="265D1EE8" w14:textId="2B4B1B3C"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E74E5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83"/>
        <w:gridCol w:w="285"/>
        <w:gridCol w:w="425"/>
        <w:gridCol w:w="2120"/>
        <w:gridCol w:w="284"/>
        <w:gridCol w:w="1984"/>
      </w:tblGrid>
      <w:tr w:rsidR="005A7C04" w:rsidRPr="005764E7" w14:paraId="37814A81" w14:textId="77777777" w:rsidTr="00A32A55">
        <w:trPr>
          <w:trHeight w:hRule="exact" w:val="431"/>
        </w:trPr>
        <w:tc>
          <w:tcPr>
            <w:tcW w:w="4683" w:type="dxa"/>
          </w:tcPr>
          <w:p w14:paraId="3233E568" w14:textId="7B608E35" w:rsidR="005A7C04" w:rsidRPr="005764E7" w:rsidRDefault="005A7C04" w:rsidP="002D131C">
            <w:pPr>
              <w:pStyle w:val="1"/>
              <w:widowControl/>
              <w:ind w:left="456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5" w:type="dxa"/>
          </w:tcPr>
          <w:p w14:paraId="0BF4904A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405021A0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  <w:vAlign w:val="bottom"/>
          </w:tcPr>
          <w:p w14:paraId="5D26E08C" w14:textId="77777777" w:rsidR="005A7C04" w:rsidRPr="00E74E50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A7C04" w:rsidRPr="005764E7" w14:paraId="33982071" w14:textId="77777777" w:rsidTr="00A32A55">
        <w:trPr>
          <w:trHeight w:hRule="exact" w:val="431"/>
        </w:trPr>
        <w:tc>
          <w:tcPr>
            <w:tcW w:w="4683" w:type="dxa"/>
            <w:shd w:val="clear" w:color="auto" w:fill="auto"/>
            <w:vAlign w:val="center"/>
          </w:tcPr>
          <w:p w14:paraId="76140310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78C67299" w14:textId="77777777" w:rsidR="005A7C04" w:rsidRPr="00E74E50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70274619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auto"/>
            </w:tcBorders>
            <w:vAlign w:val="bottom"/>
          </w:tcPr>
          <w:p w14:paraId="2DB92A4A" w14:textId="63944F5C" w:rsidR="005A7C04" w:rsidRPr="00EC5FC2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E74E50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5A7C04" w:rsidRPr="00E74E50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5A7C04" w:rsidRPr="005764E7" w14:paraId="460F6AFE" w14:textId="77777777" w:rsidTr="00A32A55">
        <w:trPr>
          <w:trHeight w:hRule="exact" w:val="431"/>
        </w:trPr>
        <w:tc>
          <w:tcPr>
            <w:tcW w:w="4683" w:type="dxa"/>
            <w:shd w:val="clear" w:color="auto" w:fill="auto"/>
            <w:vAlign w:val="center"/>
          </w:tcPr>
          <w:p w14:paraId="6E21546F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0FB107CF" w14:textId="77777777" w:rsidR="005A7C04" w:rsidRPr="00E74E50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5854FD1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vAlign w:val="bottom"/>
          </w:tcPr>
          <w:p w14:paraId="3653C092" w14:textId="66631B8B" w:rsidR="005A7C04" w:rsidRPr="00E74E50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E74E50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5A7C04" w:rsidRPr="00E74E50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5A7C04" w:rsidRPr="005764E7" w14:paraId="30AB3CE8" w14:textId="77777777" w:rsidTr="00A32A55">
        <w:trPr>
          <w:trHeight w:hRule="exact" w:val="431"/>
        </w:trPr>
        <w:tc>
          <w:tcPr>
            <w:tcW w:w="4683" w:type="dxa"/>
            <w:shd w:val="clear" w:color="auto" w:fill="auto"/>
            <w:vAlign w:val="center"/>
          </w:tcPr>
          <w:p w14:paraId="588876D3" w14:textId="77777777" w:rsidR="005A7C04" w:rsidRPr="005764E7" w:rsidRDefault="005A7C04" w:rsidP="005A7C04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064373B8" w14:textId="77777777" w:rsidR="005A7C04" w:rsidRPr="00E74E50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4BAFF02" w14:textId="77777777" w:rsidR="005A7C04" w:rsidRPr="005764E7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5CD29" w14:textId="77777777" w:rsidR="005A7C04" w:rsidRPr="005764E7" w:rsidRDefault="005A7C04" w:rsidP="005A7C04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92C8B24" w14:textId="77777777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CE2B79F" w14:textId="49A07C3E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A7C04" w:rsidRPr="005764E7" w14:paraId="1966667B" w14:textId="77777777" w:rsidTr="00A32A55">
        <w:trPr>
          <w:trHeight w:hRule="exact" w:val="431"/>
        </w:trPr>
        <w:tc>
          <w:tcPr>
            <w:tcW w:w="4683" w:type="dxa"/>
          </w:tcPr>
          <w:p w14:paraId="344C6A92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72A13828" w14:textId="77777777" w:rsidR="005A7C04" w:rsidRPr="00E74E50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DF43D8F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0DEA6780" w14:textId="2721A0E2" w:rsidR="005A7C04" w:rsidRPr="005764E7" w:rsidRDefault="002279E7" w:rsidP="005A7C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="00DE5A1A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ยน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DD700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74915717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6C6F309" w14:textId="60A93484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469">
              <w:rPr>
                <w:rFonts w:ascii="Angsana New" w:hAnsi="Angsana New"/>
                <w:sz w:val="28"/>
                <w:szCs w:val="28"/>
              </w:rPr>
              <w:t>25</w:t>
            </w:r>
            <w:r w:rsidRPr="005764E7">
              <w:rPr>
                <w:rFonts w:ascii="Angsana New" w:hAnsi="Angsana New"/>
                <w:sz w:val="28"/>
                <w:szCs w:val="28"/>
              </w:rPr>
              <w:t>6</w:t>
            </w:r>
            <w:r w:rsidR="00EB39B1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74C0A" w:rsidRPr="005764E7" w14:paraId="354245BE" w14:textId="77777777" w:rsidTr="0053677C">
        <w:trPr>
          <w:trHeight w:hRule="exact" w:val="431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37BB" w14:textId="7B9BA52E" w:rsidR="00674C0A" w:rsidRPr="00E74E50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 - หลักทรัพย์จดทะเบียนในตลาดหลักทรัพย์ </w:t>
            </w: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3A44B981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8D6905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2D8E1" w14:textId="40F95AFF" w:rsidR="00674C0A" w:rsidRPr="005764E7" w:rsidRDefault="00E61B4E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61B4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177,804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25471784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5DEC62" w14:textId="46D3F01E" w:rsidR="00674C0A" w:rsidRPr="00E74E50" w:rsidRDefault="00674C0A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185,121</w:t>
            </w:r>
          </w:p>
        </w:tc>
      </w:tr>
      <w:tr w:rsidR="007B5D7C" w:rsidRPr="005764E7" w14:paraId="43BFA0E6" w14:textId="77777777" w:rsidTr="0053677C">
        <w:trPr>
          <w:trHeight w:hRule="exact" w:val="431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5134" w14:textId="77777777" w:rsidR="007B5D7C" w:rsidRPr="005764E7" w:rsidRDefault="007B5D7C" w:rsidP="007B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8A2729" w14:textId="77777777" w:rsidR="007B5D7C" w:rsidRPr="005764E7" w:rsidRDefault="007B5D7C" w:rsidP="007B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1F9E" w14:textId="5EE6F45F" w:rsidR="007B5D7C" w:rsidRPr="005764E7" w:rsidRDefault="0053677C" w:rsidP="007B5D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61,333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D46D" w14:textId="77777777" w:rsidR="007B5D7C" w:rsidRPr="005764E7" w:rsidRDefault="007B5D7C" w:rsidP="007B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463E" w14:textId="07CA2ECA" w:rsidR="007B5D7C" w:rsidRPr="005764E7" w:rsidRDefault="007B5D7C" w:rsidP="007B5D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61,333</w:t>
            </w:r>
          </w:p>
        </w:tc>
      </w:tr>
      <w:tr w:rsidR="00674C0A" w:rsidRPr="005764E7" w14:paraId="7C32ED1D" w14:textId="77777777" w:rsidTr="0053677C">
        <w:trPr>
          <w:trHeight w:hRule="exact" w:val="431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725F" w14:textId="7F153614" w:rsidR="00674C0A" w:rsidRPr="00E74E50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C0C5FAF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BF86C1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16D36" w14:textId="0BDD54A7" w:rsidR="00674C0A" w:rsidRPr="00E74E50" w:rsidRDefault="0053677C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239,137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AE774F4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E814A" w14:textId="26BEDC1D" w:rsidR="00674C0A" w:rsidRPr="00E74E50" w:rsidRDefault="00674C0A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246,454</w:t>
            </w:r>
          </w:p>
        </w:tc>
      </w:tr>
    </w:tbl>
    <w:p w14:paraId="2FF274F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3F7C15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2A3BF006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6E062F74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5D908FC0" w14:textId="77777777" w:rsidR="007F4DB5" w:rsidRPr="00F11B30" w:rsidRDefault="007F4DB5" w:rsidP="00F11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5191269F" w14:textId="30A13B88" w:rsidR="001D379F" w:rsidRPr="000B3C6D" w:rsidRDefault="007F37E0" w:rsidP="000B3C6D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ตราสารทุน </w:t>
      </w:r>
      <w:r w:rsidR="0076740A">
        <w:rPr>
          <w:rFonts w:ascii="Angsana New" w:hAnsi="Angsana New"/>
          <w:b/>
          <w:bCs/>
          <w:sz w:val="28"/>
          <w:szCs w:val="28"/>
          <w:cs/>
        </w:rPr>
        <w:t>-</w:t>
      </w:r>
      <w:r w:rsidRPr="000B3C6D">
        <w:rPr>
          <w:rFonts w:ascii="Angsana New" w:hAnsi="Angsana New"/>
          <w:b/>
          <w:bCs/>
          <w:sz w:val="28"/>
          <w:szCs w:val="28"/>
          <w:cs/>
        </w:rPr>
        <w:t xml:space="preserve"> หลักทรัพย์จดทะเบียน</w:t>
      </w:r>
      <w:r w:rsidR="0060799F" w:rsidRPr="000B3C6D">
        <w:rPr>
          <w:rFonts w:ascii="Angsana New" w:hAnsi="Angsana New"/>
          <w:b/>
          <w:bCs/>
          <w:sz w:val="28"/>
          <w:szCs w:val="28"/>
          <w:cs/>
        </w:rPr>
        <w:t>ในตลาดหลักทรัพย์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283"/>
        <w:gridCol w:w="1559"/>
        <w:gridCol w:w="256"/>
        <w:gridCol w:w="1695"/>
      </w:tblGrid>
      <w:tr w:rsidR="000B3C6D" w:rsidRPr="005764E7" w14:paraId="7727E35C" w14:textId="77777777" w:rsidTr="00224BDE">
        <w:trPr>
          <w:trHeight w:val="374"/>
        </w:trPr>
        <w:tc>
          <w:tcPr>
            <w:tcW w:w="3969" w:type="dxa"/>
          </w:tcPr>
          <w:p w14:paraId="6B6113F3" w14:textId="77777777" w:rsidR="000B3C6D" w:rsidRPr="005764E7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E74E50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064744D2" w14:textId="77777777" w:rsidR="000B3C6D" w:rsidRPr="005764E7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0B3C6D" w:rsidRPr="005764E7" w14:paraId="0DA683E8" w14:textId="77777777" w:rsidTr="00224BDE">
        <w:trPr>
          <w:trHeight w:val="374"/>
        </w:trPr>
        <w:tc>
          <w:tcPr>
            <w:tcW w:w="3969" w:type="dxa"/>
          </w:tcPr>
          <w:p w14:paraId="504A2DAB" w14:textId="77777777" w:rsidR="000B3C6D" w:rsidRPr="005764E7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vAlign w:val="center"/>
          </w:tcPr>
          <w:p w14:paraId="48C6CCAA" w14:textId="77777777" w:rsidR="000B3C6D" w:rsidRPr="00E74E50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0B3C6D" w:rsidRPr="005764E7" w14:paraId="4680D88A" w14:textId="77777777" w:rsidTr="00224BDE">
        <w:trPr>
          <w:trHeight w:val="374"/>
        </w:trPr>
        <w:tc>
          <w:tcPr>
            <w:tcW w:w="3969" w:type="dxa"/>
          </w:tcPr>
          <w:p w14:paraId="481F0F35" w14:textId="77777777" w:rsidR="000B3C6D" w:rsidRPr="005764E7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6A97395F" w14:textId="77777777" w:rsidR="000B3C6D" w:rsidRPr="00E74E50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B3C6D" w:rsidRPr="005764E7" w14:paraId="014EEE26" w14:textId="77777777" w:rsidTr="00224BDE">
        <w:trPr>
          <w:trHeight w:val="374"/>
        </w:trPr>
        <w:tc>
          <w:tcPr>
            <w:tcW w:w="3969" w:type="dxa"/>
          </w:tcPr>
          <w:p w14:paraId="57FFF69B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1A4754C" w14:textId="77777777" w:rsidR="000B3C6D" w:rsidRPr="00E74E50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 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D34A80B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1F9A1F" w14:textId="77777777" w:rsidR="000B3C6D" w:rsidRPr="00E74E50" w:rsidRDefault="000B3C6D" w:rsidP="00A3181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0F684EF0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2FA8FF17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C6D" w:rsidRPr="005764E7" w14:paraId="477F7D0A" w14:textId="77777777" w:rsidTr="00224BDE">
        <w:trPr>
          <w:trHeight w:val="374"/>
        </w:trPr>
        <w:tc>
          <w:tcPr>
            <w:tcW w:w="3969" w:type="dxa"/>
            <w:vAlign w:val="center"/>
          </w:tcPr>
          <w:p w14:paraId="4C12E4A5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DA7AAB" w14:textId="77777777" w:rsidR="000B3C6D" w:rsidRPr="00E74E50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57A0A033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82EB991" w14:textId="77777777" w:rsidR="000B3C6D" w:rsidRPr="00E74E50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56" w:type="dxa"/>
            <w:vAlign w:val="bottom"/>
          </w:tcPr>
          <w:p w14:paraId="4391BEE0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bottom"/>
          </w:tcPr>
          <w:p w14:paraId="495470FD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B3C6D" w:rsidRPr="005764E7" w14:paraId="7919FAB0" w14:textId="77777777" w:rsidTr="000D4E03">
        <w:trPr>
          <w:trHeight w:val="374"/>
        </w:trPr>
        <w:tc>
          <w:tcPr>
            <w:tcW w:w="3969" w:type="dxa"/>
          </w:tcPr>
          <w:p w14:paraId="00ECCE64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7B67912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0E61EA">
              <w:rPr>
                <w:rFonts w:ascii="Angsana New" w:hAnsi="Angsana New"/>
                <w:sz w:val="28"/>
                <w:szCs w:val="28"/>
              </w:rPr>
              <w:t>2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E4F577E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C6BB4" w14:textId="77777777" w:rsidR="000B3C6D" w:rsidRPr="00E74E50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271CC257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574E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C6D" w:rsidRPr="005764E7" w14:paraId="355D37F9" w14:textId="77777777" w:rsidTr="00224BDE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32A58" w14:textId="18F85C12" w:rsidR="000B3C6D" w:rsidRPr="00E74E50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279E7" w:rsidRPr="002A77CC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 xml:space="preserve">30 </w:t>
            </w:r>
            <w:r w:rsidR="00C93D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2279E7"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="002279E7" w:rsidRPr="002A77CC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C6E47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5A76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CE0AFA" w14:textId="77777777" w:rsidR="000B3C6D" w:rsidRPr="00C521E2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7F5CE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EDC9A2" w14:textId="77777777" w:rsidR="000B3C6D" w:rsidRPr="00C521E2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A2B65" w:rsidRPr="005764E7" w14:paraId="35A6B52A" w14:textId="77777777" w:rsidTr="009F0DD9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296B" w14:textId="77777777" w:rsidR="000A2B65" w:rsidRPr="00E74E50" w:rsidRDefault="000A2B65" w:rsidP="000A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6BF2B" w14:textId="1FCD5A44" w:rsidR="000A2B65" w:rsidRPr="00C521E2" w:rsidRDefault="000A2B65" w:rsidP="000A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21,14</w:t>
            </w:r>
            <w:r w:rsidR="007A7A1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0B189" w14:textId="77777777" w:rsidR="000A2B65" w:rsidRPr="00C521E2" w:rsidRDefault="000A2B65" w:rsidP="000A2B65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7913D" w14:textId="3CDBF512" w:rsidR="000A2B65" w:rsidRPr="002247B8" w:rsidRDefault="000A2B65" w:rsidP="000A2B6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47B8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17,18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B9B0A" w14:textId="77777777" w:rsidR="000A2B65" w:rsidRPr="00C521E2" w:rsidRDefault="000A2B65" w:rsidP="000A2B65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7AC39" w14:textId="15D28761" w:rsidR="000A2B65" w:rsidRPr="007A7A19" w:rsidRDefault="000A2B65" w:rsidP="000A2B6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A2B65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38,32</w:t>
            </w:r>
            <w:r w:rsidR="007A7A1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5</w:t>
            </w:r>
          </w:p>
        </w:tc>
      </w:tr>
      <w:tr w:rsidR="000A2B65" w:rsidRPr="005764E7" w14:paraId="60DEF8EF" w14:textId="77777777" w:rsidTr="009F0DD9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0D769" w14:textId="77777777" w:rsidR="000A2B65" w:rsidRPr="00E74E50" w:rsidRDefault="000A2B65" w:rsidP="000A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4C392" w14:textId="4B672110" w:rsidR="000A2B65" w:rsidRPr="00C521E2" w:rsidRDefault="000A2B65" w:rsidP="000A2B6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130,56</w:t>
            </w:r>
            <w:r w:rsidR="007A7A19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F6525" w14:textId="77777777" w:rsidR="000A2B65" w:rsidRPr="00C521E2" w:rsidRDefault="000A2B65" w:rsidP="000A2B6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8239D" w14:textId="06F3B89A" w:rsidR="000A2B65" w:rsidRPr="002247B8" w:rsidRDefault="000A2B65" w:rsidP="000A2B6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47B8">
              <w:rPr>
                <w:rFonts w:ascii="Angsana New" w:hAnsi="Angsana New"/>
                <w:sz w:val="28"/>
                <w:szCs w:val="28"/>
              </w:rPr>
              <w:t xml:space="preserve">            8,910 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B42E1" w14:textId="77777777" w:rsidR="000A2B65" w:rsidRPr="00C521E2" w:rsidRDefault="000A2B65" w:rsidP="000A2B6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1B3E3" w14:textId="2793B909" w:rsidR="000A2B65" w:rsidRPr="000A2B65" w:rsidRDefault="000A2B65" w:rsidP="000A2B6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2B65">
              <w:rPr>
                <w:rFonts w:ascii="Angsana New" w:hAnsi="Angsana New"/>
                <w:sz w:val="28"/>
                <w:szCs w:val="28"/>
              </w:rPr>
              <w:t xml:space="preserve">         139,47</w:t>
            </w:r>
            <w:r w:rsidR="007A7A1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A2B65" w:rsidRPr="000A2B65" w14:paraId="129FA924" w14:textId="77777777" w:rsidTr="009F0DD9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0D11F" w14:textId="77777777" w:rsidR="000A2B65" w:rsidRPr="00E74E50" w:rsidRDefault="000A2B65" w:rsidP="000A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B638C78" w14:textId="62C2AFD5" w:rsidR="000A2B65" w:rsidRPr="00C521E2" w:rsidRDefault="000A2B65" w:rsidP="000A2B6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151,712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0BB3F" w14:textId="77777777" w:rsidR="000A2B65" w:rsidRPr="00C521E2" w:rsidRDefault="000A2B65" w:rsidP="000A2B6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DEC5034" w14:textId="795FAE96" w:rsidR="000A2B65" w:rsidRPr="002247B8" w:rsidRDefault="000A2B65" w:rsidP="000A2B6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47B8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2247B8">
              <w:rPr>
                <w:rFonts w:ascii="Angsana New" w:hAnsi="Angsana New"/>
                <w:b/>
                <w:bCs/>
                <w:sz w:val="28"/>
                <w:szCs w:val="28"/>
              </w:rPr>
              <w:t>26,092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BF71" w14:textId="77777777" w:rsidR="000A2B65" w:rsidRPr="00C521E2" w:rsidRDefault="000A2B65" w:rsidP="000A2B6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936491C" w14:textId="21F84344" w:rsidR="000A2B65" w:rsidRPr="000A2B65" w:rsidRDefault="000A2B65" w:rsidP="000A2B6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0A2B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177,804 </w:t>
            </w:r>
          </w:p>
        </w:tc>
      </w:tr>
      <w:tr w:rsidR="000B3C6D" w:rsidRPr="005764E7" w14:paraId="04FE80E5" w14:textId="77777777" w:rsidTr="00224BDE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881F" w14:textId="77777777" w:rsidR="000B3C6D" w:rsidRPr="00E74E50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AD006" w14:textId="77777777" w:rsidR="000B3C6D" w:rsidRPr="005764E7" w:rsidRDefault="000B3C6D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B49F3" w14:textId="77777777" w:rsidR="000B3C6D" w:rsidRPr="005764E7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0CBF7" w14:textId="77777777" w:rsidR="000B3C6D" w:rsidRPr="005764E7" w:rsidRDefault="000B3C6D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D90A8" w14:textId="77777777" w:rsidR="000B3C6D" w:rsidRPr="005764E7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E35346" w14:textId="77777777" w:rsidR="000B3C6D" w:rsidRPr="005764E7" w:rsidRDefault="000B3C6D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B3C6D" w:rsidRPr="005764E7" w14:paraId="3E6C7860" w14:textId="77777777" w:rsidTr="00224BDE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38A37" w14:textId="77777777" w:rsidR="000B3C6D" w:rsidRPr="005764E7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A1C39" w14:textId="77777777" w:rsidR="000B3C6D" w:rsidRPr="005764E7" w:rsidRDefault="000B3C6D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9920C" w14:textId="77777777" w:rsidR="000B3C6D" w:rsidRPr="005764E7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40499F1" w14:textId="77777777" w:rsidR="000B3C6D" w:rsidRPr="005764E7" w:rsidRDefault="000B3C6D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1F92AC9C" w14:textId="77777777" w:rsidR="000B3C6D" w:rsidRPr="005764E7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58F4B263" w14:textId="77777777" w:rsidR="000B3C6D" w:rsidRPr="005764E7" w:rsidRDefault="000B3C6D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B3C6D" w:rsidRPr="005764E7" w14:paraId="6E85B601" w14:textId="77777777" w:rsidTr="00224BDE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2D0BE" w14:textId="77777777" w:rsidR="000B3C6D" w:rsidRPr="00E74E50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EE902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</w:rPr>
              <w:t>21,14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BF5B" w14:textId="77777777" w:rsidR="000B3C6D" w:rsidRPr="005764E7" w:rsidRDefault="000B3C6D" w:rsidP="00593515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2C06E" w14:textId="77777777" w:rsidR="000B3C6D" w:rsidRPr="005764E7" w:rsidRDefault="000B3C6D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521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9D028A" w14:textId="77777777" w:rsidR="000B3C6D" w:rsidRPr="005764E7" w:rsidRDefault="000B3C6D" w:rsidP="00593515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76C62" w14:textId="77777777" w:rsidR="000B3C6D" w:rsidRPr="005764E7" w:rsidRDefault="000B3C6D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521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38,325</w:t>
            </w:r>
          </w:p>
        </w:tc>
      </w:tr>
      <w:tr w:rsidR="000B3C6D" w:rsidRPr="005764E7" w14:paraId="1DBA1885" w14:textId="77777777" w:rsidTr="00224BDE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42C5E" w14:textId="77777777" w:rsidR="000B3C6D" w:rsidRPr="00E74E50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6CA1F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</w:rPr>
              <w:t>142,286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4D509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DA8F0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</w:rPr>
              <w:t>4,510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6E3E5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18077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</w:rPr>
              <w:t>146,796</w:t>
            </w:r>
          </w:p>
        </w:tc>
      </w:tr>
      <w:tr w:rsidR="000B3C6D" w:rsidRPr="005764E7" w14:paraId="6B9A963B" w14:textId="77777777" w:rsidTr="00224BDE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5E24" w14:textId="77777777" w:rsidR="000B3C6D" w:rsidRPr="00E74E50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674AEA" w14:textId="1B16DD4F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163,4</w:t>
            </w:r>
            <w:r w:rsidR="0050064B" w:rsidRPr="000E61E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1E9EC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67C067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21E2">
              <w:rPr>
                <w:rFonts w:ascii="Angsana New" w:hAnsi="Angsana New"/>
                <w:b/>
                <w:bCs/>
                <w:sz w:val="28"/>
                <w:szCs w:val="28"/>
              </w:rPr>
              <w:t>21,692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CF5B4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ABC67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21E2">
              <w:rPr>
                <w:rFonts w:ascii="Angsana New" w:hAnsi="Angsana New"/>
                <w:b/>
                <w:bCs/>
                <w:sz w:val="28"/>
                <w:szCs w:val="28"/>
              </w:rPr>
              <w:t>185,12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3C23A62F" w14:textId="5A93E35E" w:rsidR="001D379F" w:rsidRPr="000B3C6D" w:rsidRDefault="001D379F" w:rsidP="000B3C6D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ตราสารทุน - หลักทรัพย์ที่ไม่อยู่ในความต้องการตลาด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72"/>
        <w:gridCol w:w="1721"/>
        <w:gridCol w:w="284"/>
        <w:gridCol w:w="1574"/>
        <w:gridCol w:w="284"/>
        <w:gridCol w:w="1628"/>
      </w:tblGrid>
      <w:tr w:rsidR="001D379F" w:rsidRPr="005764E7" w14:paraId="79FBD7CA" w14:textId="77777777" w:rsidTr="00F66A5A">
        <w:trPr>
          <w:trHeight w:hRule="exact" w:val="372"/>
        </w:trPr>
        <w:tc>
          <w:tcPr>
            <w:tcW w:w="3972" w:type="dxa"/>
            <w:vAlign w:val="center"/>
          </w:tcPr>
          <w:p w14:paraId="3EAB1EE8" w14:textId="77777777" w:rsidR="001D379F" w:rsidRPr="005764E7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E74E50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bottom"/>
          </w:tcPr>
          <w:p w14:paraId="45CD8F36" w14:textId="77777777" w:rsidR="001D379F" w:rsidRPr="00E74E50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D379F" w:rsidRPr="005764E7" w14:paraId="1DA5077E" w14:textId="77777777" w:rsidTr="00F66A5A">
        <w:trPr>
          <w:trHeight w:hRule="exact" w:val="403"/>
        </w:trPr>
        <w:tc>
          <w:tcPr>
            <w:tcW w:w="3972" w:type="dxa"/>
            <w:vAlign w:val="center"/>
          </w:tcPr>
          <w:p w14:paraId="4D926408" w14:textId="77777777" w:rsidR="001D379F" w:rsidRPr="005764E7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vAlign w:val="center"/>
          </w:tcPr>
          <w:p w14:paraId="0414664B" w14:textId="77777777" w:rsidR="001D379F" w:rsidRPr="00E74E50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1D379F" w:rsidRPr="005764E7" w14:paraId="71C264EF" w14:textId="77777777" w:rsidTr="00F66A5A">
        <w:trPr>
          <w:trHeight w:hRule="exact" w:val="403"/>
        </w:trPr>
        <w:tc>
          <w:tcPr>
            <w:tcW w:w="3972" w:type="dxa"/>
            <w:vAlign w:val="center"/>
          </w:tcPr>
          <w:p w14:paraId="5F1D21BF" w14:textId="77777777" w:rsidR="001D379F" w:rsidRPr="005764E7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center"/>
          </w:tcPr>
          <w:p w14:paraId="7BA48655" w14:textId="77777777" w:rsidR="001D379F" w:rsidRPr="00E74E50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D379F" w:rsidRPr="005764E7" w14:paraId="4DE9D050" w14:textId="77777777" w:rsidTr="00F66A5A">
        <w:trPr>
          <w:trHeight w:hRule="exact" w:val="372"/>
        </w:trPr>
        <w:tc>
          <w:tcPr>
            <w:tcW w:w="3972" w:type="dxa"/>
            <w:vAlign w:val="center"/>
          </w:tcPr>
          <w:p w14:paraId="49A720FB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BA91646" w14:textId="77777777" w:rsidR="001D379F" w:rsidRPr="00E74E50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0C85426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7050EBAD" w14:textId="77777777" w:rsidR="001D379F" w:rsidRPr="00E74E50" w:rsidRDefault="001D379F" w:rsidP="0054421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B6E3CB0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14:paraId="7F1B1B0D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79F" w:rsidRPr="005764E7" w14:paraId="134BAA64" w14:textId="77777777" w:rsidTr="00F66A5A">
        <w:trPr>
          <w:trHeight w:hRule="exact" w:val="372"/>
        </w:trPr>
        <w:tc>
          <w:tcPr>
            <w:tcW w:w="3972" w:type="dxa"/>
            <w:vAlign w:val="center"/>
          </w:tcPr>
          <w:p w14:paraId="1DE95A04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1C2F13D6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  <w:vAlign w:val="bottom"/>
          </w:tcPr>
          <w:p w14:paraId="5518BE0D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313FD33D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4" w:type="dxa"/>
            <w:vAlign w:val="bottom"/>
          </w:tcPr>
          <w:p w14:paraId="78978ED1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14:paraId="694EE8F3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D379F" w:rsidRPr="005764E7" w14:paraId="111CD2CE" w14:textId="77777777" w:rsidTr="00D7582F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47852" w14:textId="77777777" w:rsidR="001D379F" w:rsidRPr="000E61EA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D241" w14:textId="16C71C08" w:rsidR="001D379F" w:rsidRPr="00E74E50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8B5A2C" w:rsidRPr="000E61EA">
              <w:rPr>
                <w:rFonts w:ascii="Angsana New" w:hAnsi="Angsana New"/>
                <w:sz w:val="28"/>
                <w:szCs w:val="28"/>
              </w:rPr>
              <w:t>2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6FA1A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5A644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84AFB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15593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379F" w:rsidRPr="005764E7" w14:paraId="7AC5867F" w14:textId="77777777" w:rsidTr="009A3DFE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D99E" w14:textId="4501C6C9" w:rsidR="001D379F" w:rsidRPr="006B2B3E" w:rsidRDefault="006E0937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77CC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 xml:space="preserve">30 </w:t>
            </w:r>
            <w:r w:rsidR="00C93DB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2A77CC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C3F64" w14:textId="77777777" w:rsidR="001D379F" w:rsidRPr="0066735E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8B39E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8FC1DE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0D12BB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94426F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7582F" w:rsidRPr="005764E7" w14:paraId="15F31617" w14:textId="77777777" w:rsidTr="00D7582F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59EBE" w14:textId="77777777" w:rsidR="00D7582F" w:rsidRPr="00E74E50" w:rsidRDefault="00D7582F" w:rsidP="00D7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78203" w14:textId="1478D5D8" w:rsidR="00D7582F" w:rsidRPr="0066735E" w:rsidRDefault="00D7582F" w:rsidP="00D7582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3A6A0" w14:textId="77777777" w:rsidR="00D7582F" w:rsidRPr="005764E7" w:rsidRDefault="00D7582F" w:rsidP="00D7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C136E" w14:textId="7AB07736" w:rsidR="00D7582F" w:rsidRPr="0066735E" w:rsidRDefault="00D7582F" w:rsidP="00D7582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22B7E" w14:textId="77777777" w:rsidR="00D7582F" w:rsidRPr="005764E7" w:rsidRDefault="00D7582F" w:rsidP="00D7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B5405" w14:textId="5EDA5836" w:rsidR="00D7582F" w:rsidRPr="005764E7" w:rsidRDefault="00D7582F" w:rsidP="00D7582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21,525</w:t>
            </w:r>
          </w:p>
        </w:tc>
      </w:tr>
      <w:tr w:rsidR="00D7582F" w:rsidRPr="005764E7" w14:paraId="4F258B3B" w14:textId="77777777" w:rsidTr="00D7582F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334C4" w14:textId="77777777" w:rsidR="00D7582F" w:rsidRPr="00E74E50" w:rsidRDefault="00D7582F" w:rsidP="00D7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C16D2" w14:textId="79770AB9" w:rsidR="00D7582F" w:rsidRPr="00E74E50" w:rsidRDefault="00D7582F" w:rsidP="00D7582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2,571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46B67" w14:textId="77777777" w:rsidR="00D7582F" w:rsidRPr="005764E7" w:rsidRDefault="00D7582F" w:rsidP="00D7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924AA" w14:textId="66E345C1" w:rsidR="00D7582F" w:rsidRPr="0066735E" w:rsidRDefault="00D7582F" w:rsidP="00D7582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42,379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043DA" w14:textId="77777777" w:rsidR="00D7582F" w:rsidRPr="005764E7" w:rsidRDefault="00D7582F" w:rsidP="00D7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807F2" w14:textId="37F7E258" w:rsidR="00D7582F" w:rsidRPr="005764E7" w:rsidRDefault="00D7582F" w:rsidP="00D7582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39,808</w:t>
            </w:r>
          </w:p>
        </w:tc>
      </w:tr>
      <w:tr w:rsidR="00D7582F" w:rsidRPr="005764E7" w14:paraId="39CED8E1" w14:textId="77777777" w:rsidTr="00D7582F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38BD" w14:textId="77777777" w:rsidR="00D7582F" w:rsidRPr="00E74E50" w:rsidRDefault="00D7582F" w:rsidP="00D7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9C9E20" w14:textId="3BB30CA8" w:rsidR="00D7582F" w:rsidRPr="0066735E" w:rsidRDefault="00D7582F" w:rsidP="00D7582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B0804" w14:textId="77777777" w:rsidR="00D7582F" w:rsidRPr="005764E7" w:rsidRDefault="00D7582F" w:rsidP="00D7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1F6BDA" w14:textId="5EF955D5" w:rsidR="00D7582F" w:rsidRPr="0066735E" w:rsidRDefault="00D7582F" w:rsidP="00D7582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56,70</w:t>
            </w:r>
            <w:r w:rsidRPr="000E61E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96156" w14:textId="77777777" w:rsidR="00D7582F" w:rsidRPr="005764E7" w:rsidRDefault="00D7582F" w:rsidP="00D75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980399" w14:textId="1E5EAD30" w:rsidR="00D7582F" w:rsidRPr="0066735E" w:rsidRDefault="00D7582F" w:rsidP="00D7582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61,333</w:t>
            </w:r>
          </w:p>
        </w:tc>
      </w:tr>
      <w:tr w:rsidR="001D379F" w:rsidRPr="005764E7" w14:paraId="3E03C408" w14:textId="77777777" w:rsidTr="009A3DFE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F07A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4FC4" w14:textId="77777777" w:rsidR="001D379F" w:rsidRPr="00E74E50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C4B5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71790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FD7E9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AF55C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379F" w:rsidRPr="005764E7" w14:paraId="39787B74" w14:textId="77777777" w:rsidTr="009A3DFE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3941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53DFE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808C6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5630E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5E2BC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80730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379F" w:rsidRPr="005764E7" w14:paraId="51C897C2" w14:textId="77777777" w:rsidTr="009A3DFE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E1C3" w14:textId="77777777" w:rsidR="001D379F" w:rsidRPr="00E74E50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5E0C3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C7A66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06190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BA83C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1ADE2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21,525</w:t>
            </w:r>
          </w:p>
        </w:tc>
      </w:tr>
      <w:tr w:rsidR="001D379F" w:rsidRPr="005764E7" w14:paraId="3430E82E" w14:textId="77777777" w:rsidTr="009A3DFE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D375" w14:textId="77777777" w:rsidR="001D379F" w:rsidRPr="000E61EA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6EB26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2,571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7DAC3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02908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42,379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2E89A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24DD6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39,808</w:t>
            </w:r>
          </w:p>
        </w:tc>
      </w:tr>
      <w:tr w:rsidR="001D379F" w:rsidRPr="005764E7" w14:paraId="72F314AD" w14:textId="77777777" w:rsidTr="009A3DFE">
        <w:trPr>
          <w:trHeight w:hRule="exact" w:val="404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F398" w14:textId="77777777" w:rsidR="001D379F" w:rsidRPr="00E74E50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58E19E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4243F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F410D" w14:textId="77777777" w:rsidR="001D379F" w:rsidRPr="00E74E50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56,70</w:t>
            </w:r>
            <w:r w:rsidRPr="000E61E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F8A74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9F725D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61,333</w:t>
            </w:r>
          </w:p>
        </w:tc>
      </w:tr>
    </w:tbl>
    <w:p w14:paraId="54233472" w14:textId="72BFD2EC" w:rsidR="00EC42E5" w:rsidRPr="00E74E50" w:rsidRDefault="00EC42E5" w:rsidP="001D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  <w:sectPr w:rsidR="00EC42E5" w:rsidRPr="00E74E50" w:rsidSect="001B5C2D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11"/>
          <w:cols w:space="720"/>
          <w:docGrid w:linePitch="245"/>
        </w:sectPr>
      </w:pPr>
    </w:p>
    <w:p w14:paraId="6FA9827E" w14:textId="77777777" w:rsidR="00CD4062" w:rsidRDefault="006E3C5E" w:rsidP="00E025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  <w:tab w:val="left" w:pos="1276"/>
        </w:tabs>
        <w:spacing w:before="240" w:after="120" w:line="120" w:lineRule="auto"/>
        <w:ind w:left="709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lastRenderedPageBreak/>
        <w:t>เ</w:t>
      </w:r>
      <w:r w:rsidR="000E19AF" w:rsidRPr="00E74E50">
        <w:rPr>
          <w:rFonts w:ascii="Angsana New" w:hAnsi="Angsana New"/>
          <w:b/>
          <w:bCs/>
          <w:sz w:val="28"/>
          <w:szCs w:val="28"/>
          <w:cs/>
        </w:rPr>
        <w:t>งินลงทุนในบริษัทร่วม</w:t>
      </w:r>
      <w:r w:rsidR="009A3FC6" w:rsidRPr="00E74E5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15EE7" w:rsidRPr="00E74E50">
        <w:rPr>
          <w:rFonts w:ascii="Angsana New" w:hAnsi="Angsana New"/>
          <w:b/>
          <w:bCs/>
          <w:sz w:val="28"/>
          <w:szCs w:val="28"/>
          <w:cs/>
        </w:rPr>
        <w:t>-</w:t>
      </w:r>
      <w:r w:rsidR="009A3FC6" w:rsidRPr="00E74E50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="00124EAF" w:rsidRPr="00E74E50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2F626F70" w14:textId="0813DCEC" w:rsidR="00B74494" w:rsidRPr="00C629C6" w:rsidRDefault="00B74494" w:rsidP="00EE7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lang w:val="en-ZW"/>
        </w:rPr>
      </w:pPr>
      <w:r w:rsidRPr="00625007">
        <w:rPr>
          <w:rFonts w:ascii="Angsana New" w:hAnsi="Angsana New"/>
          <w:sz w:val="28"/>
          <w:szCs w:val="28"/>
        </w:rPr>
        <w:tab/>
      </w:r>
      <w:r w:rsidRPr="00E74E5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4033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301"/>
        <w:gridCol w:w="426"/>
        <w:gridCol w:w="992"/>
        <w:gridCol w:w="283"/>
        <w:gridCol w:w="1276"/>
        <w:gridCol w:w="284"/>
        <w:gridCol w:w="1275"/>
        <w:gridCol w:w="284"/>
        <w:gridCol w:w="992"/>
        <w:gridCol w:w="284"/>
        <w:gridCol w:w="1275"/>
        <w:gridCol w:w="284"/>
        <w:gridCol w:w="1134"/>
        <w:gridCol w:w="250"/>
        <w:gridCol w:w="1167"/>
        <w:gridCol w:w="284"/>
        <w:gridCol w:w="1242"/>
      </w:tblGrid>
      <w:tr w:rsidR="00E45951" w:rsidRPr="005764E7" w14:paraId="05408A25" w14:textId="77777777" w:rsidTr="00E70D78">
        <w:trPr>
          <w:trHeight w:val="374"/>
        </w:trPr>
        <w:tc>
          <w:tcPr>
            <w:tcW w:w="2301" w:type="dxa"/>
          </w:tcPr>
          <w:p w14:paraId="55000F3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E74E50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5764E7" w14:paraId="16F88179" w14:textId="77777777" w:rsidTr="00E70D78">
        <w:trPr>
          <w:trHeight w:val="374"/>
        </w:trPr>
        <w:tc>
          <w:tcPr>
            <w:tcW w:w="2727" w:type="dxa"/>
            <w:gridSpan w:val="2"/>
          </w:tcPr>
          <w:p w14:paraId="1841873B" w14:textId="79BF35EA" w:rsidR="0091663A" w:rsidRPr="00E45951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14:paraId="5E14DB5D" w14:textId="77777777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E74E50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ง</w:t>
            </w:r>
            <w:r w:rsidR="00925DF4" w:rsidRPr="00E74E50">
              <w:rPr>
                <w:rFonts w:ascii="Angsana New" w:hAnsi="Angsana New" w:cs="Angsana New"/>
                <w:sz w:val="24"/>
                <w:szCs w:val="24"/>
                <w:cs/>
              </w:rPr>
              <w:t>บ</w:t>
            </w:r>
            <w:r w:rsidR="0091663A" w:rsidRPr="00E74E50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E74E50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91663A" w:rsidRPr="00E74E50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5764E7" w14:paraId="7B08CD3D" w14:textId="77777777" w:rsidTr="00E70D78">
        <w:trPr>
          <w:trHeight w:val="374"/>
        </w:trPr>
        <w:tc>
          <w:tcPr>
            <w:tcW w:w="2301" w:type="dxa"/>
          </w:tcPr>
          <w:p w14:paraId="18005FF2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0A4AD30" w14:textId="77777777" w:rsidR="007B231F" w:rsidRPr="00E74E50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3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5764E7" w14:paraId="018BA276" w14:textId="77777777" w:rsidTr="00E70D78">
        <w:trPr>
          <w:trHeight w:val="374"/>
        </w:trPr>
        <w:tc>
          <w:tcPr>
            <w:tcW w:w="2301" w:type="dxa"/>
          </w:tcPr>
          <w:p w14:paraId="1BB69725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61AA982" w14:textId="77777777" w:rsidR="007B231F" w:rsidRPr="00E74E50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013417A2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6E0937" w:rsidRPr="005764E7" w14:paraId="6304D1AE" w14:textId="77777777" w:rsidTr="00E70D78">
        <w:trPr>
          <w:trHeight w:val="374"/>
        </w:trPr>
        <w:tc>
          <w:tcPr>
            <w:tcW w:w="2301" w:type="dxa"/>
          </w:tcPr>
          <w:p w14:paraId="64E431A0" w14:textId="77777777" w:rsidR="006E0937" w:rsidRPr="00E74E50" w:rsidRDefault="006E0937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6E0937" w:rsidRPr="00E45951" w:rsidRDefault="006E0937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6E0937" w:rsidRPr="00625007" w:rsidRDefault="006E0937" w:rsidP="006E0937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6E0937" w:rsidRPr="00E45951" w:rsidRDefault="006E0937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2DF60B" w14:textId="26A1C243" w:rsidR="006E0937" w:rsidRPr="00E74E50" w:rsidRDefault="006E0937" w:rsidP="006E0937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444501E0" w14:textId="77777777" w:rsidR="006E0937" w:rsidRPr="00E45951" w:rsidRDefault="006E0937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6E0937" w:rsidRPr="00E45951" w:rsidRDefault="006E0937" w:rsidP="006E0937">
            <w:pPr>
              <w:pStyle w:val="a4"/>
              <w:widowControl/>
              <w:ind w:left="-96" w:right="-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6E0937" w:rsidRPr="00E45951" w:rsidRDefault="006E0937" w:rsidP="006E0937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A997250" w14:textId="77777777" w:rsidR="006E0937" w:rsidRPr="00E74E50" w:rsidRDefault="006E0937" w:rsidP="006E0937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6E0937" w:rsidRPr="00E45951" w:rsidRDefault="006E0937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9E321F" w14:textId="0973527D" w:rsidR="006E0937" w:rsidRPr="006B2B3E" w:rsidRDefault="006E0937" w:rsidP="006E0937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lang w:val="en-ZW"/>
              </w:rPr>
            </w:pPr>
            <w:r w:rsidRPr="00E74E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54F59C70" w14:textId="77777777" w:rsidR="006E0937" w:rsidRPr="00E45951" w:rsidRDefault="006E0937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7F51F9" w14:textId="6B640BFC" w:rsidR="006E0937" w:rsidRPr="00E74E50" w:rsidRDefault="006E0937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50" w:type="dxa"/>
            <w:vAlign w:val="bottom"/>
          </w:tcPr>
          <w:p w14:paraId="48789CC4" w14:textId="77777777" w:rsidR="006E0937" w:rsidRPr="00E45951" w:rsidRDefault="006E0937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622E6D7" w14:textId="44F6425C" w:rsidR="006E0937" w:rsidRPr="00E74E50" w:rsidRDefault="006E0937" w:rsidP="006E0937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13FEA591" w14:textId="77777777" w:rsidR="006E0937" w:rsidRPr="00E45951" w:rsidRDefault="006E0937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B226EE3" w14:textId="2794B39D" w:rsidR="006E0937" w:rsidRPr="00E74E50" w:rsidRDefault="006E0937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BD1B0E" w:rsidRPr="005764E7" w14:paraId="5FE10768" w14:textId="77777777" w:rsidTr="00E70D78">
        <w:trPr>
          <w:trHeight w:val="374"/>
        </w:trPr>
        <w:tc>
          <w:tcPr>
            <w:tcW w:w="2301" w:type="dxa"/>
          </w:tcPr>
          <w:p w14:paraId="45AD0902" w14:textId="77777777" w:rsidR="00BD1B0E" w:rsidRPr="00E74E50" w:rsidRDefault="00BD1B0E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1A3F7DA0" w14:textId="77777777" w:rsidR="00BD1B0E" w:rsidRPr="00E45951" w:rsidRDefault="00BD1B0E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C32C2F" w14:textId="3B0C0844" w:rsidR="00BD1B0E" w:rsidRPr="00E74E50" w:rsidRDefault="00BD1B0E" w:rsidP="00BD1B0E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2A82BE5F" w14:textId="77777777" w:rsidR="00BD1B0E" w:rsidRPr="00E45951" w:rsidRDefault="00BD1B0E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CE1E4C" w14:textId="2C1F245F" w:rsidR="00BD1B0E" w:rsidRPr="00E74E50" w:rsidRDefault="00A93A8B" w:rsidP="006E0937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กันยา</w:t>
            </w:r>
            <w:r w:rsidR="00BD1B0E" w:rsidRPr="00E74E5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ยน </w:t>
            </w:r>
            <w:r w:rsidR="00BD1B0E" w:rsidRPr="00E74E50">
              <w:rPr>
                <w:rFonts w:asciiTheme="majorBidi" w:hAnsiTheme="majorBidi" w:cs="Angsana New"/>
                <w:sz w:val="24"/>
                <w:szCs w:val="24"/>
              </w:rPr>
              <w:t>2566</w:t>
            </w:r>
          </w:p>
        </w:tc>
        <w:tc>
          <w:tcPr>
            <w:tcW w:w="284" w:type="dxa"/>
            <w:vAlign w:val="bottom"/>
          </w:tcPr>
          <w:p w14:paraId="226D3702" w14:textId="77777777" w:rsidR="00BD1B0E" w:rsidRPr="00E45951" w:rsidRDefault="00BD1B0E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2E402B2" w14:textId="7841530B" w:rsidR="00BD1B0E" w:rsidRPr="0009271E" w:rsidRDefault="00BD1B0E" w:rsidP="006E0937">
            <w:pPr>
              <w:pStyle w:val="a4"/>
              <w:widowControl/>
              <w:ind w:left="-96" w:right="-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ธันวาคม </w:t>
            </w:r>
            <w:r w:rsidRPr="00E74E50">
              <w:rPr>
                <w:rFonts w:asciiTheme="majorBidi" w:hAnsiTheme="majorBidi" w:cs="Angsana New"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10483EA2" w14:textId="77777777" w:rsidR="00BD1B0E" w:rsidRPr="00E45951" w:rsidRDefault="00BD1B0E" w:rsidP="006E0937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3E9789C5" w14:textId="070F339A" w:rsidR="00BD1B0E" w:rsidRPr="00E74E50" w:rsidRDefault="00BD1B0E" w:rsidP="006E0937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568D17E4" w14:textId="77777777" w:rsidR="00BD1B0E" w:rsidRPr="00E45951" w:rsidRDefault="00BD1B0E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DDA710C" w14:textId="0B5A5B17" w:rsidR="00BD1B0E" w:rsidRPr="00E74E50" w:rsidRDefault="00A93A8B" w:rsidP="006E0937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กันยา</w:t>
            </w:r>
            <w:r w:rsidR="00BD1B0E" w:rsidRPr="00E74E5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ยน </w:t>
            </w:r>
            <w:r w:rsidR="00BD1B0E" w:rsidRPr="00BD1B0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84" w:type="dxa"/>
            <w:vAlign w:val="bottom"/>
          </w:tcPr>
          <w:p w14:paraId="402FD6CA" w14:textId="77777777" w:rsidR="00BD1B0E" w:rsidRPr="00E45951" w:rsidRDefault="00BD1B0E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4FDFEC" w14:textId="4F4AF4E7" w:rsidR="00BD1B0E" w:rsidRPr="00E74E50" w:rsidRDefault="00BD1B0E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ธันวาคม </w:t>
            </w:r>
            <w:r w:rsidRPr="00BD1B0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50" w:type="dxa"/>
            <w:vAlign w:val="bottom"/>
          </w:tcPr>
          <w:p w14:paraId="414E20B9" w14:textId="77777777" w:rsidR="00BD1B0E" w:rsidRPr="00E45951" w:rsidRDefault="00BD1B0E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D4A37B0" w14:textId="35FEECF5" w:rsidR="00BD1B0E" w:rsidRPr="00E74E50" w:rsidRDefault="00A93A8B" w:rsidP="006E0937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กันยา</w:t>
            </w:r>
            <w:r w:rsidR="00BD1B0E" w:rsidRPr="00E74E5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ยน </w:t>
            </w:r>
            <w:r w:rsidR="00BD1B0E" w:rsidRPr="00BD1B0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84" w:type="dxa"/>
            <w:vAlign w:val="bottom"/>
          </w:tcPr>
          <w:p w14:paraId="53475D03" w14:textId="77777777" w:rsidR="00BD1B0E" w:rsidRPr="00E45951" w:rsidRDefault="00BD1B0E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3C82284" w14:textId="1B9F14F1" w:rsidR="00BD1B0E" w:rsidRPr="00E74E50" w:rsidRDefault="00BD1B0E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ธันวาคม </w:t>
            </w:r>
            <w:r w:rsidRPr="00BD1B0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E45951" w:rsidRPr="005764E7" w14:paraId="15EF418C" w14:textId="77777777" w:rsidTr="00E70D78">
        <w:trPr>
          <w:trHeight w:val="374"/>
        </w:trPr>
        <w:tc>
          <w:tcPr>
            <w:tcW w:w="2301" w:type="dxa"/>
            <w:vAlign w:val="bottom"/>
          </w:tcPr>
          <w:p w14:paraId="48C9D00D" w14:textId="77777777" w:rsidR="00B70FF9" w:rsidRPr="00E74E50" w:rsidRDefault="00B70FF9" w:rsidP="00EE7C80">
            <w:pPr>
              <w:pStyle w:val="a4"/>
              <w:widowControl/>
              <w:ind w:left="33" w:right="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59B09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199597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DCE03AF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03AA024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7ED9FEE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21D37B7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41F" w:rsidRPr="00982434" w14:paraId="64D6F6F8" w14:textId="77777777" w:rsidTr="0096361A">
        <w:trPr>
          <w:trHeight w:val="374"/>
        </w:trPr>
        <w:tc>
          <w:tcPr>
            <w:tcW w:w="2727" w:type="dxa"/>
            <w:gridSpan w:val="2"/>
            <w:vAlign w:val="bottom"/>
          </w:tcPr>
          <w:p w14:paraId="7511C70C" w14:textId="4C862FB1" w:rsidR="0059041F" w:rsidRPr="00982434" w:rsidRDefault="0059041F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</w:t>
            </w:r>
            <w:proofErr w:type="spellStart"/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้ง</w:t>
            </w:r>
            <w:proofErr w:type="spellEnd"/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992" w:type="dxa"/>
            <w:vAlign w:val="bottom"/>
          </w:tcPr>
          <w:p w14:paraId="460E1B02" w14:textId="69CA99FB" w:rsidR="0059041F" w:rsidRPr="00E74E50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14:paraId="262EFB1D" w14:textId="77777777" w:rsidR="0059041F" w:rsidRPr="00982434" w:rsidRDefault="0059041F" w:rsidP="0059041F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6443C6" w14:textId="05380A91" w:rsidR="0059041F" w:rsidRPr="00982434" w:rsidRDefault="00BC7430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904A1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837E82" w14:textId="31C8486D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434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E74E5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82434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94241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8F895C" w14:textId="0E12BE2C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434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6EC8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C7B8C3" w14:textId="14804B7F" w:rsidR="0059041F" w:rsidRPr="00982434" w:rsidRDefault="0096361A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361A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7DCF7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B4DE8D" w14:textId="61FFCC9C" w:rsidR="0059041F" w:rsidRPr="00982434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434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ECA9380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C896BE4" w14:textId="1DEE553A" w:rsidR="0059041F" w:rsidRPr="00982434" w:rsidRDefault="00B1201B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45,55</w:t>
            </w:r>
            <w:r w:rsidR="0068216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FCF43A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9322C37" w14:textId="19001BF5" w:rsidR="0059041F" w:rsidRPr="00982434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434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98243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0B5999" w:rsidRPr="000E61EA">
              <w:rPr>
                <w:rFonts w:ascii="Angsana New" w:hAnsi="Angsana New"/>
                <w:sz w:val="24"/>
                <w:szCs w:val="24"/>
              </w:rPr>
              <w:t>80</w:t>
            </w:r>
          </w:p>
        </w:tc>
      </w:tr>
      <w:tr w:rsidR="0059041F" w:rsidRPr="00982434" w14:paraId="2F275DCE" w14:textId="77777777" w:rsidTr="0058001C">
        <w:trPr>
          <w:trHeight w:val="374"/>
        </w:trPr>
        <w:tc>
          <w:tcPr>
            <w:tcW w:w="3719" w:type="dxa"/>
            <w:gridSpan w:val="3"/>
            <w:vAlign w:val="bottom"/>
          </w:tcPr>
          <w:p w14:paraId="4FFA1B87" w14:textId="5479C9F1" w:rsidR="0059041F" w:rsidRPr="00982434" w:rsidRDefault="0059041F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ค่าเผื่อผลขาดทุนจากการด้อยค่า</w:t>
            </w:r>
          </w:p>
        </w:tc>
        <w:tc>
          <w:tcPr>
            <w:tcW w:w="283" w:type="dxa"/>
          </w:tcPr>
          <w:p w14:paraId="48FEF976" w14:textId="77777777" w:rsidR="0059041F" w:rsidRPr="00982434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B50186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50797D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79C942D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FE2C" w14:textId="7EFE8294" w:rsidR="0059041F" w:rsidRPr="00E74E50" w:rsidRDefault="00523B10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3B10">
              <w:rPr>
                <w:rFonts w:ascii="Angsana New" w:hAnsi="Angsana New"/>
                <w:sz w:val="24"/>
                <w:szCs w:val="24"/>
              </w:rPr>
              <w:t>(4,957)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198E3D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931B" w14:textId="012CFF04" w:rsidR="0059041F" w:rsidRPr="00982434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4E50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4,498</w:t>
            </w:r>
            <w:r w:rsidRPr="00E74E5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082173A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CA31" w14:textId="5A76CA04" w:rsidR="0059041F" w:rsidRPr="00982434" w:rsidRDefault="00B1201B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76742A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4913" w14:textId="1514F602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041F" w:rsidRPr="00982434" w14:paraId="724200BF" w14:textId="77777777" w:rsidTr="0058001C">
        <w:trPr>
          <w:trHeight w:val="374"/>
        </w:trPr>
        <w:tc>
          <w:tcPr>
            <w:tcW w:w="2301" w:type="dxa"/>
            <w:vAlign w:val="bottom"/>
          </w:tcPr>
          <w:p w14:paraId="14468413" w14:textId="77777777" w:rsidR="0059041F" w:rsidRPr="00982434" w:rsidRDefault="0059041F" w:rsidP="0059041F">
            <w:pPr>
              <w:pStyle w:val="a4"/>
              <w:widowControl/>
              <w:ind w:left="33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59041F" w:rsidRPr="00982434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CD5335" w14:textId="77777777" w:rsidR="0059041F" w:rsidRPr="00982434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FDF28B" w14:textId="77777777" w:rsidR="0059041F" w:rsidRPr="00982434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4E939E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D7974A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FA0668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13C808BE" w:rsidR="0059041F" w:rsidRPr="00982434" w:rsidRDefault="0058001C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001C">
              <w:rPr>
                <w:rFonts w:ascii="Angsana New" w:hAnsi="Angsana New"/>
                <w:b/>
                <w:bCs/>
                <w:sz w:val="24"/>
                <w:szCs w:val="24"/>
              </w:rPr>
              <w:t>64,975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CB570C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1C903E60" w:rsidR="0059041F" w:rsidRPr="00982434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434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2838D4E6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0277F14E" w:rsidR="0059041F" w:rsidRPr="00982434" w:rsidRDefault="00516751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6751">
              <w:rPr>
                <w:rFonts w:ascii="Angsana New" w:hAnsi="Angsana New"/>
                <w:b/>
                <w:bCs/>
                <w:sz w:val="24"/>
                <w:szCs w:val="24"/>
              </w:rPr>
              <w:t>45,55</w:t>
            </w:r>
            <w:r w:rsidR="0068216C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EB3298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6E7890EB" w:rsidR="0059041F" w:rsidRPr="00982434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0B5999" w:rsidRPr="000E61EA">
              <w:rPr>
                <w:rFonts w:ascii="Angsana New" w:hAnsi="Angsana New"/>
                <w:b/>
                <w:bCs/>
                <w:sz w:val="24"/>
                <w:szCs w:val="24"/>
              </w:rPr>
              <w:t>80</w:t>
            </w:r>
          </w:p>
        </w:tc>
      </w:tr>
    </w:tbl>
    <w:p w14:paraId="692387C2" w14:textId="77777777" w:rsidR="00B76E70" w:rsidRPr="00982434" w:rsidRDefault="00B76E70" w:rsidP="000A1E35">
      <w:pPr>
        <w:rPr>
          <w:sz w:val="28"/>
          <w:szCs w:val="28"/>
        </w:rPr>
      </w:pPr>
    </w:p>
    <w:p w14:paraId="131C1EBB" w14:textId="586FB396" w:rsidR="00B76E70" w:rsidRPr="005764E7" w:rsidRDefault="00B76E70" w:rsidP="00E0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  <w:tab w:val="left" w:pos="3544"/>
        </w:tabs>
        <w:ind w:left="1134" w:right="414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>เงินลงทุนในบริษัทร่วมตาม</w:t>
      </w:r>
      <w:r w:rsidR="00714E7B" w:rsidRPr="00E74E50">
        <w:rPr>
          <w:rFonts w:ascii="Angsana New" w:hAnsi="Angsana New"/>
          <w:sz w:val="28"/>
          <w:szCs w:val="28"/>
          <w:cs/>
        </w:rPr>
        <w:t>งบ</w:t>
      </w:r>
      <w:r w:rsidR="00A31F9B" w:rsidRPr="00E74E50">
        <w:rPr>
          <w:rFonts w:ascii="Angsana New" w:hAnsi="Angsana New"/>
          <w:sz w:val="28"/>
          <w:szCs w:val="28"/>
          <w:cs/>
        </w:rPr>
        <w:t>การเงิน</w:t>
      </w:r>
      <w:r w:rsidRPr="00E74E50">
        <w:rPr>
          <w:rFonts w:ascii="Angsana New" w:hAnsi="Angsana New"/>
          <w:sz w:val="28"/>
          <w:szCs w:val="28"/>
          <w:cs/>
        </w:rPr>
        <w:t>เฉพาะกิจการแสดงตามราคาทุนหักค่าเผื่อการด้อยค่าของเงินลงทุน</w:t>
      </w:r>
      <w:r w:rsidR="007244B9"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E74E50">
        <w:rPr>
          <w:rFonts w:ascii="Angsana New" w:hAnsi="Angsana New"/>
          <w:sz w:val="28"/>
          <w:szCs w:val="28"/>
          <w:cs/>
        </w:rPr>
        <w:t>โดยใช้</w:t>
      </w:r>
      <w:r w:rsidR="00A02CDF" w:rsidRPr="00E74E50">
        <w:rPr>
          <w:rFonts w:ascii="Angsana New" w:hAnsi="Angsana New"/>
          <w:sz w:val="28"/>
          <w:szCs w:val="28"/>
          <w:cs/>
        </w:rPr>
        <w:t>มูลค่า</w:t>
      </w:r>
      <w:r w:rsidR="007C09DC" w:rsidRPr="00E74E50">
        <w:rPr>
          <w:rFonts w:ascii="Angsana New" w:hAnsi="Angsana New"/>
          <w:sz w:val="28"/>
          <w:szCs w:val="28"/>
          <w:cs/>
        </w:rPr>
        <w:t>ตาม</w:t>
      </w:r>
      <w:r w:rsidR="00A02CDF" w:rsidRPr="00E74E50">
        <w:rPr>
          <w:rFonts w:ascii="Angsana New" w:hAnsi="Angsana New"/>
          <w:sz w:val="28"/>
          <w:szCs w:val="28"/>
          <w:cs/>
        </w:rPr>
        <w:t>ส่วนของผู้ถือหุ้นของ</w:t>
      </w:r>
      <w:r w:rsidR="00AB165F" w:rsidRPr="00E74E50">
        <w:rPr>
          <w:rFonts w:ascii="Angsana New" w:hAnsi="Angsana New"/>
          <w:sz w:val="28"/>
          <w:szCs w:val="28"/>
          <w:cs/>
        </w:rPr>
        <w:t xml:space="preserve">บริษัทร่วม </w:t>
      </w:r>
      <w:r w:rsidR="006E0937" w:rsidRPr="00E74E5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E0937" w:rsidRPr="002A77CC">
        <w:rPr>
          <w:rFonts w:ascii="Angsana New" w:hAnsi="Angsana New"/>
          <w:sz w:val="28"/>
          <w:szCs w:val="28"/>
        </w:rPr>
        <w:t xml:space="preserve">30 </w:t>
      </w:r>
      <w:r w:rsidR="0091282B">
        <w:rPr>
          <w:rFonts w:ascii="Angsana New" w:hAnsi="Angsana New" w:hint="cs"/>
          <w:sz w:val="28"/>
          <w:szCs w:val="28"/>
          <w:cs/>
        </w:rPr>
        <w:t>กันยา</w:t>
      </w:r>
      <w:r w:rsidR="006E0937" w:rsidRPr="00E74E50">
        <w:rPr>
          <w:rFonts w:ascii="Angsana New" w:hAnsi="Angsana New"/>
          <w:sz w:val="28"/>
          <w:szCs w:val="28"/>
          <w:cs/>
        </w:rPr>
        <w:t xml:space="preserve">ยน </w:t>
      </w:r>
      <w:r w:rsidR="006E0937" w:rsidRPr="002A77CC">
        <w:rPr>
          <w:rFonts w:ascii="Angsana New" w:hAnsi="Angsana New"/>
          <w:sz w:val="28"/>
          <w:szCs w:val="28"/>
        </w:rPr>
        <w:t>2566</w:t>
      </w:r>
      <w:r w:rsidR="006E0937"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sz w:val="28"/>
          <w:szCs w:val="28"/>
          <w:cs/>
        </w:rPr>
        <w:t>และ</w:t>
      </w:r>
      <w:r w:rsidR="000B5999" w:rsidRPr="00E74E50">
        <w:rPr>
          <w:rFonts w:ascii="Angsana New" w:hAnsi="Angsana New"/>
          <w:sz w:val="28"/>
          <w:szCs w:val="28"/>
          <w:cs/>
        </w:rPr>
        <w:t>วันที</w:t>
      </w:r>
      <w:r w:rsidR="00F01D7E" w:rsidRPr="00E74E50">
        <w:rPr>
          <w:rFonts w:ascii="Angsana New" w:hAnsi="Angsana New"/>
          <w:sz w:val="28"/>
          <w:szCs w:val="28"/>
          <w:cs/>
        </w:rPr>
        <w:t>่</w:t>
      </w:r>
      <w:r w:rsidR="004014A2" w:rsidRPr="00E74E50">
        <w:rPr>
          <w:rFonts w:ascii="Angsana New" w:hAnsi="Angsana New"/>
          <w:sz w:val="28"/>
          <w:szCs w:val="28"/>
          <w:cs/>
        </w:rPr>
        <w:t xml:space="preserve"> </w:t>
      </w:r>
      <w:r w:rsidR="00307A6D">
        <w:rPr>
          <w:rFonts w:ascii="Angsana New" w:hAnsi="Angsana New"/>
          <w:sz w:val="28"/>
          <w:szCs w:val="28"/>
        </w:rPr>
        <w:t xml:space="preserve">31 </w:t>
      </w:r>
      <w:r w:rsidR="004014A2" w:rsidRPr="00E74E50">
        <w:rPr>
          <w:rFonts w:ascii="Angsana New" w:hAnsi="Angsana New"/>
          <w:sz w:val="28"/>
          <w:szCs w:val="28"/>
          <w:cs/>
        </w:rPr>
        <w:t>ธันวาคม</w:t>
      </w:r>
      <w:r w:rsidR="004A5848" w:rsidRPr="00E74E50">
        <w:rPr>
          <w:rFonts w:ascii="Angsana New" w:hAnsi="Angsana New"/>
          <w:sz w:val="28"/>
          <w:szCs w:val="28"/>
          <w:cs/>
        </w:rPr>
        <w:t xml:space="preserve"> </w:t>
      </w:r>
      <w:r w:rsidR="00376E65" w:rsidRPr="00376E65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2565</w:t>
      </w:r>
      <w:r w:rsidR="00307A6D"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E64310">
        <w:rPr>
          <w:rFonts w:ascii="Angsana New" w:hAnsi="Angsana New"/>
          <w:sz w:val="28"/>
          <w:szCs w:val="28"/>
          <w:lang w:val="af-ZA"/>
        </w:rPr>
        <w:t>4.96</w:t>
      </w:r>
      <w:r w:rsidRPr="00E74E50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4014A2">
        <w:rPr>
          <w:rFonts w:ascii="Angsana New" w:hAnsi="Angsana New"/>
          <w:sz w:val="28"/>
          <w:szCs w:val="28"/>
        </w:rPr>
        <w:t>4</w:t>
      </w:r>
      <w:r w:rsidR="004014A2" w:rsidRPr="00E74E50">
        <w:rPr>
          <w:rFonts w:ascii="Angsana New" w:hAnsi="Angsana New"/>
          <w:sz w:val="28"/>
          <w:szCs w:val="28"/>
        </w:rPr>
        <w:t>.</w:t>
      </w:r>
      <w:r w:rsidR="004014A2">
        <w:rPr>
          <w:rFonts w:ascii="Angsana New" w:hAnsi="Angsana New"/>
          <w:sz w:val="28"/>
          <w:szCs w:val="28"/>
        </w:rPr>
        <w:t>50</w:t>
      </w:r>
      <w:r w:rsidR="00B32E92"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AB165F"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sz w:val="28"/>
          <w:szCs w:val="28"/>
          <w:cs/>
        </w:rPr>
        <w:t xml:space="preserve"> </w:t>
      </w:r>
      <w:r w:rsidR="003D6034" w:rsidRPr="00E74E50">
        <w:rPr>
          <w:rFonts w:ascii="Angsana New" w:hAnsi="Angsana New"/>
          <w:sz w:val="28"/>
          <w:szCs w:val="28"/>
          <w:cs/>
        </w:rPr>
        <w:t>ในระหว่าง</w:t>
      </w:r>
      <w:r w:rsidR="00594588" w:rsidRPr="00E74E50">
        <w:rPr>
          <w:rFonts w:ascii="Angsana New" w:hAnsi="Angsana New"/>
          <w:sz w:val="28"/>
          <w:szCs w:val="28"/>
          <w:cs/>
        </w:rPr>
        <w:t>งวด</w:t>
      </w:r>
      <w:r w:rsidRPr="00E74E50">
        <w:rPr>
          <w:rFonts w:ascii="Angsana New" w:hAnsi="Angsana New"/>
          <w:sz w:val="28"/>
          <w:szCs w:val="28"/>
          <w:cs/>
        </w:rPr>
        <w:t>บริษัทบันทึ</w:t>
      </w:r>
      <w:r w:rsidR="00395F9F" w:rsidRPr="00E74E50">
        <w:rPr>
          <w:rFonts w:ascii="Angsana New" w:hAnsi="Angsana New"/>
          <w:sz w:val="28"/>
          <w:szCs w:val="28"/>
          <w:cs/>
        </w:rPr>
        <w:t>กกลับรายการ</w:t>
      </w:r>
      <w:r w:rsidRPr="00E74E50">
        <w:rPr>
          <w:rFonts w:ascii="Angsana New" w:hAnsi="Angsana New"/>
          <w:sz w:val="28"/>
          <w:szCs w:val="28"/>
          <w:cs/>
        </w:rPr>
        <w:t>ด้อยค่</w:t>
      </w:r>
      <w:r w:rsidR="007412A1" w:rsidRPr="00E74E50">
        <w:rPr>
          <w:rFonts w:ascii="Angsana New" w:hAnsi="Angsana New"/>
          <w:sz w:val="28"/>
          <w:szCs w:val="28"/>
          <w:cs/>
        </w:rPr>
        <w:t>าของเงินลงทุนในบริษัทร่วม จำนวน</w:t>
      </w:r>
      <w:r w:rsidR="000603D6" w:rsidRPr="00E74E50">
        <w:rPr>
          <w:rFonts w:ascii="Angsana New" w:hAnsi="Angsana New"/>
          <w:sz w:val="28"/>
          <w:szCs w:val="28"/>
          <w:cs/>
        </w:rPr>
        <w:t xml:space="preserve"> </w:t>
      </w:r>
      <w:r w:rsidR="00321820">
        <w:rPr>
          <w:rFonts w:ascii="Angsana New" w:hAnsi="Angsana New"/>
          <w:sz w:val="28"/>
          <w:szCs w:val="28"/>
        </w:rPr>
        <w:t>0.46</w:t>
      </w:r>
      <w:r w:rsidRPr="00E74E50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38D3AC13" w14:textId="77777777" w:rsidR="00240D0A" w:rsidRPr="00E74E50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</w:rPr>
        <w:sectPr w:rsidR="00240D0A" w:rsidRPr="00E74E50" w:rsidSect="004D65C2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</w:p>
    <w:p w14:paraId="2B7D1AF6" w14:textId="77777777" w:rsidR="008F06D1" w:rsidRPr="00E74E50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E74E50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E74E50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E74E50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E74E50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E74E50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E74E50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F6CA57F" w14:textId="41B18EFE" w:rsidR="00967CF5" w:rsidRPr="003935CA" w:rsidRDefault="00967CF5" w:rsidP="00AB0B28">
      <w:pPr>
        <w:pStyle w:val="a"/>
        <w:tabs>
          <w:tab w:val="left" w:pos="9356"/>
        </w:tabs>
        <w:spacing w:after="120"/>
        <w:ind w:left="284" w:right="-2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บริษัทบันทึกเงินลงทุนในบริษัทร่วมตามวิธีส่วนได้เสียใน</w:t>
      </w:r>
      <w:r w:rsidR="005B7074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การเงินที่แสดงเงินลงทุนตามวิธีส่วนได้เสีย</w:t>
      </w:r>
      <w:r w:rsidR="00FC259D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เงินลงทุน ณ วันที่ </w:t>
      </w:r>
      <w:r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0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800F44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กันยา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ยน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307A6D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และส่วนแบ่งกำไร</w:t>
      </w:r>
      <w:r w:rsidR="009562CD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(ขาดทุน) 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จากบริษัทร่วมสำหรับ</w:t>
      </w:r>
      <w:r w:rsidR="000B5999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งวด</w:t>
      </w:r>
      <w:r w:rsidR="00800F44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เก้า</w:t>
      </w:r>
      <w:r w:rsidR="000B5999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เดือน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30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800F44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กันยา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ยน 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ถือตาม</w:t>
      </w:r>
      <w:r w:rsidR="005B7074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การเงินรวมสำหรับ</w:t>
      </w:r>
      <w:r w:rsidR="00800F44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เก้า</w:t>
      </w:r>
      <w:r w:rsidR="004014A2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เดือน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30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800F44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กันยา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ยน 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ของบริษัท นิวพลัสนิตติ</w:t>
      </w:r>
      <w:proofErr w:type="spellStart"/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้ง</w:t>
      </w:r>
      <w:proofErr w:type="spellEnd"/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จำกัด (มหาชน) และบริษัทย่อย ซึ่งตรวจสอบโดยผู้สอบบัญชีอื่น มูลค่าของเงินลงทุน</w:t>
      </w:r>
      <w:r w:rsidR="006C146D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ตามวิธีส่วนได้เสีย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นี้  ณ 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30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800F44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กันยา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ยน 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และ</w:t>
      </w:r>
      <w:r w:rsidR="00FB060A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ณ วันที่ </w:t>
      </w:r>
      <w:r w:rsidR="00307A6D">
        <w:rPr>
          <w:rFonts w:ascii="Angsana New" w:hAnsi="Angsana New" w:cs="Angsana New"/>
          <w:spacing w:val="-2"/>
          <w:sz w:val="28"/>
          <w:szCs w:val="28"/>
          <w:lang w:val="en-US"/>
        </w:rPr>
        <w:t>31</w:t>
      </w:r>
      <w:r w:rsidR="00FB060A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ธันวาคม</w:t>
      </w:r>
      <w:r w:rsidR="00307A6D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307A6D">
        <w:rPr>
          <w:rFonts w:ascii="Angsana New" w:hAnsi="Angsana New" w:cs="Angsana New"/>
          <w:spacing w:val="-2"/>
          <w:sz w:val="28"/>
          <w:szCs w:val="28"/>
          <w:lang w:val="en-US"/>
        </w:rPr>
        <w:t>2565</w:t>
      </w:r>
      <w:r w:rsidR="005602E2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มี</w:t>
      </w:r>
      <w:r w:rsidR="005602E2" w:rsidRPr="006D4A5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จำนวน </w:t>
      </w:r>
      <w:r w:rsidR="006D4A56" w:rsidRPr="006D4A56">
        <w:rPr>
          <w:rFonts w:ascii="Angsana New" w:hAnsi="Angsana New" w:cs="Angsana New"/>
          <w:spacing w:val="-2"/>
          <w:sz w:val="28"/>
          <w:szCs w:val="28"/>
          <w:lang w:val="af-ZA"/>
        </w:rPr>
        <w:t>45.55</w:t>
      </w:r>
      <w:r w:rsidR="005602E2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และ </w:t>
      </w:r>
      <w:r w:rsidR="00307A6D">
        <w:rPr>
          <w:rFonts w:ascii="Angsana New" w:hAnsi="Angsana New" w:cs="Angsana New"/>
          <w:spacing w:val="-2"/>
          <w:sz w:val="28"/>
          <w:szCs w:val="28"/>
          <w:lang w:val="en-US"/>
        </w:rPr>
        <w:t>46</w:t>
      </w:r>
      <w:r w:rsidR="00307A6D" w:rsidRPr="00E74E50">
        <w:rPr>
          <w:rFonts w:ascii="Angsana New" w:hAnsi="Angsana New" w:cs="Angsana New"/>
          <w:spacing w:val="-2"/>
          <w:sz w:val="28"/>
          <w:szCs w:val="28"/>
          <w:lang w:val="en-US"/>
        </w:rPr>
        <w:t>.</w:t>
      </w:r>
      <w:r w:rsidR="00307A6D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6578F">
        <w:rPr>
          <w:rFonts w:ascii="Angsana New" w:hAnsi="Angsana New" w:cs="Angsana New"/>
          <w:spacing w:val="-2"/>
          <w:sz w:val="28"/>
          <w:szCs w:val="28"/>
          <w:lang w:val="en-US"/>
        </w:rPr>
        <w:t>8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ตามลำดับ ส่วนแบ่งจากบริษัทร่วมนี้สำหรับ</w:t>
      </w:r>
      <w:r w:rsidR="00FB060A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งวด</w:t>
      </w:r>
      <w:r w:rsidR="00800F44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เก้า</w:t>
      </w:r>
      <w:r w:rsidR="00FB060A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เดือน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30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800F44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กันยา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ยน 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E74E50">
        <w:rPr>
          <w:rFonts w:asciiTheme="majorBidi" w:hAnsiTheme="majorBidi" w:cs="Angsana New"/>
          <w:spacing w:val="-2"/>
          <w:sz w:val="28"/>
          <w:szCs w:val="28"/>
          <w:cs/>
          <w:lang w:val="en-US"/>
        </w:rPr>
        <w:t xml:space="preserve">และ </w:t>
      </w:r>
      <w:r w:rsidR="00307A6D" w:rsidRPr="006B6064">
        <w:rPr>
          <w:rFonts w:asciiTheme="majorBidi" w:eastAsia="Arial Unicode MS" w:hAnsiTheme="majorBidi" w:cstheme="majorBidi"/>
          <w:snapToGrid w:val="0"/>
          <w:sz w:val="28"/>
          <w:szCs w:val="28"/>
          <w:lang w:val="en-US" w:eastAsia="th-TH"/>
        </w:rPr>
        <w:t>2565</w:t>
      </w:r>
      <w:r w:rsidR="00376E65" w:rsidRPr="00E74E50">
        <w:rPr>
          <w:rFonts w:asciiTheme="majorBidi" w:eastAsia="Arial Unicode MS" w:hAnsiTheme="majorBidi" w:cstheme="majorBidi"/>
          <w:snapToGrid w:val="0"/>
          <w:sz w:val="28"/>
          <w:szCs w:val="28"/>
          <w:cs/>
          <w:lang w:val="en-US" w:eastAsia="th-TH"/>
        </w:rPr>
        <w:t xml:space="preserve"> </w:t>
      </w:r>
      <w:r w:rsidR="005602E2" w:rsidRPr="00E74E5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มีจำนวน</w:t>
      </w:r>
      <w:r w:rsidR="006C146D" w:rsidRPr="00E74E5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ผล</w:t>
      </w:r>
      <w:r w:rsidR="007C0B41" w:rsidRPr="00E74E5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ขาดทุน</w:t>
      </w:r>
      <w:r w:rsidR="00FB060A" w:rsidRPr="00E74E5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211E29">
        <w:rPr>
          <w:rFonts w:asciiTheme="majorBidi" w:hAnsiTheme="majorBidi" w:cstheme="majorBidi"/>
          <w:spacing w:val="-2"/>
          <w:sz w:val="28"/>
          <w:szCs w:val="28"/>
          <w:lang w:val="af-ZA"/>
        </w:rPr>
        <w:t>0.78</w:t>
      </w:r>
      <w:r w:rsidR="007C0B41" w:rsidRPr="00E74E5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5602E2" w:rsidRPr="00E74E50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</w:t>
      </w:r>
      <w:r w:rsidR="005602E2" w:rsidRPr="00E74E5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และ </w:t>
      </w:r>
      <w:r w:rsidR="00621E56">
        <w:rPr>
          <w:rFonts w:asciiTheme="majorBidi" w:hAnsiTheme="majorBidi" w:cstheme="majorBidi"/>
          <w:spacing w:val="-2"/>
          <w:sz w:val="28"/>
          <w:szCs w:val="28"/>
          <w:lang w:val="en-US"/>
        </w:rPr>
        <w:t>4.67</w:t>
      </w:r>
      <w:r w:rsidRPr="00E74E5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ล้านบาท</w:t>
      </w:r>
      <w:r w:rsidRPr="00E74E5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ตามลำดับ </w:t>
      </w:r>
    </w:p>
    <w:p w14:paraId="51DCC232" w14:textId="0615EDE2" w:rsidR="008D3AA6" w:rsidRPr="005764E7" w:rsidRDefault="00967CF5" w:rsidP="00967CF5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EC5FC2">
        <w:rPr>
          <w:rFonts w:ascii="Angsana New" w:hAnsi="Angsana New" w:cs="Angsana New"/>
          <w:sz w:val="28"/>
          <w:szCs w:val="28"/>
          <w:cs/>
        </w:rPr>
        <w:t>ข้อมูลทางการเงินที่สำคัญ</w:t>
      </w:r>
      <w:r w:rsidRPr="00967CF5">
        <w:rPr>
          <w:rFonts w:ascii="Angsana New" w:hAnsi="Angsana New" w:cs="Angsana New"/>
          <w:sz w:val="28"/>
          <w:szCs w:val="28"/>
          <w:cs/>
        </w:rPr>
        <w:t>ของบริษัทร่วม มีดังนี้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709"/>
        <w:gridCol w:w="2302"/>
        <w:gridCol w:w="283"/>
        <w:gridCol w:w="2234"/>
      </w:tblGrid>
      <w:tr w:rsidR="00FD002A" w:rsidRPr="005764E7" w14:paraId="22A0F398" w14:textId="77777777" w:rsidTr="00F66A5A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E74E50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E74E50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5764E7" w14:paraId="5A16BE38" w14:textId="77777777" w:rsidTr="00F66A5A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262" w14:textId="77777777" w:rsidR="00B74494" w:rsidRPr="00E74E50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5168B1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C3C6C" w14:textId="238CC40C" w:rsidR="00B74494" w:rsidRPr="00B74494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</w:t>
            </w:r>
            <w:proofErr w:type="spellStart"/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้ง</w:t>
            </w:r>
            <w:proofErr w:type="spellEnd"/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จำกัด (มหาชน) และบริษัทย่อย</w:t>
            </w:r>
          </w:p>
        </w:tc>
      </w:tr>
      <w:tr w:rsidR="00B74494" w:rsidRPr="005764E7" w14:paraId="112CDFA4" w14:textId="77777777" w:rsidTr="00B364A6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6D4D" w14:textId="77777777" w:rsidR="00B74494" w:rsidRPr="00E74E50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8D1430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C60E3" w14:textId="30916CD6" w:rsidR="00B74494" w:rsidRPr="00E74E50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687A0F" w:rsidRPr="00DD700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DAA13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6AED" w14:textId="609BF558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5764E7" w14:paraId="68997AA9" w14:textId="77777777" w:rsidTr="00B364A6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E74E50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CBB3B" w14:textId="57E9ED3F" w:rsidR="00C74A72" w:rsidRPr="005764E7" w:rsidRDefault="00800F4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กันยา</w:t>
            </w:r>
            <w:r w:rsidR="00687A0F"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ยน</w:t>
            </w:r>
            <w:r w:rsidR="00B74494"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602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FB060A"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394ED460" w:rsidR="00C74A72" w:rsidRPr="00E74E50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FB060A"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  <w:tr w:rsidR="00C74A72" w:rsidRPr="005764E7" w14:paraId="359F9757" w14:textId="77777777" w:rsidTr="00F66A5A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99D5" w14:textId="5EC1F95F" w:rsidR="00C74A72" w:rsidRPr="00E74E50" w:rsidRDefault="00B74494" w:rsidP="00A87329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งบแสดงฐานะการเงินแบบย่อ</w:t>
            </w:r>
            <w:r w:rsidR="00C74A72"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31648F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EB962C" w14:textId="77777777" w:rsidR="00C74A72" w:rsidRPr="00E74E50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CFC1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AFAAD" w14:textId="77777777" w:rsidR="00C74A72" w:rsidRPr="00E74E50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B060A" w:rsidRPr="005764E7" w14:paraId="00754E87" w14:textId="77777777" w:rsidTr="00F65E97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ABF0" w14:textId="77777777" w:rsidR="00FB060A" w:rsidRPr="00E74E50" w:rsidRDefault="00FB060A" w:rsidP="00FB060A">
            <w:pPr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39ED07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71363" w14:textId="35A0D726" w:rsidR="00FB060A" w:rsidRPr="001B2158" w:rsidRDefault="00413B9F" w:rsidP="00FB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3B9F">
              <w:rPr>
                <w:rFonts w:ascii="Angsana New" w:hAnsi="Angsana New"/>
                <w:sz w:val="28"/>
                <w:szCs w:val="28"/>
              </w:rPr>
              <w:t>197,856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A1BF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ACDBB4" w14:textId="7C9FDACB" w:rsidR="00FB060A" w:rsidRPr="00FB060A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194,075 </w:t>
            </w:r>
          </w:p>
        </w:tc>
      </w:tr>
      <w:tr w:rsidR="00FB060A" w:rsidRPr="005764E7" w14:paraId="6F2246DE" w14:textId="77777777" w:rsidTr="00F65E97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451F" w14:textId="77777777" w:rsidR="00FB060A" w:rsidRPr="00E74E50" w:rsidRDefault="00FB060A" w:rsidP="00FB060A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3272F5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0E4ED" w14:textId="6E4B3F0F" w:rsidR="00FB060A" w:rsidRPr="001B2158" w:rsidRDefault="00413B9F" w:rsidP="00FB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3B9F">
              <w:rPr>
                <w:rFonts w:ascii="Angsana New" w:hAnsi="Angsana New"/>
                <w:sz w:val="28"/>
                <w:szCs w:val="28"/>
              </w:rPr>
              <w:t>317,26</w:t>
            </w:r>
            <w:r w:rsidR="00F65E9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37F8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6F1269" w14:textId="70D4336F" w:rsidR="00FB060A" w:rsidRPr="00FB060A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320,445</w:t>
            </w:r>
          </w:p>
        </w:tc>
      </w:tr>
      <w:tr w:rsidR="00FB060A" w:rsidRPr="005764E7" w14:paraId="4C8FD533" w14:textId="77777777" w:rsidTr="00F65E97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B540" w14:textId="77777777" w:rsidR="00FB060A" w:rsidRPr="00E74E50" w:rsidRDefault="00FB060A" w:rsidP="00FB060A">
            <w:pPr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0722CE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F0868" w14:textId="5ACB51F0" w:rsidR="00FB060A" w:rsidRPr="00E74E50" w:rsidRDefault="00413B9F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13B9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</w:t>
            </w:r>
            <w:r w:rsidR="00F65E9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7A3D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844AF" w14:textId="25AD2EF7" w:rsidR="00FB060A" w:rsidRPr="00E74E50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31,401</w:t>
            </w:r>
          </w:p>
        </w:tc>
      </w:tr>
      <w:tr w:rsidR="00FB060A" w:rsidRPr="005764E7" w14:paraId="00DFBE05" w14:textId="77777777" w:rsidTr="00F65E97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E762" w14:textId="77777777" w:rsidR="00FB060A" w:rsidRPr="00E74E50" w:rsidRDefault="00FB060A" w:rsidP="00FB060A">
            <w:pPr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A37CFC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E95FA" w14:textId="79901388" w:rsidR="00FB060A" w:rsidRPr="00E74E50" w:rsidRDefault="00413B9F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13B9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38,30</w:t>
            </w:r>
            <w:r w:rsidR="00F65E9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8E22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7580EC" w14:textId="223CD966" w:rsidR="00FB060A" w:rsidRPr="00E74E50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40,755</w:t>
            </w:r>
          </w:p>
        </w:tc>
      </w:tr>
      <w:tr w:rsidR="00FB060A" w:rsidRPr="005764E7" w14:paraId="1D7159D1" w14:textId="77777777" w:rsidTr="00F66A5A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FB060A" w:rsidRPr="00E74E50" w:rsidRDefault="00FB060A" w:rsidP="00FB060A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68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B060A" w:rsidRPr="005764E7" w14:paraId="6D49522F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D176" w14:textId="77777777" w:rsidR="00FB060A" w:rsidRPr="00625007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9A45" w14:textId="28A5897D" w:rsidR="00FB060A" w:rsidRPr="00E74E50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-27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B060A" w:rsidRPr="005764E7" w14:paraId="2F24D027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B68" w14:textId="77777777" w:rsidR="00FB060A" w:rsidRPr="00625007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09C31" w14:textId="71984BEF" w:rsidR="00FB060A" w:rsidRPr="00E74E50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</w:t>
            </w:r>
            <w:proofErr w:type="spellStart"/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้ง</w:t>
            </w:r>
            <w:proofErr w:type="spellEnd"/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จำกัด (มหาชน) และบริษัทย่อย</w:t>
            </w:r>
          </w:p>
        </w:tc>
      </w:tr>
      <w:tr w:rsidR="00FB060A" w:rsidRPr="005764E7" w14:paraId="55DF5A8C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0BE" w14:textId="77777777" w:rsidR="00FB060A" w:rsidRPr="00E74E50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7E888" w14:textId="57DF6F60" w:rsidR="00FB060A" w:rsidRPr="005E2018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7083" w14:textId="77777777" w:rsidR="00FB060A" w:rsidRPr="00E74E50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C3FFA" w14:textId="6D5A2C0B" w:rsidR="00FB060A" w:rsidRPr="00E74E50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2565</w:t>
            </w:r>
          </w:p>
        </w:tc>
      </w:tr>
      <w:tr w:rsidR="00FB060A" w:rsidRPr="005764E7" w14:paraId="0F8BBC22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BECB" w14:textId="4582A622" w:rsidR="00FB060A" w:rsidRPr="00E74E50" w:rsidRDefault="00FB060A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EA91E" w14:textId="402C363A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D5D7E4" w14:textId="02734FF2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07D19D49" w14:textId="7B291AAB" w:rsidR="00FB060A" w:rsidRPr="00E74E50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B5999" w:rsidRPr="005764E7" w14:paraId="7C73E1F5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E3EA5" w14:textId="12D983FD" w:rsidR="000B5999" w:rsidRPr="00E74E50" w:rsidRDefault="000B5999" w:rsidP="00687A0F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781F2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687A0F" w:rsidRPr="0011090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687A0F"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781F2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687A0F"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7F55FE47" w14:textId="77777777" w:rsidR="000B5999" w:rsidRPr="005764E7" w:rsidRDefault="000B5999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08EECB" w14:textId="77777777" w:rsidR="000B5999" w:rsidRPr="005764E7" w:rsidRDefault="000B5999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6EBDA51B" w14:textId="77777777" w:rsidR="000B5999" w:rsidRPr="00E74E50" w:rsidRDefault="000B5999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B060A" w:rsidRPr="005764E7" w14:paraId="667D9290" w14:textId="77777777" w:rsidTr="000A386F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255D" w14:textId="26EE1997" w:rsidR="00FB060A" w:rsidRPr="00E74E50" w:rsidRDefault="00FB060A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D33840" w14:textId="0A58E729" w:rsidR="00FB060A" w:rsidRPr="005764E7" w:rsidRDefault="00C66EBB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66EB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191,3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77D3" w14:textId="3F3AB234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A42B3" w14:textId="1BC19AFB" w:rsidR="00FB060A" w:rsidRPr="00E35E9C" w:rsidRDefault="00E35E9C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155,443</w:t>
            </w:r>
          </w:p>
        </w:tc>
      </w:tr>
      <w:tr w:rsidR="00FB060A" w:rsidRPr="005764E7" w14:paraId="5B99C6DD" w14:textId="77777777" w:rsidTr="00A96000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7B02" w14:textId="3AA77BAF" w:rsidR="00FB060A" w:rsidRPr="00E74E50" w:rsidRDefault="00FB060A" w:rsidP="00FB060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86FAA" w14:textId="644989B5" w:rsidR="00FB060A" w:rsidRPr="00415492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5E14D" w14:textId="2782E06D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8E5D2F" w14:textId="4640B261" w:rsidR="00FB060A" w:rsidRPr="00E74E50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B060A" w:rsidRPr="005764E7" w14:paraId="55F9816C" w14:textId="77777777" w:rsidTr="000A386F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F09D" w14:textId="03A6EBCA" w:rsidR="00FB060A" w:rsidRPr="00E74E50" w:rsidRDefault="007E293E" w:rsidP="00FB060A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="00FB060A" w:rsidRPr="00E74E50">
              <w:rPr>
                <w:rFonts w:ascii="Angsana New" w:hAnsi="Angsana New"/>
                <w:sz w:val="28"/>
                <w:szCs w:val="28"/>
              </w:rPr>
              <w:t>(</w:t>
            </w:r>
            <w:r w:rsidR="00FB060A" w:rsidRPr="00E74E50">
              <w:rPr>
                <w:rFonts w:ascii="Angsana New" w:hAnsi="Angsana New"/>
                <w:sz w:val="28"/>
                <w:szCs w:val="28"/>
                <w:cs/>
              </w:rPr>
              <w:t>ขาดทุน)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7A2C" w14:textId="075653A3" w:rsidR="00FB060A" w:rsidRPr="00E74E50" w:rsidRDefault="00C123EB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12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(2,76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Pr="00C123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CE07" w14:textId="0A10C432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B65A" w14:textId="04433075" w:rsidR="00FB060A" w:rsidRPr="005764E7" w:rsidRDefault="00E35E9C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(20,</w:t>
            </w:r>
            <w:r w:rsidR="009B74E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FB060A" w:rsidRPr="005764E7" w14:paraId="28FCD431" w14:textId="77777777" w:rsidTr="000A386F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E732" w14:textId="7137A445" w:rsidR="00FB060A" w:rsidRPr="00E74E50" w:rsidRDefault="00FB060A" w:rsidP="00FB060A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2C4AF" w14:textId="557D256B" w:rsidR="00FB060A" w:rsidRPr="00415492" w:rsidRDefault="009A25A3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A25A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(311)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3B9AC" w14:textId="77B2B2D0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467BF" w14:textId="7F1189D0" w:rsidR="00FB060A" w:rsidRPr="005764E7" w:rsidRDefault="00E35E9C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502</w:t>
            </w:r>
          </w:p>
        </w:tc>
      </w:tr>
      <w:tr w:rsidR="00FB060A" w:rsidRPr="005764E7" w14:paraId="694AA4A3" w14:textId="77777777" w:rsidTr="000A386F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326C" w14:textId="50034039" w:rsidR="00FB060A" w:rsidRPr="00E74E50" w:rsidRDefault="00FB060A" w:rsidP="00FB060A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เบ็ดเสร็จรวม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8A891" w14:textId="6892DF6D" w:rsidR="00FB060A" w:rsidRPr="00E74E50" w:rsidRDefault="000A386F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A386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(3,07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0A386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7A6B" w14:textId="3CC02F70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0BA876" w14:textId="601BC0EF" w:rsidR="00FB060A" w:rsidRPr="005764E7" w:rsidRDefault="00E35E9C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9B74E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19,837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FB060A" w:rsidRPr="005764E7" w14:paraId="5A933335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383B8825" w:rsidR="00FB060A" w:rsidRPr="00E74E50" w:rsidRDefault="00FB060A" w:rsidP="00FB060A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32FC8" w14:textId="3D09FE10" w:rsidR="00FB060A" w:rsidRPr="00E23485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719B66" w14:textId="7F978416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6C794" w14:textId="5EE2CD81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5764E7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227E303C"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E0D235E" w14:textId="7E741A6F" w:rsidR="00FF5BE8" w:rsidRDefault="00FF5BE8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7271221" w14:textId="77777777" w:rsidR="005E39AA" w:rsidRDefault="005E39AA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0682F17" w14:textId="2AEED895" w:rsidR="00240D0A" w:rsidRPr="005764E7" w:rsidRDefault="00240D0A" w:rsidP="00EE7C8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อาคารและอุปกรณ์ - สุทธิ</w:t>
      </w:r>
    </w:p>
    <w:p w14:paraId="60BE8149" w14:textId="58BADA9E" w:rsidR="009B29B0" w:rsidRPr="009B29B0" w:rsidRDefault="009B29B0" w:rsidP="009B2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firstLine="360"/>
        <w:jc w:val="thaiDistribute"/>
        <w:rPr>
          <w:rFonts w:ascii="Angsana New" w:hAnsi="Angsana New"/>
          <w:sz w:val="28"/>
          <w:szCs w:val="28"/>
          <w:u w:val="single"/>
        </w:rPr>
      </w:pPr>
      <w:r w:rsidRPr="00E74E50">
        <w:rPr>
          <w:rFonts w:ascii="Angsana New" w:hAnsi="Angsana New"/>
          <w:sz w:val="28"/>
          <w:szCs w:val="28"/>
          <w:cs/>
        </w:rPr>
        <w:t>รายการเคลื่อนไหวของบัญชีที่ดิน อาคารและอุปกรณ์สำหรับงวด</w:t>
      </w:r>
      <w:r w:rsidR="003764A6">
        <w:rPr>
          <w:rFonts w:ascii="Angsana New" w:hAnsi="Angsana New" w:hint="cs"/>
          <w:sz w:val="28"/>
          <w:szCs w:val="28"/>
          <w:cs/>
        </w:rPr>
        <w:t>เก้า</w:t>
      </w:r>
      <w:r w:rsidR="00F5287C" w:rsidRPr="00E74E50">
        <w:rPr>
          <w:rFonts w:ascii="Angsana New" w:hAnsi="Angsana New"/>
          <w:sz w:val="28"/>
          <w:szCs w:val="28"/>
          <w:cs/>
        </w:rPr>
        <w:t>เ</w:t>
      </w:r>
      <w:r w:rsidRPr="00E74E50">
        <w:rPr>
          <w:rFonts w:ascii="Angsana New" w:hAnsi="Angsana New"/>
          <w:sz w:val="28"/>
          <w:szCs w:val="28"/>
          <w:cs/>
        </w:rPr>
        <w:t>ดือนสิ้นสุดวันที่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="00687A0F" w:rsidRPr="00110907">
        <w:rPr>
          <w:rFonts w:ascii="Angsana New" w:hAnsi="Angsana New"/>
          <w:sz w:val="28"/>
          <w:szCs w:val="28"/>
        </w:rPr>
        <w:t>30</w:t>
      </w:r>
      <w:r w:rsidR="00687A0F" w:rsidRPr="00E74E50">
        <w:rPr>
          <w:rFonts w:ascii="Angsana New" w:hAnsi="Angsana New"/>
          <w:sz w:val="28"/>
          <w:szCs w:val="28"/>
          <w:cs/>
        </w:rPr>
        <w:t xml:space="preserve"> </w:t>
      </w:r>
      <w:r w:rsidR="00FE0A2A">
        <w:rPr>
          <w:rFonts w:ascii="Angsana New" w:hAnsi="Angsana New" w:hint="cs"/>
          <w:sz w:val="28"/>
          <w:szCs w:val="28"/>
          <w:cs/>
        </w:rPr>
        <w:t>กันยา</w:t>
      </w:r>
      <w:r w:rsidR="00687A0F" w:rsidRPr="00E74E50">
        <w:rPr>
          <w:rFonts w:ascii="Angsana New" w:hAnsi="Angsana New"/>
          <w:sz w:val="28"/>
          <w:szCs w:val="28"/>
          <w:cs/>
        </w:rPr>
        <w:t xml:space="preserve">ยน </w:t>
      </w:r>
      <w:r w:rsidR="00687A0F" w:rsidRPr="00110907">
        <w:rPr>
          <w:rFonts w:ascii="Angsana New" w:hAnsi="Angsana New"/>
          <w:sz w:val="28"/>
          <w:szCs w:val="28"/>
        </w:rPr>
        <w:t>256</w:t>
      </w:r>
      <w:r w:rsidR="00687A0F" w:rsidRPr="00110907">
        <w:rPr>
          <w:rFonts w:ascii="Angsana New" w:hAnsi="Angsana New"/>
          <w:sz w:val="28"/>
          <w:szCs w:val="28"/>
          <w:cs/>
        </w:rPr>
        <w:t xml:space="preserve">6 </w:t>
      </w:r>
      <w:r w:rsidRPr="0011090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27" w:type="dxa"/>
        <w:tblInd w:w="28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84"/>
        <w:gridCol w:w="3543"/>
      </w:tblGrid>
      <w:tr w:rsidR="00C258E3" w:rsidRPr="00656B26" w14:paraId="7864A9DD" w14:textId="77777777" w:rsidTr="003C4E33">
        <w:trPr>
          <w:cantSplit/>
          <w:trHeight w:hRule="exact" w:val="432"/>
        </w:trPr>
        <w:tc>
          <w:tcPr>
            <w:tcW w:w="5884" w:type="dxa"/>
          </w:tcPr>
          <w:p w14:paraId="3D206126" w14:textId="77777777" w:rsidR="00C258E3" w:rsidRPr="005764E7" w:rsidRDefault="00C258E3" w:rsidP="005A1CE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bottom"/>
          </w:tcPr>
          <w:p w14:paraId="1E3BD4EF" w14:textId="77777777" w:rsidR="00C258E3" w:rsidRPr="00E74E50" w:rsidRDefault="00C258E3" w:rsidP="005A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258E3" w:rsidRPr="00656B26" w14:paraId="73A927AF" w14:textId="77777777" w:rsidTr="003C4E33">
        <w:trPr>
          <w:cantSplit/>
          <w:trHeight w:hRule="exact" w:val="432"/>
        </w:trPr>
        <w:tc>
          <w:tcPr>
            <w:tcW w:w="5884" w:type="dxa"/>
          </w:tcPr>
          <w:p w14:paraId="48D589B5" w14:textId="77777777" w:rsidR="00C258E3" w:rsidRPr="005764E7" w:rsidRDefault="00C258E3" w:rsidP="005A1CE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4310B97F" w14:textId="3A34070A" w:rsidR="00C258E3" w:rsidRPr="00E74E50" w:rsidRDefault="00C258E3" w:rsidP="005A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</w:t>
            </w:r>
            <w:r w:rsidR="003C4E33" w:rsidRPr="00E74E50">
              <w:rPr>
                <w:rFonts w:ascii="Angsana New" w:hAnsi="Angsana New"/>
                <w:sz w:val="28"/>
                <w:szCs w:val="28"/>
                <w:cs/>
              </w:rPr>
              <w:t>ส่วนได้</w:t>
            </w:r>
            <w:r w:rsidR="000574DA">
              <w:rPr>
                <w:rFonts w:ascii="Angsana New" w:hAnsi="Angsana New"/>
                <w:sz w:val="28"/>
                <w:szCs w:val="28"/>
              </w:rPr>
              <w:t>/</w:t>
            </w:r>
            <w:r w:rsidR="003C4E33" w:rsidRPr="00E74E50">
              <w:rPr>
                <w:rFonts w:ascii="Angsana New" w:hAnsi="Angsana New"/>
                <w:sz w:val="28"/>
                <w:szCs w:val="28"/>
                <w:cs/>
              </w:rPr>
              <w:t>เสีย</w:t>
            </w:r>
          </w:p>
        </w:tc>
      </w:tr>
      <w:tr w:rsidR="00C258E3" w:rsidRPr="00656B26" w14:paraId="1640ABFB" w14:textId="77777777" w:rsidTr="003C4E33">
        <w:trPr>
          <w:cantSplit/>
          <w:trHeight w:hRule="exact" w:val="432"/>
        </w:trPr>
        <w:tc>
          <w:tcPr>
            <w:tcW w:w="5884" w:type="dxa"/>
          </w:tcPr>
          <w:p w14:paraId="3B6449A7" w14:textId="77777777" w:rsidR="00C258E3" w:rsidRPr="005764E7" w:rsidRDefault="00C258E3" w:rsidP="002F0DC8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116A66DC" w14:textId="2A66861E" w:rsidR="00C258E3" w:rsidRPr="00EC5FC2" w:rsidRDefault="00C258E3" w:rsidP="002F0DC8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39F8BB92" w14:textId="77777777" w:rsidR="00C258E3" w:rsidRPr="00E74E50" w:rsidRDefault="00C258E3" w:rsidP="002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58E3" w:rsidRPr="005764E7" w14:paraId="36F41AAC" w14:textId="77777777" w:rsidTr="003764A6">
        <w:trPr>
          <w:cantSplit/>
          <w:trHeight w:hRule="exact" w:val="432"/>
        </w:trPr>
        <w:tc>
          <w:tcPr>
            <w:tcW w:w="5884" w:type="dxa"/>
            <w:shd w:val="clear" w:color="auto" w:fill="auto"/>
          </w:tcPr>
          <w:p w14:paraId="4A126ACA" w14:textId="3E902CDD" w:rsidR="00C258E3" w:rsidRPr="00E74E50" w:rsidRDefault="00C258E3" w:rsidP="002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9B29B0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7A079" w14:textId="68729E3F" w:rsidR="00C258E3" w:rsidRPr="003764A6" w:rsidRDefault="003764A6" w:rsidP="002F0D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22,367</w:t>
            </w:r>
          </w:p>
        </w:tc>
      </w:tr>
      <w:tr w:rsidR="00C258E3" w:rsidRPr="00625007" w14:paraId="6654738A" w14:textId="77777777" w:rsidTr="008D25D6">
        <w:trPr>
          <w:cantSplit/>
          <w:trHeight w:hRule="exact" w:val="432"/>
        </w:trPr>
        <w:tc>
          <w:tcPr>
            <w:tcW w:w="5884" w:type="dxa"/>
            <w:shd w:val="clear" w:color="auto" w:fill="auto"/>
          </w:tcPr>
          <w:p w14:paraId="4DB014B8" w14:textId="77777777" w:rsidR="00C258E3" w:rsidRPr="005764E7" w:rsidRDefault="00C258E3" w:rsidP="002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 ซื้อระหว่างงวด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717C7AF" w14:textId="7520C17C" w:rsidR="00C258E3" w:rsidRPr="00625007" w:rsidRDefault="00C31618" w:rsidP="002F0D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316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C258E3" w:rsidRPr="00455117" w14:paraId="194AA6BE" w14:textId="77777777" w:rsidTr="008D25D6">
        <w:trPr>
          <w:cantSplit/>
          <w:trHeight w:hRule="exact" w:val="432"/>
        </w:trPr>
        <w:tc>
          <w:tcPr>
            <w:tcW w:w="5884" w:type="dxa"/>
            <w:shd w:val="clear" w:color="auto" w:fill="auto"/>
          </w:tcPr>
          <w:p w14:paraId="50E175C9" w14:textId="77777777" w:rsidR="00C258E3" w:rsidRPr="00455117" w:rsidRDefault="00C258E3" w:rsidP="002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 จำหน่ายระหว่างงวด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4707523" w14:textId="20CE0B6A" w:rsidR="00C258E3" w:rsidRPr="00455117" w:rsidRDefault="00921F8D" w:rsidP="002F0D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C258E3" w:rsidRPr="00455117" w14:paraId="0760B8F4" w14:textId="77777777" w:rsidTr="008D25D6">
        <w:trPr>
          <w:cantSplit/>
          <w:trHeight w:hRule="exact" w:val="432"/>
        </w:trPr>
        <w:tc>
          <w:tcPr>
            <w:tcW w:w="5884" w:type="dxa"/>
            <w:shd w:val="clear" w:color="auto" w:fill="auto"/>
          </w:tcPr>
          <w:p w14:paraId="5FEB9792" w14:textId="77777777" w:rsidR="00C258E3" w:rsidRPr="00E74E50" w:rsidRDefault="00C258E3" w:rsidP="002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 ค่าเสื่อมราคาสำหรับงวด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C229FFE" w14:textId="600A8F90" w:rsidR="00C258E3" w:rsidRPr="00455117" w:rsidRDefault="00921F8D" w:rsidP="002F0D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21F8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(2,58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Pr="00921F8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C258E3" w:rsidRPr="003E3B5D" w14:paraId="04962F19" w14:textId="77777777" w:rsidTr="008D25D6">
        <w:trPr>
          <w:cantSplit/>
          <w:trHeight w:hRule="exact" w:val="432"/>
        </w:trPr>
        <w:tc>
          <w:tcPr>
            <w:tcW w:w="5884" w:type="dxa"/>
            <w:shd w:val="clear" w:color="auto" w:fill="auto"/>
          </w:tcPr>
          <w:p w14:paraId="24A42EDA" w14:textId="69D67C7D" w:rsidR="00C258E3" w:rsidRPr="003E3B5D" w:rsidRDefault="00C258E3" w:rsidP="002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ราคาตามบัญชีสุทธิ ณ วันที่ </w:t>
            </w:r>
            <w:r w:rsidR="00687A0F" w:rsidRPr="002E050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FE0A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687A0F"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</w:t>
            </w: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E050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B29B0" w:rsidRPr="002E050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A61C3D" w14:textId="1F8638FE" w:rsidR="00C258E3" w:rsidRPr="003E3B5D" w:rsidRDefault="00420C63" w:rsidP="002F0D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0C63">
              <w:rPr>
                <w:rFonts w:ascii="Angsana New" w:hAnsi="Angsana New"/>
                <w:sz w:val="28"/>
                <w:szCs w:val="28"/>
                <w:lang w:val="en-US"/>
              </w:rPr>
              <w:t>22,06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</w:tbl>
    <w:p w14:paraId="4B18C29C" w14:textId="40127E57" w:rsidR="00F5287C" w:rsidRDefault="00F5287C" w:rsidP="002F0DC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hanging="1495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41CA1147" w14:textId="00010BD5" w:rsidR="00F5287C" w:rsidRPr="00E74E50" w:rsidRDefault="00F5287C" w:rsidP="00687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240" w:lineRule="auto"/>
        <w:ind w:firstLine="272"/>
        <w:rPr>
          <w:rFonts w:ascii="Angsana New" w:hAnsi="Angsana New"/>
          <w:b/>
          <w:bCs/>
          <w:sz w:val="28"/>
          <w:szCs w:val="28"/>
          <w:cs/>
        </w:rPr>
      </w:pPr>
      <w:r w:rsidRPr="00E74E5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horzAnchor="margin" w:tblpY="178"/>
        <w:tblW w:w="9747" w:type="dxa"/>
        <w:tblLayout w:type="fixed"/>
        <w:tblLook w:val="0000" w:firstRow="0" w:lastRow="0" w:firstColumn="0" w:lastColumn="0" w:noHBand="0" w:noVBand="0"/>
      </w:tblPr>
      <w:tblGrid>
        <w:gridCol w:w="5421"/>
        <w:gridCol w:w="1984"/>
        <w:gridCol w:w="284"/>
        <w:gridCol w:w="2058"/>
      </w:tblGrid>
      <w:tr w:rsidR="00F5287C" w:rsidRPr="005764E7" w14:paraId="41740646" w14:textId="77777777" w:rsidTr="00400541">
        <w:trPr>
          <w:trHeight w:val="397"/>
        </w:trPr>
        <w:tc>
          <w:tcPr>
            <w:tcW w:w="5421" w:type="dxa"/>
          </w:tcPr>
          <w:p w14:paraId="188A2694" w14:textId="77777777" w:rsidR="00F5287C" w:rsidRPr="005764E7" w:rsidRDefault="00F5287C" w:rsidP="00400541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06F6B46A" w14:textId="77777777" w:rsidR="00F5287C" w:rsidRPr="00E74E50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5287C" w:rsidRPr="005764E7" w14:paraId="5621C1F2" w14:textId="77777777" w:rsidTr="00400541">
        <w:trPr>
          <w:trHeight w:val="397"/>
        </w:trPr>
        <w:tc>
          <w:tcPr>
            <w:tcW w:w="5421" w:type="dxa"/>
          </w:tcPr>
          <w:p w14:paraId="1B217503" w14:textId="77777777" w:rsidR="00F5287C" w:rsidRPr="005764E7" w:rsidRDefault="00F5287C" w:rsidP="00400541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top w:val="single" w:sz="4" w:space="0" w:color="auto"/>
            </w:tcBorders>
            <w:vAlign w:val="center"/>
          </w:tcPr>
          <w:p w14:paraId="30555EC7" w14:textId="75582980" w:rsidR="00F5287C" w:rsidRPr="00E74E50" w:rsidRDefault="00F5287C" w:rsidP="0073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400541">
              <w:rPr>
                <w:rFonts w:ascii="Angsana New" w:hAnsi="Angsana New"/>
                <w:sz w:val="28"/>
                <w:szCs w:val="28"/>
              </w:rPr>
              <w:t>/</w:t>
            </w:r>
          </w:p>
        </w:tc>
      </w:tr>
      <w:tr w:rsidR="00F5287C" w:rsidRPr="005764E7" w14:paraId="72A33A77" w14:textId="77777777" w:rsidTr="00400541">
        <w:trPr>
          <w:trHeight w:val="397"/>
        </w:trPr>
        <w:tc>
          <w:tcPr>
            <w:tcW w:w="5421" w:type="dxa"/>
          </w:tcPr>
          <w:p w14:paraId="681A4FF5" w14:textId="77777777" w:rsidR="00F5287C" w:rsidRPr="005764E7" w:rsidRDefault="00F5287C" w:rsidP="00400541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547A4B2F" w14:textId="14516C4D" w:rsidR="00F5287C" w:rsidRPr="00E74E50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287C" w:rsidRPr="005764E7" w14:paraId="319F71B8" w14:textId="77777777" w:rsidTr="00400541">
        <w:trPr>
          <w:trHeight w:val="397"/>
        </w:trPr>
        <w:tc>
          <w:tcPr>
            <w:tcW w:w="5421" w:type="dxa"/>
          </w:tcPr>
          <w:p w14:paraId="7B06D2C0" w14:textId="77777777" w:rsidR="00F5287C" w:rsidRPr="005764E7" w:rsidRDefault="00F5287C" w:rsidP="0040054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FD002C4" w14:textId="77777777" w:rsidR="00F5287C" w:rsidRPr="002E0504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7A06EC25" w14:textId="77777777" w:rsidR="00F5287C" w:rsidRPr="005764E7" w:rsidRDefault="00F5287C" w:rsidP="00400541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vAlign w:val="bottom"/>
          </w:tcPr>
          <w:p w14:paraId="769E4A90" w14:textId="77777777" w:rsidR="00F5287C" w:rsidRPr="005764E7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5287C" w:rsidRPr="005764E7" w14:paraId="67D09A6F" w14:textId="77777777" w:rsidTr="00400541">
        <w:trPr>
          <w:trHeight w:val="397"/>
        </w:trPr>
        <w:tc>
          <w:tcPr>
            <w:tcW w:w="5421" w:type="dxa"/>
          </w:tcPr>
          <w:p w14:paraId="4CDA7FFA" w14:textId="77777777" w:rsidR="00F5287C" w:rsidRPr="005764E7" w:rsidRDefault="00F5287C" w:rsidP="0040054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C7561" w14:textId="000D2986" w:rsidR="00F5287C" w:rsidRPr="002E0504" w:rsidRDefault="00687A0F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5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E0A2A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="00F5287C"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5287C" w:rsidRPr="002E05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vAlign w:val="bottom"/>
          </w:tcPr>
          <w:p w14:paraId="5CE00917" w14:textId="77777777" w:rsidR="00F5287C" w:rsidRPr="005764E7" w:rsidRDefault="00F5287C" w:rsidP="00400541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bottom"/>
          </w:tcPr>
          <w:p w14:paraId="19C9A521" w14:textId="77777777" w:rsidR="00F5287C" w:rsidRPr="00E74E50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5287C" w:rsidRPr="005764E7" w14:paraId="21047F37" w14:textId="77777777" w:rsidTr="00400541">
        <w:trPr>
          <w:trHeight w:val="397"/>
        </w:trPr>
        <w:tc>
          <w:tcPr>
            <w:tcW w:w="5421" w:type="dxa"/>
          </w:tcPr>
          <w:p w14:paraId="48C17E0C" w14:textId="77777777" w:rsidR="00F5287C" w:rsidRPr="005764E7" w:rsidRDefault="00F5287C" w:rsidP="00400541">
            <w:pPr>
              <w:pStyle w:val="Heading5"/>
              <w:spacing w:line="240" w:lineRule="auto"/>
              <w:ind w:left="138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14:paraId="420D7783" w14:textId="77777777" w:rsidR="00F5287C" w:rsidRPr="005764E7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9AEBEAC" w14:textId="77777777" w:rsidR="00F5287C" w:rsidRPr="005764E7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5FD59D68" w14:textId="77777777" w:rsidR="00F5287C" w:rsidRPr="005764E7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87C" w:rsidRPr="005764E7" w14:paraId="742CC9FA" w14:textId="77777777" w:rsidTr="00400541">
        <w:trPr>
          <w:trHeight w:val="397"/>
        </w:trPr>
        <w:tc>
          <w:tcPr>
            <w:tcW w:w="7405" w:type="dxa"/>
            <w:gridSpan w:val="2"/>
            <w:shd w:val="clear" w:color="auto" w:fill="auto"/>
          </w:tcPr>
          <w:p w14:paraId="4491320E" w14:textId="6A3CC23F" w:rsidR="00F5287C" w:rsidRPr="00E84B4C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right="171" w:firstLine="132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687A0F" w:rsidRPr="00D96AF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E0A2A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687A0F" w:rsidRPr="00E74E50">
              <w:rPr>
                <w:rFonts w:ascii="Angsana New" w:hAnsi="Angsana New"/>
                <w:sz w:val="28"/>
                <w:szCs w:val="28"/>
                <w:cs/>
              </w:rPr>
              <w:t xml:space="preserve">ยน </w:t>
            </w:r>
            <w:r w:rsidR="00687A0F" w:rsidRPr="00D96AF4">
              <w:rPr>
                <w:rFonts w:ascii="Angsana New" w:hAnsi="Angsana New"/>
                <w:sz w:val="28"/>
                <w:szCs w:val="28"/>
              </w:rPr>
              <w:t>2566</w:t>
            </w:r>
            <w:r w:rsidR="00687A0F"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A37DF6" w:rsidRPr="00C01920">
              <w:rPr>
                <w:rFonts w:ascii="Angsana New" w:hAnsi="Angsana New"/>
                <w:sz w:val="28"/>
                <w:szCs w:val="28"/>
              </w:rPr>
              <w:t>6.87</w:t>
            </w:r>
            <w:r w:rsidRPr="00C01920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A37DF6" w:rsidRPr="00C01920">
              <w:rPr>
                <w:rFonts w:ascii="Angsana New" w:hAnsi="Angsana New"/>
                <w:sz w:val="28"/>
                <w:szCs w:val="28"/>
              </w:rPr>
              <w:t>7.75</w:t>
            </w:r>
            <w:r w:rsidRPr="00C01920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4" w:type="dxa"/>
          </w:tcPr>
          <w:p w14:paraId="113A0B18" w14:textId="77777777" w:rsidR="00F5287C" w:rsidRPr="005764E7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7AC8608C" w14:textId="77777777" w:rsidR="00F5287C" w:rsidRPr="005764E7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87C" w:rsidRPr="005764E7" w14:paraId="4DC27DC3" w14:textId="77777777" w:rsidTr="00C01920">
        <w:trPr>
          <w:trHeight w:val="397"/>
        </w:trPr>
        <w:tc>
          <w:tcPr>
            <w:tcW w:w="5421" w:type="dxa"/>
            <w:shd w:val="clear" w:color="auto" w:fill="auto"/>
          </w:tcPr>
          <w:p w14:paraId="754D640B" w14:textId="1CC85FC6" w:rsidR="00F5287C" w:rsidRPr="005764E7" w:rsidRDefault="00F5287C" w:rsidP="00400541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 ณ วันที่ </w:t>
            </w:r>
            <w:r w:rsidRPr="00AF30B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Pr="00AF30B9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1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2565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อัตราดอกเบี้ยร้อยละ </w:t>
            </w:r>
            <w:r w:rsidR="00307A6D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307A6D" w:rsidRPr="00E74E5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307A6D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82 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03ED50" w14:textId="0E664E16" w:rsidR="00F5287C" w:rsidRPr="0028209A" w:rsidRDefault="00C01920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B3DE84" w14:textId="77777777" w:rsidR="00F5287C" w:rsidRPr="0028209A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796C6097" w14:textId="77777777" w:rsidR="00F5287C" w:rsidRPr="005764E7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4,774</w:t>
            </w:r>
          </w:p>
        </w:tc>
      </w:tr>
      <w:tr w:rsidR="00F5287C" w:rsidRPr="005764E7" w14:paraId="4D73CB60" w14:textId="77777777" w:rsidTr="00400541">
        <w:trPr>
          <w:trHeight w:val="397"/>
        </w:trPr>
        <w:tc>
          <w:tcPr>
            <w:tcW w:w="5421" w:type="dxa"/>
            <w:shd w:val="clear" w:color="auto" w:fill="auto"/>
          </w:tcPr>
          <w:p w14:paraId="395F73E3" w14:textId="77777777" w:rsidR="00F5287C" w:rsidRPr="005764E7" w:rsidRDefault="00F5287C" w:rsidP="00400541">
            <w:pPr>
              <w:pStyle w:val="Heading5"/>
              <w:spacing w:line="240" w:lineRule="auto"/>
              <w:ind w:left="460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DEDA156" w14:textId="77777777" w:rsidR="00F5287C" w:rsidRPr="005764E7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05319DD" w14:textId="77777777" w:rsidR="00F5287C" w:rsidRPr="005764E7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4F1400E9" w14:textId="77777777" w:rsidR="00F5287C" w:rsidRPr="005764E7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5287C" w:rsidRPr="005764E7" w14:paraId="11226117" w14:textId="77777777" w:rsidTr="00400541">
        <w:trPr>
          <w:trHeight w:val="397"/>
        </w:trPr>
        <w:tc>
          <w:tcPr>
            <w:tcW w:w="5421" w:type="dxa"/>
            <w:shd w:val="clear" w:color="auto" w:fill="auto"/>
          </w:tcPr>
          <w:p w14:paraId="6E4E0ED1" w14:textId="77777777" w:rsidR="00F5287C" w:rsidRPr="00E74E50" w:rsidRDefault="00F5287C" w:rsidP="00400541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9B6C2D" w14:textId="77777777" w:rsidR="00F5287C" w:rsidRPr="005764E7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C91C4C1" w14:textId="77777777" w:rsidR="00F5287C" w:rsidRPr="005764E7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3F35E1C0" w14:textId="77777777" w:rsidR="00F5287C" w:rsidRPr="005764E7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5287C" w:rsidRPr="00275601" w14:paraId="04B800FD" w14:textId="77777777" w:rsidTr="00400541">
        <w:trPr>
          <w:trHeight w:val="397"/>
        </w:trPr>
        <w:tc>
          <w:tcPr>
            <w:tcW w:w="7405" w:type="dxa"/>
            <w:gridSpan w:val="2"/>
            <w:shd w:val="clear" w:color="auto" w:fill="auto"/>
          </w:tcPr>
          <w:p w14:paraId="6EF356C4" w14:textId="3DA8A786" w:rsidR="00F5287C" w:rsidRPr="0028209A" w:rsidRDefault="00F5287C" w:rsidP="00400541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0A3839" w:rsidRPr="00D96AF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30 </w:t>
            </w:r>
            <w:r w:rsidR="00FE0A2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กันยา</w:t>
            </w:r>
            <w:r w:rsidR="000A3839"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ยน </w:t>
            </w:r>
            <w:r w:rsidR="000A3839" w:rsidRPr="00D96AF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2566</w:t>
            </w:r>
            <w:r w:rsidR="000A3839"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อัตรา</w:t>
            </w:r>
            <w:r w:rsidRPr="00D557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ดอกเบี้ย ร้อยละ </w:t>
            </w:r>
            <w:r w:rsidR="0011648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3.10</w:t>
            </w:r>
            <w:r w:rsidRPr="00D557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ถึง </w:t>
            </w:r>
            <w:r w:rsidR="003E3F8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3.58</w:t>
            </w:r>
            <w:r w:rsidRPr="00D5574A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8548BE0" w14:textId="77777777" w:rsidR="00F5287C" w:rsidRPr="0028209A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2E86CECB" w14:textId="77777777" w:rsidR="00F5287C" w:rsidRPr="0028209A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5287C" w:rsidRPr="005764E7" w14:paraId="6034DF15" w14:textId="77777777" w:rsidTr="00027C26">
        <w:trPr>
          <w:trHeight w:val="397"/>
        </w:trPr>
        <w:tc>
          <w:tcPr>
            <w:tcW w:w="5421" w:type="dxa"/>
            <w:shd w:val="clear" w:color="auto" w:fill="auto"/>
          </w:tcPr>
          <w:p w14:paraId="220AA914" w14:textId="77777777" w:rsidR="00F5287C" w:rsidRPr="0028209A" w:rsidRDefault="00F5287C" w:rsidP="00400541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 ณ วันที่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2565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ร้อยละ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ถึง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ต่อปี)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E051C77" w14:textId="4F571F8F" w:rsidR="00F5287C" w:rsidRPr="0028209A" w:rsidRDefault="00027C26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21BD8B" w14:textId="77777777" w:rsidR="00F5287C" w:rsidRPr="0028209A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2A71862B" w14:textId="77777777" w:rsidR="00F5287C" w:rsidRPr="0028209A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205,000</w:t>
            </w:r>
          </w:p>
        </w:tc>
      </w:tr>
      <w:tr w:rsidR="00F5287C" w:rsidRPr="005764E7" w14:paraId="4D31902E" w14:textId="77777777" w:rsidTr="00027C26">
        <w:trPr>
          <w:trHeight w:val="397"/>
        </w:trPr>
        <w:tc>
          <w:tcPr>
            <w:tcW w:w="5421" w:type="dxa"/>
            <w:shd w:val="clear" w:color="auto" w:fill="auto"/>
          </w:tcPr>
          <w:p w14:paraId="675F230F" w14:textId="77777777" w:rsidR="00F5287C" w:rsidRPr="0028209A" w:rsidRDefault="00F5287C" w:rsidP="00400541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D0EF02" w14:textId="4BA4C27A" w:rsidR="00F5287C" w:rsidRPr="0028209A" w:rsidRDefault="00027C26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170,458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6E0388" w14:textId="77777777" w:rsidR="00F5287C" w:rsidRPr="0028209A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8A5025" w14:textId="77777777" w:rsidR="00F5287C" w:rsidRPr="0028209A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09A">
              <w:rPr>
                <w:rFonts w:ascii="Angsana New" w:hAnsi="Angsana New"/>
                <w:sz w:val="28"/>
                <w:szCs w:val="28"/>
                <w:lang w:val="en-US"/>
              </w:rPr>
              <w:t>209,774</w:t>
            </w:r>
          </w:p>
        </w:tc>
      </w:tr>
    </w:tbl>
    <w:p w14:paraId="0F8B5D40" w14:textId="46C64D57" w:rsidR="00982761" w:rsidRPr="00982761" w:rsidRDefault="00982761" w:rsidP="00737B32">
      <w:pPr>
        <w:spacing w:before="120" w:line="240" w:lineRule="auto"/>
        <w:ind w:left="272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0A3839" w:rsidRPr="00D96AF4">
        <w:rPr>
          <w:rFonts w:ascii="Angsana New" w:hAnsi="Angsana New"/>
          <w:spacing w:val="4"/>
          <w:sz w:val="28"/>
          <w:szCs w:val="28"/>
        </w:rPr>
        <w:t xml:space="preserve">30 </w:t>
      </w:r>
      <w:r w:rsidR="00FE0A2A">
        <w:rPr>
          <w:rFonts w:ascii="Angsana New" w:hAnsi="Angsana New" w:hint="cs"/>
          <w:spacing w:val="4"/>
          <w:sz w:val="28"/>
          <w:szCs w:val="28"/>
          <w:cs/>
        </w:rPr>
        <w:t>กันยา</w:t>
      </w:r>
      <w:r w:rsidR="000A3839" w:rsidRPr="00E74E50">
        <w:rPr>
          <w:rFonts w:ascii="Angsana New" w:hAnsi="Angsana New"/>
          <w:spacing w:val="4"/>
          <w:sz w:val="28"/>
          <w:szCs w:val="28"/>
          <w:cs/>
        </w:rPr>
        <w:t>ยน</w:t>
      </w:r>
      <w:r w:rsidRPr="00E74E5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376E65" w:rsidRPr="00D96AF4">
        <w:rPr>
          <w:rFonts w:ascii="Angsana New" w:hAnsi="Angsana New"/>
          <w:spacing w:val="-2"/>
          <w:sz w:val="28"/>
          <w:szCs w:val="28"/>
        </w:rPr>
        <w:t>2566</w:t>
      </w:r>
      <w:r w:rsidR="00376E65" w:rsidRPr="00E74E5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spacing w:val="4"/>
          <w:sz w:val="28"/>
          <w:szCs w:val="28"/>
          <w:cs/>
        </w:rPr>
        <w:t xml:space="preserve"> และ</w:t>
      </w:r>
      <w:r w:rsidR="00EA21DC" w:rsidRPr="00E74E50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="00307A6D" w:rsidRPr="00E74E5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307A6D">
        <w:rPr>
          <w:rFonts w:ascii="Angsana New" w:hAnsi="Angsana New"/>
          <w:spacing w:val="4"/>
          <w:sz w:val="28"/>
          <w:szCs w:val="28"/>
        </w:rPr>
        <w:t xml:space="preserve">31 </w:t>
      </w:r>
      <w:r w:rsidRPr="00E74E50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="005C621D" w:rsidRPr="005C621D">
        <w:rPr>
          <w:rFonts w:ascii="Angsana New" w:hAnsi="Angsana New"/>
          <w:spacing w:val="-2"/>
          <w:sz w:val="28"/>
          <w:szCs w:val="28"/>
        </w:rPr>
        <w:t>256</w:t>
      </w:r>
      <w:r w:rsidR="00307A6D">
        <w:rPr>
          <w:rFonts w:ascii="Angsana New" w:hAnsi="Angsana New"/>
          <w:spacing w:val="-2"/>
          <w:sz w:val="28"/>
          <w:szCs w:val="28"/>
        </w:rPr>
        <w:t xml:space="preserve">5 </w:t>
      </w:r>
      <w:r w:rsidRPr="00E74E50">
        <w:rPr>
          <w:rFonts w:ascii="Angsana New" w:hAnsi="Angsana New"/>
          <w:spacing w:val="4"/>
          <w:sz w:val="28"/>
          <w:szCs w:val="28"/>
          <w:cs/>
        </w:rPr>
        <w:t>บริษัทมีวงเงินเบิกเกินบัญชีและเง</w:t>
      </w:r>
      <w:r w:rsidR="00A31815" w:rsidRPr="00E74E50">
        <w:rPr>
          <w:rFonts w:ascii="Angsana New" w:hAnsi="Angsana New"/>
          <w:spacing w:val="4"/>
          <w:sz w:val="28"/>
          <w:szCs w:val="28"/>
          <w:cs/>
        </w:rPr>
        <w:t>ินกู้ยืมระยะสั้นจากสถาบันการเงิน</w:t>
      </w:r>
      <w:r w:rsidRPr="00E74E50">
        <w:rPr>
          <w:rFonts w:ascii="Angsana New" w:hAnsi="Angsana New"/>
          <w:spacing w:val="4"/>
          <w:sz w:val="28"/>
          <w:szCs w:val="28"/>
          <w:cs/>
        </w:rPr>
        <w:t xml:space="preserve">คงเหลือ จำนวน </w:t>
      </w:r>
      <w:r w:rsidR="00786A26" w:rsidRPr="00786A26">
        <w:rPr>
          <w:rFonts w:ascii="Angsana New" w:hAnsi="Angsana New"/>
          <w:spacing w:val="4"/>
          <w:sz w:val="28"/>
          <w:szCs w:val="28"/>
          <w:lang w:val="af-ZA"/>
        </w:rPr>
        <w:t>42</w:t>
      </w:r>
      <w:r w:rsidR="00102338">
        <w:rPr>
          <w:rFonts w:ascii="Angsana New" w:hAnsi="Angsana New"/>
          <w:spacing w:val="4"/>
          <w:sz w:val="28"/>
          <w:szCs w:val="28"/>
          <w:lang w:val="af-ZA"/>
        </w:rPr>
        <w:t>5</w:t>
      </w:r>
      <w:r w:rsidRPr="00E74E50">
        <w:rPr>
          <w:rFonts w:ascii="Angsana New" w:hAnsi="Angsana New"/>
          <w:spacing w:val="4"/>
          <w:sz w:val="28"/>
          <w:szCs w:val="28"/>
          <w:cs/>
        </w:rPr>
        <w:t xml:space="preserve"> ล้านบาท และ </w:t>
      </w:r>
      <w:r w:rsidR="00171DD7">
        <w:rPr>
          <w:rFonts w:ascii="Angsana New" w:hAnsi="Angsana New"/>
          <w:spacing w:val="4"/>
          <w:sz w:val="28"/>
          <w:szCs w:val="28"/>
        </w:rPr>
        <w:t>387</w:t>
      </w:r>
      <w:r w:rsidRPr="00E74E50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</w:t>
      </w:r>
    </w:p>
    <w:p w14:paraId="314F5570" w14:textId="22E1583F" w:rsidR="00C20090" w:rsidRPr="00E74E50" w:rsidRDefault="00C20090" w:rsidP="00982761">
      <w:pPr>
        <w:rPr>
          <w:rFonts w:ascii="Angsana New" w:hAnsi="Angsana New"/>
          <w:sz w:val="28"/>
          <w:szCs w:val="28"/>
        </w:rPr>
        <w:sectPr w:rsidR="00C20090" w:rsidRPr="00E74E50" w:rsidSect="005B0145">
          <w:headerReference w:type="default" r:id="rId14"/>
          <w:pgSz w:w="11909" w:h="16834" w:code="9"/>
          <w:pgMar w:top="1440" w:right="851" w:bottom="578" w:left="1440" w:header="1276" w:footer="448" w:gutter="0"/>
          <w:cols w:space="720"/>
          <w:docGrid w:linePitch="245"/>
        </w:sectPr>
      </w:pPr>
    </w:p>
    <w:p w14:paraId="75D77ABA" w14:textId="07E5FE00" w:rsidR="0022682A" w:rsidRPr="005764E7" w:rsidRDefault="0022682A" w:rsidP="00012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pacing w:val="-2"/>
          <w:sz w:val="28"/>
          <w:szCs w:val="28"/>
          <w:cs/>
        </w:rPr>
        <w:lastRenderedPageBreak/>
        <w:t>รายการเคลื่อนไหวของเงินกู้ยืมระยะสั้นจากสถาบันการเงิน</w:t>
      </w:r>
      <w:r w:rsidRPr="00E74E50">
        <w:rPr>
          <w:rFonts w:ascii="Angsana New" w:hAnsi="Angsana New"/>
          <w:sz w:val="28"/>
          <w:szCs w:val="28"/>
          <w:cs/>
        </w:rPr>
        <w:t>สำหรับ</w:t>
      </w:r>
      <w:r w:rsidR="00EA21DC" w:rsidRPr="00E74E50">
        <w:rPr>
          <w:rFonts w:ascii="Angsana New" w:hAnsi="Angsana New"/>
          <w:sz w:val="28"/>
          <w:szCs w:val="28"/>
          <w:cs/>
        </w:rPr>
        <w:t>งวด</w:t>
      </w:r>
      <w:r w:rsidR="003764A6">
        <w:rPr>
          <w:rFonts w:ascii="Angsana New" w:hAnsi="Angsana New" w:hint="cs"/>
          <w:sz w:val="28"/>
          <w:szCs w:val="28"/>
          <w:cs/>
        </w:rPr>
        <w:t>เก้า</w:t>
      </w:r>
      <w:r w:rsidR="00427CFB" w:rsidRPr="00E74E50">
        <w:rPr>
          <w:rFonts w:ascii="Angsana New" w:hAnsi="Angsana New"/>
          <w:sz w:val="28"/>
          <w:szCs w:val="28"/>
          <w:cs/>
        </w:rPr>
        <w:t>เดือน</w:t>
      </w:r>
      <w:r w:rsidRPr="00E74E50">
        <w:rPr>
          <w:rFonts w:ascii="Angsana New" w:hAnsi="Angsana New"/>
          <w:sz w:val="28"/>
          <w:szCs w:val="28"/>
          <w:cs/>
        </w:rPr>
        <w:t>สิ้นสุดวันที่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="000A3839" w:rsidRPr="00FE287D">
        <w:rPr>
          <w:rFonts w:ascii="Angsana New" w:hAnsi="Angsana New"/>
          <w:sz w:val="28"/>
          <w:szCs w:val="28"/>
        </w:rPr>
        <w:t xml:space="preserve">30 </w:t>
      </w:r>
      <w:r w:rsidR="00FE0A2A">
        <w:rPr>
          <w:rFonts w:ascii="Angsana New" w:hAnsi="Angsana New" w:hint="cs"/>
          <w:sz w:val="28"/>
          <w:szCs w:val="28"/>
          <w:cs/>
        </w:rPr>
        <w:t>กันยา</w:t>
      </w:r>
      <w:r w:rsidR="000A3839" w:rsidRPr="00E74E50">
        <w:rPr>
          <w:rFonts w:ascii="Angsana New" w:hAnsi="Angsana New"/>
          <w:sz w:val="28"/>
          <w:szCs w:val="28"/>
          <w:cs/>
        </w:rPr>
        <w:t>ยน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="00C06D35" w:rsidRPr="00FE287D">
        <w:rPr>
          <w:rFonts w:ascii="Angsana New" w:hAnsi="Angsana New"/>
          <w:sz w:val="28"/>
          <w:szCs w:val="28"/>
        </w:rPr>
        <w:t>2566</w:t>
      </w:r>
      <w:r w:rsidRPr="00E74E50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829" w:type="pct"/>
        <w:tblInd w:w="250" w:type="dxa"/>
        <w:tblLook w:val="0000" w:firstRow="0" w:lastRow="0" w:firstColumn="0" w:lastColumn="0" w:noHBand="0" w:noVBand="0"/>
      </w:tblPr>
      <w:tblGrid>
        <w:gridCol w:w="5382"/>
        <w:gridCol w:w="4116"/>
      </w:tblGrid>
      <w:tr w:rsidR="0022682A" w:rsidRPr="005764E7" w14:paraId="33C283AB" w14:textId="77777777" w:rsidTr="00F66A5A">
        <w:trPr>
          <w:trHeight w:hRule="exact" w:val="398"/>
        </w:trPr>
        <w:tc>
          <w:tcPr>
            <w:tcW w:w="2833" w:type="pct"/>
          </w:tcPr>
          <w:p w14:paraId="668C3B23" w14:textId="77777777" w:rsidR="0022682A" w:rsidRPr="005764E7" w:rsidRDefault="0022682A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</w:tcPr>
          <w:p w14:paraId="2CC59A70" w14:textId="77777777" w:rsidR="0022682A" w:rsidRPr="005764E7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2682A" w:rsidRPr="005764E7" w14:paraId="54F497E3" w14:textId="77777777" w:rsidTr="00F66A5A">
        <w:trPr>
          <w:trHeight w:hRule="exact" w:val="398"/>
        </w:trPr>
        <w:tc>
          <w:tcPr>
            <w:tcW w:w="2833" w:type="pct"/>
          </w:tcPr>
          <w:p w14:paraId="48420DD0" w14:textId="77777777" w:rsidR="0022682A" w:rsidRPr="005764E7" w:rsidRDefault="0022682A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</w:tcBorders>
            <w:vAlign w:val="bottom"/>
          </w:tcPr>
          <w:p w14:paraId="2918C479" w14:textId="77777777" w:rsidR="0022682A" w:rsidRPr="00EC5FC2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  <w:p w14:paraId="36361C9E" w14:textId="77777777" w:rsidR="0022682A" w:rsidRPr="00E74E50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2682A" w:rsidRPr="005764E7" w14:paraId="0E7509C9" w14:textId="77777777" w:rsidTr="00F66A5A">
        <w:trPr>
          <w:trHeight w:hRule="exact" w:val="398"/>
        </w:trPr>
        <w:tc>
          <w:tcPr>
            <w:tcW w:w="2833" w:type="pct"/>
          </w:tcPr>
          <w:p w14:paraId="4673CC09" w14:textId="77777777" w:rsidR="0022682A" w:rsidRPr="005764E7" w:rsidRDefault="0022682A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  <w:vAlign w:val="bottom"/>
          </w:tcPr>
          <w:p w14:paraId="636756AD" w14:textId="77777777" w:rsidR="0022682A" w:rsidRPr="00E74E50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82A" w:rsidRPr="005764E7" w14:paraId="077520D4" w14:textId="77777777" w:rsidTr="002F0DC8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3B051CD1" w14:textId="77777777" w:rsidR="0022682A" w:rsidRPr="005764E7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1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F4BA0" w14:textId="77777777" w:rsidR="0022682A" w:rsidRPr="00CF1A28" w:rsidRDefault="0022682A" w:rsidP="00544211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A28">
              <w:rPr>
                <w:rFonts w:ascii="Angsana New" w:hAnsi="Angsana New"/>
                <w:sz w:val="28"/>
                <w:szCs w:val="28"/>
              </w:rPr>
              <w:t>205,000</w:t>
            </w:r>
          </w:p>
        </w:tc>
      </w:tr>
      <w:tr w:rsidR="0022682A" w:rsidRPr="005764E7" w14:paraId="0A0287F1" w14:textId="77777777" w:rsidTr="0015386A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3379277A" w14:textId="72CAA190" w:rsidR="0022682A" w:rsidRPr="00E74E50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 กู้เพิ่มระหว่าง</w:t>
            </w:r>
            <w:r w:rsidR="00705F84" w:rsidRPr="00E74E50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167" w:type="pct"/>
            <w:shd w:val="clear" w:color="auto" w:fill="auto"/>
            <w:vAlign w:val="bottom"/>
          </w:tcPr>
          <w:p w14:paraId="49EC5194" w14:textId="733AA6EC" w:rsidR="0022682A" w:rsidRPr="005764E7" w:rsidRDefault="0015386A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939,000</w:t>
            </w:r>
          </w:p>
        </w:tc>
      </w:tr>
      <w:tr w:rsidR="0022682A" w:rsidRPr="005764E7" w14:paraId="25FC6EF1" w14:textId="77777777" w:rsidTr="0015386A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1E25CE9E" w14:textId="2223726C" w:rsidR="0022682A" w:rsidRPr="00E74E50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 จ่ายชำระระหว่าง</w:t>
            </w:r>
            <w:r w:rsidR="00705F84" w:rsidRPr="00E74E50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1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4415E" w14:textId="4836AEE5" w:rsidR="0022682A" w:rsidRPr="00E74E50" w:rsidRDefault="0015386A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(975,000)</w:t>
            </w:r>
          </w:p>
        </w:tc>
      </w:tr>
      <w:tr w:rsidR="0022682A" w:rsidRPr="005764E7" w14:paraId="483F033B" w14:textId="77777777" w:rsidTr="0015386A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6038EB71" w14:textId="795EEBF9" w:rsidR="0022682A" w:rsidRPr="00FD6FF5" w:rsidRDefault="0022682A" w:rsidP="000A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DD734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A3839" w:rsidRPr="00DD734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FE0A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0A3839"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ยน </w:t>
            </w:r>
            <w:r w:rsidRPr="00DD7343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D2A5E" w14:textId="775B7289" w:rsidR="0022682A" w:rsidRPr="00FD6FF5" w:rsidRDefault="0015386A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169,000</w:t>
            </w:r>
          </w:p>
        </w:tc>
      </w:tr>
    </w:tbl>
    <w:p w14:paraId="5E9DAEE1" w14:textId="6F5E0096" w:rsidR="00C8551D" w:rsidRDefault="00C8551D" w:rsidP="008401B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กำไร</w:t>
      </w:r>
      <w:r w:rsidR="00FD62F4" w:rsidRPr="00E74E5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25C7D" w:rsidRPr="00E74E50">
        <w:rPr>
          <w:rFonts w:ascii="Angsana New" w:hAnsi="Angsana New"/>
          <w:b/>
          <w:bCs/>
          <w:sz w:val="28"/>
          <w:szCs w:val="28"/>
          <w:cs/>
        </w:rPr>
        <w:t>(</w:t>
      </w:r>
      <w:r w:rsidRPr="00E74E50">
        <w:rPr>
          <w:rFonts w:ascii="Angsana New" w:hAnsi="Angsana New"/>
          <w:b/>
          <w:bCs/>
          <w:sz w:val="28"/>
          <w:szCs w:val="28"/>
          <w:cs/>
        </w:rPr>
        <w:t>ขาดทุน</w:t>
      </w:r>
      <w:r w:rsidR="00725C7D" w:rsidRPr="00E74E50">
        <w:rPr>
          <w:rFonts w:ascii="Angsana New" w:hAnsi="Angsana New"/>
          <w:b/>
          <w:bCs/>
          <w:sz w:val="28"/>
          <w:szCs w:val="28"/>
          <w:cs/>
        </w:rPr>
        <w:t>)</w:t>
      </w:r>
      <w:r w:rsidR="00FD62F4" w:rsidRPr="00E74E5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b/>
          <w:bCs/>
          <w:sz w:val="28"/>
          <w:szCs w:val="28"/>
          <w:cs/>
        </w:rPr>
        <w:t>เบ็ดเสร็จอื่น</w:t>
      </w: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106"/>
        <w:gridCol w:w="1417"/>
        <w:gridCol w:w="281"/>
        <w:gridCol w:w="1276"/>
        <w:gridCol w:w="283"/>
        <w:gridCol w:w="1274"/>
      </w:tblGrid>
      <w:tr w:rsidR="008401B8" w:rsidRPr="005764E7" w14:paraId="585F853F" w14:textId="77777777" w:rsidTr="00296A31">
        <w:trPr>
          <w:trHeight w:val="48"/>
        </w:trPr>
        <w:tc>
          <w:tcPr>
            <w:tcW w:w="2649" w:type="pct"/>
            <w:shd w:val="clear" w:color="auto" w:fill="auto"/>
          </w:tcPr>
          <w:p w14:paraId="4859DF6E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51" w:type="pct"/>
            <w:gridSpan w:val="5"/>
            <w:shd w:val="clear" w:color="auto" w:fill="auto"/>
          </w:tcPr>
          <w:p w14:paraId="3ADD5701" w14:textId="77777777" w:rsidR="00C05C37" w:rsidRPr="00E74E50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401B8" w:rsidRPr="005764E7" w14:paraId="56D01834" w14:textId="77777777" w:rsidTr="00296A31">
        <w:trPr>
          <w:trHeight w:val="71"/>
        </w:trPr>
        <w:tc>
          <w:tcPr>
            <w:tcW w:w="2649" w:type="pct"/>
            <w:shd w:val="clear" w:color="auto" w:fill="auto"/>
          </w:tcPr>
          <w:p w14:paraId="6387B174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51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F9ABC" w14:textId="17697429" w:rsidR="00C05C37" w:rsidRPr="005764E7" w:rsidRDefault="00F026BD" w:rsidP="004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  <w:r w:rsidR="00FE0A2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เก้า</w:t>
            </w: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  <w:r w:rsidR="00C05C37"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0A3839" w:rsidRPr="00DD73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E0A2A">
              <w:rPr>
                <w:rFonts w:ascii="Angsana New" w:hAnsi="Angsana New" w:cstheme="majorBidi" w:hint="cs"/>
                <w:sz w:val="28"/>
                <w:szCs w:val="28"/>
                <w:cs/>
              </w:rPr>
              <w:t>กันยา</w:t>
            </w:r>
            <w:r w:rsidR="000A3839" w:rsidRPr="00E74E50">
              <w:rPr>
                <w:rFonts w:ascii="Angsana New" w:hAnsi="Angsana New" w:cstheme="majorBidi"/>
                <w:sz w:val="28"/>
                <w:szCs w:val="28"/>
                <w:cs/>
              </w:rPr>
              <w:t>ยน</w:t>
            </w:r>
            <w:r w:rsidR="00C05C37" w:rsidRPr="00E74E50">
              <w:rPr>
                <w:rFonts w:ascii="Angsana New" w:hAnsi="Angsana New" w:cstheme="majorBidi"/>
                <w:sz w:val="28"/>
                <w:szCs w:val="28"/>
                <w:cs/>
              </w:rPr>
              <w:t xml:space="preserve"> </w:t>
            </w:r>
            <w:r w:rsidR="00C05C37" w:rsidRPr="00DD73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3E5D21" w:rsidRPr="00DD73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814852" w:rsidRPr="005764E7" w14:paraId="5147705D" w14:textId="77777777" w:rsidTr="00296A31">
        <w:trPr>
          <w:trHeight w:val="51"/>
        </w:trPr>
        <w:tc>
          <w:tcPr>
            <w:tcW w:w="2649" w:type="pct"/>
            <w:shd w:val="clear" w:color="auto" w:fill="auto"/>
          </w:tcPr>
          <w:p w14:paraId="083D710A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3826408F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</w:tcPr>
          <w:p w14:paraId="2E878312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1FBC0A34" w14:textId="77777777" w:rsidR="00C05C37" w:rsidRPr="00E74E50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</w:tcPr>
          <w:p w14:paraId="0BE03D5E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349EF5C6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5B960E8F" w14:textId="77777777" w:rsidTr="00296A31">
        <w:trPr>
          <w:trHeight w:val="71"/>
        </w:trPr>
        <w:tc>
          <w:tcPr>
            <w:tcW w:w="2649" w:type="pct"/>
            <w:shd w:val="clear" w:color="auto" w:fill="auto"/>
            <w:vAlign w:val="bottom"/>
          </w:tcPr>
          <w:p w14:paraId="3CAE8BE8" w14:textId="77777777" w:rsidR="00C05C37" w:rsidRPr="005764E7" w:rsidRDefault="00C05C37" w:rsidP="00D2520C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0F3A213F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  <w:shd w:val="clear" w:color="auto" w:fill="auto"/>
          </w:tcPr>
          <w:p w14:paraId="441A18D2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38370D33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  <w:shd w:val="clear" w:color="auto" w:fill="auto"/>
          </w:tcPr>
          <w:p w14:paraId="3302405C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786BD34C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814852" w:rsidRPr="005764E7" w14:paraId="06B9C6C8" w14:textId="77777777" w:rsidTr="00296A31">
        <w:trPr>
          <w:trHeight w:val="71"/>
        </w:trPr>
        <w:tc>
          <w:tcPr>
            <w:tcW w:w="2649" w:type="pct"/>
            <w:shd w:val="clear" w:color="auto" w:fill="auto"/>
            <w:vAlign w:val="bottom"/>
          </w:tcPr>
          <w:p w14:paraId="26B958D8" w14:textId="77777777" w:rsidR="00C05C37" w:rsidRPr="00E74E50" w:rsidRDefault="00C05C37" w:rsidP="0084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2F922897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52C05B2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54E33329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B2EA042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36C6E130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614201C4" w14:textId="77777777" w:rsidTr="00296A31">
        <w:trPr>
          <w:trHeight w:val="71"/>
        </w:trPr>
        <w:tc>
          <w:tcPr>
            <w:tcW w:w="2649" w:type="pct"/>
            <w:shd w:val="clear" w:color="auto" w:fill="auto"/>
          </w:tcPr>
          <w:p w14:paraId="200BA00E" w14:textId="77777777" w:rsidR="00C05C37" w:rsidRPr="005764E7" w:rsidRDefault="00C05C37" w:rsidP="0084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35" w:type="pct"/>
            <w:shd w:val="clear" w:color="auto" w:fill="auto"/>
          </w:tcPr>
          <w:p w14:paraId="7907F1CE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40D458EF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2D648E49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5B3489C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49F54417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75B5AEC3" w14:textId="77777777" w:rsidTr="00296A31">
        <w:trPr>
          <w:trHeight w:val="71"/>
        </w:trPr>
        <w:tc>
          <w:tcPr>
            <w:tcW w:w="2649" w:type="pct"/>
            <w:shd w:val="clear" w:color="auto" w:fill="auto"/>
          </w:tcPr>
          <w:p w14:paraId="3C4AAD1F" w14:textId="20FFBE2A" w:rsidR="00C05C37" w:rsidRPr="00E74E50" w:rsidRDefault="00C05C37" w:rsidP="00FE0FAF">
            <w:pPr>
              <w:tabs>
                <w:tab w:val="clear" w:pos="454"/>
                <w:tab w:val="left" w:pos="567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5" w:type="pct"/>
            <w:shd w:val="clear" w:color="auto" w:fill="auto"/>
          </w:tcPr>
          <w:p w14:paraId="17E04DD7" w14:textId="77777777"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316E0D6" w14:textId="77777777"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6FBC4044" w14:textId="77777777"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3FA5855" w14:textId="77777777"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561B7072" w14:textId="77777777"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13462EF1" w14:textId="77777777" w:rsidTr="00B7066E">
        <w:trPr>
          <w:trHeight w:val="71"/>
        </w:trPr>
        <w:tc>
          <w:tcPr>
            <w:tcW w:w="2649" w:type="pct"/>
            <w:shd w:val="clear" w:color="auto" w:fill="auto"/>
          </w:tcPr>
          <w:p w14:paraId="55FE5783" w14:textId="3DE01751" w:rsidR="00C05C37" w:rsidRPr="008C1E46" w:rsidRDefault="00C05C37" w:rsidP="008C1E46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="0000152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1970335B" w14:textId="5A31ABE0" w:rsidR="00C05C37" w:rsidRPr="008C1E46" w:rsidRDefault="006E7B8E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(58)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06ED9B8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7A3090A" w14:textId="3949A974" w:rsidR="00C05C37" w:rsidRPr="00D74D94" w:rsidRDefault="00A37482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49E8A06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121A866" w14:textId="42C90B40" w:rsidR="00C05C37" w:rsidRPr="00E74E50" w:rsidRDefault="00820E43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(46)</w:t>
            </w:r>
          </w:p>
        </w:tc>
      </w:tr>
      <w:tr w:rsidR="00814852" w:rsidRPr="005764E7" w14:paraId="492DD379" w14:textId="77777777" w:rsidTr="00296A31">
        <w:trPr>
          <w:trHeight w:val="71"/>
        </w:trPr>
        <w:tc>
          <w:tcPr>
            <w:tcW w:w="2649" w:type="pct"/>
            <w:shd w:val="clear" w:color="auto" w:fill="auto"/>
          </w:tcPr>
          <w:p w14:paraId="06839DE2" w14:textId="77777777" w:rsidR="00C05C37" w:rsidRPr="00E74E50" w:rsidRDefault="00C05C37" w:rsidP="008401B8">
            <w:pPr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024CA1C6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0E6E505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4ECE495" w14:textId="77777777" w:rsidR="00C05C37" w:rsidRPr="00E74E50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F0A0AF5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4F53493F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547D3B30" w14:textId="77777777" w:rsidTr="00296A31">
        <w:trPr>
          <w:trHeight w:val="71"/>
        </w:trPr>
        <w:tc>
          <w:tcPr>
            <w:tcW w:w="2649" w:type="pct"/>
            <w:shd w:val="clear" w:color="auto" w:fill="auto"/>
          </w:tcPr>
          <w:p w14:paraId="7E169DC6" w14:textId="6836B53D" w:rsidR="00C05C37" w:rsidRPr="005764E7" w:rsidRDefault="00C05C37" w:rsidP="00FE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44AFA672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1914473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5CFBABDE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DFD576A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3B0F4956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5D78EF34" w14:textId="77777777" w:rsidTr="00296A31">
        <w:trPr>
          <w:trHeight w:val="71"/>
        </w:trPr>
        <w:tc>
          <w:tcPr>
            <w:tcW w:w="2649" w:type="pct"/>
            <w:shd w:val="clear" w:color="auto" w:fill="auto"/>
            <w:vAlign w:val="bottom"/>
          </w:tcPr>
          <w:p w14:paraId="63547D32" w14:textId="4DDD6E56" w:rsidR="00C05C37" w:rsidRPr="00D8709C" w:rsidRDefault="00C05C37" w:rsidP="008C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="00001523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หลักทรัพย์จด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B53E26C" w14:textId="398C35D2" w:rsidR="00C05C37" w:rsidRPr="00E74E50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C221B5C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3804EE5" w14:textId="068F1102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C5F830E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7337E17" w14:textId="2BDADE4E" w:rsidR="00C05C37" w:rsidRPr="00656B26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3ED3E475" w14:textId="77777777" w:rsidTr="00B7066E">
        <w:trPr>
          <w:trHeight w:val="71"/>
        </w:trPr>
        <w:tc>
          <w:tcPr>
            <w:tcW w:w="2649" w:type="pct"/>
            <w:shd w:val="clear" w:color="auto" w:fill="auto"/>
            <w:vAlign w:val="bottom"/>
          </w:tcPr>
          <w:p w14:paraId="6AC75804" w14:textId="7D2AFB05" w:rsidR="007957BC" w:rsidRPr="00E74E50" w:rsidRDefault="00001523" w:rsidP="0030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firstLine="20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00152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ทะเบียนใน</w:t>
            </w:r>
            <w:r w:rsidR="007957BC"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C887840" w14:textId="72BAACD6" w:rsidR="007957BC" w:rsidRPr="00E74E50" w:rsidRDefault="00B7066E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(7,318)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A7A378C" w14:textId="77777777" w:rsidR="007957BC" w:rsidRPr="00D74D94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DB1B8EB" w14:textId="222E2024" w:rsidR="007957BC" w:rsidRPr="00E74E50" w:rsidRDefault="00B7066E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1,464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60FFF05" w14:textId="77777777" w:rsidR="007957BC" w:rsidRPr="00D74D94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EB708A8" w14:textId="40277E9E" w:rsidR="007957BC" w:rsidRPr="00E74E50" w:rsidRDefault="00B94109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(5,854)</w:t>
            </w:r>
          </w:p>
        </w:tc>
      </w:tr>
      <w:tr w:rsidR="00814852" w:rsidRPr="005764E7" w14:paraId="28FC2865" w14:textId="77777777" w:rsidTr="00296A31">
        <w:trPr>
          <w:trHeight w:val="71"/>
        </w:trPr>
        <w:tc>
          <w:tcPr>
            <w:tcW w:w="2649" w:type="pct"/>
            <w:shd w:val="clear" w:color="auto" w:fill="auto"/>
          </w:tcPr>
          <w:p w14:paraId="2B7C6096" w14:textId="4784512A" w:rsidR="00972B1A" w:rsidRPr="00E74E50" w:rsidRDefault="00972B1A" w:rsidP="0097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D922AF7" w14:textId="77777777" w:rsidR="00972B1A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B8722B7" w14:textId="77777777" w:rsidR="00972B1A" w:rsidRPr="00D74D94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A4BB048" w14:textId="77777777" w:rsidR="00972B1A" w:rsidRPr="00E74E50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4B67FEA" w14:textId="77777777" w:rsidR="00972B1A" w:rsidRPr="00D74D94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85611F8" w14:textId="77777777" w:rsidR="00972B1A" w:rsidRPr="00E74E50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B94109" w:rsidRPr="005764E7" w14:paraId="45F89D23" w14:textId="77777777" w:rsidTr="00AE7E10">
        <w:trPr>
          <w:trHeight w:val="71"/>
        </w:trPr>
        <w:tc>
          <w:tcPr>
            <w:tcW w:w="2649" w:type="pct"/>
            <w:shd w:val="clear" w:color="auto" w:fill="auto"/>
          </w:tcPr>
          <w:p w14:paraId="5338AA37" w14:textId="3A2A81C4" w:rsidR="00B94109" w:rsidRPr="00E74E50" w:rsidRDefault="00B94109" w:rsidP="00B94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FE6DA0B" w14:textId="6D9F1728" w:rsidR="00B94109" w:rsidRDefault="00B94109" w:rsidP="00B9410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647BE93" w14:textId="77777777" w:rsidR="00B94109" w:rsidRPr="00D74D94" w:rsidRDefault="00B94109" w:rsidP="00B9410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966DA6D" w14:textId="0B4841C3" w:rsidR="00B94109" w:rsidRPr="00E74E50" w:rsidRDefault="00B94109" w:rsidP="00B9410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9D67D4F" w14:textId="77777777" w:rsidR="00B94109" w:rsidRPr="00D74D94" w:rsidRDefault="00B94109" w:rsidP="00B9410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4922741" w14:textId="6E0F7C6D" w:rsidR="00B94109" w:rsidRPr="00E74E50" w:rsidRDefault="00B94109" w:rsidP="00B9410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</w:tr>
      <w:tr w:rsidR="00814852" w:rsidRPr="005764E7" w14:paraId="5334C645" w14:textId="77777777" w:rsidTr="00111249">
        <w:trPr>
          <w:trHeight w:val="51"/>
        </w:trPr>
        <w:tc>
          <w:tcPr>
            <w:tcW w:w="2649" w:type="pct"/>
            <w:shd w:val="clear" w:color="auto" w:fill="auto"/>
          </w:tcPr>
          <w:p w14:paraId="551509A7" w14:textId="2A6AB96F" w:rsidR="00972B1A" w:rsidRPr="003E3B5D" w:rsidRDefault="007E293E" w:rsidP="00972B1A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กำไร </w:t>
            </w:r>
            <w:r w:rsidR="00A22091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(ขาดทุน) </w:t>
            </w:r>
            <w:r w:rsidR="00972B1A"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2027FB" w14:textId="2DF82CA7" w:rsidR="00972B1A" w:rsidRPr="00E74E50" w:rsidRDefault="00111249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(3,053)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3AA99A2" w14:textId="77777777" w:rsidR="00972B1A" w:rsidRPr="00B92F8A" w:rsidRDefault="00972B1A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D4A056" w14:textId="017720A9" w:rsidR="00972B1A" w:rsidRPr="00E74E50" w:rsidRDefault="00111249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1,476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217DDD5" w14:textId="77777777" w:rsidR="00972B1A" w:rsidRPr="00B92F8A" w:rsidRDefault="00972B1A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A5FF02" w14:textId="7D0B901E" w:rsidR="00972B1A" w:rsidRPr="00E74E50" w:rsidRDefault="00111249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(1,577)</w:t>
            </w:r>
          </w:p>
        </w:tc>
      </w:tr>
    </w:tbl>
    <w:p w14:paraId="115682D4" w14:textId="77777777" w:rsidR="0067347C" w:rsidRDefault="0067347C"/>
    <w:p w14:paraId="0E7E8C1E" w14:textId="77777777" w:rsidR="0067347C" w:rsidRDefault="0067347C"/>
    <w:p w14:paraId="43E8233B" w14:textId="77777777" w:rsidR="0067347C" w:rsidRDefault="0067347C"/>
    <w:p w14:paraId="371CD1AD" w14:textId="77777777" w:rsidR="006F3F89" w:rsidRDefault="006F3F89"/>
    <w:p w14:paraId="319A3AA0" w14:textId="77777777" w:rsidR="006F3F89" w:rsidRDefault="006F3F89"/>
    <w:p w14:paraId="7F6FD8B5" w14:textId="77777777" w:rsidR="006F3F89" w:rsidRDefault="006F3F89"/>
    <w:p w14:paraId="355CD28D" w14:textId="77777777" w:rsidR="006F3F89" w:rsidRDefault="006F3F89"/>
    <w:p w14:paraId="18CB9F92" w14:textId="77777777" w:rsidR="006F3F89" w:rsidRDefault="006F3F89"/>
    <w:p w14:paraId="5493FCF7" w14:textId="77777777" w:rsidR="00972B1A" w:rsidRDefault="00972B1A"/>
    <w:p w14:paraId="12673F67" w14:textId="77777777" w:rsidR="00972B1A" w:rsidRDefault="00972B1A"/>
    <w:p w14:paraId="4DD64192" w14:textId="77777777" w:rsidR="00972B1A" w:rsidRDefault="00972B1A"/>
    <w:p w14:paraId="09356EBC" w14:textId="77777777" w:rsidR="006F3F89" w:rsidRDefault="006F3F89"/>
    <w:p w14:paraId="14DF6F8F" w14:textId="77777777" w:rsidR="0067347C" w:rsidRDefault="0067347C"/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245"/>
        <w:gridCol w:w="1278"/>
        <w:gridCol w:w="281"/>
        <w:gridCol w:w="1276"/>
        <w:gridCol w:w="283"/>
        <w:gridCol w:w="1274"/>
      </w:tblGrid>
      <w:tr w:rsidR="0067347C" w:rsidRPr="005764E7" w14:paraId="1BC6B390" w14:textId="77777777" w:rsidTr="00814852">
        <w:trPr>
          <w:trHeight w:val="264"/>
        </w:trPr>
        <w:tc>
          <w:tcPr>
            <w:tcW w:w="2721" w:type="pct"/>
          </w:tcPr>
          <w:p w14:paraId="1113AA83" w14:textId="23790219" w:rsidR="0067347C" w:rsidRPr="00391292" w:rsidRDefault="0067347C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</w:tcPr>
          <w:p w14:paraId="3EC16183" w14:textId="4D55CDF3" w:rsidR="0067347C" w:rsidRPr="00E45C8B" w:rsidRDefault="0067347C" w:rsidP="00296A31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7347C" w:rsidRPr="005764E7" w14:paraId="338C5342" w14:textId="77777777" w:rsidTr="00814852">
        <w:trPr>
          <w:trHeight w:val="264"/>
        </w:trPr>
        <w:tc>
          <w:tcPr>
            <w:tcW w:w="2721" w:type="pct"/>
          </w:tcPr>
          <w:p w14:paraId="0F6F532D" w14:textId="77777777" w:rsidR="0067347C" w:rsidRPr="00391292" w:rsidRDefault="0067347C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C2FDF09" w14:textId="53B5EB9E" w:rsidR="0067347C" w:rsidRPr="00E45C8B" w:rsidRDefault="0067347C" w:rsidP="00296A31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  <w:r w:rsidR="0083421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เก้า</w:t>
            </w: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0A3839" w:rsidRPr="00DD73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34216">
              <w:rPr>
                <w:rFonts w:ascii="Angsana New" w:hAnsi="Angsana New" w:cstheme="majorBidi" w:hint="cs"/>
                <w:sz w:val="28"/>
                <w:szCs w:val="28"/>
                <w:cs/>
              </w:rPr>
              <w:t>กันยา</w:t>
            </w:r>
            <w:r w:rsidR="000A3839" w:rsidRPr="00E74E50">
              <w:rPr>
                <w:rFonts w:ascii="Angsana New" w:hAnsi="Angsana New" w:cstheme="majorBidi"/>
                <w:sz w:val="28"/>
                <w:szCs w:val="28"/>
                <w:cs/>
              </w:rPr>
              <w:t>ยน</w:t>
            </w:r>
            <w:r w:rsidRPr="00E74E50">
              <w:rPr>
                <w:rFonts w:ascii="Angsana New" w:hAnsi="Angsana New" w:cstheme="majorBidi"/>
                <w:sz w:val="28"/>
                <w:szCs w:val="28"/>
                <w:cs/>
              </w:rPr>
              <w:t xml:space="preserve"> </w:t>
            </w:r>
            <w:r w:rsidRPr="00DD73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296A31" w:rsidRPr="00DD73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5B5CAF" w:rsidRPr="005764E7" w14:paraId="261D7FD9" w14:textId="77777777" w:rsidTr="005B5CAF">
        <w:trPr>
          <w:trHeight w:val="264"/>
        </w:trPr>
        <w:tc>
          <w:tcPr>
            <w:tcW w:w="2721" w:type="pct"/>
          </w:tcPr>
          <w:p w14:paraId="24855C0A" w14:textId="77777777" w:rsidR="0067347C" w:rsidRPr="00E74E50" w:rsidRDefault="0067347C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2B28B0CB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53132852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20FEC40F" w14:textId="02E65CF5" w:rsidR="0067347C" w:rsidRPr="00E45C8B" w:rsidRDefault="0067347C" w:rsidP="00296A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68B426FF" w14:textId="77777777" w:rsidR="0067347C" w:rsidRPr="00E45C8B" w:rsidRDefault="0067347C" w:rsidP="00296A3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624903A3" w14:textId="77777777" w:rsidR="0067347C" w:rsidRPr="00E45C8B" w:rsidRDefault="0067347C" w:rsidP="00296A31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B5CAF" w:rsidRPr="005764E7" w14:paraId="45E1752D" w14:textId="77777777" w:rsidTr="005B5CAF">
        <w:trPr>
          <w:trHeight w:val="264"/>
        </w:trPr>
        <w:tc>
          <w:tcPr>
            <w:tcW w:w="2721" w:type="pct"/>
            <w:vAlign w:val="bottom"/>
          </w:tcPr>
          <w:p w14:paraId="3698B831" w14:textId="77777777" w:rsidR="0067347C" w:rsidRPr="00391292" w:rsidRDefault="0067347C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1BDEFD5B" w14:textId="5A88D3C8" w:rsidR="0067347C" w:rsidRPr="00E45C8B" w:rsidRDefault="0067347C" w:rsidP="00296A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54AA3F75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22515C93" w14:textId="4E318303" w:rsidR="0067347C" w:rsidRPr="00E45C8B" w:rsidRDefault="0067347C" w:rsidP="00296A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</w:tcPr>
          <w:p w14:paraId="26592A8D" w14:textId="77777777" w:rsidR="0067347C" w:rsidRPr="00E45C8B" w:rsidRDefault="0067347C" w:rsidP="00296A3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5C23113" w14:textId="5C7BF563" w:rsidR="0067347C" w:rsidRPr="00E45C8B" w:rsidRDefault="0067347C" w:rsidP="00296A31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5B5CAF" w:rsidRPr="005764E7" w14:paraId="3C4A1E59" w14:textId="77777777" w:rsidTr="00296A31">
        <w:trPr>
          <w:trHeight w:val="264"/>
        </w:trPr>
        <w:tc>
          <w:tcPr>
            <w:tcW w:w="2721" w:type="pct"/>
            <w:shd w:val="clear" w:color="auto" w:fill="auto"/>
          </w:tcPr>
          <w:p w14:paraId="7EDF109D" w14:textId="4E3A0906" w:rsidR="0067347C" w:rsidRPr="00E74E50" w:rsidRDefault="0067347C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D658C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17D9848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7D5A0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0DB424D" w14:textId="77777777" w:rsidR="0067347C" w:rsidRPr="00E45C8B" w:rsidRDefault="0067347C" w:rsidP="00296A3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8B6262" w14:textId="77777777" w:rsidR="0067347C" w:rsidRPr="00E45C8B" w:rsidRDefault="0067347C" w:rsidP="00296A31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B5CAF" w:rsidRPr="005764E7" w14:paraId="16B92C36" w14:textId="77777777" w:rsidTr="00296A31">
        <w:trPr>
          <w:trHeight w:val="84"/>
        </w:trPr>
        <w:tc>
          <w:tcPr>
            <w:tcW w:w="2721" w:type="pct"/>
            <w:shd w:val="clear" w:color="auto" w:fill="auto"/>
          </w:tcPr>
          <w:p w14:paraId="30E34E0A" w14:textId="77777777" w:rsidR="0067347C" w:rsidRPr="00E74E50" w:rsidRDefault="0067347C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1B35AE5A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56E6891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27AE7385" w14:textId="77777777" w:rsidR="0067347C" w:rsidRPr="00E74E50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A927E12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10FB60B1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B5CAF" w:rsidRPr="005764E7" w14:paraId="403C7F4B" w14:textId="77777777" w:rsidTr="00296A31">
        <w:trPr>
          <w:trHeight w:val="84"/>
        </w:trPr>
        <w:tc>
          <w:tcPr>
            <w:tcW w:w="2721" w:type="pct"/>
            <w:shd w:val="clear" w:color="auto" w:fill="auto"/>
          </w:tcPr>
          <w:p w14:paraId="58E1D926" w14:textId="77777777" w:rsidR="0067347C" w:rsidRPr="00E74E50" w:rsidRDefault="0067347C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6B547639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248465F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9C06016" w14:textId="77777777" w:rsidR="0067347C" w:rsidRPr="00E74E50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43300F5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63B8B675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B5CAF" w:rsidRPr="005764E7" w14:paraId="24A0DCBF" w14:textId="77777777" w:rsidTr="00296A31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5AB4D14B" w14:textId="2F6AE243" w:rsidR="0067347C" w:rsidRPr="00391292" w:rsidRDefault="0067347C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="0079408B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หลักทรัพย์จด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5CE0582" w14:textId="5564A6D8" w:rsidR="0067347C" w:rsidRPr="00E74E50" w:rsidRDefault="0067347C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BB62F35" w14:textId="77777777" w:rsidR="0067347C" w:rsidRPr="006E3FCC" w:rsidRDefault="0067347C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73DDC13" w14:textId="0ABED100" w:rsidR="0067347C" w:rsidRPr="00E74E50" w:rsidRDefault="0067347C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B3073E1" w14:textId="77777777" w:rsidR="0067347C" w:rsidRPr="006E3FCC" w:rsidRDefault="0067347C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CDA7AAC" w14:textId="5F9FA661" w:rsidR="0067347C" w:rsidRPr="00E74E50" w:rsidRDefault="0067347C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51F90" w:rsidRPr="005764E7" w14:paraId="5160EEE6" w14:textId="77777777" w:rsidTr="00051F90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454BE8CA" w14:textId="29D0D0F9" w:rsidR="00051F90" w:rsidRPr="00E74E50" w:rsidRDefault="0079408B" w:rsidP="0005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408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ทะเบียนใน</w:t>
            </w:r>
            <w:r w:rsidR="00051F90"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0C2E7324" w14:textId="1A317F2E" w:rsidR="00051F90" w:rsidRPr="006E3FCC" w:rsidRDefault="00051F90" w:rsidP="00051F9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(7,318)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03D2D0" w14:textId="77777777" w:rsidR="00051F90" w:rsidRPr="006E3FCC" w:rsidRDefault="00051F90" w:rsidP="00051F9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6BB723E" w14:textId="77E8B544" w:rsidR="00051F90" w:rsidRPr="00E74E50" w:rsidRDefault="00051F90" w:rsidP="00051F9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1,464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01A97F5" w14:textId="77777777" w:rsidR="00051F90" w:rsidRPr="006E3FCC" w:rsidRDefault="00051F90" w:rsidP="00051F9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74446E7" w14:textId="357EDC54" w:rsidR="00051F90" w:rsidRPr="006E3FCC" w:rsidRDefault="00051F90" w:rsidP="00051F9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(5,854)</w:t>
            </w:r>
          </w:p>
        </w:tc>
      </w:tr>
      <w:tr w:rsidR="00051F90" w:rsidRPr="005764E7" w14:paraId="67F875AA" w14:textId="77777777" w:rsidTr="00296A31">
        <w:trPr>
          <w:trHeight w:val="84"/>
        </w:trPr>
        <w:tc>
          <w:tcPr>
            <w:tcW w:w="2721" w:type="pct"/>
            <w:shd w:val="clear" w:color="auto" w:fill="auto"/>
          </w:tcPr>
          <w:p w14:paraId="2D3ED0D4" w14:textId="6D0116DB" w:rsidR="00051F90" w:rsidRPr="00E74E50" w:rsidRDefault="00051F90" w:rsidP="0005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DDE26E9" w14:textId="77777777" w:rsidR="00051F90" w:rsidRDefault="00051F90" w:rsidP="00051F9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E87A6F1" w14:textId="77777777" w:rsidR="00051F90" w:rsidRPr="006E3FCC" w:rsidRDefault="00051F90" w:rsidP="00051F9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51C2D6A" w14:textId="77777777" w:rsidR="00051F90" w:rsidRPr="00E74E50" w:rsidRDefault="00051F90" w:rsidP="00051F9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5070862" w14:textId="77777777" w:rsidR="00051F90" w:rsidRPr="006E3FCC" w:rsidRDefault="00051F90" w:rsidP="00051F9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9D97F61" w14:textId="77777777" w:rsidR="00051F90" w:rsidRDefault="00051F90" w:rsidP="00051F9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51F90" w:rsidRPr="005764E7" w14:paraId="1784D16F" w14:textId="77777777" w:rsidTr="00051F90">
        <w:trPr>
          <w:trHeight w:val="84"/>
        </w:trPr>
        <w:tc>
          <w:tcPr>
            <w:tcW w:w="2721" w:type="pct"/>
            <w:shd w:val="clear" w:color="auto" w:fill="auto"/>
          </w:tcPr>
          <w:p w14:paraId="61DFC825" w14:textId="4D68AF56" w:rsidR="00051F90" w:rsidRPr="00E74E50" w:rsidRDefault="00051F90" w:rsidP="0005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10E20AF" w14:textId="5ED74846" w:rsidR="00051F90" w:rsidRDefault="00051F90" w:rsidP="00051F9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608D354" w14:textId="77777777" w:rsidR="00051F90" w:rsidRPr="006E3FCC" w:rsidRDefault="00051F90" w:rsidP="00051F9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BA04416" w14:textId="03FC8365" w:rsidR="00051F90" w:rsidRPr="00091FF0" w:rsidRDefault="00051F90" w:rsidP="00051F9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E60E285" w14:textId="77777777" w:rsidR="00051F90" w:rsidRPr="006E3FCC" w:rsidRDefault="00051F90" w:rsidP="00051F9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5DF030D" w14:textId="094964A1" w:rsidR="00051F90" w:rsidRDefault="00051F90" w:rsidP="00051F9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</w:tr>
      <w:tr w:rsidR="005B5CAF" w:rsidRPr="005764E7" w14:paraId="08C9215D" w14:textId="77777777" w:rsidTr="007169F3">
        <w:trPr>
          <w:trHeight w:val="81"/>
        </w:trPr>
        <w:tc>
          <w:tcPr>
            <w:tcW w:w="2721" w:type="pct"/>
            <w:shd w:val="clear" w:color="auto" w:fill="auto"/>
          </w:tcPr>
          <w:p w14:paraId="4A415112" w14:textId="25BE4298" w:rsidR="00972B1A" w:rsidRPr="00E74E50" w:rsidRDefault="007E293E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กำไร </w:t>
            </w:r>
            <w:r w:rsidR="00F8510B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(ขาดทุน) </w:t>
            </w:r>
            <w:r w:rsidR="00972B1A"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CFF688" w14:textId="3898841D" w:rsidR="00972B1A" w:rsidRPr="00E74E50" w:rsidRDefault="007169F3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(2,995)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33194D3" w14:textId="77777777" w:rsidR="00972B1A" w:rsidRPr="00264B13" w:rsidRDefault="00972B1A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273F31" w14:textId="47A72565" w:rsidR="00972B1A" w:rsidRPr="005021DE" w:rsidRDefault="007169F3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1,464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CAFFACA" w14:textId="77777777" w:rsidR="00972B1A" w:rsidRPr="00264B13" w:rsidRDefault="00972B1A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34F5DF" w14:textId="39BD9739" w:rsidR="00972B1A" w:rsidRPr="00E74E50" w:rsidRDefault="007169F3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(1,531)</w:t>
            </w:r>
          </w:p>
        </w:tc>
      </w:tr>
    </w:tbl>
    <w:p w14:paraId="53337583" w14:textId="77777777" w:rsidR="000D7EDF" w:rsidRDefault="000D7EDF" w:rsidP="00296A3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245"/>
        <w:gridCol w:w="1280"/>
        <w:gridCol w:w="281"/>
        <w:gridCol w:w="1276"/>
        <w:gridCol w:w="283"/>
        <w:gridCol w:w="1272"/>
      </w:tblGrid>
      <w:tr w:rsidR="00562782" w:rsidRPr="005764E7" w14:paraId="65431D08" w14:textId="77777777" w:rsidTr="00702611">
        <w:trPr>
          <w:trHeight w:val="48"/>
        </w:trPr>
        <w:tc>
          <w:tcPr>
            <w:tcW w:w="2721" w:type="pct"/>
            <w:shd w:val="clear" w:color="auto" w:fill="auto"/>
          </w:tcPr>
          <w:p w14:paraId="397D49B0" w14:textId="77777777" w:rsidR="00562782" w:rsidRPr="000769C6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79" w:type="pct"/>
            <w:gridSpan w:val="5"/>
            <w:shd w:val="clear" w:color="auto" w:fill="auto"/>
          </w:tcPr>
          <w:p w14:paraId="1680C646" w14:textId="77777777" w:rsidR="00562782" w:rsidRPr="00E74E50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62782" w:rsidRPr="005764E7" w14:paraId="47664110" w14:textId="77777777" w:rsidTr="00702611">
        <w:trPr>
          <w:trHeight w:val="71"/>
        </w:trPr>
        <w:tc>
          <w:tcPr>
            <w:tcW w:w="2721" w:type="pct"/>
            <w:shd w:val="clear" w:color="auto" w:fill="auto"/>
          </w:tcPr>
          <w:p w14:paraId="5ABD9F2F" w14:textId="77777777" w:rsidR="00562782" w:rsidRPr="005764E7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79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0C1C4" w14:textId="52B9F719" w:rsidR="00562782" w:rsidRPr="005764E7" w:rsidRDefault="00562782" w:rsidP="004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  <w:r w:rsidR="0083421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เก้า</w:t>
            </w: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4E50F5" w:rsidRPr="007F14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34216">
              <w:rPr>
                <w:rFonts w:ascii="Angsana New" w:hAnsi="Angsana New" w:cstheme="majorBidi" w:hint="cs"/>
                <w:sz w:val="28"/>
                <w:szCs w:val="28"/>
                <w:cs/>
              </w:rPr>
              <w:t>กันยา</w:t>
            </w:r>
            <w:r w:rsidR="004E50F5" w:rsidRPr="00E74E50">
              <w:rPr>
                <w:rFonts w:ascii="Angsana New" w:hAnsi="Angsana New" w:cstheme="majorBidi"/>
                <w:sz w:val="28"/>
                <w:szCs w:val="28"/>
                <w:cs/>
              </w:rPr>
              <w:t xml:space="preserve">ยน </w:t>
            </w:r>
            <w:r w:rsidR="004E50F5" w:rsidRPr="007F14A7">
              <w:rPr>
                <w:rFonts w:ascii="Angsana New" w:hAnsi="Angsana New"/>
                <w:sz w:val="28"/>
                <w:szCs w:val="28"/>
              </w:rPr>
              <w:t>256</w:t>
            </w:r>
            <w:r w:rsidR="00296A31" w:rsidRPr="007F14A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62782" w:rsidRPr="005764E7" w14:paraId="7CAFF722" w14:textId="77777777" w:rsidTr="00702611">
        <w:trPr>
          <w:trHeight w:val="51"/>
        </w:trPr>
        <w:tc>
          <w:tcPr>
            <w:tcW w:w="2721" w:type="pct"/>
            <w:shd w:val="clear" w:color="auto" w:fill="auto"/>
          </w:tcPr>
          <w:p w14:paraId="38DAD9E1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3EE56920" w14:textId="77777777" w:rsidR="00562782" w:rsidRPr="005764E7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</w:tcPr>
          <w:p w14:paraId="01FEC90B" w14:textId="77777777" w:rsidR="00562782" w:rsidRPr="005764E7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26736B5D" w14:textId="77777777" w:rsidR="00562782" w:rsidRPr="00E74E50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</w:tcPr>
          <w:p w14:paraId="34EA8363" w14:textId="77777777" w:rsidR="00562782" w:rsidRPr="005764E7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23BF4B14" w14:textId="77777777" w:rsidR="00562782" w:rsidRPr="005764E7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62782" w:rsidRPr="005764E7" w14:paraId="5A2DCC57" w14:textId="77777777" w:rsidTr="00702611">
        <w:trPr>
          <w:trHeight w:val="71"/>
        </w:trPr>
        <w:tc>
          <w:tcPr>
            <w:tcW w:w="2721" w:type="pct"/>
            <w:shd w:val="clear" w:color="auto" w:fill="auto"/>
            <w:vAlign w:val="bottom"/>
          </w:tcPr>
          <w:p w14:paraId="05A8CE63" w14:textId="77777777" w:rsidR="00562782" w:rsidRPr="005764E7" w:rsidRDefault="00562782" w:rsidP="006F7312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14:paraId="38026955" w14:textId="77777777" w:rsidR="00562782" w:rsidRPr="005764E7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  <w:shd w:val="clear" w:color="auto" w:fill="auto"/>
          </w:tcPr>
          <w:p w14:paraId="4F8FB2A7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56C5832A" w14:textId="77777777" w:rsidR="00562782" w:rsidRPr="005764E7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  <w:shd w:val="clear" w:color="auto" w:fill="auto"/>
          </w:tcPr>
          <w:p w14:paraId="7245BB92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7839BDA8" w14:textId="77777777" w:rsidR="00562782" w:rsidRPr="005764E7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562782" w:rsidRPr="005764E7" w14:paraId="65CEDAA1" w14:textId="77777777" w:rsidTr="00702611">
        <w:trPr>
          <w:trHeight w:val="71"/>
        </w:trPr>
        <w:tc>
          <w:tcPr>
            <w:tcW w:w="2721" w:type="pct"/>
            <w:shd w:val="clear" w:color="auto" w:fill="auto"/>
            <w:vAlign w:val="bottom"/>
          </w:tcPr>
          <w:p w14:paraId="2A051E9E" w14:textId="77777777" w:rsidR="00562782" w:rsidRPr="00E74E50" w:rsidRDefault="00562782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2174544A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6D259E7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4ECF9D2D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DCDB246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273CE2A0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62782" w:rsidRPr="005764E7" w14:paraId="740CA581" w14:textId="77777777" w:rsidTr="00702611">
        <w:trPr>
          <w:trHeight w:val="71"/>
        </w:trPr>
        <w:tc>
          <w:tcPr>
            <w:tcW w:w="2721" w:type="pct"/>
            <w:shd w:val="clear" w:color="auto" w:fill="auto"/>
          </w:tcPr>
          <w:p w14:paraId="4BA64FC5" w14:textId="77777777" w:rsidR="00562782" w:rsidRPr="005764E7" w:rsidRDefault="00562782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64" w:type="pct"/>
            <w:shd w:val="clear" w:color="auto" w:fill="auto"/>
          </w:tcPr>
          <w:p w14:paraId="464F0704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0CD051C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3449E926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28238D0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28CA4D85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62782" w:rsidRPr="005764E7" w14:paraId="61655FF7" w14:textId="77777777" w:rsidTr="00702611">
        <w:trPr>
          <w:trHeight w:val="71"/>
        </w:trPr>
        <w:tc>
          <w:tcPr>
            <w:tcW w:w="2721" w:type="pct"/>
            <w:shd w:val="clear" w:color="auto" w:fill="auto"/>
          </w:tcPr>
          <w:p w14:paraId="24363CED" w14:textId="77777777" w:rsidR="00562782" w:rsidRPr="00E74E50" w:rsidRDefault="00562782" w:rsidP="006F7312">
            <w:pPr>
              <w:tabs>
                <w:tab w:val="clear" w:pos="454"/>
                <w:tab w:val="left" w:pos="567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64" w:type="pct"/>
            <w:shd w:val="clear" w:color="auto" w:fill="auto"/>
          </w:tcPr>
          <w:p w14:paraId="4FCC1BB3" w14:textId="77777777" w:rsidR="00562782" w:rsidRPr="00D74D94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44F866E" w14:textId="77777777" w:rsidR="00562782" w:rsidRPr="00D74D94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59E51316" w14:textId="77777777" w:rsidR="00562782" w:rsidRPr="00D74D94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41A06C3" w14:textId="77777777" w:rsidR="00562782" w:rsidRPr="00D74D94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35824387" w14:textId="77777777" w:rsidR="00562782" w:rsidRPr="00D74D94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A11CD" w:rsidRPr="005764E7" w14:paraId="27D33E0B" w14:textId="77777777" w:rsidTr="00702611">
        <w:trPr>
          <w:trHeight w:val="71"/>
        </w:trPr>
        <w:tc>
          <w:tcPr>
            <w:tcW w:w="2721" w:type="pct"/>
            <w:shd w:val="clear" w:color="auto" w:fill="auto"/>
          </w:tcPr>
          <w:p w14:paraId="091F8357" w14:textId="512F0884" w:rsidR="006A11CD" w:rsidRPr="008C1E46" w:rsidRDefault="006A11CD" w:rsidP="006A11C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</w:t>
            </w:r>
            <w:r w:rsidR="005B2EA8" w:rsidRPr="00E74E5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งกำไร</w:t>
            </w: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8FE56B5" w14:textId="33E2C223" w:rsidR="006A11CD" w:rsidRPr="008C1E46" w:rsidRDefault="00834216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05116C6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71E38C88" w14:textId="35CCF20D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>(</w:t>
            </w:r>
            <w:r w:rsidR="00834216">
              <w:rPr>
                <w:rFonts w:asciiTheme="majorBidi" w:hAnsiTheme="majorBidi"/>
                <w:color w:val="000000"/>
                <w:sz w:val="28"/>
                <w:szCs w:val="28"/>
              </w:rPr>
              <w:t>15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1933F1B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48E8D8D5" w14:textId="59A85354" w:rsidR="006A11CD" w:rsidRPr="00E74E50" w:rsidRDefault="00834216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</w:t>
            </w:r>
          </w:p>
        </w:tc>
      </w:tr>
      <w:tr w:rsidR="006A11CD" w:rsidRPr="005764E7" w14:paraId="1BD7C907" w14:textId="77777777" w:rsidTr="00702611">
        <w:trPr>
          <w:trHeight w:val="71"/>
        </w:trPr>
        <w:tc>
          <w:tcPr>
            <w:tcW w:w="2721" w:type="pct"/>
            <w:shd w:val="clear" w:color="auto" w:fill="auto"/>
          </w:tcPr>
          <w:p w14:paraId="6DFFFD97" w14:textId="77777777" w:rsidR="006A11CD" w:rsidRPr="00E74E50" w:rsidRDefault="006A11CD" w:rsidP="006A11CD">
            <w:pPr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0B082A5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E909FEC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D541279" w14:textId="77777777" w:rsidR="006A11CD" w:rsidRPr="00E74E50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D55A1D2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692DC47C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A11CD" w:rsidRPr="005764E7" w14:paraId="388F68E3" w14:textId="77777777" w:rsidTr="00702611">
        <w:trPr>
          <w:trHeight w:val="71"/>
        </w:trPr>
        <w:tc>
          <w:tcPr>
            <w:tcW w:w="2721" w:type="pct"/>
            <w:shd w:val="clear" w:color="auto" w:fill="auto"/>
          </w:tcPr>
          <w:p w14:paraId="4047CE4F" w14:textId="77777777" w:rsidR="006A11CD" w:rsidRPr="005764E7" w:rsidRDefault="006A11CD" w:rsidP="006A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DC29274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C79393E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195D5D7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C397C89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546B6F08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A11CD" w:rsidRPr="005764E7" w14:paraId="002D284D" w14:textId="77777777" w:rsidTr="00702611">
        <w:trPr>
          <w:trHeight w:val="71"/>
        </w:trPr>
        <w:tc>
          <w:tcPr>
            <w:tcW w:w="2721" w:type="pct"/>
            <w:shd w:val="clear" w:color="auto" w:fill="auto"/>
            <w:vAlign w:val="bottom"/>
          </w:tcPr>
          <w:p w14:paraId="1E6401BD" w14:textId="2D535760" w:rsidR="006A11CD" w:rsidRPr="00E74E50" w:rsidRDefault="006A11CD" w:rsidP="006A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="005B2EA8">
              <w:rPr>
                <w:rFonts w:asciiTheme="majorBidi" w:hAnsiTheme="majorBidi"/>
                <w:color w:val="000000"/>
                <w:sz w:val="28"/>
                <w:szCs w:val="28"/>
                <w:lang w:val="af-ZA"/>
              </w:rPr>
              <w:t>(</w:t>
            </w:r>
            <w:r w:rsidR="005B2EA8" w:rsidRPr="00E74E5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ขาดทุน</w:t>
            </w:r>
            <w:r w:rsidR="005B2EA8">
              <w:rPr>
                <w:rFonts w:asciiTheme="majorBidi" w:hAnsiTheme="majorBidi"/>
                <w:color w:val="000000"/>
                <w:sz w:val="28"/>
                <w:szCs w:val="28"/>
                <w:lang w:val="af-ZA"/>
              </w:rPr>
              <w:t>)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หลักทรัพย์จดทะเบียน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7DA36EAC" w14:textId="77777777" w:rsidR="006A11CD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1D9B37A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7C6ED85" w14:textId="77777777" w:rsidR="006A11CD" w:rsidRPr="00E74E50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592C283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2A3CF91A" w14:textId="77777777" w:rsidR="006A11CD" w:rsidRPr="00E74E50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A11CD" w:rsidRPr="005764E7" w14:paraId="351D718C" w14:textId="77777777" w:rsidTr="00702611">
        <w:trPr>
          <w:trHeight w:val="71"/>
        </w:trPr>
        <w:tc>
          <w:tcPr>
            <w:tcW w:w="2721" w:type="pct"/>
            <w:shd w:val="clear" w:color="auto" w:fill="auto"/>
            <w:vAlign w:val="bottom"/>
          </w:tcPr>
          <w:p w14:paraId="5F6FBAE2" w14:textId="34D62DED" w:rsidR="006A11CD" w:rsidRPr="000E61EA" w:rsidRDefault="005B2EA8" w:rsidP="006A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ใน</w:t>
            </w:r>
            <w:r w:rsidR="006A11CD"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150AF" w14:textId="6D91D8FE" w:rsidR="006A11CD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>(</w:t>
            </w:r>
            <w:r w:rsidR="00834216">
              <w:rPr>
                <w:rFonts w:asciiTheme="majorBidi" w:hAnsiTheme="majorBidi"/>
                <w:color w:val="000000"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342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016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C6136F9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6A96D" w14:textId="22ED2537" w:rsidR="006A11CD" w:rsidRPr="00E74E50" w:rsidRDefault="00834216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8</w:t>
            </w:r>
            <w:r w:rsidR="006A11CD"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003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11E9290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98198" w14:textId="4F61022B" w:rsidR="006A11CD" w:rsidRPr="00E74E50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>(</w:t>
            </w:r>
            <w:r w:rsidR="00834216"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 w:rsidR="008342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013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</w:tr>
      <w:tr w:rsidR="006A11CD" w:rsidRPr="005764E7" w14:paraId="468857A1" w14:textId="77777777" w:rsidTr="00702611">
        <w:trPr>
          <w:trHeight w:val="51"/>
        </w:trPr>
        <w:tc>
          <w:tcPr>
            <w:tcW w:w="2721" w:type="pct"/>
            <w:shd w:val="clear" w:color="auto" w:fill="auto"/>
          </w:tcPr>
          <w:p w14:paraId="4599CCB8" w14:textId="5729DA9E" w:rsidR="006A11CD" w:rsidRPr="003E3B5D" w:rsidRDefault="007E293E" w:rsidP="007E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กำไร </w:t>
            </w:r>
            <w:r w:rsidR="008E397C"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61792"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="008E397C"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) </w:t>
            </w:r>
            <w:r w:rsidR="00061792"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4F85E9" w14:textId="1E40291A" w:rsidR="006A11CD" w:rsidRPr="00E74E50" w:rsidRDefault="006A11CD" w:rsidP="006A11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(</w:t>
            </w:r>
            <w:r w:rsidR="00834216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8342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927</w:t>
            </w:r>
            <w:r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D11808" w14:textId="77777777" w:rsidR="006A11CD" w:rsidRPr="00B92F8A" w:rsidRDefault="006A11CD" w:rsidP="006A11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93C353" w14:textId="44474141" w:rsidR="006A11CD" w:rsidRPr="00E74E50" w:rsidRDefault="00834216" w:rsidP="006A11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6A11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988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4B90783" w14:textId="77777777" w:rsidR="006A11CD" w:rsidRPr="00B92F8A" w:rsidRDefault="006A11CD" w:rsidP="006A11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622DEA" w14:textId="5A85A62B" w:rsidR="006A11CD" w:rsidRPr="00E74E50" w:rsidRDefault="006A11CD" w:rsidP="006A11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(</w:t>
            </w:r>
            <w:r w:rsidR="00834216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8342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939</w:t>
            </w:r>
            <w:r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2FD994FC" w14:textId="77777777" w:rsidR="000D7EDF" w:rsidRDefault="000D7EDF">
      <w:pPr>
        <w:rPr>
          <w:rFonts w:asciiTheme="majorBidi" w:hAnsiTheme="majorBidi" w:cstheme="majorBidi"/>
          <w:sz w:val="28"/>
          <w:szCs w:val="28"/>
        </w:rPr>
      </w:pPr>
    </w:p>
    <w:p w14:paraId="5A8C29B5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14A7B416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25D407B0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3C323542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3079DB93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0F10D15F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229A54B4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245"/>
        <w:gridCol w:w="1278"/>
        <w:gridCol w:w="281"/>
        <w:gridCol w:w="1276"/>
        <w:gridCol w:w="283"/>
        <w:gridCol w:w="1274"/>
      </w:tblGrid>
      <w:tr w:rsidR="000D7EDF" w:rsidRPr="005764E7" w14:paraId="24186AFA" w14:textId="77777777" w:rsidTr="004F328D">
        <w:trPr>
          <w:trHeight w:val="264"/>
        </w:trPr>
        <w:tc>
          <w:tcPr>
            <w:tcW w:w="2721" w:type="pct"/>
            <w:shd w:val="clear" w:color="auto" w:fill="auto"/>
          </w:tcPr>
          <w:p w14:paraId="404D9C06" w14:textId="77777777" w:rsidR="000D7EDF" w:rsidRPr="00391292" w:rsidRDefault="000D7EDF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  <w:shd w:val="clear" w:color="auto" w:fill="auto"/>
          </w:tcPr>
          <w:p w14:paraId="7C675AEF" w14:textId="77777777" w:rsidR="000D7EDF" w:rsidRPr="00E45C8B" w:rsidRDefault="000D7EDF" w:rsidP="006F7312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D7EDF" w:rsidRPr="005764E7" w14:paraId="3DA6856E" w14:textId="77777777" w:rsidTr="004F328D">
        <w:trPr>
          <w:trHeight w:val="264"/>
        </w:trPr>
        <w:tc>
          <w:tcPr>
            <w:tcW w:w="2721" w:type="pct"/>
            <w:shd w:val="clear" w:color="auto" w:fill="auto"/>
          </w:tcPr>
          <w:p w14:paraId="57CCBEE1" w14:textId="77777777" w:rsidR="000D7EDF" w:rsidRPr="00391292" w:rsidRDefault="000D7EDF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39135" w14:textId="33A68F39" w:rsidR="000D7EDF" w:rsidRPr="00E45C8B" w:rsidRDefault="000D7EDF" w:rsidP="004E50F5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</w:t>
            </w:r>
            <w:r w:rsidR="00D1588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ดเก้า</w:t>
            </w: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4E50F5" w:rsidRPr="00C661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15886">
              <w:rPr>
                <w:rFonts w:ascii="Angsana New" w:hAnsi="Angsana New" w:cstheme="majorBidi" w:hint="cs"/>
                <w:sz w:val="28"/>
                <w:szCs w:val="28"/>
                <w:cs/>
              </w:rPr>
              <w:t>กันยา</w:t>
            </w:r>
            <w:r w:rsidR="004E50F5" w:rsidRPr="00E74E50">
              <w:rPr>
                <w:rFonts w:ascii="Angsana New" w:hAnsi="Angsana New" w:cstheme="majorBidi"/>
                <w:sz w:val="28"/>
                <w:szCs w:val="28"/>
                <w:cs/>
              </w:rPr>
              <w:t xml:space="preserve">ยน </w:t>
            </w:r>
            <w:r w:rsidR="004E50F5" w:rsidRPr="00C66162">
              <w:rPr>
                <w:rFonts w:ascii="Angsana New" w:hAnsi="Angsana New"/>
                <w:sz w:val="28"/>
                <w:szCs w:val="28"/>
              </w:rPr>
              <w:t>256</w:t>
            </w:r>
            <w:r w:rsidR="00296A31" w:rsidRPr="00C6616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D7EDF" w:rsidRPr="005764E7" w14:paraId="4AD41594" w14:textId="77777777" w:rsidTr="00A10030">
        <w:trPr>
          <w:trHeight w:val="264"/>
        </w:trPr>
        <w:tc>
          <w:tcPr>
            <w:tcW w:w="2721" w:type="pct"/>
            <w:shd w:val="clear" w:color="auto" w:fill="auto"/>
          </w:tcPr>
          <w:p w14:paraId="3859AB5F" w14:textId="77777777" w:rsidR="000D7EDF" w:rsidRPr="00E74E50" w:rsidRDefault="000D7EDF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63103041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</w:tcPr>
          <w:p w14:paraId="7F181828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5A63C1F9" w14:textId="77777777" w:rsidR="000D7EDF" w:rsidRPr="00E45C8B" w:rsidRDefault="000D7EDF" w:rsidP="006F7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</w:tcPr>
          <w:p w14:paraId="401548A5" w14:textId="77777777" w:rsidR="000D7EDF" w:rsidRPr="00E45C8B" w:rsidRDefault="000D7EDF" w:rsidP="006F731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0B90BDF5" w14:textId="77777777" w:rsidR="000D7EDF" w:rsidRPr="00E45C8B" w:rsidRDefault="000D7EDF" w:rsidP="006F7312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D7EDF" w:rsidRPr="005764E7" w14:paraId="15956516" w14:textId="77777777" w:rsidTr="00A10030">
        <w:trPr>
          <w:trHeight w:val="264"/>
        </w:trPr>
        <w:tc>
          <w:tcPr>
            <w:tcW w:w="2721" w:type="pct"/>
            <w:shd w:val="clear" w:color="auto" w:fill="auto"/>
            <w:vAlign w:val="bottom"/>
          </w:tcPr>
          <w:p w14:paraId="454CA3BC" w14:textId="77777777" w:rsidR="000D7EDF" w:rsidRPr="00391292" w:rsidRDefault="000D7EDF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28323C63" w14:textId="77777777" w:rsidR="000D7EDF" w:rsidRPr="00E45C8B" w:rsidRDefault="000D7EDF" w:rsidP="006F7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  <w:shd w:val="clear" w:color="auto" w:fill="auto"/>
          </w:tcPr>
          <w:p w14:paraId="2A437AAE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79C64172" w14:textId="77777777" w:rsidR="000D7EDF" w:rsidRPr="00E45C8B" w:rsidRDefault="000D7EDF" w:rsidP="006F7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  <w:shd w:val="clear" w:color="auto" w:fill="auto"/>
          </w:tcPr>
          <w:p w14:paraId="45C9A342" w14:textId="77777777" w:rsidR="000D7EDF" w:rsidRPr="00E45C8B" w:rsidRDefault="000D7EDF" w:rsidP="006F731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6388E3BB" w14:textId="77777777" w:rsidR="000D7EDF" w:rsidRPr="00E45C8B" w:rsidRDefault="000D7EDF" w:rsidP="006F7312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0D7EDF" w:rsidRPr="005764E7" w14:paraId="51F5BA2A" w14:textId="77777777" w:rsidTr="00A10030">
        <w:trPr>
          <w:trHeight w:val="264"/>
        </w:trPr>
        <w:tc>
          <w:tcPr>
            <w:tcW w:w="2721" w:type="pct"/>
            <w:shd w:val="clear" w:color="auto" w:fill="auto"/>
          </w:tcPr>
          <w:p w14:paraId="1F53C2E7" w14:textId="77777777" w:rsidR="000D7EDF" w:rsidRPr="00E74E50" w:rsidRDefault="000D7EDF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8DD73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1047432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EA7FE7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9397D4F" w14:textId="77777777" w:rsidR="000D7EDF" w:rsidRPr="00E45C8B" w:rsidRDefault="000D7EDF" w:rsidP="006F731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928F9" w14:textId="77777777" w:rsidR="000D7EDF" w:rsidRPr="00E45C8B" w:rsidRDefault="000D7EDF" w:rsidP="006F7312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D7EDF" w:rsidRPr="005764E7" w14:paraId="008B2E92" w14:textId="77777777" w:rsidTr="00A10030">
        <w:trPr>
          <w:trHeight w:val="84"/>
        </w:trPr>
        <w:tc>
          <w:tcPr>
            <w:tcW w:w="2721" w:type="pct"/>
            <w:shd w:val="clear" w:color="auto" w:fill="auto"/>
          </w:tcPr>
          <w:p w14:paraId="5AF3B1B3" w14:textId="77777777" w:rsidR="000D7EDF" w:rsidRPr="00E74E50" w:rsidRDefault="000D7EDF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51F51511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235FC60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2C1FC87E" w14:textId="77777777" w:rsidR="000D7EDF" w:rsidRPr="00E74E50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A5B468A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7AAE01E2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D7EDF" w:rsidRPr="005764E7" w14:paraId="211696DC" w14:textId="77777777" w:rsidTr="00A10030">
        <w:trPr>
          <w:trHeight w:val="84"/>
        </w:trPr>
        <w:tc>
          <w:tcPr>
            <w:tcW w:w="2721" w:type="pct"/>
            <w:shd w:val="clear" w:color="auto" w:fill="auto"/>
          </w:tcPr>
          <w:p w14:paraId="76864711" w14:textId="77777777" w:rsidR="000D7EDF" w:rsidRPr="00E74E50" w:rsidRDefault="000D7EDF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18614194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61D8715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15D412F0" w14:textId="77777777" w:rsidR="000D7EDF" w:rsidRPr="00E74E50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3E740A8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59A81ABC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D7EDF" w:rsidRPr="005764E7" w14:paraId="7313FA75" w14:textId="77777777" w:rsidTr="00A10030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1282DC86" w14:textId="75B84F2D" w:rsidR="000D7EDF" w:rsidRPr="00E74E50" w:rsidRDefault="000D7EDF" w:rsidP="00F1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="00F14BB6" w:rsidRPr="00E74E5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FF27BD" w:rsidRPr="00E74E5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ขาดทุน</w:t>
            </w:r>
            <w:r w:rsidR="00F14BB6" w:rsidRPr="00E74E5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หลักทรัพย์จดทะเบียน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4152C70A" w14:textId="77777777" w:rsidR="000D7EDF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FAA939E" w14:textId="77777777" w:rsidR="000D7EDF" w:rsidRPr="006E3FCC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DEDC4BA" w14:textId="77777777" w:rsidR="000D7EDF" w:rsidRPr="00E74E50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5A0F37A" w14:textId="77777777" w:rsidR="000D7EDF" w:rsidRPr="006E3FCC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AA97C58" w14:textId="77777777" w:rsidR="000D7EDF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63E55" w:rsidRPr="005764E7" w14:paraId="4EDD8E5C" w14:textId="77777777" w:rsidTr="006763A5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607C4713" w14:textId="2603FF4C" w:rsidR="00D63E55" w:rsidRPr="000E61EA" w:rsidRDefault="00FF27BD" w:rsidP="00D6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ใน</w:t>
            </w:r>
            <w:r w:rsidR="00D63E55"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F8563" w14:textId="0E062B0E" w:rsidR="00D63E55" w:rsidRDefault="00EE64EA" w:rsidP="00D63E5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(40,016)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6CE681" w14:textId="77777777" w:rsidR="00D63E55" w:rsidRPr="006E3FCC" w:rsidRDefault="00D63E55" w:rsidP="00D63E5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3BDE7" w14:textId="2CCB1C74" w:rsidR="00D63E55" w:rsidRPr="00E74E50" w:rsidRDefault="00EE64EA" w:rsidP="00D63E5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8,003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22914FE" w14:textId="77777777" w:rsidR="00D63E55" w:rsidRPr="006E3FCC" w:rsidRDefault="00D63E55" w:rsidP="00D63E5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73875" w14:textId="45AF8AB6" w:rsidR="00D63E55" w:rsidRPr="001D1959" w:rsidRDefault="00EE64EA" w:rsidP="00D63E5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D195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(32,013)</w:t>
            </w:r>
          </w:p>
        </w:tc>
      </w:tr>
      <w:tr w:rsidR="00A10030" w:rsidRPr="005764E7" w14:paraId="65B01CC3" w14:textId="77777777" w:rsidTr="006763A5">
        <w:trPr>
          <w:trHeight w:val="81"/>
        </w:trPr>
        <w:tc>
          <w:tcPr>
            <w:tcW w:w="2721" w:type="pct"/>
            <w:shd w:val="clear" w:color="auto" w:fill="auto"/>
          </w:tcPr>
          <w:p w14:paraId="24AB3F8F" w14:textId="44FCABF1" w:rsidR="00A10030" w:rsidRPr="000E61EA" w:rsidRDefault="00933424" w:rsidP="0093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กำไร </w:t>
            </w:r>
            <w:r w:rsidR="008E397C"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(</w:t>
            </w:r>
            <w:r w:rsidR="008E397C"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ขาดทุน) </w:t>
            </w:r>
            <w:r w:rsidR="00A10030"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66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B20626" w14:textId="6612FA12" w:rsidR="00A10030" w:rsidRPr="00E74E50" w:rsidRDefault="00EE64EA" w:rsidP="00FF27B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(40,016)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A2B84C" w14:textId="77777777" w:rsidR="00A10030" w:rsidRPr="00A10030" w:rsidRDefault="00A10030" w:rsidP="00A1003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8502F1" w14:textId="5C9716F8" w:rsidR="00A10030" w:rsidRPr="00A10030" w:rsidRDefault="00EE64EA" w:rsidP="00A1003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8,003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2CEAE65" w14:textId="77777777" w:rsidR="00A10030" w:rsidRPr="00A10030" w:rsidRDefault="00A10030" w:rsidP="00A1003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05202C" w14:textId="13DAED02" w:rsidR="00A10030" w:rsidRPr="00E74E50" w:rsidRDefault="00EE64EA" w:rsidP="00A1003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(32,013)</w:t>
            </w:r>
          </w:p>
        </w:tc>
      </w:tr>
    </w:tbl>
    <w:p w14:paraId="343F1DB2" w14:textId="34AFA737" w:rsidR="00D344D5" w:rsidRPr="00CD40AE" w:rsidRDefault="00B6235B" w:rsidP="00921C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0A7631FC" w14:textId="70450D84" w:rsidR="004C1716" w:rsidRDefault="00D344D5" w:rsidP="000D1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ข้อมูลทางการเงินจำแนกตามส่วนงานธุรกิจของบริษัทสำหรับ</w:t>
      </w:r>
      <w:r w:rsidR="00EA21DC" w:rsidRPr="00E74E50">
        <w:rPr>
          <w:rFonts w:ascii="Angsana New" w:hAnsi="Angsana New"/>
          <w:sz w:val="28"/>
          <w:szCs w:val="28"/>
          <w:cs/>
        </w:rPr>
        <w:t>งวด</w:t>
      </w:r>
      <w:r w:rsidR="00F01F1F">
        <w:rPr>
          <w:rFonts w:ascii="Angsana New" w:hAnsi="Angsana New" w:hint="cs"/>
          <w:sz w:val="28"/>
          <w:szCs w:val="28"/>
          <w:cs/>
        </w:rPr>
        <w:t>เก้า</w:t>
      </w:r>
      <w:r w:rsidR="00702548" w:rsidRPr="00E74E50">
        <w:rPr>
          <w:rFonts w:ascii="Angsana New" w:hAnsi="Angsana New"/>
          <w:sz w:val="28"/>
          <w:szCs w:val="28"/>
          <w:cs/>
        </w:rPr>
        <w:t>เดือน</w:t>
      </w:r>
      <w:r w:rsidRPr="00E74E50">
        <w:rPr>
          <w:rFonts w:ascii="Angsana New" w:hAnsi="Angsana New"/>
          <w:sz w:val="28"/>
          <w:szCs w:val="28"/>
          <w:cs/>
        </w:rPr>
        <w:t>สิ้นสุดวันที่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="004E50F5" w:rsidRPr="00485A56">
        <w:rPr>
          <w:rFonts w:ascii="Angsana New" w:hAnsi="Angsana New"/>
          <w:sz w:val="28"/>
          <w:szCs w:val="28"/>
        </w:rPr>
        <w:t xml:space="preserve">30 </w:t>
      </w:r>
      <w:r w:rsidR="00D15886">
        <w:rPr>
          <w:rFonts w:ascii="Angsana New" w:hAnsi="Angsana New" w:hint="cs"/>
          <w:sz w:val="28"/>
          <w:szCs w:val="28"/>
          <w:cs/>
        </w:rPr>
        <w:t>กันยา</w:t>
      </w:r>
      <w:r w:rsidR="004E50F5" w:rsidRPr="00E74E50">
        <w:rPr>
          <w:rFonts w:ascii="Angsana New" w:hAnsi="Angsana New"/>
          <w:sz w:val="28"/>
          <w:szCs w:val="28"/>
          <w:cs/>
        </w:rPr>
        <w:t>ยน</w:t>
      </w:r>
      <w:r w:rsidR="001847AB" w:rsidRPr="00E74E50">
        <w:rPr>
          <w:rFonts w:ascii="Angsana New" w:hAnsi="Angsana New"/>
          <w:sz w:val="28"/>
          <w:szCs w:val="28"/>
        </w:rPr>
        <w:t xml:space="preserve"> </w:t>
      </w:r>
      <w:r w:rsidR="00C06D35" w:rsidRPr="00485A56">
        <w:rPr>
          <w:rFonts w:ascii="Angsana New" w:hAnsi="Angsana New"/>
          <w:sz w:val="28"/>
          <w:szCs w:val="28"/>
        </w:rPr>
        <w:t>2566</w:t>
      </w:r>
      <w:r w:rsidR="00CF2D39"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sz w:val="28"/>
          <w:szCs w:val="28"/>
          <w:cs/>
        </w:rPr>
        <w:t>และ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="00DF62D9" w:rsidRPr="00DF62D9">
        <w:rPr>
          <w:rFonts w:ascii="Angsana New" w:hAnsi="Angsana New"/>
          <w:sz w:val="28"/>
          <w:szCs w:val="28"/>
        </w:rPr>
        <w:t>2565</w:t>
      </w:r>
      <w:r w:rsidR="00EC433C">
        <w:rPr>
          <w:rFonts w:ascii="Angsana New" w:hAnsi="Angsana New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D35DC0" w:rsidRPr="005764E7" w14:paraId="16AC20C6" w14:textId="77777777" w:rsidTr="00FB1ED3">
        <w:tc>
          <w:tcPr>
            <w:tcW w:w="4111" w:type="dxa"/>
          </w:tcPr>
          <w:p w14:paraId="1835C20E" w14:textId="77777777" w:rsidR="00D35DC0" w:rsidRPr="005764E7" w:rsidRDefault="00D35DC0" w:rsidP="00D2520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6162643B" w14:textId="226F51DA" w:rsidR="00D35DC0" w:rsidRPr="00E74E50" w:rsidRDefault="00D35DC0" w:rsidP="00D2520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="00D42010" w:rsidRPr="00E74E50">
              <w:rPr>
                <w:rFonts w:ascii="Angsana New" w:hAnsi="Angsana New" w:cs="Angsana New"/>
                <w:cs/>
              </w:rPr>
              <w:t xml:space="preserve"> (พันบาท)</w:t>
            </w:r>
          </w:p>
        </w:tc>
      </w:tr>
      <w:tr w:rsidR="00C05C37" w:rsidRPr="005764E7" w14:paraId="638440FE" w14:textId="77777777" w:rsidTr="00FB1ED3">
        <w:tc>
          <w:tcPr>
            <w:tcW w:w="4111" w:type="dxa"/>
          </w:tcPr>
          <w:p w14:paraId="75DBE77F" w14:textId="77777777" w:rsidR="00C05C37" w:rsidRPr="005764E7" w:rsidRDefault="00C05C37" w:rsidP="00D2520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04CE149" w14:textId="77777777"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706B6198" w14:textId="77777777"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28BE746" w14:textId="77777777" w:rsidR="00C05C37" w:rsidRPr="00E74E50" w:rsidRDefault="00C05C37" w:rsidP="00D2520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2C34475E" w14:textId="77777777"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CA299F1" w14:textId="4EEB4A07" w:rsidR="00C05C37" w:rsidRPr="005764E7" w:rsidRDefault="00751FC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34F8A69E" w14:textId="77777777"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1CBCD0" w14:textId="77777777"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05C37" w:rsidRPr="005764E7" w14:paraId="28065FCD" w14:textId="77777777" w:rsidTr="00702611">
        <w:tc>
          <w:tcPr>
            <w:tcW w:w="4111" w:type="dxa"/>
            <w:shd w:val="clear" w:color="auto" w:fill="auto"/>
          </w:tcPr>
          <w:p w14:paraId="63BE2A69" w14:textId="41FD6951" w:rsidR="00C05C37" w:rsidRPr="00D15886" w:rsidRDefault="00CB752D" w:rsidP="004E50F5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E74E50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3764A6">
              <w:rPr>
                <w:rFonts w:ascii="Angsana New" w:hAnsi="Angsana New" w:cs="Angsana New" w:hint="cs"/>
                <w:u w:val="single"/>
                <w:cs/>
              </w:rPr>
              <w:t>เก้า</w:t>
            </w:r>
            <w:r w:rsidRPr="00E74E50">
              <w:rPr>
                <w:rFonts w:ascii="Angsana New" w:hAnsi="Angsana New" w:cs="Angsana New"/>
                <w:u w:val="single"/>
                <w:cs/>
              </w:rPr>
              <w:t>เดือน</w:t>
            </w:r>
            <w:r w:rsidR="00C05C37" w:rsidRPr="00E74E50">
              <w:rPr>
                <w:rFonts w:ascii="Angsana New" w:hAnsi="Angsana New" w:cs="Angsana New"/>
                <w:u w:val="single"/>
                <w:cs/>
              </w:rPr>
              <w:t xml:space="preserve">สิ้นสุดวันที่ </w:t>
            </w:r>
            <w:r w:rsidR="004E50F5" w:rsidRPr="00485A56">
              <w:rPr>
                <w:rFonts w:ascii="Angsana New" w:hAnsi="Angsana New" w:cs="Angsana New"/>
                <w:u w:val="single"/>
              </w:rPr>
              <w:t xml:space="preserve">30 </w:t>
            </w:r>
            <w:r w:rsidR="00D15886">
              <w:rPr>
                <w:rFonts w:ascii="Angsana New" w:hAnsi="Angsana New" w:cs="Angsana New" w:hint="cs"/>
                <w:u w:val="single"/>
                <w:cs/>
              </w:rPr>
              <w:t>กันยา</w:t>
            </w:r>
            <w:r w:rsidR="004E50F5" w:rsidRPr="00E74E50">
              <w:rPr>
                <w:rFonts w:ascii="Angsana New" w:hAnsi="Angsana New" w:cs="Angsana New"/>
                <w:u w:val="single"/>
                <w:cs/>
              </w:rPr>
              <w:t>ยน</w:t>
            </w:r>
            <w:r w:rsidR="00C05C37" w:rsidRPr="00E74E50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C05C37" w:rsidRPr="00485A56">
              <w:rPr>
                <w:rFonts w:ascii="Angsana New" w:hAnsi="Angsana New" w:cs="Angsana New"/>
                <w:u w:val="single"/>
              </w:rPr>
              <w:t>256</w:t>
            </w:r>
            <w:r w:rsidR="00784BD4" w:rsidRPr="00485A56">
              <w:rPr>
                <w:rFonts w:ascii="Angsana New" w:hAnsi="Angsana New" w:cs="Angsana New"/>
                <w:u w:val="single"/>
              </w:rPr>
              <w:t>6</w:t>
            </w:r>
          </w:p>
        </w:tc>
        <w:tc>
          <w:tcPr>
            <w:tcW w:w="1007" w:type="dxa"/>
            <w:shd w:val="clear" w:color="auto" w:fill="auto"/>
          </w:tcPr>
          <w:p w14:paraId="116DEBB1" w14:textId="77777777" w:rsidR="00C05C37" w:rsidRPr="005764E7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40F7AE35" w14:textId="77777777" w:rsidR="00C05C37" w:rsidRPr="005764E7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78E2F6F9" w14:textId="77777777" w:rsidR="00C05C37" w:rsidRPr="005764E7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29B8DA" w14:textId="77777777" w:rsidR="00C05C37" w:rsidRPr="005764E7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79A5498D" w14:textId="77777777" w:rsidR="00C05C37" w:rsidRPr="005764E7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5039591" w14:textId="77777777" w:rsidR="00C05C37" w:rsidRPr="005764E7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8DB286" w14:textId="77777777" w:rsidR="00C05C37" w:rsidRPr="005764E7" w:rsidRDefault="00C05C37" w:rsidP="00D2520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C37" w:rsidRPr="008D18A0" w14:paraId="78703C01" w14:textId="77777777" w:rsidTr="00E57C5F">
        <w:tc>
          <w:tcPr>
            <w:tcW w:w="4111" w:type="dxa"/>
            <w:shd w:val="clear" w:color="auto" w:fill="auto"/>
          </w:tcPr>
          <w:p w14:paraId="1795F9E4" w14:textId="77777777" w:rsidR="00C05C37" w:rsidRPr="00E74E50" w:rsidRDefault="00C05C37" w:rsidP="00D2520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A05F11" w14:textId="72AAB76A" w:rsidR="00C05C37" w:rsidRPr="00B557E1" w:rsidRDefault="007F0C7A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283,07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66BF4B3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977C07" w14:textId="3D11A7AE" w:rsidR="00C05C37" w:rsidRPr="00B557E1" w:rsidRDefault="007F0C7A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70,956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DDBE8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6A1213" w14:textId="04F9EF91" w:rsidR="00C05C37" w:rsidRPr="00B557E1" w:rsidRDefault="007F0C7A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34,76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441E9F" w14:textId="77777777" w:rsidR="00C05C37" w:rsidRPr="00B557E1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578AAF" w14:textId="6D560A64" w:rsidR="00C05C37" w:rsidRPr="00B557E1" w:rsidRDefault="007F0C7A" w:rsidP="00D2520C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388,79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05C37" w:rsidRPr="008D18A0" w14:paraId="01FBD47D" w14:textId="77777777" w:rsidTr="002371FD">
        <w:tc>
          <w:tcPr>
            <w:tcW w:w="4111" w:type="dxa"/>
            <w:shd w:val="clear" w:color="auto" w:fill="auto"/>
            <w:vAlign w:val="bottom"/>
          </w:tcPr>
          <w:p w14:paraId="04BAE9CE" w14:textId="77777777" w:rsidR="00C05C37" w:rsidRPr="008D18A0" w:rsidRDefault="00C05C37" w:rsidP="00D2520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A825A2" w14:textId="51E1E0E3" w:rsidR="00C05C37" w:rsidRPr="00B557E1" w:rsidRDefault="00770EBF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0EBF">
              <w:rPr>
                <w:rFonts w:ascii="Angsana New" w:hAnsi="Angsana New"/>
                <w:sz w:val="28"/>
                <w:szCs w:val="28"/>
              </w:rPr>
              <w:t>119,398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AB86841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846C7E" w14:textId="1587A5C3" w:rsidR="00C05C37" w:rsidRPr="00B557E1" w:rsidRDefault="00770EBF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0EBF">
              <w:rPr>
                <w:rFonts w:ascii="Angsana New" w:hAnsi="Angsana New"/>
                <w:sz w:val="28"/>
                <w:szCs w:val="28"/>
              </w:rPr>
              <w:t>9,168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42E062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A6FBCD" w14:textId="0152B3D8" w:rsidR="00C05C37" w:rsidRPr="00B557E1" w:rsidRDefault="00770EBF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0EBF">
              <w:rPr>
                <w:rFonts w:ascii="Angsana New" w:hAnsi="Angsana New"/>
                <w:sz w:val="28"/>
                <w:szCs w:val="28"/>
              </w:rPr>
              <w:t>16,555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16A609" w14:textId="77777777" w:rsidR="00C05C37" w:rsidRPr="00B557E1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EC9AD0" w14:textId="7B224467" w:rsidR="00C05C37" w:rsidRPr="00B557E1" w:rsidRDefault="00770EBF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0EBF">
              <w:rPr>
                <w:rFonts w:ascii="Angsana New" w:hAnsi="Angsana New"/>
                <w:sz w:val="28"/>
                <w:szCs w:val="28"/>
              </w:rPr>
              <w:t>145,121</w:t>
            </w:r>
          </w:p>
        </w:tc>
      </w:tr>
      <w:tr w:rsidR="00C05C37" w:rsidRPr="008D18A0" w14:paraId="3439BFF5" w14:textId="77777777" w:rsidTr="00F361C3">
        <w:tc>
          <w:tcPr>
            <w:tcW w:w="4111" w:type="dxa"/>
            <w:shd w:val="clear" w:color="auto" w:fill="auto"/>
            <w:vAlign w:val="bottom"/>
          </w:tcPr>
          <w:p w14:paraId="3513785B" w14:textId="633F0710" w:rsidR="00C05C37" w:rsidRPr="00E74E50" w:rsidRDefault="00C05C37" w:rsidP="00D2520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รายได้</w:t>
            </w:r>
            <w:r w:rsidR="00751FC7" w:rsidRPr="00E74E50">
              <w:rPr>
                <w:rFonts w:ascii="Angsana New" w:hAnsi="Angsana New" w:cs="Angsana New"/>
                <w:cs/>
              </w:rPr>
              <w:t>อื่นๆ</w:t>
            </w:r>
            <w:r w:rsidRPr="00E74E50">
              <w:rPr>
                <w:rFonts w:ascii="Angsana New" w:hAnsi="Angsana New" w:cs="Angsana New"/>
                <w:cs/>
              </w:rPr>
              <w:t xml:space="preserve">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FD16B3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65CA11F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9E2922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9CD566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B34794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CDC1F9" w14:textId="77777777" w:rsidR="00C05C37" w:rsidRPr="00B557E1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973E31" w14:textId="3E421E43" w:rsidR="00C05C37" w:rsidRPr="00B557E1" w:rsidRDefault="00A172A0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72A0">
              <w:rPr>
                <w:rFonts w:ascii="Angsana New" w:hAnsi="Angsana New"/>
                <w:sz w:val="28"/>
                <w:szCs w:val="28"/>
              </w:rPr>
              <w:t>4,16</w:t>
            </w:r>
            <w:r w:rsidR="00F361C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05C37" w:rsidRPr="008D18A0" w14:paraId="1E6E8920" w14:textId="77777777" w:rsidTr="00F361C3">
        <w:tc>
          <w:tcPr>
            <w:tcW w:w="4111" w:type="dxa"/>
            <w:shd w:val="clear" w:color="auto" w:fill="auto"/>
            <w:vAlign w:val="bottom"/>
          </w:tcPr>
          <w:p w14:paraId="2685F1E6" w14:textId="77777777" w:rsidR="00C05C37" w:rsidRPr="00E74E50" w:rsidRDefault="00C05C37" w:rsidP="00D2520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B9DBA80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D08B84F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29399A0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794A64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27D22C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5B6A580" w14:textId="77777777" w:rsidR="00C05C37" w:rsidRPr="00B557E1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F7C5DD" w14:textId="015CE210" w:rsidR="00C05C37" w:rsidRPr="00E74E50" w:rsidRDefault="000673C9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96DA7" w:rsidRPr="00896DA7">
              <w:rPr>
                <w:rFonts w:ascii="Angsana New" w:hAnsi="Angsana New"/>
                <w:sz w:val="28"/>
                <w:szCs w:val="28"/>
              </w:rPr>
              <w:t>122,973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7E1" w:rsidRPr="008D18A0" w14:paraId="07E2494E" w14:textId="77777777" w:rsidTr="00F361C3">
        <w:tc>
          <w:tcPr>
            <w:tcW w:w="4111" w:type="dxa"/>
            <w:shd w:val="clear" w:color="auto" w:fill="auto"/>
            <w:vAlign w:val="bottom"/>
          </w:tcPr>
          <w:p w14:paraId="118F624D" w14:textId="77777777" w:rsidR="00B557E1" w:rsidRPr="00E74E50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4BAD700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ED6E939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5BE21D3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2467A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1A86C5F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524D08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62018C" w14:textId="6F033BB6" w:rsidR="00B557E1" w:rsidRPr="00E74E50" w:rsidRDefault="000673C9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73E1E" w:rsidRPr="00C73E1E">
              <w:rPr>
                <w:rFonts w:ascii="Angsana New" w:hAnsi="Angsana New"/>
                <w:sz w:val="28"/>
                <w:szCs w:val="28"/>
              </w:rPr>
              <w:t>4,14</w:t>
            </w:r>
            <w:r w:rsidR="00C73E1E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7E1" w:rsidRPr="008D18A0" w14:paraId="38787AD5" w14:textId="77777777" w:rsidTr="00F361C3">
        <w:tc>
          <w:tcPr>
            <w:tcW w:w="4111" w:type="dxa"/>
            <w:shd w:val="clear" w:color="auto" w:fill="auto"/>
            <w:vAlign w:val="bottom"/>
          </w:tcPr>
          <w:p w14:paraId="0F22E8F7" w14:textId="258023EF" w:rsidR="00B557E1" w:rsidRPr="00E74E50" w:rsidRDefault="0079333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ส่วนแบ่ง (ขาดทุน) จากเงินลงทุนในบริษัทร่วม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95004FA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DDBBBF8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1C6E81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C1BF40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1D2C36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9E44DE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C4D051" w14:textId="3ED0A8C5" w:rsidR="00B557E1" w:rsidRPr="00391292" w:rsidRDefault="00C73E1E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E1E">
              <w:rPr>
                <w:rFonts w:ascii="Angsana New" w:hAnsi="Angsana New"/>
                <w:sz w:val="28"/>
                <w:szCs w:val="28"/>
              </w:rPr>
              <w:t>(782)</w:t>
            </w:r>
          </w:p>
        </w:tc>
      </w:tr>
      <w:tr w:rsidR="00B557E1" w:rsidRPr="008D18A0" w14:paraId="16157186" w14:textId="77777777" w:rsidTr="00F361C3">
        <w:tc>
          <w:tcPr>
            <w:tcW w:w="4111" w:type="dxa"/>
            <w:shd w:val="clear" w:color="auto" w:fill="auto"/>
            <w:vAlign w:val="bottom"/>
          </w:tcPr>
          <w:p w14:paraId="010D1B31" w14:textId="4E38E974" w:rsidR="00B557E1" w:rsidRPr="00E74E50" w:rsidRDefault="00B60B30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 w:hint="cs"/>
                <w:cs/>
              </w:rPr>
              <w:t>ค่าใช้จ่าย</w:t>
            </w:r>
            <w:r w:rsidR="00B557E1" w:rsidRPr="00E74E50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ED8EA29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29C0C0D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78715FC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630E0E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71F210D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43D421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DB8C1" w14:textId="6121614B" w:rsidR="00B557E1" w:rsidRPr="00294C32" w:rsidRDefault="00973FE6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C3EC8" w:rsidRPr="009C3EC8">
              <w:rPr>
                <w:rFonts w:ascii="Angsana New" w:hAnsi="Angsana New"/>
                <w:sz w:val="28"/>
                <w:szCs w:val="28"/>
              </w:rPr>
              <w:t>3,933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7E1" w:rsidRPr="008D18A0" w14:paraId="50CCAEE6" w14:textId="77777777" w:rsidTr="00F361C3">
        <w:tc>
          <w:tcPr>
            <w:tcW w:w="4111" w:type="dxa"/>
            <w:shd w:val="clear" w:color="auto" w:fill="auto"/>
            <w:vAlign w:val="bottom"/>
          </w:tcPr>
          <w:p w14:paraId="4FB0D801" w14:textId="58897C5E" w:rsidR="00B557E1" w:rsidRPr="00E74E50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กำไรสำหรับ</w:t>
            </w:r>
            <w:r w:rsidR="006556A9" w:rsidRPr="00E74E50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E5B6C4A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4562921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8748D17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556460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8F8997B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24DF06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8CACC5" w14:textId="172BDD73" w:rsidR="00B557E1" w:rsidRPr="00B557E1" w:rsidRDefault="00A24B7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B71">
              <w:rPr>
                <w:rFonts w:ascii="Angsana New" w:hAnsi="Angsana New"/>
                <w:sz w:val="28"/>
                <w:szCs w:val="28"/>
              </w:rPr>
              <w:t>17,44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557E1" w:rsidRPr="008D18A0" w14:paraId="33E2C410" w14:textId="77777777" w:rsidTr="00702611">
        <w:trPr>
          <w:trHeight w:hRule="exact" w:val="340"/>
        </w:trPr>
        <w:tc>
          <w:tcPr>
            <w:tcW w:w="4111" w:type="dxa"/>
            <w:shd w:val="clear" w:color="auto" w:fill="auto"/>
          </w:tcPr>
          <w:p w14:paraId="575E8346" w14:textId="77777777" w:rsidR="00B557E1" w:rsidRPr="00E74E50" w:rsidRDefault="00B557E1" w:rsidP="00B557E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FDEE679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53CAC31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3A68D6D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8C35DD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8FB19A7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414089D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9B4CEB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8D18A0" w14:paraId="3355950B" w14:textId="77777777" w:rsidTr="00702611">
        <w:tc>
          <w:tcPr>
            <w:tcW w:w="4111" w:type="dxa"/>
            <w:shd w:val="clear" w:color="auto" w:fill="auto"/>
            <w:vAlign w:val="bottom"/>
          </w:tcPr>
          <w:p w14:paraId="1D887AD9" w14:textId="77777777" w:rsidR="00B557E1" w:rsidRPr="00E74E50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7DD92ED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5A5B80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7750953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3AE77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278C1A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DA91262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30BBA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666F78" w14:paraId="1E8E77B5" w14:textId="77777777" w:rsidTr="00F361C3">
        <w:trPr>
          <w:trHeight w:val="409"/>
        </w:trPr>
        <w:tc>
          <w:tcPr>
            <w:tcW w:w="4111" w:type="dxa"/>
            <w:shd w:val="clear" w:color="auto" w:fill="auto"/>
            <w:vAlign w:val="bottom"/>
          </w:tcPr>
          <w:p w14:paraId="7543A2DB" w14:textId="4A6CCBF8" w:rsidR="00B557E1" w:rsidRPr="00E74E50" w:rsidRDefault="00B557E1" w:rsidP="004E50F5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="004E50F5" w:rsidRPr="00485A56">
              <w:rPr>
                <w:rFonts w:asciiTheme="majorBidi" w:hAnsiTheme="majorBidi" w:cstheme="majorBidi"/>
              </w:rPr>
              <w:t xml:space="preserve">30 </w:t>
            </w:r>
            <w:r w:rsidR="00F01F1F">
              <w:rPr>
                <w:rFonts w:asciiTheme="majorBidi" w:hAnsiTheme="majorBidi" w:cstheme="majorBidi" w:hint="cs"/>
                <w:cs/>
              </w:rPr>
              <w:t>กันยา</w:t>
            </w:r>
            <w:r w:rsidR="004E50F5" w:rsidRPr="00E74E50">
              <w:rPr>
                <w:rFonts w:asciiTheme="majorBidi" w:hAnsiTheme="majorBidi" w:cstheme="majorBidi"/>
                <w:cs/>
              </w:rPr>
              <w:t xml:space="preserve">ยน </w:t>
            </w:r>
            <w:r w:rsidRPr="00485A56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5B4370" w:rsidRPr="00485A56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ECB9FEC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4C2FE06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797E520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3DD843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49E61CC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1AB8AF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2BE8CB" w14:textId="34305E8D" w:rsidR="00B557E1" w:rsidRPr="00E74E50" w:rsidRDefault="00F361C3" w:rsidP="00B557E1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61C3">
              <w:rPr>
                <w:rFonts w:ascii="Angsana New" w:hAnsi="Angsana New"/>
                <w:color w:val="000000" w:themeColor="text1"/>
                <w:sz w:val="28"/>
                <w:szCs w:val="28"/>
              </w:rPr>
              <w:t>809,943</w:t>
            </w:r>
          </w:p>
        </w:tc>
      </w:tr>
      <w:tr w:rsidR="00B557E1" w:rsidRPr="00666F78" w14:paraId="099FEC82" w14:textId="77777777" w:rsidTr="00702611">
        <w:trPr>
          <w:trHeight w:val="409"/>
        </w:trPr>
        <w:tc>
          <w:tcPr>
            <w:tcW w:w="4111" w:type="dxa"/>
            <w:shd w:val="clear" w:color="auto" w:fill="auto"/>
            <w:vAlign w:val="bottom"/>
          </w:tcPr>
          <w:p w14:paraId="5A932AED" w14:textId="77777777" w:rsidR="00B557E1" w:rsidRPr="00E74E50" w:rsidRDefault="00B557E1" w:rsidP="00B557E1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AE2AD93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529B45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BF79869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9EE03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E0B8EF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7796E9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E51693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3961" w:rsidRPr="00666F78" w14:paraId="354988D2" w14:textId="77777777" w:rsidTr="00F361C3">
        <w:trPr>
          <w:trHeight w:val="409"/>
        </w:trPr>
        <w:tc>
          <w:tcPr>
            <w:tcW w:w="4111" w:type="dxa"/>
            <w:shd w:val="clear" w:color="auto" w:fill="auto"/>
            <w:vAlign w:val="bottom"/>
          </w:tcPr>
          <w:p w14:paraId="5740E84E" w14:textId="77777777" w:rsidR="00DD3961" w:rsidRPr="00E74E50" w:rsidRDefault="00DD3961" w:rsidP="00DD3961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1CD133" w14:textId="387E526C" w:rsidR="00DD3961" w:rsidRPr="00E74E50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283,07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C927BB4" w14:textId="77777777" w:rsidR="00DD3961" w:rsidRPr="00B557E1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A06AB4" w14:textId="612CD2FF" w:rsidR="00DD3961" w:rsidRPr="00B557E1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70,956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2A4BB7" w14:textId="77777777" w:rsidR="00DD3961" w:rsidRPr="00B557E1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A77A87" w14:textId="0FA771B5" w:rsidR="00DD3961" w:rsidRPr="00B557E1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34,76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147F15" w14:textId="77777777" w:rsidR="00DD3961" w:rsidRPr="00B557E1" w:rsidRDefault="00DD3961" w:rsidP="00DD396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5C3426" w14:textId="25C1E3E7" w:rsidR="00DD3961" w:rsidRPr="00EF3591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388,79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68411660" w14:textId="214232CB" w:rsidR="004C1716" w:rsidRDefault="004C1716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55F2E743" w14:textId="77777777" w:rsidR="0067347C" w:rsidRDefault="0067347C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5A5D23BD" w14:textId="77777777" w:rsidR="0067347C" w:rsidRDefault="0067347C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D35DC0" w:rsidRPr="005764E7" w14:paraId="1EC2DE3C" w14:textId="77777777" w:rsidTr="00FB1ED3">
        <w:tc>
          <w:tcPr>
            <w:tcW w:w="4111" w:type="dxa"/>
          </w:tcPr>
          <w:p w14:paraId="09B6C6F5" w14:textId="77777777" w:rsidR="00D35DC0" w:rsidRPr="005764E7" w:rsidRDefault="00D35DC0" w:rsidP="000B1F6D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  <w:bookmarkStart w:id="0" w:name="_Hlk70942262"/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43FB679E" w14:textId="2CFB0795" w:rsidR="00D35DC0" w:rsidRPr="00E74E50" w:rsidRDefault="00D35DC0" w:rsidP="000B1F6D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="004C1716" w:rsidRPr="00E74E50">
              <w:rPr>
                <w:rFonts w:ascii="Angsana New" w:hAnsi="Angsana New" w:cs="Angsana New"/>
                <w:cs/>
              </w:rPr>
              <w:t xml:space="preserve"> (พันบาท)</w:t>
            </w:r>
          </w:p>
        </w:tc>
      </w:tr>
      <w:tr w:rsidR="00D344D5" w:rsidRPr="005764E7" w14:paraId="4250046D" w14:textId="77777777" w:rsidTr="00FB1ED3">
        <w:tc>
          <w:tcPr>
            <w:tcW w:w="4111" w:type="dxa"/>
          </w:tcPr>
          <w:p w14:paraId="5F743383" w14:textId="77777777" w:rsidR="00D344D5" w:rsidRPr="005764E7" w:rsidRDefault="00D344D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7E90581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1184E255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1EBA0C2" w14:textId="77777777" w:rsidR="00D344D5" w:rsidRPr="00E74E50" w:rsidRDefault="00D344D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37831010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A0C0AA2" w14:textId="6551850E" w:rsidR="00D344D5" w:rsidRPr="005764E7" w:rsidRDefault="00751FC7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7B00B400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066B52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344D5" w:rsidRPr="005764E7" w14:paraId="4A4BCA97" w14:textId="77777777" w:rsidTr="00702611">
        <w:tc>
          <w:tcPr>
            <w:tcW w:w="4111" w:type="dxa"/>
            <w:shd w:val="clear" w:color="auto" w:fill="auto"/>
          </w:tcPr>
          <w:p w14:paraId="12C6A90F" w14:textId="43BAE125" w:rsidR="00D344D5" w:rsidRPr="00E74E50" w:rsidRDefault="00111A45" w:rsidP="00642445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E74E50">
              <w:rPr>
                <w:rFonts w:ascii="Angsana New" w:hAnsi="Angsana New" w:cs="Angsana New"/>
                <w:u w:val="single"/>
                <w:cs/>
              </w:rPr>
              <w:t>สำหรับ</w:t>
            </w:r>
            <w:r w:rsidR="005B4370" w:rsidRPr="00E74E50">
              <w:rPr>
                <w:rFonts w:ascii="Angsana New" w:hAnsi="Angsana New" w:cs="Angsana New"/>
                <w:u w:val="single"/>
                <w:cs/>
              </w:rPr>
              <w:t>งว</w:t>
            </w:r>
            <w:r w:rsidR="00F01F1F">
              <w:rPr>
                <w:rFonts w:ascii="Angsana New" w:hAnsi="Angsana New" w:cs="Angsana New" w:hint="cs"/>
                <w:u w:val="single"/>
                <w:cs/>
              </w:rPr>
              <w:t>ดเก้า</w:t>
            </w:r>
            <w:r w:rsidR="005B4370" w:rsidRPr="00E74E50">
              <w:rPr>
                <w:rFonts w:ascii="Angsana New" w:hAnsi="Angsana New" w:cs="Angsana New"/>
                <w:u w:val="single"/>
                <w:cs/>
              </w:rPr>
              <w:t>เดือน</w:t>
            </w:r>
            <w:r w:rsidRPr="00E74E50">
              <w:rPr>
                <w:rFonts w:ascii="Angsana New" w:hAnsi="Angsana New" w:cs="Angsana New"/>
                <w:u w:val="single"/>
                <w:cs/>
              </w:rPr>
              <w:t xml:space="preserve">สิ้นสุดวันที่ </w:t>
            </w:r>
            <w:r w:rsidR="002F0DC8" w:rsidRPr="00494A9B">
              <w:rPr>
                <w:rFonts w:ascii="Angsana New" w:hAnsi="Angsana New" w:cs="Angsana New"/>
                <w:u w:val="single"/>
              </w:rPr>
              <w:t>30</w:t>
            </w:r>
            <w:r w:rsidR="002F0DC8" w:rsidRPr="00E74E50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F01F1F">
              <w:rPr>
                <w:rFonts w:ascii="Angsana New" w:hAnsi="Angsana New" w:cs="Angsana New" w:hint="cs"/>
                <w:u w:val="single"/>
                <w:cs/>
              </w:rPr>
              <w:t>กันยา</w:t>
            </w:r>
            <w:r w:rsidR="002F0DC8" w:rsidRPr="00E74E50">
              <w:rPr>
                <w:rFonts w:ascii="Angsana New" w:hAnsi="Angsana New" w:cs="Angsana New"/>
                <w:u w:val="single"/>
                <w:cs/>
              </w:rPr>
              <w:t xml:space="preserve">ยน </w:t>
            </w:r>
            <w:r w:rsidR="002F0DC8" w:rsidRPr="00494A9B">
              <w:rPr>
                <w:rFonts w:ascii="Angsana New" w:hAnsi="Angsana New" w:cs="Angsana New"/>
                <w:u w:val="single"/>
              </w:rPr>
              <w:t>256</w:t>
            </w:r>
            <w:r w:rsidR="00665747" w:rsidRPr="00494A9B">
              <w:rPr>
                <w:rFonts w:ascii="Angsana New" w:hAnsi="Angsana New" w:cs="Angsana New"/>
                <w:u w:val="single"/>
              </w:rPr>
              <w:t>5</w:t>
            </w:r>
          </w:p>
        </w:tc>
        <w:tc>
          <w:tcPr>
            <w:tcW w:w="1007" w:type="dxa"/>
            <w:shd w:val="clear" w:color="auto" w:fill="auto"/>
          </w:tcPr>
          <w:p w14:paraId="6A5067A8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29A5959D" w14:textId="77777777"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50696BFF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60E5CF" w14:textId="77777777"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B5D1DAD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E4849D8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645AEB2" w14:textId="77777777" w:rsidR="00D344D5" w:rsidRPr="005764E7" w:rsidRDefault="00D344D5" w:rsidP="000B1F6D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2611" w:rsidRPr="008D18A0" w14:paraId="75BB210A" w14:textId="77777777" w:rsidTr="00702611">
        <w:tc>
          <w:tcPr>
            <w:tcW w:w="4111" w:type="dxa"/>
            <w:shd w:val="clear" w:color="auto" w:fill="auto"/>
          </w:tcPr>
          <w:p w14:paraId="58A7DA38" w14:textId="77777777" w:rsidR="00702611" w:rsidRPr="00E74E50" w:rsidRDefault="00702611" w:rsidP="0070261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B8E9B" w14:textId="1EB6A7FA" w:rsidR="00702611" w:rsidRPr="008D18A0" w:rsidRDefault="00F01F1F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252,008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B4A983D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BF4464" w14:textId="0BA20483" w:rsidR="00702611" w:rsidRPr="008D18A0" w:rsidRDefault="00F01F1F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  <w:r w:rsidR="00702611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F56D7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A35DE2" w14:textId="75981BAF" w:rsidR="00702611" w:rsidRPr="008D18A0" w:rsidRDefault="00F01F1F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="0070261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557088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AEB8C" w14:textId="7F6F5853" w:rsidR="00702611" w:rsidRPr="008D18A0" w:rsidRDefault="00F01F1F" w:rsidP="00702611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</w:t>
            </w:r>
            <w:r w:rsidR="0070261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301</w:t>
            </w:r>
          </w:p>
        </w:tc>
      </w:tr>
      <w:tr w:rsidR="00702611" w:rsidRPr="008D18A0" w14:paraId="156FA5A1" w14:textId="77777777" w:rsidTr="00702611">
        <w:tc>
          <w:tcPr>
            <w:tcW w:w="4111" w:type="dxa"/>
            <w:shd w:val="clear" w:color="auto" w:fill="auto"/>
            <w:vAlign w:val="bottom"/>
          </w:tcPr>
          <w:p w14:paraId="26EF6BE7" w14:textId="7949C45F" w:rsidR="00702611" w:rsidRPr="008D18A0" w:rsidRDefault="00702611" w:rsidP="0070261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0B4CB7" w14:textId="2C8B4CFA" w:rsidR="00702611" w:rsidRPr="008D18A0" w:rsidRDefault="00F01F1F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  <w:r w:rsidR="0070261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E8AF37B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AB77D9" w14:textId="6B38E3A3" w:rsidR="00702611" w:rsidRPr="008D18A0" w:rsidRDefault="00F01F1F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70261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218239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8D75A3" w14:textId="0F40E5F3" w:rsidR="00702611" w:rsidRPr="008D18A0" w:rsidRDefault="00F01F1F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70261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E6B925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598C7E" w14:textId="627E5341" w:rsidR="00702611" w:rsidRPr="008D18A0" w:rsidRDefault="00F01F1F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  <w:r w:rsidR="0070261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876</w:t>
            </w:r>
          </w:p>
        </w:tc>
      </w:tr>
      <w:tr w:rsidR="00702611" w:rsidRPr="008D18A0" w14:paraId="47ADF13D" w14:textId="77777777" w:rsidTr="00702611">
        <w:tc>
          <w:tcPr>
            <w:tcW w:w="4111" w:type="dxa"/>
            <w:shd w:val="clear" w:color="auto" w:fill="auto"/>
            <w:vAlign w:val="bottom"/>
          </w:tcPr>
          <w:p w14:paraId="7731BB85" w14:textId="22EFBC67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รายได้</w:t>
            </w:r>
            <w:r w:rsidR="00751FC7" w:rsidRPr="00E74E50">
              <w:rPr>
                <w:rFonts w:ascii="Angsana New" w:hAnsi="Angsana New" w:cs="Angsana New"/>
                <w:cs/>
              </w:rPr>
              <w:t>อื่นๆ</w:t>
            </w:r>
            <w:r w:rsidRPr="00E74E50">
              <w:rPr>
                <w:rFonts w:ascii="Angsana New" w:hAnsi="Angsana New" w:cs="Angsana New"/>
                <w:cs/>
              </w:rPr>
              <w:t xml:space="preserve">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F3D9B2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F36F96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C92E0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6B7CDB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A1C376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D460E7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96725C" w14:textId="73468A90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F01F1F">
              <w:rPr>
                <w:rFonts w:ascii="Angsana New" w:hAnsi="Angsana New"/>
                <w:sz w:val="28"/>
                <w:szCs w:val="28"/>
              </w:rPr>
              <w:t>983</w:t>
            </w:r>
          </w:p>
        </w:tc>
      </w:tr>
      <w:tr w:rsidR="00702611" w:rsidRPr="008D18A0" w14:paraId="1A554B7B" w14:textId="77777777" w:rsidTr="00702611">
        <w:tc>
          <w:tcPr>
            <w:tcW w:w="4111" w:type="dxa"/>
            <w:shd w:val="clear" w:color="auto" w:fill="auto"/>
            <w:vAlign w:val="bottom"/>
          </w:tcPr>
          <w:p w14:paraId="770C8560" w14:textId="77777777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665BA5F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7ABAA25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B5344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61B10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6919F8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15FAD1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43CE7C" w14:textId="339C1A95" w:rsidR="00702611" w:rsidRPr="00E74E5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 w:rsidR="00F01F1F">
              <w:rPr>
                <w:rFonts w:ascii="Angsana New" w:hAnsi="Angsana New"/>
                <w:sz w:val="28"/>
                <w:szCs w:val="28"/>
              </w:rPr>
              <w:t>118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01F1F">
              <w:rPr>
                <w:rFonts w:ascii="Angsana New" w:hAnsi="Angsana New"/>
                <w:sz w:val="28"/>
                <w:szCs w:val="28"/>
              </w:rPr>
              <w:t>848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02611" w:rsidRPr="008D18A0" w14:paraId="2937205B" w14:textId="77777777" w:rsidTr="00702611">
        <w:tc>
          <w:tcPr>
            <w:tcW w:w="4111" w:type="dxa"/>
            <w:shd w:val="clear" w:color="auto" w:fill="auto"/>
            <w:vAlign w:val="bottom"/>
          </w:tcPr>
          <w:p w14:paraId="553D7EC1" w14:textId="77777777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334A07C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4FD7DE2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BD2E97F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546EED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3304003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145242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A49D66" w14:textId="55119C64" w:rsidR="00702611" w:rsidRPr="00E74E5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 w:rsidR="00F01F1F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,8</w:t>
            </w:r>
            <w:r w:rsidR="00F01F1F">
              <w:rPr>
                <w:rFonts w:ascii="Angsana New" w:hAnsi="Angsana New"/>
                <w:sz w:val="28"/>
                <w:szCs w:val="28"/>
              </w:rPr>
              <w:t>44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02611" w:rsidRPr="008D18A0" w14:paraId="37C3242C" w14:textId="77777777" w:rsidTr="00702611">
        <w:tc>
          <w:tcPr>
            <w:tcW w:w="4111" w:type="dxa"/>
            <w:shd w:val="clear" w:color="auto" w:fill="auto"/>
            <w:vAlign w:val="bottom"/>
          </w:tcPr>
          <w:p w14:paraId="42E115C8" w14:textId="21E07A17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ส่วนแบ่งขาดทุนจากบริษัทร่วม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00D6183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2BFD9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66B8D4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CD846A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55DC9D3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146C1C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843A73" w14:textId="5D26384C" w:rsidR="00702611" w:rsidRPr="00E74E5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 w:rsidR="00F01F1F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01F1F">
              <w:rPr>
                <w:rFonts w:ascii="Angsana New" w:hAnsi="Angsana New"/>
                <w:sz w:val="28"/>
                <w:szCs w:val="28"/>
              </w:rPr>
              <w:t>666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02611" w:rsidRPr="008D18A0" w14:paraId="6EB9BEF4" w14:textId="77777777" w:rsidTr="00702611">
        <w:tc>
          <w:tcPr>
            <w:tcW w:w="4111" w:type="dxa"/>
            <w:shd w:val="clear" w:color="auto" w:fill="auto"/>
            <w:vAlign w:val="bottom"/>
          </w:tcPr>
          <w:p w14:paraId="544F7005" w14:textId="4A9BD0C3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68946F6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B74085C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7185B8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23A495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D6DBF93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5B1CE7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0B418" w14:textId="0B503AD5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</w:t>
            </w:r>
            <w:r w:rsidR="00F01F1F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702611" w:rsidRPr="008D18A0" w14:paraId="3C46D369" w14:textId="77777777" w:rsidTr="00702611">
        <w:tc>
          <w:tcPr>
            <w:tcW w:w="4111" w:type="dxa"/>
            <w:shd w:val="clear" w:color="auto" w:fill="auto"/>
            <w:vAlign w:val="bottom"/>
          </w:tcPr>
          <w:p w14:paraId="66DF865B" w14:textId="15DEFEFC" w:rsidR="00702611" w:rsidRPr="00E74E50" w:rsidRDefault="00963766" w:rsidP="0070261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  <w:r w:rsidR="00702611" w:rsidRPr="00E74E50">
              <w:rPr>
                <w:rFonts w:ascii="Angsana New" w:hAnsi="Angsana New" w:cs="Angsana New"/>
                <w:cs/>
              </w:rPr>
              <w:t>สำหรับงวด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8324AAB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75465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31D6B1B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A29810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AB092EC" w14:textId="77777777" w:rsidR="00702611" w:rsidRPr="00E74E5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016443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05A59" w14:textId="43338AC0" w:rsidR="00702611" w:rsidRPr="008D18A0" w:rsidRDefault="00F01F1F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0261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  <w:tr w:rsidR="00702611" w:rsidRPr="008D18A0" w14:paraId="3BA18BF0" w14:textId="77777777" w:rsidTr="00702611">
        <w:trPr>
          <w:trHeight w:hRule="exact" w:val="340"/>
        </w:trPr>
        <w:tc>
          <w:tcPr>
            <w:tcW w:w="4111" w:type="dxa"/>
            <w:shd w:val="clear" w:color="auto" w:fill="auto"/>
          </w:tcPr>
          <w:p w14:paraId="00C4F3AD" w14:textId="77777777" w:rsidR="00702611" w:rsidRPr="00E74E50" w:rsidRDefault="00702611" w:rsidP="0070261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EC4DB30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11981C8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A947D41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961386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77CE67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360D47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A817B0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2611" w:rsidRPr="008D18A0" w14:paraId="0BE18FAE" w14:textId="77777777" w:rsidTr="00702611">
        <w:tc>
          <w:tcPr>
            <w:tcW w:w="4111" w:type="dxa"/>
            <w:shd w:val="clear" w:color="auto" w:fill="auto"/>
            <w:vAlign w:val="bottom"/>
          </w:tcPr>
          <w:p w14:paraId="7D4F3935" w14:textId="0ED7620A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352B00C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638AE9F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7900A09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DDFA45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D724C6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AA9594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38F37C" w14:textId="004B9F8D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2611" w:rsidRPr="00666F78" w14:paraId="5A8A5E10" w14:textId="77777777" w:rsidTr="00702611">
        <w:trPr>
          <w:trHeight w:val="409"/>
        </w:trPr>
        <w:tc>
          <w:tcPr>
            <w:tcW w:w="4111" w:type="dxa"/>
            <w:shd w:val="clear" w:color="auto" w:fill="auto"/>
            <w:vAlign w:val="bottom"/>
          </w:tcPr>
          <w:p w14:paraId="39145515" w14:textId="317086AD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494A9B">
              <w:rPr>
                <w:rFonts w:asciiTheme="majorBidi" w:hAnsiTheme="majorBidi" w:cstheme="majorBidi"/>
              </w:rPr>
              <w:t>30</w:t>
            </w:r>
            <w:r w:rsidRPr="00E74E50">
              <w:rPr>
                <w:rFonts w:asciiTheme="majorBidi" w:hAnsiTheme="majorBidi" w:cstheme="majorBidi"/>
                <w:cs/>
              </w:rPr>
              <w:t xml:space="preserve"> </w:t>
            </w:r>
            <w:r w:rsidR="00F01F1F">
              <w:rPr>
                <w:rFonts w:asciiTheme="majorBidi" w:hAnsiTheme="majorBidi" w:cstheme="majorBidi" w:hint="cs"/>
                <w:cs/>
              </w:rPr>
              <w:t>กันยา</w:t>
            </w:r>
            <w:r w:rsidRPr="00E74E50">
              <w:rPr>
                <w:rFonts w:asciiTheme="majorBidi" w:hAnsiTheme="majorBidi" w:cstheme="majorBidi"/>
                <w:cs/>
              </w:rPr>
              <w:t xml:space="preserve">ยน </w:t>
            </w:r>
            <w:r w:rsidRPr="00494A9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C10DD9F" w14:textId="77777777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E12F22F" w14:textId="77777777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7E1AB40" w14:textId="77777777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73763C" w14:textId="77777777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38BE0A6" w14:textId="77777777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35F5BA" w14:textId="77777777" w:rsidR="00702611" w:rsidRPr="00666F78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20CDF7" w14:textId="1AC9C015" w:rsidR="00702611" w:rsidRPr="00E74E5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82</w:t>
            </w:r>
            <w:r w:rsidR="00F01F1F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F01F1F">
              <w:rPr>
                <w:rFonts w:ascii="Angsana New" w:hAnsi="Angsana New"/>
                <w:color w:val="000000" w:themeColor="text1"/>
                <w:sz w:val="28"/>
                <w:szCs w:val="28"/>
              </w:rPr>
              <w:t>595</w:t>
            </w:r>
          </w:p>
        </w:tc>
      </w:tr>
      <w:tr w:rsidR="00702611" w:rsidRPr="00666F78" w14:paraId="1A143862" w14:textId="77777777" w:rsidTr="00702611">
        <w:trPr>
          <w:trHeight w:val="409"/>
        </w:trPr>
        <w:tc>
          <w:tcPr>
            <w:tcW w:w="4111" w:type="dxa"/>
            <w:shd w:val="clear" w:color="auto" w:fill="auto"/>
            <w:vAlign w:val="bottom"/>
          </w:tcPr>
          <w:p w14:paraId="56094D0D" w14:textId="7D0B56A2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DDDDCCA" w14:textId="0FB82158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36C0EE6" w14:textId="77777777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84350A" w14:textId="5EF247C4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F3B645" w14:textId="77777777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DA455A6" w14:textId="2CAF5F93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76A051" w14:textId="77777777" w:rsidR="00702611" w:rsidRPr="00666F78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F10330" w14:textId="703497C5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02611" w:rsidRPr="00666F78" w14:paraId="7016C1D7" w14:textId="77777777" w:rsidTr="00702611">
        <w:trPr>
          <w:trHeight w:val="409"/>
        </w:trPr>
        <w:tc>
          <w:tcPr>
            <w:tcW w:w="4111" w:type="dxa"/>
            <w:shd w:val="clear" w:color="auto" w:fill="auto"/>
            <w:vAlign w:val="bottom"/>
          </w:tcPr>
          <w:p w14:paraId="4D8AE91B" w14:textId="370789ED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1D8F71" w14:textId="1C550D6A" w:rsidR="00702611" w:rsidRPr="00E74E50" w:rsidRDefault="00F01F1F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  <w:t>252</w:t>
            </w:r>
            <w:r w:rsidR="0070261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  <w:t>008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A14CBB3" w14:textId="77777777" w:rsidR="00702611" w:rsidRPr="006F1555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D77036" w14:textId="77480895" w:rsidR="00702611" w:rsidRPr="000F6D68" w:rsidRDefault="00F01F1F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</w:t>
            </w:r>
            <w:r w:rsidR="0070261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8ADD2" w14:textId="77777777" w:rsidR="00702611" w:rsidRPr="006F1555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3121D6" w14:textId="03D89550" w:rsidR="00702611" w:rsidRPr="000F6D68" w:rsidRDefault="00F01F1F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</w:t>
            </w:r>
            <w:r w:rsidR="0070261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EBF2B3" w14:textId="77777777" w:rsidR="00702611" w:rsidRPr="006F1555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CA7C7E" w14:textId="28C411F8" w:rsidR="00702611" w:rsidRPr="006F1555" w:rsidRDefault="00F01F1F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378</w:t>
            </w:r>
            <w:r w:rsidR="0070261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301</w:t>
            </w:r>
          </w:p>
        </w:tc>
      </w:tr>
      <w:bookmarkEnd w:id="0"/>
    </w:tbl>
    <w:p w14:paraId="435C3F18" w14:textId="70E9318A" w:rsidR="00367996" w:rsidRPr="00FB1ED3" w:rsidRDefault="0036799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D35DC0" w:rsidRPr="00656B26" w14:paraId="0A72EAF9" w14:textId="77777777" w:rsidTr="00FB1ED3">
        <w:tc>
          <w:tcPr>
            <w:tcW w:w="4111" w:type="dxa"/>
          </w:tcPr>
          <w:p w14:paraId="3F6BE25F" w14:textId="77777777" w:rsidR="00D35DC0" w:rsidRPr="008D18A0" w:rsidRDefault="00D35DC0" w:rsidP="00D2520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28D83B97" w14:textId="7A6E9DB8" w:rsidR="00D35DC0" w:rsidRPr="00E74E50" w:rsidRDefault="00D35DC0" w:rsidP="00D2520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งบ</w:t>
            </w:r>
            <w:r w:rsidRPr="00E74E50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4C1716" w:rsidRPr="00E74E50">
              <w:rPr>
                <w:rFonts w:asciiTheme="majorBidi" w:hAnsiTheme="majorBidi" w:cs="Angsana New"/>
                <w:cs/>
              </w:rPr>
              <w:t xml:space="preserve"> (พันบาท)</w:t>
            </w:r>
          </w:p>
        </w:tc>
      </w:tr>
      <w:tr w:rsidR="00C24DDD" w:rsidRPr="008D18A0" w14:paraId="0BB4916F" w14:textId="77777777" w:rsidTr="00FB1ED3">
        <w:tc>
          <w:tcPr>
            <w:tcW w:w="4111" w:type="dxa"/>
          </w:tcPr>
          <w:p w14:paraId="640ACC4A" w14:textId="77777777" w:rsidR="00C24DDD" w:rsidRPr="008D18A0" w:rsidRDefault="00C24DDD" w:rsidP="00D2520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D4C11BF" w14:textId="77777777"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3A517E37" w14:textId="77777777"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363D5CD" w14:textId="77777777" w:rsidR="00C24DDD" w:rsidRPr="00E74E50" w:rsidRDefault="00C24DDD" w:rsidP="00D2520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80E00CD" w14:textId="77777777"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C417E75" w14:textId="2E1AA26D" w:rsidR="00C24DDD" w:rsidRPr="008D18A0" w:rsidRDefault="00751FC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179D1B02" w14:textId="77777777"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21E0AA" w14:textId="77777777"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24DDD" w:rsidRPr="008D18A0" w14:paraId="31E4F6BF" w14:textId="77777777" w:rsidTr="00FB1ED3">
        <w:tc>
          <w:tcPr>
            <w:tcW w:w="4111" w:type="dxa"/>
          </w:tcPr>
          <w:p w14:paraId="293C013B" w14:textId="3576A36A" w:rsidR="00C24DDD" w:rsidRPr="00C24DDD" w:rsidRDefault="005B4370" w:rsidP="00642445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E74E50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F01F1F">
              <w:rPr>
                <w:rFonts w:ascii="Angsana New" w:hAnsi="Angsana New" w:cs="Angsana New" w:hint="cs"/>
                <w:u w:val="single"/>
                <w:cs/>
              </w:rPr>
              <w:t>เก้า</w:t>
            </w:r>
            <w:r w:rsidRPr="00E74E50">
              <w:rPr>
                <w:rFonts w:ascii="Angsana New" w:hAnsi="Angsana New" w:cs="Angsana New"/>
                <w:u w:val="single"/>
                <w:cs/>
              </w:rPr>
              <w:t>เดือน</w:t>
            </w:r>
            <w:r w:rsidR="00C24DDD" w:rsidRPr="00E74E50">
              <w:rPr>
                <w:rFonts w:ascii="Angsana New" w:hAnsi="Angsana New" w:cs="Angsana New"/>
                <w:u w:val="single"/>
                <w:cs/>
              </w:rPr>
              <w:t xml:space="preserve">สิ้นสุดวันที่ </w:t>
            </w:r>
            <w:r w:rsidR="00642445" w:rsidRPr="00494A9B">
              <w:rPr>
                <w:rFonts w:ascii="Angsana New" w:hAnsi="Angsana New" w:cs="Angsana New"/>
                <w:u w:val="single"/>
              </w:rPr>
              <w:t xml:space="preserve">30 </w:t>
            </w:r>
            <w:r w:rsidR="00F01F1F">
              <w:rPr>
                <w:rFonts w:ascii="Angsana New" w:hAnsi="Angsana New" w:cs="Angsana New" w:hint="cs"/>
                <w:u w:val="single"/>
                <w:cs/>
              </w:rPr>
              <w:t>กันยา</w:t>
            </w:r>
            <w:r w:rsidR="00642445" w:rsidRPr="00E74E50">
              <w:rPr>
                <w:rFonts w:ascii="Angsana New" w:hAnsi="Angsana New" w:cs="Angsana New"/>
                <w:u w:val="single"/>
                <w:cs/>
              </w:rPr>
              <w:t>ยน</w:t>
            </w:r>
            <w:r w:rsidR="00C24DDD" w:rsidRPr="00E74E50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C24DDD" w:rsidRPr="00494A9B">
              <w:rPr>
                <w:rFonts w:ascii="Angsana New" w:hAnsi="Angsana New" w:cs="Angsana New"/>
                <w:u w:val="single"/>
              </w:rPr>
              <w:t>256</w:t>
            </w:r>
            <w:r w:rsidRPr="00494A9B">
              <w:rPr>
                <w:rFonts w:ascii="Angsana New" w:hAnsi="Angsana New" w:cs="Angsana New"/>
                <w:u w:val="single"/>
              </w:rPr>
              <w:t>6</w:t>
            </w:r>
          </w:p>
        </w:tc>
        <w:tc>
          <w:tcPr>
            <w:tcW w:w="1007" w:type="dxa"/>
          </w:tcPr>
          <w:p w14:paraId="7E07F25C" w14:textId="77777777" w:rsidR="00C24DDD" w:rsidRPr="008D18A0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11E9A547" w14:textId="77777777" w:rsidR="00C24DDD" w:rsidRPr="008D18A0" w:rsidRDefault="00C24DDD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B765B9A" w14:textId="77777777" w:rsidR="00C24DDD" w:rsidRPr="008D18A0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A4EF60" w14:textId="77777777" w:rsidR="00C24DDD" w:rsidRPr="008D18A0" w:rsidRDefault="00C24DDD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07FF3D7" w14:textId="77777777" w:rsidR="00C24DDD" w:rsidRPr="008D18A0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7BA6143" w14:textId="77777777" w:rsidR="00C24DDD" w:rsidRPr="008D18A0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321F3C" w14:textId="77777777" w:rsidR="00C24DDD" w:rsidRPr="008D18A0" w:rsidRDefault="00C24DDD" w:rsidP="00D2520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961" w:rsidRPr="00E76D97" w14:paraId="64CA868B" w14:textId="77777777" w:rsidTr="00DD3961">
        <w:tc>
          <w:tcPr>
            <w:tcW w:w="4111" w:type="dxa"/>
          </w:tcPr>
          <w:p w14:paraId="37DACED6" w14:textId="77777777" w:rsidR="00DD3961" w:rsidRPr="00E74E50" w:rsidRDefault="00DD3961" w:rsidP="00DD396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3DAC3A" w14:textId="37B2420C" w:rsidR="00DD3961" w:rsidRPr="00E76D97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283,07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90507A9" w14:textId="77777777" w:rsidR="00DD3961" w:rsidRPr="00E76D97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03A907" w14:textId="4C9C8839" w:rsidR="00DD3961" w:rsidRPr="00E76D97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70,956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7821B9" w14:textId="77777777" w:rsidR="00DD3961" w:rsidRPr="00E76D97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B2882E" w14:textId="2C22BF96" w:rsidR="00DD3961" w:rsidRPr="00E76D97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34,76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1F1B9D" w14:textId="77777777" w:rsidR="00DD3961" w:rsidRPr="00E76D97" w:rsidRDefault="00DD3961" w:rsidP="00DD396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7313C8" w14:textId="4C1C9EE7" w:rsidR="00DD3961" w:rsidRPr="00E76D97" w:rsidRDefault="00DD3961" w:rsidP="00DD3961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388,79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D3961" w:rsidRPr="00E76D97" w14:paraId="621C2C68" w14:textId="77777777" w:rsidTr="00DD3961">
        <w:tc>
          <w:tcPr>
            <w:tcW w:w="4111" w:type="dxa"/>
          </w:tcPr>
          <w:p w14:paraId="489866C0" w14:textId="77777777" w:rsidR="00DD3961" w:rsidRPr="00E76D97" w:rsidRDefault="00DD3961" w:rsidP="00DD396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AAAEF1" w14:textId="0108F3B7" w:rsidR="00DD3961" w:rsidRPr="00E76D97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0EBF">
              <w:rPr>
                <w:rFonts w:ascii="Angsana New" w:hAnsi="Angsana New"/>
                <w:sz w:val="28"/>
                <w:szCs w:val="28"/>
              </w:rPr>
              <w:t>119,398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4060933" w14:textId="77777777" w:rsidR="00DD3961" w:rsidRPr="00E76D97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9BC577" w14:textId="4F7A6741" w:rsidR="00DD3961" w:rsidRPr="00E76D97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0EBF">
              <w:rPr>
                <w:rFonts w:ascii="Angsana New" w:hAnsi="Angsana New"/>
                <w:sz w:val="28"/>
                <w:szCs w:val="28"/>
              </w:rPr>
              <w:t>9,168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F33B34" w14:textId="77777777" w:rsidR="00DD3961" w:rsidRPr="00E76D97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32EC9E" w14:textId="25D81629" w:rsidR="00DD3961" w:rsidRPr="00E76D97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0EBF">
              <w:rPr>
                <w:rFonts w:ascii="Angsana New" w:hAnsi="Angsana New"/>
                <w:sz w:val="28"/>
                <w:szCs w:val="28"/>
              </w:rPr>
              <w:t>16,555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AC421D" w14:textId="77777777" w:rsidR="00DD3961" w:rsidRPr="00E76D97" w:rsidRDefault="00DD3961" w:rsidP="00DD396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712EC7" w14:textId="6DD6F743" w:rsidR="00DD3961" w:rsidRPr="00E76D97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0EBF">
              <w:rPr>
                <w:rFonts w:ascii="Angsana New" w:hAnsi="Angsana New"/>
                <w:sz w:val="28"/>
                <w:szCs w:val="28"/>
              </w:rPr>
              <w:t>145,121</w:t>
            </w:r>
          </w:p>
        </w:tc>
      </w:tr>
      <w:tr w:rsidR="00B557E1" w:rsidRPr="00E76D97" w14:paraId="6498BE8E" w14:textId="77777777" w:rsidTr="00E2377C">
        <w:tc>
          <w:tcPr>
            <w:tcW w:w="4111" w:type="dxa"/>
          </w:tcPr>
          <w:p w14:paraId="6DE080BF" w14:textId="01048418" w:rsidR="00B557E1" w:rsidRPr="00E74E50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รายได้</w:t>
            </w:r>
            <w:r w:rsidR="00751FC7" w:rsidRPr="00E74E50">
              <w:rPr>
                <w:rFonts w:ascii="Angsana New" w:hAnsi="Angsana New" w:cs="Angsana New"/>
                <w:cs/>
              </w:rPr>
              <w:t>อื่นๆ</w:t>
            </w:r>
            <w:r w:rsidRPr="00E74E50">
              <w:rPr>
                <w:rFonts w:ascii="Angsana New" w:hAnsi="Angsana New" w:cs="Angsana New"/>
                <w:cs/>
              </w:rPr>
              <w:t xml:space="preserve">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B81FF6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AF14E2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C0E6E3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666291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E00ED2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0A56654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538EC4" w14:textId="45EA22BD" w:rsidR="00B557E1" w:rsidRPr="00E76D97" w:rsidRDefault="0034022A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022A">
              <w:rPr>
                <w:rFonts w:ascii="Angsana New" w:hAnsi="Angsana New"/>
                <w:sz w:val="28"/>
                <w:szCs w:val="28"/>
              </w:rPr>
              <w:t>4,161</w:t>
            </w:r>
          </w:p>
        </w:tc>
      </w:tr>
      <w:tr w:rsidR="00B557E1" w:rsidRPr="00E76D97" w14:paraId="5E17DCDC" w14:textId="77777777" w:rsidTr="00E2377C">
        <w:tc>
          <w:tcPr>
            <w:tcW w:w="4111" w:type="dxa"/>
          </w:tcPr>
          <w:p w14:paraId="52D3471E" w14:textId="77777777" w:rsidR="00B557E1" w:rsidRPr="00E74E50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E5C3B91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365F236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909AE7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7836C6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5DA0E7D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6AB2F8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609A9A" w14:textId="10FF4861" w:rsidR="00B557E1" w:rsidRPr="00E74E50" w:rsidRDefault="0034022A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4022A">
              <w:rPr>
                <w:rFonts w:ascii="Angsana New" w:hAnsi="Angsana New"/>
                <w:sz w:val="28"/>
                <w:szCs w:val="28"/>
              </w:rPr>
              <w:t>123,43</w:t>
            </w:r>
            <w:r w:rsidR="00E2377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7E1" w:rsidRPr="00E76D97" w14:paraId="53F30E2F" w14:textId="77777777" w:rsidTr="00E2377C">
        <w:tc>
          <w:tcPr>
            <w:tcW w:w="4111" w:type="dxa"/>
          </w:tcPr>
          <w:p w14:paraId="5480D8BC" w14:textId="77777777" w:rsidR="00B557E1" w:rsidRPr="00E74E50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E0784F4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1846A9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FFB117B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DA6C9C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F8556BD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5D8819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3AEF17" w14:textId="4A8A9733" w:rsidR="00B557E1" w:rsidRPr="00E74E50" w:rsidRDefault="00BD760E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760E">
              <w:rPr>
                <w:rFonts w:ascii="Angsana New" w:hAnsi="Angsana New"/>
                <w:sz w:val="28"/>
                <w:szCs w:val="28"/>
              </w:rPr>
              <w:t>(4,145)</w:t>
            </w:r>
          </w:p>
        </w:tc>
      </w:tr>
      <w:tr w:rsidR="00B557E1" w:rsidRPr="00E76D97" w14:paraId="1919F02D" w14:textId="77777777" w:rsidTr="00E2377C">
        <w:tc>
          <w:tcPr>
            <w:tcW w:w="4111" w:type="dxa"/>
          </w:tcPr>
          <w:p w14:paraId="2E741032" w14:textId="2610D600" w:rsidR="00B557E1" w:rsidRPr="00E74E50" w:rsidRDefault="002671AD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ค่าใช้จ่าย</w:t>
            </w:r>
            <w:r w:rsidR="00B557E1" w:rsidRPr="00E74E50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59E0FF4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BD6C98D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9FEEBC1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A73A88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17D5111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9BD4F6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5CEC4" w14:textId="44ED0569" w:rsidR="00B557E1" w:rsidRPr="00E76D97" w:rsidRDefault="00BD760E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D760E">
              <w:rPr>
                <w:rFonts w:ascii="Angsana New" w:hAnsi="Angsana New"/>
                <w:sz w:val="28"/>
                <w:szCs w:val="28"/>
              </w:rPr>
              <w:t>3,84</w:t>
            </w:r>
            <w:r>
              <w:rPr>
                <w:rFonts w:ascii="Angsana New" w:hAnsi="Angsana New"/>
                <w:sz w:val="28"/>
                <w:szCs w:val="28"/>
              </w:rPr>
              <w:t>2)</w:t>
            </w:r>
          </w:p>
        </w:tc>
      </w:tr>
      <w:tr w:rsidR="00B557E1" w:rsidRPr="00E76D97" w14:paraId="13C22141" w14:textId="77777777" w:rsidTr="00E2377C">
        <w:tc>
          <w:tcPr>
            <w:tcW w:w="4111" w:type="dxa"/>
          </w:tcPr>
          <w:p w14:paraId="131F9FF4" w14:textId="4CA2DA55" w:rsidR="00B557E1" w:rsidRPr="00E74E50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กำไรสำหรับ</w:t>
            </w:r>
            <w:r w:rsidR="005530DA" w:rsidRPr="00E74E50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F48108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AB00B46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EAD67A7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6E48BC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AE930A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FD81FD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0ADA4" w14:textId="19C1425F" w:rsidR="00B557E1" w:rsidRPr="00E76D97" w:rsidRDefault="00BD760E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760E">
              <w:rPr>
                <w:rFonts w:ascii="Angsana New" w:hAnsi="Angsana New"/>
                <w:sz w:val="28"/>
                <w:szCs w:val="28"/>
              </w:rPr>
              <w:t>17,864</w:t>
            </w:r>
          </w:p>
        </w:tc>
      </w:tr>
      <w:tr w:rsidR="00B557E1" w:rsidRPr="00E76D97" w14:paraId="5DC7131E" w14:textId="77777777" w:rsidTr="00FB1ED3">
        <w:trPr>
          <w:trHeight w:hRule="exact" w:val="340"/>
        </w:trPr>
        <w:tc>
          <w:tcPr>
            <w:tcW w:w="4111" w:type="dxa"/>
          </w:tcPr>
          <w:p w14:paraId="198288B1" w14:textId="77777777" w:rsidR="00B557E1" w:rsidRPr="00E74E50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FC2AC1E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51CF1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F839209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861879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4658C15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BBEF53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D91A00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E76D97" w14:paraId="4AD17FE7" w14:textId="77777777" w:rsidTr="00FB1ED3">
        <w:tc>
          <w:tcPr>
            <w:tcW w:w="4111" w:type="dxa"/>
          </w:tcPr>
          <w:p w14:paraId="39354AAE" w14:textId="77777777" w:rsidR="00B557E1" w:rsidRPr="00E74E50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C7ECB74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74FFD9A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2C0DC55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D16520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B213199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78A488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4CC941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E76D97" w14:paraId="31394830" w14:textId="77777777" w:rsidTr="00105855">
        <w:tc>
          <w:tcPr>
            <w:tcW w:w="4111" w:type="dxa"/>
          </w:tcPr>
          <w:p w14:paraId="6224B115" w14:textId="061C323D" w:rsidR="00B557E1" w:rsidRPr="00E74E50" w:rsidRDefault="00B557E1" w:rsidP="00642445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E74E50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="00642445" w:rsidRPr="00494A9B">
              <w:rPr>
                <w:rFonts w:ascii="Angsana New" w:hAnsi="Angsana New" w:cs="Angsana New"/>
              </w:rPr>
              <w:t>30</w:t>
            </w:r>
            <w:r w:rsidR="00642445" w:rsidRPr="00E74E50">
              <w:rPr>
                <w:rFonts w:ascii="Angsana New" w:hAnsi="Angsana New" w:cs="Angsana New"/>
                <w:cs/>
              </w:rPr>
              <w:t xml:space="preserve"> </w:t>
            </w:r>
            <w:r w:rsidR="00F01F1F">
              <w:rPr>
                <w:rFonts w:ascii="Angsana New" w:hAnsi="Angsana New" w:cs="Angsana New" w:hint="cs"/>
                <w:cs/>
              </w:rPr>
              <w:t>กันยา</w:t>
            </w:r>
            <w:r w:rsidR="00642445" w:rsidRPr="00E74E50">
              <w:rPr>
                <w:rFonts w:ascii="Angsana New" w:hAnsi="Angsana New" w:cs="Angsana New"/>
                <w:cs/>
              </w:rPr>
              <w:t xml:space="preserve">ยน </w:t>
            </w:r>
            <w:r w:rsidR="00642445" w:rsidRPr="00494A9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4AA6F9C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9888C9E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6872DD0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F5690B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3CB94BA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157338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F20869" w14:textId="2FAFCB23" w:rsidR="00B557E1" w:rsidRPr="00E76D97" w:rsidRDefault="00105855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05855">
              <w:rPr>
                <w:rFonts w:ascii="Angsana New" w:hAnsi="Angsana New"/>
                <w:color w:val="000000" w:themeColor="text1"/>
                <w:sz w:val="28"/>
                <w:szCs w:val="28"/>
              </w:rPr>
              <w:t>830,35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B557E1" w:rsidRPr="00E76D97" w14:paraId="456FBBAF" w14:textId="77777777" w:rsidTr="00FB1ED3">
        <w:tc>
          <w:tcPr>
            <w:tcW w:w="4111" w:type="dxa"/>
            <w:vAlign w:val="bottom"/>
          </w:tcPr>
          <w:p w14:paraId="7D931B12" w14:textId="77777777" w:rsidR="00B557E1" w:rsidRPr="00E74E50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F82863E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D64A003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85B625D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D96A5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3D27728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321FA8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F55FFA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3961" w:rsidRPr="006F149B" w14:paraId="20A86E11" w14:textId="77777777" w:rsidTr="00DD3961">
        <w:trPr>
          <w:trHeight w:val="386"/>
        </w:trPr>
        <w:tc>
          <w:tcPr>
            <w:tcW w:w="4111" w:type="dxa"/>
            <w:vAlign w:val="bottom"/>
          </w:tcPr>
          <w:p w14:paraId="6A7FF573" w14:textId="77777777" w:rsidR="00DD3961" w:rsidRPr="00E74E50" w:rsidRDefault="00DD3961" w:rsidP="00DD396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F8248E" w14:textId="2BCA4150" w:rsidR="00DD3961" w:rsidRPr="00E76D97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283,07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F9F2504" w14:textId="77777777" w:rsidR="00DD3961" w:rsidRPr="00E76D97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5BE498" w14:textId="093872C8" w:rsidR="00DD3961" w:rsidRPr="00E76D97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70,956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D6267" w14:textId="77777777" w:rsidR="00DD3961" w:rsidRPr="00E76D97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94D253" w14:textId="55981887" w:rsidR="00DD3961" w:rsidRPr="00E76D97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34,76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5589E1" w14:textId="77777777" w:rsidR="00DD3961" w:rsidRPr="00E76D97" w:rsidRDefault="00DD3961" w:rsidP="00DD396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973A68" w14:textId="46F1E3E3" w:rsidR="00DD3961" w:rsidRPr="006F149B" w:rsidRDefault="00DD3961" w:rsidP="00DD396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C7A">
              <w:rPr>
                <w:rFonts w:ascii="Angsana New" w:hAnsi="Angsana New"/>
                <w:sz w:val="28"/>
                <w:szCs w:val="28"/>
              </w:rPr>
              <w:t>388,79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5626E1E2" w14:textId="77777777" w:rsidR="0067347C" w:rsidRDefault="0067347C" w:rsidP="00E76D97"/>
    <w:p w14:paraId="09AFE760" w14:textId="77777777" w:rsidR="00240494" w:rsidRDefault="00240494" w:rsidP="00E76D97"/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D35DC0" w:rsidRPr="008D18A0" w14:paraId="6C155FF1" w14:textId="77777777" w:rsidTr="00240494">
        <w:tc>
          <w:tcPr>
            <w:tcW w:w="4111" w:type="dxa"/>
          </w:tcPr>
          <w:p w14:paraId="1DD308F1" w14:textId="77777777" w:rsidR="00D35DC0" w:rsidRPr="008D18A0" w:rsidRDefault="00D35DC0" w:rsidP="004135FF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440AC431" w14:textId="7B63AE8E" w:rsidR="00D35DC0" w:rsidRPr="00E74E50" w:rsidRDefault="00D35DC0" w:rsidP="004135FF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งบ</w:t>
            </w:r>
            <w:r w:rsidRPr="00E74E50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5530DA" w:rsidRPr="00E74E50">
              <w:rPr>
                <w:rFonts w:asciiTheme="majorBidi" w:hAnsiTheme="majorBidi" w:cs="Angsana New"/>
                <w:cs/>
              </w:rPr>
              <w:t xml:space="preserve"> (พันบาท)</w:t>
            </w:r>
          </w:p>
        </w:tc>
      </w:tr>
      <w:tr w:rsidR="005B0145" w:rsidRPr="008D18A0" w14:paraId="1A3DD794" w14:textId="77777777" w:rsidTr="00240494">
        <w:tc>
          <w:tcPr>
            <w:tcW w:w="4111" w:type="dxa"/>
          </w:tcPr>
          <w:p w14:paraId="25CD1BD0" w14:textId="77777777" w:rsidR="005B0145" w:rsidRPr="008D18A0" w:rsidRDefault="005B014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8B0B30F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3DD21EA4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0EE4B66" w14:textId="77777777" w:rsidR="005B0145" w:rsidRPr="00E74E50" w:rsidRDefault="005B014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0CF6F62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0F0C897" w14:textId="7661F133" w:rsidR="005B0145" w:rsidRPr="008D18A0" w:rsidRDefault="00751FC7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304BEEFF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1C7192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B6C14" w:rsidRPr="008D18A0" w14:paraId="7B88DAC3" w14:textId="77777777" w:rsidTr="00240494">
        <w:tc>
          <w:tcPr>
            <w:tcW w:w="4111" w:type="dxa"/>
          </w:tcPr>
          <w:p w14:paraId="5184096E" w14:textId="7EB0BC61" w:rsidR="00CB6C14" w:rsidRPr="000C3190" w:rsidRDefault="00CB6C14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E74E50">
              <w:rPr>
                <w:rFonts w:ascii="Angsana New" w:hAnsi="Angsana New" w:cs="Angsana New"/>
                <w:u w:val="single"/>
                <w:cs/>
              </w:rPr>
              <w:t>สำหรับ</w:t>
            </w:r>
            <w:r w:rsidR="005B4370" w:rsidRPr="00E74E50">
              <w:rPr>
                <w:rFonts w:ascii="Angsana New" w:hAnsi="Angsana New" w:cs="Angsana New"/>
                <w:u w:val="single"/>
                <w:cs/>
              </w:rPr>
              <w:t>งวด</w:t>
            </w:r>
            <w:r w:rsidR="00F01F1F">
              <w:rPr>
                <w:rFonts w:ascii="Angsana New" w:hAnsi="Angsana New" w:cs="Angsana New" w:hint="cs"/>
                <w:u w:val="single"/>
                <w:cs/>
              </w:rPr>
              <w:t>เก้า</w:t>
            </w:r>
            <w:r w:rsidR="005B4370" w:rsidRPr="00E74E50">
              <w:rPr>
                <w:rFonts w:ascii="Angsana New" w:hAnsi="Angsana New" w:cs="Angsana New"/>
                <w:u w:val="single"/>
                <w:cs/>
              </w:rPr>
              <w:t>เดือน</w:t>
            </w:r>
            <w:r w:rsidRPr="00E74E50">
              <w:rPr>
                <w:rFonts w:ascii="Angsana New" w:hAnsi="Angsana New" w:cs="Angsana New"/>
                <w:u w:val="single"/>
                <w:cs/>
              </w:rPr>
              <w:t xml:space="preserve">สิ้นสุดวันที่ </w:t>
            </w:r>
            <w:r w:rsidR="00642445" w:rsidRPr="00494A9B">
              <w:rPr>
                <w:rFonts w:ascii="Angsana New" w:hAnsi="Angsana New" w:cs="Angsana New"/>
                <w:u w:val="single"/>
              </w:rPr>
              <w:t xml:space="preserve">30 </w:t>
            </w:r>
            <w:r w:rsidR="00F01F1F">
              <w:rPr>
                <w:rFonts w:ascii="Angsana New" w:hAnsi="Angsana New" w:cs="Angsana New" w:hint="cs"/>
                <w:u w:val="single"/>
                <w:cs/>
              </w:rPr>
              <w:t>กันยา</w:t>
            </w:r>
            <w:r w:rsidR="00642445" w:rsidRPr="00E74E50">
              <w:rPr>
                <w:rFonts w:ascii="Angsana New" w:hAnsi="Angsana New" w:cs="Angsana New"/>
                <w:u w:val="single"/>
                <w:cs/>
              </w:rPr>
              <w:t xml:space="preserve">ยน </w:t>
            </w:r>
            <w:r w:rsidR="00642445" w:rsidRPr="00494A9B">
              <w:rPr>
                <w:rFonts w:ascii="Angsana New" w:hAnsi="Angsana New" w:cs="Angsana New"/>
                <w:u w:val="single"/>
              </w:rPr>
              <w:t>256</w:t>
            </w:r>
            <w:r w:rsidR="00665747" w:rsidRPr="00494A9B">
              <w:rPr>
                <w:rFonts w:ascii="Angsana New" w:hAnsi="Angsana New" w:cs="Angsana New"/>
                <w:u w:val="single"/>
              </w:rPr>
              <w:t>5</w:t>
            </w:r>
          </w:p>
        </w:tc>
        <w:tc>
          <w:tcPr>
            <w:tcW w:w="1007" w:type="dxa"/>
          </w:tcPr>
          <w:p w14:paraId="516A916F" w14:textId="77777777" w:rsidR="00CB6C14" w:rsidRPr="008D18A0" w:rsidRDefault="00CB6C14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005A2C50" w14:textId="77777777" w:rsidR="00CB6C14" w:rsidRPr="008D18A0" w:rsidRDefault="00CB6C14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E62BC80" w14:textId="77777777" w:rsidR="00CB6C14" w:rsidRPr="008D18A0" w:rsidRDefault="00CB6C14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E64042" w14:textId="77777777" w:rsidR="00CB6C14" w:rsidRPr="008D18A0" w:rsidRDefault="00CB6C14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83C1053" w14:textId="77777777" w:rsidR="00CB6C14" w:rsidRPr="008D18A0" w:rsidRDefault="00CB6C14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34B0CA7" w14:textId="77777777" w:rsidR="00CB6C14" w:rsidRPr="008D18A0" w:rsidRDefault="00CB6C14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314DF8" w14:textId="77777777" w:rsidR="00CB6C14" w:rsidRPr="008D18A0" w:rsidRDefault="00CB6C14" w:rsidP="00061792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1792" w:rsidRPr="005764E7" w14:paraId="5462CE23" w14:textId="77777777" w:rsidTr="00240494">
        <w:tc>
          <w:tcPr>
            <w:tcW w:w="4111" w:type="dxa"/>
          </w:tcPr>
          <w:p w14:paraId="4C3D6978" w14:textId="77777777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03F988" w14:textId="0DF8221A" w:rsidR="00061792" w:rsidRPr="008D18A0" w:rsidRDefault="00F01F1F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252</w:t>
            </w:r>
            <w:r w:rsidR="0006179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288C78D" w14:textId="77777777" w:rsidR="00061792" w:rsidRPr="008D18A0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5C2A7D" w14:textId="3CFE49E6" w:rsidR="00061792" w:rsidRPr="008D18A0" w:rsidRDefault="00F01F1F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  <w:r w:rsidR="00061792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6D513" w14:textId="77777777" w:rsidR="00061792" w:rsidRPr="008D18A0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927AD" w14:textId="2FC7F7AA" w:rsidR="00061792" w:rsidRPr="008D18A0" w:rsidRDefault="00F01F1F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  <w:r w:rsidR="0006179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33CF5E" w14:textId="77777777" w:rsidR="00061792" w:rsidRPr="008D18A0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A739D7" w14:textId="154B1366" w:rsidR="00061792" w:rsidRPr="008D18A0" w:rsidRDefault="00F01F1F" w:rsidP="00061792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</w:t>
            </w:r>
            <w:r w:rsidR="0006179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301</w:t>
            </w:r>
          </w:p>
        </w:tc>
      </w:tr>
      <w:tr w:rsidR="00061792" w:rsidRPr="005764E7" w14:paraId="19E096A3" w14:textId="77777777" w:rsidTr="00240494">
        <w:tc>
          <w:tcPr>
            <w:tcW w:w="4111" w:type="dxa"/>
          </w:tcPr>
          <w:p w14:paraId="6D8AF72B" w14:textId="300AD098" w:rsidR="00061792" w:rsidRPr="005764E7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392064" w14:textId="73507501" w:rsidR="00061792" w:rsidRPr="005764E7" w:rsidRDefault="00F01F1F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  <w:r w:rsidR="0006179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9C41DE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97BB90" w14:textId="37648919" w:rsidR="00061792" w:rsidRPr="005764E7" w:rsidRDefault="00F01F1F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06179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35BF4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EB74EA" w14:textId="5592742C" w:rsidR="00061792" w:rsidRPr="005764E7" w:rsidRDefault="00F01F1F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06179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F0DD3F" w14:textId="77777777" w:rsidR="00061792" w:rsidRPr="005764E7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64821E" w14:textId="69486278" w:rsidR="00061792" w:rsidRPr="005764E7" w:rsidRDefault="00F01F1F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  <w:r w:rsidR="0006179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876</w:t>
            </w:r>
          </w:p>
        </w:tc>
      </w:tr>
      <w:tr w:rsidR="00061792" w:rsidRPr="005764E7" w14:paraId="616AD2AF" w14:textId="77777777" w:rsidTr="00240494">
        <w:tc>
          <w:tcPr>
            <w:tcW w:w="4111" w:type="dxa"/>
          </w:tcPr>
          <w:p w14:paraId="57FFA79B" w14:textId="12D7F487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รายได้</w:t>
            </w:r>
            <w:r w:rsidR="00751FC7" w:rsidRPr="00E74E50">
              <w:rPr>
                <w:rFonts w:ascii="Angsana New" w:hAnsi="Angsana New" w:cs="Angsana New"/>
                <w:cs/>
              </w:rPr>
              <w:t>อื่นๆ</w:t>
            </w:r>
            <w:r w:rsidRPr="00E74E50">
              <w:rPr>
                <w:rFonts w:ascii="Angsana New" w:hAnsi="Angsana New" w:cs="Angsana New"/>
                <w:cs/>
              </w:rPr>
              <w:t xml:space="preserve">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CDCE96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37B0BD6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1E52F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42311D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62F4BD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53A9EA" w14:textId="77777777" w:rsidR="00061792" w:rsidRPr="005764E7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AA32C8" w14:textId="08107F18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F01F1F">
              <w:rPr>
                <w:rFonts w:ascii="Angsana New" w:hAnsi="Angsana New"/>
                <w:sz w:val="28"/>
                <w:szCs w:val="28"/>
              </w:rPr>
              <w:t>983</w:t>
            </w:r>
          </w:p>
        </w:tc>
      </w:tr>
      <w:tr w:rsidR="00061792" w:rsidRPr="005764E7" w14:paraId="1BE45569" w14:textId="77777777" w:rsidTr="00240494">
        <w:tc>
          <w:tcPr>
            <w:tcW w:w="4111" w:type="dxa"/>
          </w:tcPr>
          <w:p w14:paraId="5A216DF9" w14:textId="03D8C44E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F84C099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2DD90F0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90E1B7B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4124C9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2D0A76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F729BB" w14:textId="77777777" w:rsidR="00061792" w:rsidRPr="005764E7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08D51C" w14:textId="6C596700" w:rsidR="00061792" w:rsidRPr="00E74E50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 w:rsidR="00F01F1F">
              <w:rPr>
                <w:rFonts w:ascii="Angsana New" w:hAnsi="Angsana New"/>
                <w:sz w:val="28"/>
                <w:szCs w:val="28"/>
              </w:rPr>
              <w:t>121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01F1F">
              <w:rPr>
                <w:rFonts w:ascii="Angsana New" w:hAnsi="Angsana New"/>
                <w:sz w:val="28"/>
                <w:szCs w:val="28"/>
              </w:rPr>
              <w:t>791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1792" w:rsidRPr="005764E7" w14:paraId="6A4DBD62" w14:textId="77777777" w:rsidTr="00240494">
        <w:tc>
          <w:tcPr>
            <w:tcW w:w="4111" w:type="dxa"/>
          </w:tcPr>
          <w:p w14:paraId="21AD6680" w14:textId="5AFBFF9B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4420FAC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56004CA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481EB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18C141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BAACE3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8744E0" w14:textId="77777777" w:rsidR="00061792" w:rsidRPr="005764E7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6A18FE" w14:textId="3DAA6C34" w:rsidR="00061792" w:rsidRPr="00E74E50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 w:rsidR="00F01F1F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01F1F">
              <w:rPr>
                <w:rFonts w:ascii="Angsana New" w:hAnsi="Angsana New"/>
                <w:sz w:val="28"/>
                <w:szCs w:val="28"/>
              </w:rPr>
              <w:t>844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1792" w:rsidRPr="005764E7" w14:paraId="019FB4CF" w14:textId="77777777" w:rsidTr="00240494">
        <w:tc>
          <w:tcPr>
            <w:tcW w:w="4111" w:type="dxa"/>
          </w:tcPr>
          <w:p w14:paraId="7F8A4A77" w14:textId="54B66F32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757A7D8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8CF09F8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9BE5CB7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F7A86E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055687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D57FB0" w14:textId="77777777" w:rsidR="00061792" w:rsidRPr="005764E7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06C83" w14:textId="2AC8B05B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F01F1F"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061792" w:rsidRPr="005764E7" w14:paraId="79649E30" w14:textId="77777777" w:rsidTr="00240494">
        <w:tc>
          <w:tcPr>
            <w:tcW w:w="4111" w:type="dxa"/>
          </w:tcPr>
          <w:p w14:paraId="66E82D28" w14:textId="5525D17B" w:rsidR="00061792" w:rsidRPr="00E74E50" w:rsidRDefault="00144318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  <w:r w:rsidR="00061792" w:rsidRPr="00E74E50">
              <w:rPr>
                <w:rFonts w:ascii="Angsana New" w:hAnsi="Angsana New" w:cs="Angsana New"/>
                <w:cs/>
              </w:rPr>
              <w:t>สำหรับงวด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194E11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9D4D51F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00ABF3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D17121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EEDCF64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39DEFB" w14:textId="77777777" w:rsidR="00061792" w:rsidRPr="005764E7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C311A" w14:textId="776236E7" w:rsidR="00061792" w:rsidRPr="005764E7" w:rsidRDefault="00F01F1F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06179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822</w:t>
            </w:r>
          </w:p>
        </w:tc>
      </w:tr>
      <w:tr w:rsidR="00061792" w:rsidRPr="00666F78" w14:paraId="201E3277" w14:textId="77777777" w:rsidTr="00240494">
        <w:trPr>
          <w:trHeight w:hRule="exact" w:val="340"/>
        </w:trPr>
        <w:tc>
          <w:tcPr>
            <w:tcW w:w="4111" w:type="dxa"/>
          </w:tcPr>
          <w:p w14:paraId="010BBF54" w14:textId="77777777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AB7A2BA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1EA8FAA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E9646C0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24ECFF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A4C3C9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F7C4FE" w14:textId="77777777" w:rsidR="00061792" w:rsidRPr="00666F78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4D2F5A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1792" w:rsidRPr="00666F78" w14:paraId="5741F24A" w14:textId="77777777" w:rsidTr="00240494">
        <w:tc>
          <w:tcPr>
            <w:tcW w:w="4111" w:type="dxa"/>
          </w:tcPr>
          <w:p w14:paraId="28342325" w14:textId="46BF78F3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3351383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63A76F5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BF28446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C94127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0D55932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CBBFCF" w14:textId="77777777" w:rsidR="00061792" w:rsidRPr="00666F78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8A5092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1792" w:rsidRPr="00666F78" w14:paraId="623EB5CD" w14:textId="77777777" w:rsidTr="004F328D">
        <w:tc>
          <w:tcPr>
            <w:tcW w:w="4111" w:type="dxa"/>
          </w:tcPr>
          <w:p w14:paraId="075DF621" w14:textId="0F86FE97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E74E50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494A9B">
              <w:rPr>
                <w:rFonts w:ascii="Angsana New" w:hAnsi="Angsana New" w:cs="Angsana New"/>
              </w:rPr>
              <w:t>30</w:t>
            </w:r>
            <w:r w:rsidRPr="00E74E50">
              <w:rPr>
                <w:rFonts w:ascii="Angsana New" w:hAnsi="Angsana New" w:cs="Angsana New"/>
                <w:cs/>
              </w:rPr>
              <w:t xml:space="preserve"> </w:t>
            </w:r>
            <w:r w:rsidR="00F01F1F">
              <w:rPr>
                <w:rFonts w:ascii="Angsana New" w:hAnsi="Angsana New" w:cs="Angsana New" w:hint="cs"/>
                <w:cs/>
              </w:rPr>
              <w:t>กันยา</w:t>
            </w:r>
            <w:r w:rsidRPr="00E74E50">
              <w:rPr>
                <w:rFonts w:ascii="Angsana New" w:hAnsi="Angsana New" w:cs="Angsana New"/>
                <w:cs/>
              </w:rPr>
              <w:t xml:space="preserve">ยน </w:t>
            </w:r>
            <w:r w:rsidRPr="00494A9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07" w:type="dxa"/>
            <w:vAlign w:val="bottom"/>
          </w:tcPr>
          <w:p w14:paraId="3AB7F800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EB1F1B1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B91D709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F355E7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6334C64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906917D" w14:textId="77777777" w:rsidR="00061792" w:rsidRPr="00666F78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08374E" w14:textId="7F726DF4" w:rsidR="00061792" w:rsidRPr="00666F78" w:rsidRDefault="00DA35C5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836</w:t>
            </w:r>
            <w:r w:rsidR="0006179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725</w:t>
            </w:r>
          </w:p>
        </w:tc>
      </w:tr>
      <w:tr w:rsidR="00061792" w:rsidRPr="00666F78" w14:paraId="5CD7FB66" w14:textId="77777777" w:rsidTr="004F328D">
        <w:tc>
          <w:tcPr>
            <w:tcW w:w="4111" w:type="dxa"/>
            <w:vAlign w:val="bottom"/>
          </w:tcPr>
          <w:p w14:paraId="62713E48" w14:textId="64799F17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D6F2CD8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D182866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2D280EF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A92D4A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53B28E8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9D0887" w14:textId="77777777" w:rsidR="00061792" w:rsidRPr="00666F78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5CD805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61792" w:rsidRPr="00666F78" w14:paraId="6AB0B7A9" w14:textId="77777777" w:rsidTr="00240494">
        <w:trPr>
          <w:trHeight w:val="386"/>
        </w:trPr>
        <w:tc>
          <w:tcPr>
            <w:tcW w:w="4111" w:type="dxa"/>
            <w:vAlign w:val="bottom"/>
          </w:tcPr>
          <w:p w14:paraId="1F9ECAB7" w14:textId="28D92347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D3954A" w14:textId="44B5D72E" w:rsidR="00061792" w:rsidRPr="006F149B" w:rsidRDefault="00C106F3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  <w:t>252</w:t>
            </w:r>
            <w:r w:rsidR="0006179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  <w:t>008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130450" w14:textId="77777777" w:rsidR="00061792" w:rsidRPr="006F149B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992F07" w14:textId="4C4A93BB" w:rsidR="00061792" w:rsidRPr="006F149B" w:rsidRDefault="00C106F3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</w:t>
            </w:r>
            <w:r w:rsidR="0006179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E01B3" w14:textId="77777777" w:rsidR="00061792" w:rsidRPr="006F149B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8407EB" w14:textId="3BE1EE8F" w:rsidR="00061792" w:rsidRPr="006F149B" w:rsidRDefault="00C106F3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</w:t>
            </w:r>
            <w:r w:rsidR="0006179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309EAE" w14:textId="77777777" w:rsidR="00061792" w:rsidRPr="006F149B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447105" w14:textId="6DDF1032" w:rsidR="00061792" w:rsidRPr="006F149B" w:rsidRDefault="00DA35C5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378</w:t>
            </w:r>
            <w:r w:rsidR="0006179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301</w:t>
            </w:r>
          </w:p>
        </w:tc>
      </w:tr>
    </w:tbl>
    <w:p w14:paraId="7A730D1A" w14:textId="77777777" w:rsidR="00204DC3" w:rsidRDefault="00204DC3" w:rsidP="00061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3FFE6D4" w14:textId="7D85D153" w:rsidR="00367996" w:rsidRDefault="000473D7" w:rsidP="0067347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A353E3">
        <w:rPr>
          <w:rFonts w:ascii="Angsana New" w:hAnsi="Angsana New"/>
          <w:sz w:val="28"/>
          <w:szCs w:val="28"/>
          <w:cs/>
        </w:rPr>
        <w:t>ยอดขายให้ลูกค้ารายใหญ่สำหรับ</w:t>
      </w:r>
      <w:r w:rsidR="00F026BD" w:rsidRPr="00A353E3">
        <w:rPr>
          <w:rFonts w:ascii="Angsana New" w:hAnsi="Angsana New"/>
          <w:sz w:val="28"/>
          <w:szCs w:val="28"/>
          <w:cs/>
        </w:rPr>
        <w:t>งวด</w:t>
      </w:r>
      <w:r w:rsidR="000B2320" w:rsidRPr="00A353E3">
        <w:rPr>
          <w:rFonts w:ascii="Angsana New" w:hAnsi="Angsana New" w:hint="cs"/>
          <w:sz w:val="28"/>
          <w:szCs w:val="28"/>
          <w:cs/>
        </w:rPr>
        <w:t>เก้า</w:t>
      </w:r>
      <w:r w:rsidR="00F026BD" w:rsidRPr="00A353E3">
        <w:rPr>
          <w:rFonts w:ascii="Angsana New" w:hAnsi="Angsana New"/>
          <w:sz w:val="28"/>
          <w:szCs w:val="28"/>
          <w:cs/>
        </w:rPr>
        <w:t>เดือน</w:t>
      </w:r>
      <w:r w:rsidR="005D563D" w:rsidRPr="00A353E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42445" w:rsidRPr="00A353E3">
        <w:rPr>
          <w:rFonts w:ascii="Angsana New" w:hAnsi="Angsana New"/>
          <w:sz w:val="28"/>
          <w:szCs w:val="28"/>
        </w:rPr>
        <w:t xml:space="preserve">30 </w:t>
      </w:r>
      <w:r w:rsidR="000B2320" w:rsidRPr="00A353E3">
        <w:rPr>
          <w:rFonts w:ascii="Angsana New" w:hAnsi="Angsana New" w:hint="cs"/>
          <w:sz w:val="28"/>
          <w:szCs w:val="28"/>
          <w:cs/>
        </w:rPr>
        <w:t>กันยา</w:t>
      </w:r>
      <w:r w:rsidR="00642445" w:rsidRPr="00A353E3">
        <w:rPr>
          <w:rFonts w:ascii="Angsana New" w:hAnsi="Angsana New"/>
          <w:sz w:val="28"/>
          <w:szCs w:val="28"/>
          <w:cs/>
        </w:rPr>
        <w:t xml:space="preserve">ยน </w:t>
      </w:r>
      <w:r w:rsidR="00642445" w:rsidRPr="00A353E3">
        <w:rPr>
          <w:rFonts w:ascii="Angsana New" w:hAnsi="Angsana New"/>
          <w:sz w:val="28"/>
          <w:szCs w:val="28"/>
        </w:rPr>
        <w:t>2566</w:t>
      </w:r>
      <w:r w:rsidR="00495F01" w:rsidRPr="00A353E3">
        <w:rPr>
          <w:rFonts w:ascii="Angsana New" w:hAnsi="Angsana New"/>
          <w:sz w:val="28"/>
          <w:szCs w:val="28"/>
          <w:cs/>
        </w:rPr>
        <w:t xml:space="preserve"> และ </w:t>
      </w:r>
      <w:r w:rsidR="00495F01" w:rsidRPr="00A353E3">
        <w:rPr>
          <w:rFonts w:ascii="Angsana New" w:hAnsi="Angsana New"/>
          <w:sz w:val="28"/>
          <w:szCs w:val="28"/>
        </w:rPr>
        <w:t xml:space="preserve">2565 </w:t>
      </w:r>
      <w:r w:rsidR="005D563D" w:rsidRPr="00A353E3">
        <w:rPr>
          <w:rFonts w:ascii="Angsana New" w:hAnsi="Angsana New"/>
          <w:sz w:val="28"/>
          <w:szCs w:val="28"/>
          <w:cs/>
        </w:rPr>
        <w:t xml:space="preserve"> มีจำนวน </w:t>
      </w:r>
      <w:r w:rsidR="00853828" w:rsidRPr="00A353E3">
        <w:rPr>
          <w:rFonts w:ascii="Angsana New" w:hAnsi="Angsana New"/>
          <w:sz w:val="28"/>
          <w:szCs w:val="28"/>
        </w:rPr>
        <w:t xml:space="preserve">2 </w:t>
      </w:r>
      <w:r w:rsidR="00853828" w:rsidRPr="00A353E3">
        <w:rPr>
          <w:rFonts w:ascii="Angsana New" w:hAnsi="Angsana New" w:hint="cs"/>
          <w:sz w:val="28"/>
          <w:szCs w:val="28"/>
          <w:cs/>
        </w:rPr>
        <w:t xml:space="preserve">ราย เป็นมูลค่า </w:t>
      </w:r>
      <w:r w:rsidR="00853828" w:rsidRPr="00A353E3">
        <w:rPr>
          <w:rFonts w:ascii="Angsana New" w:hAnsi="Angsana New"/>
          <w:sz w:val="28"/>
          <w:szCs w:val="28"/>
        </w:rPr>
        <w:t>113.85</w:t>
      </w:r>
      <w:r w:rsidR="006D7F7E" w:rsidRPr="00A353E3">
        <w:rPr>
          <w:rFonts w:ascii="Angsana New" w:hAnsi="Angsana New"/>
          <w:sz w:val="28"/>
          <w:szCs w:val="28"/>
          <w:cs/>
        </w:rPr>
        <w:t xml:space="preserve"> </w:t>
      </w:r>
      <w:r w:rsidR="005D563D" w:rsidRPr="00A353E3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853828" w:rsidRPr="00A353E3">
        <w:rPr>
          <w:rFonts w:ascii="Angsana New" w:hAnsi="Angsana New"/>
          <w:sz w:val="28"/>
          <w:szCs w:val="28"/>
        </w:rPr>
        <w:t xml:space="preserve">1 </w:t>
      </w:r>
      <w:r w:rsidR="00853828" w:rsidRPr="00A353E3">
        <w:rPr>
          <w:rFonts w:ascii="Angsana New" w:hAnsi="Angsana New" w:hint="cs"/>
          <w:sz w:val="28"/>
          <w:szCs w:val="28"/>
          <w:cs/>
        </w:rPr>
        <w:t xml:space="preserve">ราย เป็นมูลค่า </w:t>
      </w:r>
      <w:r w:rsidR="0028171F" w:rsidRPr="00A353E3">
        <w:rPr>
          <w:rFonts w:ascii="Angsana New" w:hAnsi="Angsana New"/>
          <w:sz w:val="28"/>
          <w:szCs w:val="28"/>
        </w:rPr>
        <w:t>72.41</w:t>
      </w:r>
      <w:r w:rsidR="005D563D" w:rsidRPr="00A353E3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="005D563D" w:rsidRPr="00E74E50">
        <w:rPr>
          <w:rFonts w:ascii="Angsana New" w:hAnsi="Angsana New"/>
          <w:sz w:val="28"/>
          <w:szCs w:val="28"/>
          <w:cs/>
        </w:rPr>
        <w:t xml:space="preserve">  </w:t>
      </w:r>
      <w:r w:rsidR="00DF4294" w:rsidRPr="00E74E50">
        <w:rPr>
          <w:rFonts w:ascii="Angsana New" w:hAnsi="Angsana New"/>
          <w:sz w:val="28"/>
          <w:szCs w:val="28"/>
          <w:cs/>
        </w:rPr>
        <w:t xml:space="preserve"> </w:t>
      </w:r>
    </w:p>
    <w:p w14:paraId="65CDA50B" w14:textId="4990881D" w:rsidR="00933A9F" w:rsidRPr="005764E7" w:rsidRDefault="00B6235B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367996" w:rsidRPr="00E74E50">
        <w:rPr>
          <w:rFonts w:ascii="Angsana New" w:hAnsi="Angsana New"/>
          <w:sz w:val="28"/>
          <w:szCs w:val="28"/>
          <w:cs/>
        </w:rPr>
        <w:t>งวด</w:t>
      </w:r>
      <w:r w:rsidR="000B2320">
        <w:rPr>
          <w:rFonts w:ascii="Angsana New" w:hAnsi="Angsana New" w:hint="cs"/>
          <w:sz w:val="28"/>
          <w:szCs w:val="28"/>
          <w:cs/>
        </w:rPr>
        <w:t>เก้า</w:t>
      </w:r>
      <w:r w:rsidR="00367996" w:rsidRPr="00E74E50">
        <w:rPr>
          <w:rFonts w:ascii="Angsana New" w:hAnsi="Angsana New"/>
          <w:sz w:val="28"/>
          <w:szCs w:val="28"/>
          <w:cs/>
        </w:rPr>
        <w:t>เดือน</w:t>
      </w:r>
      <w:r w:rsidR="000679E6" w:rsidRPr="00E74E50">
        <w:rPr>
          <w:rFonts w:ascii="Angsana New" w:hAnsi="Angsana New"/>
          <w:sz w:val="28"/>
          <w:szCs w:val="28"/>
          <w:cs/>
        </w:rPr>
        <w:t>สิ้น</w:t>
      </w:r>
      <w:r w:rsidRPr="00E74E50">
        <w:rPr>
          <w:rFonts w:ascii="Angsana New" w:hAnsi="Angsana New"/>
          <w:sz w:val="28"/>
          <w:szCs w:val="28"/>
          <w:cs/>
        </w:rPr>
        <w:t>สุดวันที่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="00642445" w:rsidRPr="008C04A7">
        <w:rPr>
          <w:rFonts w:ascii="Angsana New" w:hAnsi="Angsana New"/>
          <w:sz w:val="28"/>
          <w:szCs w:val="28"/>
        </w:rPr>
        <w:t xml:space="preserve">30 </w:t>
      </w:r>
      <w:r w:rsidR="000B2320">
        <w:rPr>
          <w:rFonts w:ascii="Angsana New" w:hAnsi="Angsana New" w:hint="cs"/>
          <w:sz w:val="28"/>
          <w:szCs w:val="28"/>
          <w:cs/>
        </w:rPr>
        <w:t>กันยา</w:t>
      </w:r>
      <w:r w:rsidR="00642445" w:rsidRPr="00E74E50">
        <w:rPr>
          <w:rFonts w:ascii="Angsana New" w:hAnsi="Angsana New"/>
          <w:sz w:val="28"/>
          <w:szCs w:val="28"/>
          <w:cs/>
        </w:rPr>
        <w:t>ยน</w:t>
      </w:r>
      <w:r w:rsidR="005B388A" w:rsidRPr="00E74E50">
        <w:rPr>
          <w:rFonts w:ascii="Angsana New" w:hAnsi="Angsana New"/>
          <w:sz w:val="28"/>
          <w:szCs w:val="28"/>
        </w:rPr>
        <w:t xml:space="preserve"> </w:t>
      </w:r>
      <w:r w:rsidR="00D3765D" w:rsidRPr="008C04A7">
        <w:rPr>
          <w:rFonts w:ascii="Angsana New" w:hAnsi="Angsana New"/>
          <w:sz w:val="28"/>
          <w:szCs w:val="28"/>
        </w:rPr>
        <w:t>2566</w:t>
      </w:r>
      <w:r w:rsidR="00D3765D" w:rsidRPr="00E74E50">
        <w:rPr>
          <w:rFonts w:ascii="Angsana New" w:hAnsi="Angsana New"/>
          <w:sz w:val="28"/>
          <w:szCs w:val="28"/>
          <w:cs/>
        </w:rPr>
        <w:t xml:space="preserve"> และ </w:t>
      </w:r>
      <w:r w:rsidR="00D3765D" w:rsidRPr="00D3765D">
        <w:rPr>
          <w:rFonts w:ascii="Angsana New" w:hAnsi="Angsana New"/>
          <w:sz w:val="28"/>
          <w:szCs w:val="28"/>
        </w:rPr>
        <w:t xml:space="preserve">2565 </w:t>
      </w:r>
      <w:r w:rsidRPr="00E74E5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018"/>
        <w:gridCol w:w="284"/>
        <w:gridCol w:w="1950"/>
      </w:tblGrid>
      <w:tr w:rsidR="00AB38D2" w:rsidRPr="005764E7" w14:paraId="5D1DD375" w14:textId="77777777" w:rsidTr="00F52CB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299E" w14:textId="77777777" w:rsidR="00AB38D2" w:rsidRPr="005764E7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458C2" w14:textId="19E558A8" w:rsidR="00AB38D2" w:rsidRPr="005764E7" w:rsidRDefault="00AB38D2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B38D2" w:rsidRPr="005764E7" w14:paraId="7F1E90FA" w14:textId="77777777" w:rsidTr="00F52CB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B5CC" w14:textId="77777777" w:rsidR="00AB38D2" w:rsidRPr="005764E7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D0BE8" w14:textId="43B1E57C" w:rsidR="00AB38D2" w:rsidRPr="00E74E50" w:rsidRDefault="00714E7B" w:rsidP="00524EC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AB38D2" w:rsidRPr="00E74E50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="00F15B2E" w:rsidRPr="00E74E50">
              <w:rPr>
                <w:rFonts w:ascii="Angsana New" w:hAnsi="Angsana New"/>
                <w:sz w:val="28"/>
                <w:szCs w:val="28"/>
                <w:cs/>
              </w:rPr>
              <w:t>/</w:t>
            </w:r>
          </w:p>
        </w:tc>
      </w:tr>
      <w:tr w:rsidR="00524EC1" w:rsidRPr="005764E7" w14:paraId="40DCEE98" w14:textId="77777777" w:rsidTr="00F52CB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66AAB" w14:textId="77777777" w:rsidR="00524EC1" w:rsidRPr="005764E7" w:rsidRDefault="00524EC1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6F25F" w14:textId="7F8A3708" w:rsidR="00524EC1" w:rsidRPr="00E74E50" w:rsidRDefault="00524EC1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DDD" w:rsidRPr="005764E7" w14:paraId="4C977E08" w14:textId="77777777" w:rsidTr="00F52CB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AECE" w14:textId="77777777" w:rsidR="00C24DDD" w:rsidRPr="00E74E50" w:rsidRDefault="00C24DDD" w:rsidP="00C24DD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DF636" w14:textId="56A5A2B7" w:rsidR="00C24DDD" w:rsidRPr="00656B26" w:rsidRDefault="00C24DDD" w:rsidP="00C24DD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256</w:t>
            </w:r>
            <w:r w:rsidR="00F8714B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244C" w14:textId="77777777" w:rsidR="00C24DDD" w:rsidRPr="00E74E50" w:rsidRDefault="00C24DDD" w:rsidP="00C24DD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5D69F" w14:textId="3650289F" w:rsidR="00C24DDD" w:rsidRPr="00E74E50" w:rsidRDefault="00C24DDD" w:rsidP="00C24DD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256</w:t>
            </w:r>
            <w:r w:rsidR="00F8714B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8714B" w:rsidRPr="005764E7" w14:paraId="709598C0" w14:textId="77777777" w:rsidTr="007E20D2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84168" w14:textId="6D81AA73" w:rsidR="00F8714B" w:rsidRPr="00E74E50" w:rsidRDefault="00F8714B" w:rsidP="00F8714B">
            <w:pPr>
              <w:spacing w:line="240" w:lineRule="auto"/>
              <w:ind w:left="34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8AF97" w14:textId="5BC20DA1" w:rsidR="00F8714B" w:rsidRPr="005764E7" w:rsidRDefault="007E20D2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380,615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FB3F1" w14:textId="4E508F5D" w:rsidR="00F8714B" w:rsidRPr="005764E7" w:rsidRDefault="00F8714B" w:rsidP="00F8714B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33142" w14:textId="6910A8B2" w:rsidR="00F8714B" w:rsidRPr="0082477E" w:rsidRDefault="0082477E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372,449</w:t>
            </w:r>
          </w:p>
        </w:tc>
      </w:tr>
      <w:tr w:rsidR="00F8714B" w:rsidRPr="005764E7" w14:paraId="7906B8A9" w14:textId="77777777" w:rsidTr="007E20D2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1ED9E" w14:textId="7DECD02B" w:rsidR="00F8714B" w:rsidRPr="005764E7" w:rsidRDefault="00F8714B" w:rsidP="00F8714B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6CD86" w14:textId="710E2994" w:rsidR="00F8714B" w:rsidRPr="005764E7" w:rsidRDefault="007E20D2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20D2">
              <w:rPr>
                <w:rFonts w:ascii="Angsana New" w:hAnsi="Angsana New"/>
                <w:sz w:val="28"/>
                <w:szCs w:val="28"/>
              </w:rPr>
              <w:t>8,18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A418" w14:textId="1394EE4D" w:rsidR="00F8714B" w:rsidRPr="005764E7" w:rsidRDefault="00F8714B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3EF0D" w14:textId="5585052B" w:rsidR="00F8714B" w:rsidRPr="005764E7" w:rsidRDefault="0082477E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5,852</w:t>
            </w:r>
          </w:p>
        </w:tc>
      </w:tr>
      <w:tr w:rsidR="00F8714B" w:rsidRPr="005764E7" w14:paraId="0AA94B42" w14:textId="77777777" w:rsidTr="008261F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71DAA" w14:textId="36EC7FB6" w:rsidR="00F8714B" w:rsidRPr="005764E7" w:rsidRDefault="00F8714B" w:rsidP="00F8714B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984B1E" w14:textId="78E25641" w:rsidR="00F8714B" w:rsidRPr="00542E9C" w:rsidRDefault="008261F5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61F5">
              <w:rPr>
                <w:rFonts w:ascii="Angsana New" w:hAnsi="Angsana New"/>
                <w:b/>
                <w:bCs/>
                <w:sz w:val="28"/>
                <w:szCs w:val="28"/>
              </w:rPr>
              <w:t>388,79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4DC7E" w14:textId="75876771" w:rsidR="00F8714B" w:rsidRPr="005764E7" w:rsidRDefault="00F8714B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AFC1C3" w14:textId="35072239" w:rsidR="00F8714B" w:rsidRPr="00B257E9" w:rsidRDefault="0082477E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378,301</w:t>
            </w:r>
          </w:p>
        </w:tc>
      </w:tr>
    </w:tbl>
    <w:p w14:paraId="4011CC8B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44081E87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2B964BEB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407CA448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4BA9FCEB" w14:textId="06993EFB" w:rsidR="00BA390A" w:rsidRPr="00CD40AE" w:rsidRDefault="00B061BA" w:rsidP="00DB55C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lastRenderedPageBreak/>
        <w:t>การเปิดเผยข้อมูลสำหรับเครื่องมือทางการเงิน</w:t>
      </w:r>
    </w:p>
    <w:p w14:paraId="65553FFE" w14:textId="77777777" w:rsidR="001079E7" w:rsidRPr="00B3691D" w:rsidRDefault="001079E7" w:rsidP="00DB55C1">
      <w:pPr>
        <w:tabs>
          <w:tab w:val="clear" w:pos="680"/>
          <w:tab w:val="left" w:pos="851"/>
        </w:tabs>
        <w:spacing w:before="120" w:after="120" w:line="260" w:lineRule="atLeast"/>
        <w:ind w:left="993" w:right="49" w:hanging="723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 </w:t>
      </w:r>
    </w:p>
    <w:p w14:paraId="1284D44F" w14:textId="77777777" w:rsidR="001079E7" w:rsidRPr="00E74E50" w:rsidRDefault="001079E7" w:rsidP="00DB5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60" w:lineRule="atLeast"/>
        <w:ind w:left="540" w:right="49" w:hanging="270"/>
        <w:jc w:val="thaiDistribute"/>
        <w:rPr>
          <w:rFonts w:ascii="Angsana New" w:hAnsi="Angsana New"/>
          <w:color w:val="FF0000"/>
          <w:sz w:val="28"/>
          <w:szCs w:val="28"/>
          <w:cs/>
        </w:rPr>
      </w:pPr>
      <w:r w:rsidRPr="00E74E50">
        <w:rPr>
          <w:rFonts w:ascii="Angsana New" w:hAnsi="Angsana New"/>
          <w:sz w:val="28"/>
          <w:szCs w:val="28"/>
          <w:cs/>
        </w:rPr>
        <w:t>ก)</w:t>
      </w:r>
      <w:r w:rsidRPr="00E74E50">
        <w:rPr>
          <w:rFonts w:ascii="Angsana New" w:hAnsi="Angsana New"/>
          <w:sz w:val="28"/>
          <w:szCs w:val="28"/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เงินลงทุนชั่วคราว เงินเบิกเกินบัญชีและเงินกู้ยืมระยะสั้น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0CD196CC" w14:textId="333E36C0" w:rsidR="001079E7" w:rsidRPr="00B3691D" w:rsidRDefault="001079E7" w:rsidP="00DB55C1">
      <w:pPr>
        <w:tabs>
          <w:tab w:val="clear" w:pos="680"/>
          <w:tab w:val="left" w:pos="810"/>
        </w:tabs>
        <w:spacing w:before="120" w:after="120" w:line="260" w:lineRule="atLeast"/>
        <w:ind w:left="540" w:right="49" w:hanging="270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>ข)</w:t>
      </w:r>
      <w:r w:rsidR="00DB55C1" w:rsidRPr="00E74E50">
        <w:rPr>
          <w:rFonts w:ascii="Angsana New" w:hAnsi="Angsana New"/>
          <w:sz w:val="28"/>
          <w:szCs w:val="28"/>
          <w:cs/>
        </w:rPr>
        <w:t xml:space="preserve">  </w:t>
      </w:r>
      <w:r w:rsidRPr="00E74E50">
        <w:rPr>
          <w:rFonts w:ascii="Angsana New" w:hAnsi="Angsana New"/>
          <w:sz w:val="28"/>
          <w:szCs w:val="28"/>
          <w:cs/>
        </w:rPr>
        <w:tab/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5D47B4A5" w14:textId="116CCA73" w:rsidR="00367996" w:rsidRPr="0067347C" w:rsidRDefault="001079E7" w:rsidP="006734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70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 xml:space="preserve"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 </w:t>
      </w:r>
    </w:p>
    <w:p w14:paraId="14E5E723" w14:textId="516B68DD" w:rsidR="00705F84" w:rsidRDefault="001079E7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270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>ณ วันที่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="002F0DC8" w:rsidRPr="008C04A7">
        <w:rPr>
          <w:rFonts w:ascii="Angsana New" w:hAnsi="Angsana New"/>
          <w:sz w:val="28"/>
          <w:szCs w:val="28"/>
        </w:rPr>
        <w:t xml:space="preserve">30 </w:t>
      </w:r>
      <w:r w:rsidR="00815823">
        <w:rPr>
          <w:rFonts w:ascii="Angsana New" w:hAnsi="Angsana New" w:hint="cs"/>
          <w:sz w:val="28"/>
          <w:szCs w:val="28"/>
          <w:cs/>
        </w:rPr>
        <w:t>กันยา</w:t>
      </w:r>
      <w:r w:rsidR="002F0DC8" w:rsidRPr="00E74E50">
        <w:rPr>
          <w:rFonts w:ascii="Angsana New" w:hAnsi="Angsana New"/>
          <w:sz w:val="28"/>
          <w:szCs w:val="28"/>
          <w:cs/>
        </w:rPr>
        <w:t xml:space="preserve">ยน </w:t>
      </w:r>
      <w:r w:rsidR="00D3765D" w:rsidRPr="008C04A7">
        <w:rPr>
          <w:rFonts w:ascii="Angsana New" w:hAnsi="Angsana New"/>
          <w:sz w:val="28"/>
          <w:szCs w:val="28"/>
        </w:rPr>
        <w:t>2566</w:t>
      </w:r>
      <w:r w:rsidR="00D3765D" w:rsidRPr="00E74E50">
        <w:rPr>
          <w:rFonts w:ascii="Angsana New" w:hAnsi="Angsana New"/>
          <w:sz w:val="28"/>
          <w:szCs w:val="28"/>
          <w:cs/>
        </w:rPr>
        <w:t xml:space="preserve"> และ </w:t>
      </w:r>
      <w:r w:rsidRPr="00E74E50">
        <w:rPr>
          <w:rFonts w:ascii="Angsana New" w:hAnsi="Angsana New"/>
          <w:sz w:val="28"/>
          <w:szCs w:val="28"/>
          <w:cs/>
        </w:rPr>
        <w:t>วันที่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Pr="00292149">
        <w:rPr>
          <w:rFonts w:ascii="Angsana New" w:hAnsi="Angsana New"/>
          <w:sz w:val="28"/>
          <w:szCs w:val="28"/>
        </w:rPr>
        <w:t>31</w:t>
      </w:r>
      <w:r w:rsidRPr="00E74E5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3765D">
        <w:rPr>
          <w:rFonts w:ascii="Angsana New" w:hAnsi="Angsana New"/>
          <w:sz w:val="28"/>
          <w:szCs w:val="28"/>
        </w:rPr>
        <w:t>2565</w:t>
      </w:r>
      <w:r w:rsidRPr="000E61EA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0E61EA">
        <w:rPr>
          <w:rFonts w:ascii="Angsana New" w:hAnsi="Angsana New"/>
          <w:sz w:val="28"/>
          <w:szCs w:val="28"/>
          <w:cs/>
        </w:rPr>
        <w:t>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89083F" w:rsidRPr="00625E49" w14:paraId="787DFFC5" w14:textId="77777777" w:rsidTr="006F7312">
        <w:trPr>
          <w:trHeight w:hRule="exact" w:val="432"/>
        </w:trPr>
        <w:tc>
          <w:tcPr>
            <w:tcW w:w="2835" w:type="dxa"/>
          </w:tcPr>
          <w:p w14:paraId="69348543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1EE95566" w14:textId="77777777" w:rsidR="0089083F" w:rsidRPr="00E74E50" w:rsidRDefault="0089083F" w:rsidP="006F7312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9083F" w:rsidRPr="00625E49" w14:paraId="600ADBCA" w14:textId="77777777" w:rsidTr="006F7312">
        <w:trPr>
          <w:trHeight w:hRule="exact" w:val="432"/>
        </w:trPr>
        <w:tc>
          <w:tcPr>
            <w:tcW w:w="2835" w:type="dxa"/>
          </w:tcPr>
          <w:p w14:paraId="14CA20FB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295FECC4" w14:textId="77777777" w:rsidR="0089083F" w:rsidRPr="00EC5FC2" w:rsidRDefault="0089083F" w:rsidP="006F7312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E74E50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E74E50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9083F" w:rsidRPr="00625E49" w14:paraId="6A70087B" w14:textId="77777777" w:rsidTr="006F7312">
        <w:trPr>
          <w:trHeight w:hRule="exact" w:val="432"/>
        </w:trPr>
        <w:tc>
          <w:tcPr>
            <w:tcW w:w="2835" w:type="dxa"/>
          </w:tcPr>
          <w:p w14:paraId="1B9EC441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34DBAC5C" w14:textId="22B191C2" w:rsidR="0089083F" w:rsidRPr="00B94003" w:rsidRDefault="0089083F" w:rsidP="002F0DC8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F0DC8" w:rsidRPr="008C04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15823">
              <w:rPr>
                <w:rFonts w:ascii="Angsana New" w:hAnsi="Angsana New" w:cstheme="majorBidi" w:hint="cs"/>
                <w:sz w:val="28"/>
                <w:szCs w:val="28"/>
                <w:cs/>
              </w:rPr>
              <w:t>กันยา</w:t>
            </w:r>
            <w:r w:rsidR="002F0DC8" w:rsidRPr="00E74E50">
              <w:rPr>
                <w:rFonts w:ascii="Angsana New" w:hAnsi="Angsana New" w:cstheme="majorBidi"/>
                <w:sz w:val="28"/>
                <w:szCs w:val="28"/>
                <w:cs/>
              </w:rPr>
              <w:t>ยน</w:t>
            </w:r>
            <w:r w:rsidRPr="00E74E50">
              <w:rPr>
                <w:rFonts w:ascii="Angsana New" w:hAnsi="Angsana New" w:cstheme="majorBidi"/>
                <w:sz w:val="28"/>
                <w:szCs w:val="28"/>
                <w:cs/>
              </w:rPr>
              <w:t xml:space="preserve"> </w:t>
            </w:r>
            <w:r w:rsidRPr="008C04A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9083F" w:rsidRPr="00625E49" w14:paraId="0738A67B" w14:textId="77777777" w:rsidTr="006F7312">
        <w:trPr>
          <w:trHeight w:hRule="exact" w:val="432"/>
        </w:trPr>
        <w:tc>
          <w:tcPr>
            <w:tcW w:w="2835" w:type="dxa"/>
          </w:tcPr>
          <w:p w14:paraId="67024653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D50D0B7" w14:textId="77777777" w:rsidR="0089083F" w:rsidRPr="00E74E50" w:rsidRDefault="0089083F" w:rsidP="006F7312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063F246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2093A" w14:textId="77777777" w:rsidR="0089083F" w:rsidRPr="00B94003" w:rsidRDefault="0089083F" w:rsidP="006F7312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9083F" w:rsidRPr="00625E49" w14:paraId="2E6083E1" w14:textId="77777777" w:rsidTr="006F7312">
        <w:trPr>
          <w:trHeight w:hRule="exact" w:val="432"/>
        </w:trPr>
        <w:tc>
          <w:tcPr>
            <w:tcW w:w="2835" w:type="dxa"/>
            <w:vAlign w:val="center"/>
          </w:tcPr>
          <w:p w14:paraId="23576534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AD2417A" w14:textId="77777777" w:rsidR="0089083F" w:rsidRPr="00E74E50" w:rsidRDefault="0089083F" w:rsidP="006F7312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1F26E394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1F55ACA" w14:textId="77777777" w:rsidR="0089083F" w:rsidRPr="00E74E50" w:rsidRDefault="0089083F" w:rsidP="006F7312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2CA8CFCD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338ABD6" w14:textId="77777777" w:rsidR="0089083F" w:rsidRPr="00B94003" w:rsidRDefault="0089083F" w:rsidP="006F7312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10250BB5" w14:textId="77777777" w:rsidR="0089083F" w:rsidRPr="00B94003" w:rsidRDefault="0089083F" w:rsidP="006F7312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83EE5DC" w14:textId="77777777" w:rsidR="0089083F" w:rsidRPr="00B94003" w:rsidRDefault="0089083F" w:rsidP="006F7312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20051139" w14:textId="77777777" w:rsidR="0089083F" w:rsidRPr="00B94003" w:rsidRDefault="0089083F" w:rsidP="006F7312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D728B8C" w14:textId="77777777" w:rsidR="0089083F" w:rsidRPr="00E74E50" w:rsidRDefault="0089083F" w:rsidP="006F7312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083F" w:rsidRPr="00625E49" w14:paraId="5AAABC42" w14:textId="77777777" w:rsidTr="003E3812">
        <w:trPr>
          <w:trHeight w:hRule="exact" w:val="432"/>
        </w:trPr>
        <w:tc>
          <w:tcPr>
            <w:tcW w:w="2835" w:type="dxa"/>
            <w:vAlign w:val="bottom"/>
          </w:tcPr>
          <w:p w14:paraId="47B018B1" w14:textId="77777777" w:rsidR="0089083F" w:rsidRPr="00B94003" w:rsidRDefault="0089083F" w:rsidP="003E3812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9B022DB" w14:textId="77777777" w:rsidR="0089083F" w:rsidRPr="00B94003" w:rsidRDefault="0089083F" w:rsidP="006F731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535FC43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31B3B82" w14:textId="77777777" w:rsidR="0089083F" w:rsidRPr="00E74E50" w:rsidRDefault="0089083F" w:rsidP="006F7312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6C6A14C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D26CDDB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4B434F4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0607225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3F07D8CC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B14DE8E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83F" w:rsidRPr="00625E49" w14:paraId="3679595A" w14:textId="77777777" w:rsidTr="003E3812">
        <w:trPr>
          <w:trHeight w:hRule="exact" w:val="432"/>
        </w:trPr>
        <w:tc>
          <w:tcPr>
            <w:tcW w:w="2835" w:type="dxa"/>
            <w:vAlign w:val="bottom"/>
          </w:tcPr>
          <w:p w14:paraId="6305258A" w14:textId="77777777" w:rsidR="0089083F" w:rsidRPr="00B94003" w:rsidRDefault="0089083F" w:rsidP="003E381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577DF8BF" w14:textId="77777777" w:rsidR="0089083F" w:rsidRPr="00E74E50" w:rsidRDefault="0089083F" w:rsidP="003E3812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6BC9A85" w14:textId="77777777" w:rsidR="0089083F" w:rsidRPr="00B94003" w:rsidRDefault="0089083F" w:rsidP="006F731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C809FB4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D7BAFDB" w14:textId="77777777" w:rsidR="0089083F" w:rsidRPr="00E74E50" w:rsidRDefault="0089083F" w:rsidP="006F7312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D163AE1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8DD86CD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5896819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36B6A36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2AD67F5F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1E12C9E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83F" w:rsidRPr="00625E49" w14:paraId="0C358AF2" w14:textId="77777777" w:rsidTr="003E3812">
        <w:trPr>
          <w:trHeight w:hRule="exact" w:val="344"/>
        </w:trPr>
        <w:tc>
          <w:tcPr>
            <w:tcW w:w="2835" w:type="dxa"/>
            <w:vAlign w:val="bottom"/>
          </w:tcPr>
          <w:p w14:paraId="6865B520" w14:textId="5A9ED06E" w:rsidR="00646AD1" w:rsidRPr="00E74E50" w:rsidRDefault="0089083F" w:rsidP="003E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276" w:type="dxa"/>
            <w:shd w:val="clear" w:color="auto" w:fill="auto"/>
          </w:tcPr>
          <w:p w14:paraId="20E27EE5" w14:textId="77777777" w:rsidR="0089083F" w:rsidRPr="00B94003" w:rsidRDefault="0089083F" w:rsidP="006F731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C2ACABE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0B0B3AB" w14:textId="77777777" w:rsidR="0089083F" w:rsidRPr="00E74E50" w:rsidRDefault="0089083F" w:rsidP="006F7312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5E95607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3961925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04F742D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328A85F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9D00150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BCF567B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AD1" w:rsidRPr="00625E49" w14:paraId="0690784D" w14:textId="77777777" w:rsidTr="003E3812">
        <w:trPr>
          <w:trHeight w:hRule="exact" w:val="432"/>
        </w:trPr>
        <w:tc>
          <w:tcPr>
            <w:tcW w:w="2835" w:type="dxa"/>
            <w:vAlign w:val="bottom"/>
          </w:tcPr>
          <w:p w14:paraId="449CF302" w14:textId="1F20BB37" w:rsidR="00646AD1" w:rsidRPr="00E74E50" w:rsidRDefault="00646AD1" w:rsidP="003E3812">
            <w:pPr>
              <w:spacing w:line="240" w:lineRule="auto"/>
              <w:ind w:left="743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54236AF1" w14:textId="77777777" w:rsidR="00646AD1" w:rsidRPr="00B94003" w:rsidRDefault="00646AD1" w:rsidP="006F731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DCA89DF" w14:textId="77777777" w:rsidR="00646AD1" w:rsidRPr="00B94003" w:rsidRDefault="00646AD1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E18268D" w14:textId="77777777" w:rsidR="00646AD1" w:rsidRPr="00E74E50" w:rsidRDefault="00646AD1" w:rsidP="006F7312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F8BB07C" w14:textId="77777777" w:rsidR="00646AD1" w:rsidRPr="00B94003" w:rsidRDefault="00646AD1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CFE66E7" w14:textId="77777777" w:rsidR="00646AD1" w:rsidRPr="00B94003" w:rsidRDefault="00646AD1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6BE8E4D" w14:textId="77777777" w:rsidR="00646AD1" w:rsidRPr="00B94003" w:rsidRDefault="00646AD1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765E667" w14:textId="77777777" w:rsidR="00646AD1" w:rsidRPr="00B94003" w:rsidRDefault="00646AD1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7B44F3BA" w14:textId="77777777" w:rsidR="00646AD1" w:rsidRPr="00B94003" w:rsidRDefault="00646AD1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F471F82" w14:textId="77777777" w:rsidR="00646AD1" w:rsidRPr="00B94003" w:rsidRDefault="00646AD1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83F" w:rsidRPr="00625E49" w14:paraId="1452B19E" w14:textId="77777777" w:rsidTr="003E3812">
        <w:trPr>
          <w:trHeight w:hRule="exact" w:val="432"/>
        </w:trPr>
        <w:tc>
          <w:tcPr>
            <w:tcW w:w="2835" w:type="dxa"/>
            <w:vAlign w:val="bottom"/>
          </w:tcPr>
          <w:p w14:paraId="7D202CDE" w14:textId="77777777" w:rsidR="0089083F" w:rsidRPr="00B94003" w:rsidRDefault="0089083F" w:rsidP="003E381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  <w:p w14:paraId="56664160" w14:textId="77777777" w:rsidR="0089083F" w:rsidRPr="00E74E50" w:rsidRDefault="0089083F" w:rsidP="003E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E6DC1D" w14:textId="77777777" w:rsidR="0089083F" w:rsidRPr="00B94003" w:rsidRDefault="0089083F" w:rsidP="006F731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2970F03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827D510" w14:textId="77777777" w:rsidR="0089083F" w:rsidRPr="00E74E50" w:rsidRDefault="0089083F" w:rsidP="006F7312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7B257AA9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7DF99E8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8204482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8F0DFEE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2BCB89D9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A742240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5DC7" w:rsidRPr="00625E49" w14:paraId="36AA867E" w14:textId="77777777" w:rsidTr="00B368D7">
        <w:trPr>
          <w:trHeight w:hRule="exact" w:val="397"/>
        </w:trPr>
        <w:tc>
          <w:tcPr>
            <w:tcW w:w="2835" w:type="dxa"/>
            <w:vAlign w:val="bottom"/>
          </w:tcPr>
          <w:p w14:paraId="4374AF00" w14:textId="122CC7BA" w:rsidR="00C65DC7" w:rsidRPr="00625007" w:rsidRDefault="00C65DC7" w:rsidP="00C65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A5A1B" w14:textId="13726DEF" w:rsidR="00C65DC7" w:rsidRPr="00B94003" w:rsidRDefault="00C65DC7" w:rsidP="00C65DC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AB6">
              <w:rPr>
                <w:rFonts w:ascii="Angsana New" w:hAnsi="Angsana New"/>
                <w:sz w:val="28"/>
                <w:szCs w:val="28"/>
              </w:rPr>
              <w:t>239,13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FA61D" w14:textId="77777777" w:rsidR="00C65DC7" w:rsidRPr="00B94003" w:rsidRDefault="00C65DC7" w:rsidP="00C65DC7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45404" w14:textId="5021D55E" w:rsidR="00C65DC7" w:rsidRPr="00E74E50" w:rsidRDefault="006E0E02" w:rsidP="00C65DC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177,804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F8011C" w14:textId="77777777" w:rsidR="00C65DC7" w:rsidRPr="00B94003" w:rsidRDefault="00C65DC7" w:rsidP="00C65DC7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4F6471" w14:textId="0EEBF779" w:rsidR="00C65DC7" w:rsidRPr="00B94003" w:rsidRDefault="00C65DC7" w:rsidP="00C65DC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61,333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D11A7" w14:textId="77777777" w:rsidR="00C65DC7" w:rsidRPr="00B94003" w:rsidRDefault="00C65DC7" w:rsidP="00C65DC7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AFBE7" w14:textId="43CEC215" w:rsidR="00C65DC7" w:rsidRPr="00B94003" w:rsidRDefault="00C65DC7" w:rsidP="00C65DC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E844A" w14:textId="77777777" w:rsidR="00C65DC7" w:rsidRPr="00B94003" w:rsidRDefault="00C65DC7" w:rsidP="00C65DC7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5EDA4" w14:textId="4146EDBD" w:rsidR="00C65DC7" w:rsidRPr="00B94003" w:rsidRDefault="00C65DC7" w:rsidP="00C65DC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5AB6">
              <w:rPr>
                <w:rFonts w:ascii="Angsana New" w:hAnsi="Angsana New"/>
                <w:sz w:val="28"/>
                <w:szCs w:val="28"/>
              </w:rPr>
              <w:t>239,13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65DC7" w:rsidRPr="005764E7" w14:paraId="698782EE" w14:textId="77777777" w:rsidTr="006E0E02">
        <w:trPr>
          <w:trHeight w:hRule="exact" w:val="43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6F6686A" w14:textId="77777777" w:rsidR="00C65DC7" w:rsidRPr="00E74E50" w:rsidRDefault="00C65DC7" w:rsidP="00C65DC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107FC6" w14:textId="0B20EA47" w:rsidR="00C65DC7" w:rsidRPr="00AB2F25" w:rsidRDefault="00C65DC7" w:rsidP="00C65DC7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5AB6">
              <w:rPr>
                <w:rFonts w:ascii="Angsana New" w:hAnsi="Angsana New"/>
                <w:b/>
                <w:bCs/>
                <w:sz w:val="28"/>
                <w:szCs w:val="28"/>
              </w:rPr>
              <w:t>239,13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2C3E4" w14:textId="77777777" w:rsidR="00C65DC7" w:rsidRPr="00AB2F25" w:rsidRDefault="00C65DC7" w:rsidP="00C65DC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21F07F" w14:textId="15E743A1" w:rsidR="00C65DC7" w:rsidRPr="00E74E50" w:rsidRDefault="006E0E02" w:rsidP="00C65DC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177,804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41CEB" w14:textId="77777777" w:rsidR="00C65DC7" w:rsidRPr="00AB2F25" w:rsidRDefault="00C65DC7" w:rsidP="00C65DC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A622B0" w14:textId="0D819EE6" w:rsidR="00C65DC7" w:rsidRPr="00AB2F25" w:rsidRDefault="00C65DC7" w:rsidP="00C65DC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77F5">
              <w:rPr>
                <w:rFonts w:ascii="Angsana New" w:hAnsi="Angsana New"/>
                <w:b/>
                <w:bCs/>
                <w:sz w:val="28"/>
                <w:szCs w:val="28"/>
              </w:rPr>
              <w:t>61,333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8D8013" w14:textId="77777777" w:rsidR="00C65DC7" w:rsidRPr="00AB2F25" w:rsidRDefault="00C65DC7" w:rsidP="00C65DC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1770CFA" w14:textId="6DF86AA1" w:rsidR="00C65DC7" w:rsidRPr="00E74E50" w:rsidRDefault="00C65DC7" w:rsidP="00C65DC7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39B5DF" w14:textId="77777777" w:rsidR="00C65DC7" w:rsidRPr="00AB2F25" w:rsidRDefault="00C65DC7" w:rsidP="00C65DC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03314F" w14:textId="591B4905" w:rsidR="00C65DC7" w:rsidRPr="00AB2F25" w:rsidRDefault="00C65DC7" w:rsidP="00C65DC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5AB6">
              <w:rPr>
                <w:rFonts w:ascii="Angsana New" w:hAnsi="Angsana New"/>
                <w:sz w:val="28"/>
                <w:szCs w:val="28"/>
              </w:rPr>
              <w:t>239,13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</w:p>
        </w:tc>
      </w:tr>
    </w:tbl>
    <w:p w14:paraId="415B96F0" w14:textId="77777777" w:rsidR="0089083F" w:rsidRDefault="0089083F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4326ACB9" w14:textId="77777777" w:rsidR="0067347C" w:rsidRDefault="0067347C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1AC5DC36" w14:textId="77777777" w:rsidR="0067347C" w:rsidRDefault="0067347C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4882577B" w14:textId="77777777" w:rsidR="0067347C" w:rsidRDefault="0067347C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2AE7C70D" w14:textId="77777777" w:rsidR="0067347C" w:rsidRDefault="0067347C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68F2DE02" w14:textId="77777777" w:rsidR="0067347C" w:rsidRDefault="0067347C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705F84" w:rsidRPr="00625E49" w14:paraId="01DAA248" w14:textId="77777777" w:rsidTr="00D762DB">
        <w:trPr>
          <w:trHeight w:hRule="exact" w:val="432"/>
        </w:trPr>
        <w:tc>
          <w:tcPr>
            <w:tcW w:w="2835" w:type="dxa"/>
          </w:tcPr>
          <w:p w14:paraId="112CF484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shd w:val="clear" w:color="auto" w:fill="auto"/>
            <w:vAlign w:val="bottom"/>
          </w:tcPr>
          <w:p w14:paraId="04AD27C0" w14:textId="77777777" w:rsidR="00705F84" w:rsidRPr="00E74E50" w:rsidRDefault="00705F84" w:rsidP="00A809A4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05F84" w:rsidRPr="00625E49" w14:paraId="6DCDB276" w14:textId="77777777" w:rsidTr="00D762DB">
        <w:trPr>
          <w:trHeight w:hRule="exact" w:val="432"/>
        </w:trPr>
        <w:tc>
          <w:tcPr>
            <w:tcW w:w="2835" w:type="dxa"/>
          </w:tcPr>
          <w:p w14:paraId="3B905A1B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D8F42" w14:textId="77777777" w:rsidR="00705F84" w:rsidRPr="00EC5FC2" w:rsidRDefault="00705F84" w:rsidP="00A809A4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E74E50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E74E50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05F84" w:rsidRPr="00625E49" w14:paraId="7E26DC24" w14:textId="77777777" w:rsidTr="00D762DB">
        <w:trPr>
          <w:trHeight w:hRule="exact" w:val="432"/>
        </w:trPr>
        <w:tc>
          <w:tcPr>
            <w:tcW w:w="2835" w:type="dxa"/>
          </w:tcPr>
          <w:p w14:paraId="074450C2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AC790" w14:textId="08CB6874" w:rsidR="00705F84" w:rsidRPr="00B94003" w:rsidRDefault="00705F84" w:rsidP="00A809A4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61E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05F84" w:rsidRPr="00625E49" w14:paraId="6C885F9F" w14:textId="77777777" w:rsidTr="001444BC">
        <w:trPr>
          <w:trHeight w:hRule="exact" w:val="432"/>
        </w:trPr>
        <w:tc>
          <w:tcPr>
            <w:tcW w:w="2835" w:type="dxa"/>
          </w:tcPr>
          <w:p w14:paraId="33D84272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A79E283" w14:textId="77777777" w:rsidR="00705F84" w:rsidRPr="00E74E50" w:rsidRDefault="00705F84" w:rsidP="00A809A4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0F37FEE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F73C1" w14:textId="77777777" w:rsidR="00705F84" w:rsidRPr="00B94003" w:rsidRDefault="00705F84" w:rsidP="00A809A4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05F84" w:rsidRPr="00625E49" w14:paraId="01F932D4" w14:textId="77777777" w:rsidTr="001444BC">
        <w:trPr>
          <w:trHeight w:hRule="exact" w:val="432"/>
        </w:trPr>
        <w:tc>
          <w:tcPr>
            <w:tcW w:w="2835" w:type="dxa"/>
            <w:vAlign w:val="center"/>
          </w:tcPr>
          <w:p w14:paraId="46C9380E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07858DD" w14:textId="77777777" w:rsidR="00705F84" w:rsidRPr="00E74E50" w:rsidRDefault="00705F84" w:rsidP="00A809A4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13F5DFB8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A94499E" w14:textId="77777777" w:rsidR="00705F84" w:rsidRPr="00E74E50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05D91FF3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5AB4FD1" w14:textId="77777777" w:rsidR="00705F84" w:rsidRPr="00B94003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4821FB03" w14:textId="77777777" w:rsidR="00705F84" w:rsidRPr="00B94003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AA7861E" w14:textId="77777777" w:rsidR="00705F84" w:rsidRPr="00B94003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67D1198B" w14:textId="77777777" w:rsidR="00705F84" w:rsidRPr="00B94003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BCDD1DF" w14:textId="77777777" w:rsidR="00705F84" w:rsidRPr="00E74E50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05F84" w:rsidRPr="00625E49" w14:paraId="391D10BB" w14:textId="77777777" w:rsidTr="001444BC">
        <w:trPr>
          <w:trHeight w:hRule="exact" w:val="432"/>
        </w:trPr>
        <w:tc>
          <w:tcPr>
            <w:tcW w:w="2835" w:type="dxa"/>
          </w:tcPr>
          <w:p w14:paraId="501FA82F" w14:textId="77777777" w:rsidR="00705F84" w:rsidRPr="00B94003" w:rsidRDefault="00705F84" w:rsidP="00A809A4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84039E" w14:textId="77777777" w:rsidR="00705F84" w:rsidRPr="00B94003" w:rsidRDefault="00705F84" w:rsidP="00A809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88BAE80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1B21FC4" w14:textId="77777777" w:rsidR="00705F84" w:rsidRPr="00E74E50" w:rsidRDefault="00705F84" w:rsidP="00A809A4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5979960B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87DF6F2" w14:textId="77777777" w:rsidR="00705F84" w:rsidRPr="00B94003" w:rsidRDefault="00705F84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3775851" w14:textId="77777777" w:rsidR="00705F84" w:rsidRPr="00B94003" w:rsidRDefault="00705F84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483C9F6" w14:textId="77777777" w:rsidR="00705F84" w:rsidRPr="00B94003" w:rsidRDefault="00705F84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EE78E21" w14:textId="77777777" w:rsidR="00705F84" w:rsidRPr="00B94003" w:rsidRDefault="00705F84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4443E76" w14:textId="77777777" w:rsidR="00705F84" w:rsidRPr="00B94003" w:rsidRDefault="00705F84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4BC" w:rsidRPr="00625E49" w14:paraId="459364DB" w14:textId="77777777" w:rsidTr="001444BC">
        <w:trPr>
          <w:trHeight w:hRule="exact" w:val="432"/>
        </w:trPr>
        <w:tc>
          <w:tcPr>
            <w:tcW w:w="2835" w:type="dxa"/>
          </w:tcPr>
          <w:p w14:paraId="65A6BF12" w14:textId="77777777" w:rsidR="001444BC" w:rsidRPr="00B94003" w:rsidRDefault="001444BC" w:rsidP="001444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3A8397D9" w14:textId="77777777" w:rsidR="001444BC" w:rsidRPr="00E74E50" w:rsidRDefault="001444BC" w:rsidP="00A809A4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565225E" w14:textId="77777777" w:rsidR="001444BC" w:rsidRPr="00B94003" w:rsidRDefault="001444BC" w:rsidP="00A809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3E45560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9AC2CED" w14:textId="77777777" w:rsidR="001444BC" w:rsidRPr="00E74E50" w:rsidRDefault="001444BC" w:rsidP="00A809A4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7D444D0C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04CB41B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9A63544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8565A27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3CD6BF4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AB324B0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4BC" w:rsidRPr="00625E49" w14:paraId="24046F09" w14:textId="77777777" w:rsidTr="001D6EE7">
        <w:trPr>
          <w:trHeight w:hRule="exact" w:val="403"/>
        </w:trPr>
        <w:tc>
          <w:tcPr>
            <w:tcW w:w="2835" w:type="dxa"/>
          </w:tcPr>
          <w:p w14:paraId="36AC4790" w14:textId="0AE4C21B" w:rsidR="001444BC" w:rsidRPr="00E74E50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276" w:type="dxa"/>
            <w:shd w:val="clear" w:color="auto" w:fill="auto"/>
          </w:tcPr>
          <w:p w14:paraId="0A422BD2" w14:textId="77777777" w:rsidR="001444BC" w:rsidRPr="00B94003" w:rsidRDefault="001444BC" w:rsidP="00A809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797C153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3E0632D" w14:textId="77777777" w:rsidR="001444BC" w:rsidRPr="00E74E50" w:rsidRDefault="001444BC" w:rsidP="00A809A4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5249568A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289D7E1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D2BB438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0ADAE3E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20281EC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53F2F3F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6EE7" w:rsidRPr="00625E49" w14:paraId="0B37B606" w14:textId="77777777" w:rsidTr="001444BC">
        <w:trPr>
          <w:trHeight w:hRule="exact" w:val="432"/>
        </w:trPr>
        <w:tc>
          <w:tcPr>
            <w:tcW w:w="2835" w:type="dxa"/>
          </w:tcPr>
          <w:p w14:paraId="1D138FC7" w14:textId="014AF316" w:rsidR="001D6EE7" w:rsidRPr="00E74E50" w:rsidRDefault="001D6EE7" w:rsidP="001D6EE7">
            <w:pPr>
              <w:tabs>
                <w:tab w:val="clear" w:pos="680"/>
                <w:tab w:val="left" w:pos="743"/>
              </w:tabs>
              <w:spacing w:line="240" w:lineRule="auto"/>
              <w:ind w:left="743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127F85BC" w14:textId="77777777" w:rsidR="001D6EE7" w:rsidRPr="00B94003" w:rsidRDefault="001D6EE7" w:rsidP="00A809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13A38DD" w14:textId="77777777" w:rsidR="001D6EE7" w:rsidRPr="00B94003" w:rsidRDefault="001D6EE7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1A45FA2" w14:textId="77777777" w:rsidR="001D6EE7" w:rsidRPr="00E74E50" w:rsidRDefault="001D6EE7" w:rsidP="00A809A4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9F5B287" w14:textId="77777777" w:rsidR="001D6EE7" w:rsidRPr="00B94003" w:rsidRDefault="001D6EE7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1CEB570" w14:textId="77777777" w:rsidR="001D6EE7" w:rsidRPr="00B94003" w:rsidRDefault="001D6EE7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2138612" w14:textId="77777777" w:rsidR="001D6EE7" w:rsidRPr="00B94003" w:rsidRDefault="001D6EE7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20B2818" w14:textId="77777777" w:rsidR="001D6EE7" w:rsidRPr="00B94003" w:rsidRDefault="001D6EE7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10E0C77" w14:textId="77777777" w:rsidR="001D6EE7" w:rsidRPr="00B94003" w:rsidRDefault="001D6EE7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30112B6" w14:textId="77777777" w:rsidR="001D6EE7" w:rsidRPr="00B94003" w:rsidRDefault="001D6EE7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4BC" w:rsidRPr="00625E49" w14:paraId="377C7569" w14:textId="77777777" w:rsidTr="001444BC">
        <w:trPr>
          <w:trHeight w:hRule="exact" w:val="432"/>
        </w:trPr>
        <w:tc>
          <w:tcPr>
            <w:tcW w:w="2835" w:type="dxa"/>
          </w:tcPr>
          <w:p w14:paraId="7E61A2DD" w14:textId="77777777" w:rsidR="001444BC" w:rsidRPr="00B94003" w:rsidRDefault="001444BC" w:rsidP="001444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  <w:p w14:paraId="1053DDF6" w14:textId="77777777" w:rsidR="001444BC" w:rsidRPr="00E74E50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C76E53B" w14:textId="77777777" w:rsidR="001444BC" w:rsidRPr="00B94003" w:rsidRDefault="001444BC" w:rsidP="00A809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844F17B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7F0EF01" w14:textId="77777777" w:rsidR="001444BC" w:rsidRPr="00E74E50" w:rsidRDefault="001444BC" w:rsidP="00A809A4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10D9B75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211A3C8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9C5060D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685E4C2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9A5BD9E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66839C2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4BC" w:rsidRPr="00625E49" w14:paraId="44C74104" w14:textId="77777777" w:rsidTr="00A31815">
        <w:trPr>
          <w:trHeight w:hRule="exact" w:val="432"/>
        </w:trPr>
        <w:tc>
          <w:tcPr>
            <w:tcW w:w="2835" w:type="dxa"/>
          </w:tcPr>
          <w:p w14:paraId="26ED1038" w14:textId="0AC6448A" w:rsidR="001444BC" w:rsidRPr="00625007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       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3EFD6" w14:textId="72F232F2" w:rsidR="001444BC" w:rsidRPr="00B94003" w:rsidRDefault="001444BC" w:rsidP="001444B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246,454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4DE21" w14:textId="77777777" w:rsidR="001444BC" w:rsidRPr="00B94003" w:rsidRDefault="001444BC" w:rsidP="001444B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AA555B" w14:textId="50996C9E" w:rsidR="001444BC" w:rsidRPr="00E74E50" w:rsidRDefault="001444BC" w:rsidP="001444B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185,121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9954D5" w14:textId="77777777" w:rsidR="001444BC" w:rsidRPr="00B94003" w:rsidRDefault="001444BC" w:rsidP="001444B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5841E1" w14:textId="28E8C93C" w:rsidR="001444BC" w:rsidRPr="00B94003" w:rsidRDefault="001444BC" w:rsidP="001444B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61,333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E407B0" w14:textId="77777777" w:rsidR="001444BC" w:rsidRPr="00B94003" w:rsidRDefault="001444BC" w:rsidP="001444B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7D88F" w14:textId="057CC27D" w:rsidR="001444BC" w:rsidRPr="00B94003" w:rsidRDefault="001444BC" w:rsidP="001444B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BB5D3" w14:textId="77777777" w:rsidR="001444BC" w:rsidRPr="00B94003" w:rsidRDefault="001444BC" w:rsidP="001444B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4B2B42" w14:textId="1E3DF806" w:rsidR="001444BC" w:rsidRPr="00B94003" w:rsidRDefault="001444BC" w:rsidP="001444B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77F5">
              <w:rPr>
                <w:rFonts w:ascii="Angsana New" w:hAnsi="Angsana New"/>
                <w:sz w:val="28"/>
                <w:szCs w:val="28"/>
              </w:rPr>
              <w:t>246,454</w:t>
            </w:r>
          </w:p>
        </w:tc>
      </w:tr>
      <w:tr w:rsidR="001444BC" w:rsidRPr="005764E7" w14:paraId="18441B4E" w14:textId="77777777" w:rsidTr="001444BC">
        <w:trPr>
          <w:trHeight w:hRule="exact" w:val="43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0A9A85" w14:textId="77777777" w:rsidR="001444BC" w:rsidRPr="00E74E50" w:rsidRDefault="001444BC" w:rsidP="001444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1D6B9A1" w14:textId="4C7ABBF4" w:rsidR="001444BC" w:rsidRPr="003F77F5" w:rsidRDefault="001444BC" w:rsidP="001444B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77F5">
              <w:rPr>
                <w:rFonts w:ascii="Angsana New" w:hAnsi="Angsana New"/>
                <w:b/>
                <w:bCs/>
                <w:sz w:val="28"/>
                <w:szCs w:val="28"/>
              </w:rPr>
              <w:t>246,454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C431B" w14:textId="77777777" w:rsidR="001444BC" w:rsidRPr="00B94003" w:rsidRDefault="001444BC" w:rsidP="001444B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6C7591E" w14:textId="3AD3DF90" w:rsidR="001444BC" w:rsidRPr="00E74E50" w:rsidRDefault="001444BC" w:rsidP="001444B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77F5">
              <w:rPr>
                <w:rFonts w:ascii="Angsana New" w:hAnsi="Angsana New"/>
                <w:b/>
                <w:bCs/>
                <w:sz w:val="28"/>
                <w:szCs w:val="28"/>
              </w:rPr>
              <w:t>185,121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2CCD6" w14:textId="77777777" w:rsidR="001444BC" w:rsidRPr="00B94003" w:rsidRDefault="001444BC" w:rsidP="001444B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68E7A9" w14:textId="0DEBD720" w:rsidR="001444BC" w:rsidRPr="003F77F5" w:rsidRDefault="001444BC" w:rsidP="001444B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77F5">
              <w:rPr>
                <w:rFonts w:ascii="Angsana New" w:hAnsi="Angsana New"/>
                <w:b/>
                <w:bCs/>
                <w:sz w:val="28"/>
                <w:szCs w:val="28"/>
              </w:rPr>
              <w:t>61,333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8C27E5" w14:textId="77777777" w:rsidR="001444BC" w:rsidRPr="00B94003" w:rsidRDefault="001444BC" w:rsidP="001444B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E34C72" w14:textId="77777777" w:rsidR="001444BC" w:rsidRPr="00E74E50" w:rsidRDefault="001444BC" w:rsidP="001444BC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F85322" w14:textId="77777777" w:rsidR="001444BC" w:rsidRPr="00B94003" w:rsidRDefault="001444BC" w:rsidP="001444B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39A0F28" w14:textId="4806426B" w:rsidR="001444BC" w:rsidRPr="003F77F5" w:rsidRDefault="001444BC" w:rsidP="001444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77F5">
              <w:rPr>
                <w:rFonts w:ascii="Angsana New" w:hAnsi="Angsana New"/>
                <w:sz w:val="28"/>
                <w:szCs w:val="28"/>
                <w:lang w:val="en-US"/>
              </w:rPr>
              <w:t>246,454</w:t>
            </w:r>
          </w:p>
        </w:tc>
      </w:tr>
    </w:tbl>
    <w:p w14:paraId="72834D5F" w14:textId="7BED5AEF" w:rsidR="00F03AB8" w:rsidRDefault="00F03AB8" w:rsidP="00393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426" w:right="51" w:firstLine="24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CB2959">
        <w:rPr>
          <w:rFonts w:ascii="Angsana New" w:hAnsi="Angsana New"/>
          <w:sz w:val="28"/>
          <w:szCs w:val="28"/>
        </w:rPr>
        <w:t xml:space="preserve">1 </w:t>
      </w:r>
      <w:r w:rsidRPr="00E74E50">
        <w:rPr>
          <w:rFonts w:ascii="Angsana New" w:hAnsi="Angsana New"/>
          <w:sz w:val="28"/>
          <w:szCs w:val="28"/>
          <w:cs/>
        </w:rPr>
        <w:t xml:space="preserve">ระดับ </w:t>
      </w:r>
      <w:r w:rsidRPr="00CB2959">
        <w:rPr>
          <w:rFonts w:ascii="Angsana New" w:hAnsi="Angsana New"/>
          <w:sz w:val="28"/>
          <w:szCs w:val="28"/>
        </w:rPr>
        <w:t xml:space="preserve">2 </w:t>
      </w:r>
      <w:r w:rsidRPr="00E74E50">
        <w:rPr>
          <w:rFonts w:ascii="Angsana New" w:hAnsi="Angsana New"/>
          <w:sz w:val="28"/>
          <w:szCs w:val="28"/>
          <w:cs/>
        </w:rPr>
        <w:t xml:space="preserve">และระดับ </w:t>
      </w:r>
      <w:r w:rsidRPr="00CB2959">
        <w:rPr>
          <w:rFonts w:ascii="Angsana New" w:hAnsi="Angsana New"/>
          <w:sz w:val="28"/>
          <w:szCs w:val="28"/>
        </w:rPr>
        <w:t xml:space="preserve">3 </w:t>
      </w:r>
      <w:r w:rsidRPr="00E74E50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ของลำดับชั้นมูลค่ายุติธรรมในระหว่างงวด</w:t>
      </w:r>
    </w:p>
    <w:p w14:paraId="2A6EC904" w14:textId="144F3FE8" w:rsidR="00063226" w:rsidRPr="00E74E50" w:rsidRDefault="00F03AB8" w:rsidP="00393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 w:right="45" w:hanging="142"/>
        <w:rPr>
          <w:rFonts w:ascii="Angsana New" w:hAnsi="Angsana New"/>
          <w:sz w:val="28"/>
          <w:szCs w:val="28"/>
          <w:cs/>
        </w:rPr>
      </w:pPr>
      <w:r w:rsidRPr="00E74E50">
        <w:rPr>
          <w:rFonts w:ascii="Angsana New" w:hAnsi="Angsana New"/>
          <w:sz w:val="28"/>
          <w:szCs w:val="28"/>
          <w:cs/>
        </w:rPr>
        <w:t xml:space="preserve">   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4"/>
        <w:gridCol w:w="284"/>
        <w:gridCol w:w="4677"/>
      </w:tblGrid>
      <w:tr w:rsidR="00C10A10" w:rsidRPr="002361B3" w14:paraId="3E685A6A" w14:textId="77777777" w:rsidTr="00144AB0">
        <w:trPr>
          <w:trHeight w:val="431"/>
        </w:trPr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7F17CE2A" w14:textId="77777777" w:rsidR="00C10A10" w:rsidRPr="002361B3" w:rsidDel="00A37FCF" w:rsidRDefault="00C10A10" w:rsidP="00144AB0">
            <w:pPr>
              <w:suppressAutoHyphens/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E74E50"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cs/>
                <w:lang w:eastAsia="zh-CN"/>
              </w:rPr>
              <w:t>ประเภท</w:t>
            </w:r>
          </w:p>
        </w:tc>
        <w:tc>
          <w:tcPr>
            <w:tcW w:w="284" w:type="dxa"/>
          </w:tcPr>
          <w:p w14:paraId="4F4D2189" w14:textId="77777777" w:rsidR="00C10A10" w:rsidRPr="00656B26" w:rsidRDefault="00C10A10" w:rsidP="00144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14:paraId="5D0C5D69" w14:textId="77777777" w:rsidR="00C10A10" w:rsidRPr="00E74E50" w:rsidRDefault="00C10A10" w:rsidP="00144AB0">
            <w:pPr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E74E5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เทคนิคการประเมินมูลค่า</w:t>
            </w:r>
          </w:p>
        </w:tc>
      </w:tr>
      <w:tr w:rsidR="00C10A10" w:rsidRPr="002361B3" w14:paraId="7AEDECEC" w14:textId="77777777" w:rsidTr="00FB0116">
        <w:trPr>
          <w:trHeight w:val="355"/>
        </w:trPr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4461631C" w14:textId="482DF53E" w:rsidR="00C10A10" w:rsidRDefault="00C10A10" w:rsidP="00E265A9">
            <w:pPr>
              <w:suppressAutoHyphens/>
              <w:spacing w:line="240" w:lineRule="auto"/>
              <w:ind w:right="-108" w:firstLine="34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หลักทรัพย์จดทะเบียนในตลาด</w:t>
            </w:r>
          </w:p>
        </w:tc>
        <w:tc>
          <w:tcPr>
            <w:tcW w:w="284" w:type="dxa"/>
          </w:tcPr>
          <w:p w14:paraId="6723F167" w14:textId="77777777" w:rsidR="00C10A10" w:rsidRPr="00656B26" w:rsidRDefault="00C10A10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14:paraId="68F0DA27" w14:textId="77777777" w:rsidR="00C10A10" w:rsidRPr="00E74E50" w:rsidRDefault="00C10A10" w:rsidP="001444BC">
            <w:pPr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E74E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ราคาเสนอซื้อครั้งสุดท้ายในตลาดหลักทรัพย์แห่งประเทศไทย</w:t>
            </w:r>
          </w:p>
        </w:tc>
      </w:tr>
      <w:tr w:rsidR="001444BC" w:rsidRPr="002361B3" w14:paraId="7EE57044" w14:textId="77777777" w:rsidTr="001444BC">
        <w:trPr>
          <w:trHeight w:val="307"/>
        </w:trPr>
        <w:tc>
          <w:tcPr>
            <w:tcW w:w="4394" w:type="dxa"/>
            <w:shd w:val="clear" w:color="auto" w:fill="auto"/>
          </w:tcPr>
          <w:p w14:paraId="557A14BF" w14:textId="6C8512C5" w:rsidR="001444BC" w:rsidRPr="00656B26" w:rsidRDefault="001444BC" w:rsidP="00FB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284" w:type="dxa"/>
          </w:tcPr>
          <w:p w14:paraId="477AB728" w14:textId="77777777" w:rsidR="001444BC" w:rsidRPr="001444BC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7" w:type="dxa"/>
            <w:shd w:val="clear" w:color="auto" w:fill="auto"/>
          </w:tcPr>
          <w:p w14:paraId="49D15638" w14:textId="77777777" w:rsidR="001444BC" w:rsidRPr="00E74E50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0A10" w:rsidRPr="002361B3" w14:paraId="6792C921" w14:textId="77777777" w:rsidTr="001444BC">
        <w:trPr>
          <w:trHeight w:val="426"/>
        </w:trPr>
        <w:tc>
          <w:tcPr>
            <w:tcW w:w="4394" w:type="dxa"/>
            <w:shd w:val="clear" w:color="auto" w:fill="auto"/>
          </w:tcPr>
          <w:p w14:paraId="14A70303" w14:textId="33D47B35" w:rsidR="00C10A10" w:rsidRDefault="00E265A9" w:rsidP="001444BC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10A10" w:rsidRPr="00E74E50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หลักทรัพย์ที่ไม่อยู่ในความ</w:t>
            </w:r>
          </w:p>
        </w:tc>
        <w:tc>
          <w:tcPr>
            <w:tcW w:w="284" w:type="dxa"/>
          </w:tcPr>
          <w:p w14:paraId="662B4582" w14:textId="77777777" w:rsidR="00C10A10" w:rsidRPr="00656B26" w:rsidRDefault="00C10A10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251667A4" w14:textId="372EC7A2" w:rsidR="00C10A10" w:rsidRPr="00625E49" w:rsidRDefault="00C10A10" w:rsidP="001444B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zh-CN"/>
              </w:rPr>
            </w:pPr>
            <w:r w:rsidRPr="00E74E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ประเมินมูลค่าโดยใช้แผนธุรกิจร่วมกับการประเมินสภาพ</w:t>
            </w:r>
          </w:p>
        </w:tc>
      </w:tr>
      <w:tr w:rsidR="001444BC" w:rsidRPr="002361B3" w14:paraId="1B7CE4F2" w14:textId="77777777" w:rsidTr="001444BC">
        <w:trPr>
          <w:trHeight w:val="277"/>
        </w:trPr>
        <w:tc>
          <w:tcPr>
            <w:tcW w:w="4394" w:type="dxa"/>
            <w:shd w:val="clear" w:color="auto" w:fill="auto"/>
          </w:tcPr>
          <w:p w14:paraId="4249F11C" w14:textId="798772D3" w:rsidR="001444BC" w:rsidRPr="00656B26" w:rsidRDefault="00E265A9" w:rsidP="001444BC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444BC" w:rsidRPr="00E74E50">
              <w:rPr>
                <w:rFonts w:ascii="Angsana New" w:hAnsi="Angsana New"/>
                <w:sz w:val="28"/>
                <w:szCs w:val="28"/>
                <w:cs/>
              </w:rPr>
              <w:t>ต้องการตลาด</w:t>
            </w:r>
          </w:p>
        </w:tc>
        <w:tc>
          <w:tcPr>
            <w:tcW w:w="284" w:type="dxa"/>
          </w:tcPr>
          <w:p w14:paraId="29B38CE0" w14:textId="77777777" w:rsidR="001444BC" w:rsidRPr="00656B26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68302EB6" w14:textId="59F23EF4" w:rsidR="001444BC" w:rsidRPr="00E74E50" w:rsidRDefault="001444BC" w:rsidP="001444B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E74E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ปัจจุบันของตลาดโดยใช้วิธีคิดลดมูลค่าปัจจุบันสุทธิของ</w:t>
            </w:r>
          </w:p>
        </w:tc>
      </w:tr>
      <w:tr w:rsidR="001444BC" w:rsidRPr="002361B3" w14:paraId="2DDA0E84" w14:textId="77777777" w:rsidTr="001444BC">
        <w:trPr>
          <w:trHeight w:val="325"/>
        </w:trPr>
        <w:tc>
          <w:tcPr>
            <w:tcW w:w="4394" w:type="dxa"/>
            <w:shd w:val="clear" w:color="auto" w:fill="auto"/>
          </w:tcPr>
          <w:p w14:paraId="57194879" w14:textId="77777777" w:rsidR="001444BC" w:rsidRPr="001444BC" w:rsidRDefault="001444BC" w:rsidP="001444BC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FFE24D7" w14:textId="77777777" w:rsidR="001444BC" w:rsidRPr="00656B26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53D858F8" w14:textId="01220698" w:rsidR="001444BC" w:rsidRPr="00E74E50" w:rsidRDefault="001444BC" w:rsidP="001444B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E74E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กระแสเงินสด</w:t>
            </w:r>
          </w:p>
        </w:tc>
      </w:tr>
    </w:tbl>
    <w:p w14:paraId="4DA67679" w14:textId="221BE3F2" w:rsidR="000F0239" w:rsidRPr="00E74E50" w:rsidRDefault="00B6235B" w:rsidP="00E265A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7548AD" w:rsidRPr="00E74E50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061BD53B" w14:textId="376A767E" w:rsidR="00B6235B" w:rsidRPr="005764E7" w:rsidRDefault="00B6235B" w:rsidP="00443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>ณ วันที่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="002F0DC8" w:rsidRPr="008C04A7">
        <w:rPr>
          <w:rFonts w:ascii="Angsana New" w:hAnsi="Angsana New"/>
          <w:sz w:val="28"/>
          <w:szCs w:val="28"/>
        </w:rPr>
        <w:t xml:space="preserve">30 </w:t>
      </w:r>
      <w:r w:rsidR="00815823">
        <w:rPr>
          <w:rFonts w:ascii="Angsana New" w:hAnsi="Angsana New" w:hint="cs"/>
          <w:sz w:val="28"/>
          <w:szCs w:val="28"/>
          <w:cs/>
        </w:rPr>
        <w:t>กันยา</w:t>
      </w:r>
      <w:r w:rsidR="002F0DC8" w:rsidRPr="00E74E50">
        <w:rPr>
          <w:rFonts w:ascii="Angsana New" w:hAnsi="Angsana New"/>
          <w:sz w:val="28"/>
          <w:szCs w:val="28"/>
          <w:cs/>
        </w:rPr>
        <w:t>ยน</w:t>
      </w:r>
      <w:r w:rsidR="001847AB" w:rsidRPr="00E74E50">
        <w:rPr>
          <w:rFonts w:ascii="Angsana New" w:hAnsi="Angsana New"/>
          <w:sz w:val="28"/>
          <w:szCs w:val="28"/>
        </w:rPr>
        <w:t xml:space="preserve"> </w:t>
      </w:r>
      <w:r w:rsidR="00D3765D" w:rsidRPr="008C04A7">
        <w:rPr>
          <w:rFonts w:ascii="Angsana New" w:hAnsi="Angsana New"/>
          <w:sz w:val="28"/>
          <w:szCs w:val="28"/>
        </w:rPr>
        <w:t xml:space="preserve">2566 </w:t>
      </w:r>
      <w:r w:rsidRPr="008C04A7">
        <w:rPr>
          <w:rFonts w:ascii="Angsana New" w:hAnsi="Angsana New"/>
          <w:sz w:val="28"/>
          <w:szCs w:val="28"/>
          <w:cs/>
        </w:rPr>
        <w:t>บริษัท</w:t>
      </w:r>
      <w:r w:rsidRPr="007D499B">
        <w:rPr>
          <w:rFonts w:ascii="Angsana New" w:hAnsi="Angsana New"/>
          <w:sz w:val="28"/>
          <w:szCs w:val="28"/>
          <w:cs/>
        </w:rPr>
        <w:t>มีภาระผูกพัน</w:t>
      </w:r>
      <w:r w:rsidR="00D4480B" w:rsidRPr="007D499B">
        <w:rPr>
          <w:rFonts w:ascii="Angsana New" w:hAnsi="Angsana New"/>
          <w:sz w:val="28"/>
          <w:szCs w:val="28"/>
          <w:cs/>
        </w:rPr>
        <w:t>จากสัญญาเช่าและสัญญาบริการ</w:t>
      </w:r>
      <w:r w:rsidRPr="007D499B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6979"/>
        <w:gridCol w:w="284"/>
        <w:gridCol w:w="2092"/>
      </w:tblGrid>
      <w:tr w:rsidR="00B6235B" w:rsidRPr="005764E7" w14:paraId="7CDEE0BC" w14:textId="77777777" w:rsidTr="00F52CB6">
        <w:trPr>
          <w:trHeight w:hRule="exact" w:val="432"/>
        </w:trPr>
        <w:tc>
          <w:tcPr>
            <w:tcW w:w="6979" w:type="dxa"/>
          </w:tcPr>
          <w:p w14:paraId="74CFE0AB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65EAEEB7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00D4C038" w14:textId="77777777" w:rsidR="00B6235B" w:rsidRPr="005764E7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535D" w:rsidRPr="005764E7" w14:paraId="27BE391C" w14:textId="77777777" w:rsidTr="00D007C1">
        <w:trPr>
          <w:trHeight w:hRule="exact" w:val="432"/>
        </w:trPr>
        <w:tc>
          <w:tcPr>
            <w:tcW w:w="6979" w:type="dxa"/>
            <w:vAlign w:val="bottom"/>
          </w:tcPr>
          <w:p w14:paraId="0D607593" w14:textId="77777777" w:rsidR="00BA535D" w:rsidRPr="005764E7" w:rsidRDefault="00BA535D" w:rsidP="00044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88B4F5C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237056CA" w14:textId="0988734E" w:rsidR="00853F65" w:rsidRPr="005764E7" w:rsidRDefault="00D007C1" w:rsidP="00964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4,940</w:t>
            </w:r>
          </w:p>
        </w:tc>
      </w:tr>
      <w:tr w:rsidR="00BA535D" w:rsidRPr="005764E7" w14:paraId="4B0AD960" w14:textId="77777777" w:rsidTr="00D007C1">
        <w:trPr>
          <w:trHeight w:hRule="exact" w:val="432"/>
        </w:trPr>
        <w:tc>
          <w:tcPr>
            <w:tcW w:w="6979" w:type="dxa"/>
            <w:vAlign w:val="bottom"/>
          </w:tcPr>
          <w:p w14:paraId="47A1A3B7" w14:textId="77777777" w:rsidR="00BA535D" w:rsidRPr="005764E7" w:rsidRDefault="00BA535D" w:rsidP="00044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1F127455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593FB" w14:textId="7584B0B5" w:rsidR="00BA535D" w:rsidRPr="005764E7" w:rsidRDefault="00D007C1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4,342</w:t>
            </w:r>
          </w:p>
        </w:tc>
      </w:tr>
      <w:tr w:rsidR="00BA535D" w:rsidRPr="005764E7" w14:paraId="05787B89" w14:textId="77777777" w:rsidTr="00D007C1">
        <w:trPr>
          <w:trHeight w:hRule="exact" w:val="432"/>
        </w:trPr>
        <w:tc>
          <w:tcPr>
            <w:tcW w:w="6979" w:type="dxa"/>
            <w:vAlign w:val="bottom"/>
          </w:tcPr>
          <w:p w14:paraId="250E1E41" w14:textId="77777777" w:rsidR="00BA535D" w:rsidRPr="00E74E50" w:rsidRDefault="00BA535D" w:rsidP="00044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9AB5D89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013E8" w14:textId="04D96E7E" w:rsidR="00853F65" w:rsidRPr="005764E7" w:rsidRDefault="00D007C1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9,282</w:t>
            </w:r>
          </w:p>
        </w:tc>
      </w:tr>
    </w:tbl>
    <w:p w14:paraId="7A27D87C" w14:textId="77777777" w:rsidR="00FB1394" w:rsidRPr="005764E7" w:rsidRDefault="00FB1394" w:rsidP="00D419B3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46332A47" w14:textId="77777777" w:rsidR="006D7312" w:rsidRPr="009724DE" w:rsidRDefault="006D7312" w:rsidP="007A3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"/>
          <w:szCs w:val="2"/>
        </w:rPr>
      </w:pPr>
    </w:p>
    <w:p w14:paraId="46DFD3BA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550CB763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72B2E373" w14:textId="77777777" w:rsidR="0010146E" w:rsidRDefault="0010146E" w:rsidP="0010146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lastRenderedPageBreak/>
        <w:t>เ</w:t>
      </w:r>
      <w:r w:rsidRPr="00E74E50">
        <w:rPr>
          <w:rFonts w:ascii="Angsana New" w:hAnsi="Angsana New" w:hint="cs"/>
          <w:b/>
          <w:bCs/>
          <w:sz w:val="28"/>
          <w:szCs w:val="28"/>
          <w:cs/>
        </w:rPr>
        <w:t>งินปันผลจ่าย</w:t>
      </w:r>
    </w:p>
    <w:p w14:paraId="2396BA85" w14:textId="1DA4A4FB" w:rsidR="008E5FF6" w:rsidRPr="0010146E" w:rsidRDefault="0010146E" w:rsidP="0010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 xml:space="preserve">ในการประชุมผู้ถือหุ้น เมื่อวันที่ </w:t>
      </w:r>
      <w:r>
        <w:rPr>
          <w:rFonts w:ascii="Angsana New" w:hAnsi="Angsana New"/>
          <w:sz w:val="28"/>
          <w:szCs w:val="28"/>
        </w:rPr>
        <w:t>25</w:t>
      </w:r>
      <w:r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 w:hint="cs"/>
          <w:sz w:val="28"/>
          <w:szCs w:val="28"/>
          <w:cs/>
        </w:rPr>
        <w:t>เมษายน</w:t>
      </w:r>
      <w:r w:rsidRPr="00E74E50">
        <w:rPr>
          <w:rFonts w:ascii="Angsana New" w:hAnsi="Angsana New"/>
          <w:sz w:val="28"/>
          <w:szCs w:val="28"/>
          <w:cs/>
        </w:rPr>
        <w:t xml:space="preserve"> </w:t>
      </w:r>
      <w:r w:rsidRPr="00AA2DE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E74E50">
        <w:rPr>
          <w:rFonts w:ascii="Angsana New" w:hAnsi="Angsana New"/>
          <w:sz w:val="28"/>
          <w:szCs w:val="28"/>
          <w:cs/>
        </w:rPr>
        <w:t xml:space="preserve"> ผู้ถือหุ้นมีมติอนุมัติการจัดสรรกำไรสะสม ณ วันที่ </w:t>
      </w:r>
      <w:r w:rsidRPr="00AA2DE9">
        <w:rPr>
          <w:rFonts w:ascii="Angsana New" w:hAnsi="Angsana New"/>
          <w:sz w:val="28"/>
          <w:szCs w:val="28"/>
        </w:rPr>
        <w:t>31</w:t>
      </w:r>
      <w:r w:rsidRPr="00E74E50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AA2DE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E74E50">
        <w:rPr>
          <w:rFonts w:ascii="Angsana New" w:hAnsi="Angsana New"/>
          <w:sz w:val="28"/>
          <w:szCs w:val="28"/>
          <w:cs/>
        </w:rPr>
        <w:t xml:space="preserve"> เป็นเงินปันผลในอัตราหุ้นละ </w:t>
      </w:r>
      <w:r w:rsidRPr="00AA2DE9">
        <w:rPr>
          <w:rFonts w:ascii="Angsana New" w:hAnsi="Angsana New"/>
          <w:sz w:val="28"/>
          <w:szCs w:val="28"/>
        </w:rPr>
        <w:t>0.1</w:t>
      </w:r>
      <w:r>
        <w:rPr>
          <w:rFonts w:ascii="Angsana New" w:hAnsi="Angsana New"/>
          <w:sz w:val="28"/>
          <w:szCs w:val="28"/>
        </w:rPr>
        <w:t>4</w:t>
      </w:r>
      <w:r w:rsidRPr="00E74E50">
        <w:rPr>
          <w:rFonts w:ascii="Angsana New" w:hAnsi="Angsana New"/>
          <w:sz w:val="28"/>
          <w:szCs w:val="28"/>
          <w:cs/>
        </w:rPr>
        <w:t xml:space="preserve"> จำนวน </w:t>
      </w:r>
      <w:r w:rsidRPr="00AA2DE9">
        <w:rPr>
          <w:rFonts w:ascii="Angsana New" w:hAnsi="Angsana New"/>
          <w:sz w:val="28"/>
          <w:szCs w:val="28"/>
        </w:rPr>
        <w:t>14,951,000</w:t>
      </w:r>
      <w:r w:rsidRPr="00E74E50">
        <w:rPr>
          <w:rFonts w:ascii="Angsana New" w:hAnsi="Angsana New"/>
          <w:sz w:val="28"/>
          <w:szCs w:val="28"/>
          <w:cs/>
        </w:rPr>
        <w:t xml:space="preserve"> หุ้น เป็นจำนวนเงิน </w:t>
      </w:r>
      <w:r>
        <w:rPr>
          <w:rFonts w:ascii="Angsana New" w:hAnsi="Angsana New"/>
          <w:sz w:val="28"/>
          <w:szCs w:val="28"/>
        </w:rPr>
        <w:t>2.09</w:t>
      </w:r>
      <w:r w:rsidRPr="00E74E50">
        <w:rPr>
          <w:rFonts w:ascii="Angsana New" w:hAnsi="Angsana New"/>
          <w:sz w:val="28"/>
          <w:szCs w:val="28"/>
          <w:cs/>
        </w:rPr>
        <w:t xml:space="preserve"> ล้านบาท และกำหนดจ่ายเงินปันผลในวันที่ </w:t>
      </w:r>
      <w:r>
        <w:rPr>
          <w:rFonts w:ascii="Angsana New" w:hAnsi="Angsana New"/>
          <w:sz w:val="28"/>
          <w:szCs w:val="28"/>
        </w:rPr>
        <w:t>24</w:t>
      </w:r>
      <w:r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AA2DE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</w:p>
    <w:p w14:paraId="603FA6A5" w14:textId="212500A7" w:rsidR="00B6235B" w:rsidRPr="007A3502" w:rsidRDefault="000F47BB" w:rsidP="00A42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right="-22" w:firstLine="0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705F84" w:rsidRPr="00E74E50">
        <w:rPr>
          <w:rFonts w:ascii="Angsana New" w:hAnsi="Angsana New"/>
          <w:b/>
          <w:bCs/>
          <w:sz w:val="28"/>
          <w:szCs w:val="28"/>
          <w:cs/>
        </w:rPr>
        <w:t>ข้อมูลทางการเงิน</w:t>
      </w:r>
      <w:r w:rsidR="00687B7B" w:rsidRPr="00E74E50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15FA3488" w14:textId="2BDA3EF0" w:rsidR="00267524" w:rsidRDefault="005E5E15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en-ZW"/>
        </w:rPr>
      </w:pPr>
      <w:r w:rsidRPr="00E74E50">
        <w:rPr>
          <w:rFonts w:ascii="Angsana New" w:hAnsi="Angsana New"/>
          <w:sz w:val="28"/>
          <w:szCs w:val="28"/>
          <w:cs/>
        </w:rPr>
        <w:t>ข้อมูลทางการเงินระหว่างกาลได้รับการอนุมัติจากคณะกรรมการบริษัทเมื่อวันที่</w:t>
      </w:r>
      <w:r w:rsidRPr="00304AB6">
        <w:rPr>
          <w:rFonts w:ascii="Angsana New" w:hAnsi="Angsana New"/>
          <w:sz w:val="28"/>
          <w:szCs w:val="28"/>
          <w:cs/>
        </w:rPr>
        <w:t xml:space="preserve"> </w:t>
      </w:r>
      <w:r w:rsidR="00304AB6" w:rsidRPr="00304AB6">
        <w:rPr>
          <w:rFonts w:ascii="Angsana New" w:hAnsi="Angsana New"/>
          <w:sz w:val="28"/>
          <w:szCs w:val="28"/>
        </w:rPr>
        <w:t>10</w:t>
      </w:r>
      <w:r w:rsidR="006F7312" w:rsidRPr="00E74E50">
        <w:rPr>
          <w:rFonts w:ascii="Angsana New" w:hAnsi="Angsana New"/>
          <w:sz w:val="28"/>
          <w:szCs w:val="28"/>
          <w:cs/>
        </w:rPr>
        <w:t xml:space="preserve"> </w:t>
      </w:r>
      <w:r w:rsidR="00815823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8F0149">
        <w:rPr>
          <w:rFonts w:ascii="Angsana New" w:hAnsi="Angsana New"/>
          <w:color w:val="000000"/>
          <w:sz w:val="28"/>
          <w:szCs w:val="28"/>
        </w:rPr>
        <w:t>2566</w:t>
      </w:r>
    </w:p>
    <w:p w14:paraId="2E6E7240" w14:textId="77777777" w:rsidR="00FA7947" w:rsidRPr="00E74E50" w:rsidRDefault="00FA7947" w:rsidP="00193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262"/>
        <w:jc w:val="thaiDistribute"/>
        <w:rPr>
          <w:rFonts w:ascii="Angsana New" w:hAnsi="Angsana New"/>
          <w:sz w:val="28"/>
          <w:szCs w:val="28"/>
          <w:cs/>
        </w:rPr>
      </w:pPr>
    </w:p>
    <w:p w14:paraId="0DC74AB2" w14:textId="6FE44F98" w:rsidR="007E5346" w:rsidRPr="00E74E50" w:rsidRDefault="007E5346" w:rsidP="00EC3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sectPr w:rsidR="007E5346" w:rsidRPr="00E74E50" w:rsidSect="00A423F2"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C6C9B" w14:textId="77777777" w:rsidR="005C5CFE" w:rsidRDefault="005C5CFE">
      <w:r>
        <w:separator/>
      </w:r>
    </w:p>
  </w:endnote>
  <w:endnote w:type="continuationSeparator" w:id="0">
    <w:p w14:paraId="6ABEC540" w14:textId="77777777" w:rsidR="005C5CFE" w:rsidRDefault="005C5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902DE" w14:textId="69A26CBB" w:rsidR="00E83C43" w:rsidRPr="00180047" w:rsidRDefault="00E83C43" w:rsidP="0018004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E74E50">
      <w:rPr>
        <w:rFonts w:ascii="Angsana New" w:hAnsi="Angsana New" w:hint="cs"/>
        <w:sz w:val="28"/>
        <w:szCs w:val="28"/>
      </w:rPr>
      <w:t xml:space="preserve"> </w:t>
    </w:r>
    <w:r w:rsidRPr="00E74E50">
      <w:rPr>
        <w:rFonts w:asciiTheme="majorBidi" w:hAnsiTheme="majorBidi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B43B76">
      <w:rPr>
        <w:rFonts w:asciiTheme="majorBidi" w:hAnsiTheme="majorBidi" w:cstheme="majorBidi"/>
        <w:sz w:val="28"/>
        <w:szCs w:val="28"/>
      </w:rPr>
      <w:fldChar w:fldCharType="separate"/>
    </w:r>
    <w:r w:rsidR="00934A7C">
      <w:rPr>
        <w:rFonts w:asciiTheme="majorBidi" w:hAnsiTheme="majorBidi" w:cstheme="majorBidi"/>
        <w:noProof/>
        <w:sz w:val="28"/>
        <w:szCs w:val="28"/>
      </w:rPr>
      <w:t>10</w:t>
    </w:r>
    <w:r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CB49" w14:textId="187724B5" w:rsidR="00E83C43" w:rsidRPr="00C91024" w:rsidRDefault="00E83C43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934A7C">
      <w:rPr>
        <w:rFonts w:ascii="Angsana New" w:hAnsi="Angsana New"/>
        <w:noProof/>
        <w:sz w:val="28"/>
        <w:szCs w:val="28"/>
      </w:rPr>
      <w:t>29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6A3F" w14:textId="77777777" w:rsidR="00E83C43" w:rsidRPr="00A20434" w:rsidRDefault="00E83C43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E83C43" w:rsidRPr="0017742A" w:rsidRDefault="00E83C43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18AAF" w14:textId="77777777" w:rsidR="005C5CFE" w:rsidRDefault="005C5CFE">
      <w:r>
        <w:separator/>
      </w:r>
    </w:p>
  </w:footnote>
  <w:footnote w:type="continuationSeparator" w:id="0">
    <w:p w14:paraId="139492C8" w14:textId="77777777" w:rsidR="005C5CFE" w:rsidRDefault="005C5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177C2" w14:textId="77777777" w:rsidR="00E83C43" w:rsidRPr="00E74E50" w:rsidRDefault="00E83C43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E74E50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E74E50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E74E50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E74E50">
      <w:rPr>
        <w:rFonts w:ascii="Angsana New" w:hAnsi="Angsana New"/>
        <w:b/>
        <w:bCs/>
        <w:sz w:val="28"/>
        <w:szCs w:val="28"/>
        <w:cs/>
      </w:rPr>
      <w:tab/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E74E50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14:paraId="022C3FBF" w14:textId="77777777" w:rsidR="00E83C43" w:rsidRPr="00E74E50" w:rsidRDefault="00E83C43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E74E50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E74E50"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E74E50">
      <w:rPr>
        <w:rFonts w:ascii="Angsana New" w:hAnsi="Angsana New"/>
        <w:b/>
        <w:bCs/>
        <w:sz w:val="28"/>
        <w:szCs w:val="28"/>
        <w:cs/>
      </w:rPr>
      <w:t>การเงิน</w:t>
    </w:r>
    <w:r w:rsidRPr="00E74E50">
      <w:rPr>
        <w:rFonts w:ascii="Angsana New" w:hAnsi="Angsana New" w:hint="cs"/>
        <w:b/>
        <w:bCs/>
        <w:sz w:val="28"/>
        <w:szCs w:val="28"/>
        <w:cs/>
      </w:rPr>
      <w:t>ระหว่างกาลแบบย่อ</w:t>
    </w:r>
    <w:r w:rsidRPr="00E74E50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 </w:t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74E50">
      <w:rPr>
        <w:rFonts w:ascii="Angsana New" w:hAnsi="Angsana New"/>
        <w:b/>
        <w:bCs/>
        <w:sz w:val="28"/>
        <w:szCs w:val="28"/>
        <w:cs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E74E50">
      <w:rPr>
        <w:rFonts w:ascii="Angsana New" w:hAnsi="Angsana New" w:hint="cs"/>
        <w:b/>
        <w:bCs/>
        <w:sz w:val="28"/>
        <w:szCs w:val="28"/>
      </w:rPr>
      <w:t xml:space="preserve">             </w:t>
    </w:r>
    <w:r w:rsidRPr="00E74E50">
      <w:rPr>
        <w:rFonts w:ascii="Angsana New" w:hAnsi="Angsana New"/>
        <w:b/>
        <w:bCs/>
        <w:sz w:val="28"/>
        <w:szCs w:val="28"/>
      </w:rPr>
      <w:t>“</w:t>
    </w:r>
    <w:r w:rsidRPr="00E74E50">
      <w:rPr>
        <w:rFonts w:ascii="Angsana New" w:hAnsi="Angsana New"/>
        <w:b/>
        <w:bCs/>
        <w:sz w:val="28"/>
        <w:szCs w:val="28"/>
        <w:cs/>
      </w:rPr>
      <w:t>สอบทานแล้ว”</w:t>
    </w:r>
  </w:p>
  <w:p w14:paraId="769635EF" w14:textId="1D6862AF" w:rsidR="00E83C43" w:rsidRDefault="00E83C43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E74E50">
      <w:rPr>
        <w:rFonts w:ascii="Angsana New" w:hAnsi="Angsana New"/>
        <w:b/>
        <w:bCs/>
        <w:sz w:val="28"/>
        <w:szCs w:val="28"/>
        <w:cs/>
      </w:rPr>
      <w:t>วันที่</w:t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74E50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 xml:space="preserve">30 </w:t>
    </w:r>
    <w:r w:rsidR="00232E1F">
      <w:rPr>
        <w:rFonts w:ascii="Angsana New" w:hAnsi="Angsana New" w:hint="cs"/>
        <w:b/>
        <w:bCs/>
        <w:sz w:val="28"/>
        <w:szCs w:val="28"/>
        <w:cs/>
      </w:rPr>
      <w:t>กันยา</w:t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ยน </w:t>
    </w:r>
    <w:r w:rsidRPr="00DD7001">
      <w:rPr>
        <w:rFonts w:ascii="Angsana New" w:hAnsi="Angsana New" w:hint="cs"/>
        <w:b/>
        <w:bCs/>
        <w:sz w:val="28"/>
        <w:szCs w:val="28"/>
      </w:rPr>
      <w:t>2566</w:t>
    </w:r>
  </w:p>
  <w:p w14:paraId="6B02DAD8" w14:textId="77777777" w:rsidR="00E83C43" w:rsidRPr="00225770" w:rsidRDefault="00E83C43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BAA70" w14:textId="77777777" w:rsidR="00E83C43" w:rsidRPr="00E74E50" w:rsidRDefault="00E83C43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  <w:cs/>
      </w:rPr>
    </w:pPr>
    <w:r w:rsidRPr="00E74E50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E74E50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E74E50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E74E50">
      <w:rPr>
        <w:rFonts w:ascii="Angsana New" w:hAnsi="Angsana New"/>
        <w:b/>
        <w:bCs/>
        <w:sz w:val="28"/>
        <w:szCs w:val="28"/>
        <w:cs/>
      </w:rPr>
      <w:tab/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       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E74E50">
      <w:rPr>
        <w:rFonts w:ascii="Angsana New" w:hAnsi="Angsana New"/>
        <w:b/>
        <w:bCs/>
        <w:sz w:val="28"/>
        <w:szCs w:val="28"/>
      </w:rPr>
      <w:t>“</w:t>
    </w:r>
    <w:r w:rsidRPr="00E74E50">
      <w:rPr>
        <w:rFonts w:ascii="Angsana New" w:hAnsi="Angsana New"/>
        <w:b/>
        <w:bCs/>
        <w:sz w:val="28"/>
        <w:szCs w:val="28"/>
        <w:cs/>
      </w:rPr>
      <w:t>ยังไม่ได้ตรวจสอบ”</w:t>
    </w:r>
  </w:p>
  <w:p w14:paraId="5E664A9A" w14:textId="77777777" w:rsidR="00E83C43" w:rsidRPr="00E74E50" w:rsidRDefault="00E83C43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821" w:firstLine="1530"/>
      <w:rPr>
        <w:rFonts w:ascii="Angsana New" w:hAnsi="Angsana New"/>
        <w:b/>
        <w:bCs/>
        <w:sz w:val="28"/>
        <w:szCs w:val="28"/>
        <w:cs/>
      </w:rPr>
    </w:pPr>
    <w:r w:rsidRPr="00E74E50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E74E50"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E74E50">
      <w:rPr>
        <w:rFonts w:ascii="Angsana New" w:hAnsi="Angsana New"/>
        <w:b/>
        <w:bCs/>
        <w:sz w:val="28"/>
        <w:szCs w:val="28"/>
        <w:cs/>
      </w:rPr>
      <w:t>การเงิน</w:t>
    </w:r>
    <w:r w:rsidRPr="00E74E50">
      <w:rPr>
        <w:rFonts w:ascii="Angsana New" w:hAnsi="Angsana New" w:hint="cs"/>
        <w:b/>
        <w:bCs/>
        <w:sz w:val="28"/>
        <w:szCs w:val="28"/>
        <w:cs/>
      </w:rPr>
      <w:t>ระหว่างกาลแบบย่อ</w:t>
    </w:r>
    <w:r w:rsidRPr="00E74E50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 </w:t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74E50">
      <w:rPr>
        <w:rFonts w:ascii="Angsana New" w:hAnsi="Angsana New"/>
        <w:b/>
        <w:bCs/>
        <w:sz w:val="28"/>
        <w:szCs w:val="28"/>
        <w:cs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E74E50">
      <w:rPr>
        <w:rFonts w:ascii="Angsana New" w:hAnsi="Angsana New" w:hint="cs"/>
        <w:b/>
        <w:bCs/>
        <w:sz w:val="28"/>
        <w:szCs w:val="28"/>
      </w:rPr>
      <w:t xml:space="preserve">            </w:t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E74E50">
      <w:rPr>
        <w:rFonts w:ascii="Angsana New" w:hAnsi="Angsana New" w:hint="cs"/>
        <w:b/>
        <w:bCs/>
        <w:sz w:val="28"/>
        <w:szCs w:val="28"/>
      </w:rPr>
      <w:t xml:space="preserve">        </w:t>
    </w:r>
    <w:r w:rsidRPr="00E74E50">
      <w:rPr>
        <w:rFonts w:ascii="Angsana New" w:hAnsi="Angsana New"/>
        <w:b/>
        <w:bCs/>
        <w:sz w:val="28"/>
        <w:szCs w:val="28"/>
      </w:rPr>
      <w:t>“</w:t>
    </w:r>
    <w:r w:rsidRPr="00E74E50">
      <w:rPr>
        <w:rFonts w:ascii="Angsana New" w:hAnsi="Angsana New"/>
        <w:b/>
        <w:bCs/>
        <w:sz w:val="28"/>
        <w:szCs w:val="28"/>
        <w:cs/>
      </w:rPr>
      <w:t>สอบทานแล้ว”</w:t>
    </w:r>
  </w:p>
  <w:p w14:paraId="1548CD77" w14:textId="2E656C6D" w:rsidR="00E83C43" w:rsidRPr="00637127" w:rsidRDefault="00E83C43" w:rsidP="000C6D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09"/>
    </w:pPr>
    <w:r w:rsidRPr="00E74E50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DD7001">
      <w:rPr>
        <w:rFonts w:ascii="Angsana New" w:hAnsi="Angsana New" w:hint="cs"/>
        <w:b/>
        <w:bCs/>
        <w:sz w:val="28"/>
        <w:szCs w:val="28"/>
      </w:rPr>
      <w:t xml:space="preserve">30 </w:t>
    </w:r>
    <w:r w:rsidR="00A93A8B">
      <w:rPr>
        <w:rFonts w:ascii="Angsana New" w:hAnsi="Angsana New" w:hint="cs"/>
        <w:b/>
        <w:bCs/>
        <w:sz w:val="28"/>
        <w:szCs w:val="28"/>
        <w:cs/>
      </w:rPr>
      <w:t>กันยา</w:t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ยน </w:t>
    </w:r>
    <w:r w:rsidRPr="008C70B8">
      <w:rPr>
        <w:rFonts w:ascii="Angsana New" w:hAnsi="Angsana New"/>
        <w:b/>
        <w:bCs/>
        <w:sz w:val="28"/>
        <w:szCs w:val="28"/>
      </w:rPr>
      <w:t>256</w:t>
    </w:r>
    <w:r w:rsidRPr="00DD7001">
      <w:rPr>
        <w:rFonts w:ascii="Angsana New" w:hAnsi="Angsana New" w:hint="cs"/>
        <w:b/>
        <w:bCs/>
        <w:sz w:val="28"/>
        <w:szCs w:val="28"/>
      </w:rPr>
      <w:t>6</w:t>
    </w:r>
  </w:p>
  <w:p w14:paraId="105F1B2D" w14:textId="77777777" w:rsidR="00E83C43" w:rsidRPr="00637127" w:rsidRDefault="00E83C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68FA1" w14:textId="77777777" w:rsidR="00E83C43" w:rsidRPr="00E74E50" w:rsidRDefault="00E83C43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E74E5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74E50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E74E50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E74E50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E83C43" w:rsidRPr="00E74E50" w:rsidRDefault="00E83C43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E74E5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E74E50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E74E50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E83C43" w:rsidRDefault="00E83C43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74E50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E74E50">
      <w:rPr>
        <w:rFonts w:ascii="Angsana New" w:hAnsi="Angsana New"/>
        <w:b/>
        <w:bCs/>
        <w:sz w:val="32"/>
        <w:szCs w:val="32"/>
        <w:cs/>
      </w:rPr>
      <w:t xml:space="preserve"> </w:t>
    </w:r>
    <w:r w:rsidRPr="00E74E50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E74E50">
      <w:rPr>
        <w:rFonts w:ascii="Angsana New" w:hAnsi="Angsana New"/>
        <w:b/>
        <w:bCs/>
        <w:sz w:val="32"/>
        <w:szCs w:val="32"/>
        <w:cs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 w:rsidRPr="00E74E50">
      <w:rPr>
        <w:rFonts w:ascii="Angsana New" w:hAnsi="Angsana New"/>
        <w:b/>
        <w:bCs/>
        <w:sz w:val="32"/>
        <w:szCs w:val="32"/>
        <w:cs/>
      </w:rPr>
      <w:t xml:space="preserve"> </w:t>
    </w:r>
    <w:r w:rsidRPr="00E74E50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E74E50">
      <w:rPr>
        <w:rFonts w:ascii="Angsana New" w:hAnsi="Angsana New"/>
        <w:b/>
        <w:bCs/>
        <w:sz w:val="32"/>
        <w:szCs w:val="32"/>
      </w:rPr>
      <w:t xml:space="preserve"> (</w:t>
    </w:r>
    <w:r w:rsidRPr="00E74E50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E83C43" w:rsidRDefault="00E83C43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74E50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E74E50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E74E50">
      <w:rPr>
        <w:rFonts w:ascii="Angsana New" w:hAnsi="Angsana New"/>
        <w:b/>
        <w:bCs/>
        <w:sz w:val="32"/>
        <w:szCs w:val="32"/>
      </w:rPr>
      <w:t xml:space="preserve"> (</w:t>
    </w:r>
    <w:r w:rsidRPr="00E74E50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E83C43" w:rsidRPr="0093624F" w:rsidRDefault="00E83C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920BA" w14:textId="77777777" w:rsidR="00E83C43" w:rsidRPr="00E74E50" w:rsidRDefault="00E83C43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E74E50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E74E50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E74E50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E74E50">
      <w:rPr>
        <w:rFonts w:ascii="Angsana New" w:hAnsi="Angsana New"/>
        <w:b/>
        <w:bCs/>
        <w:sz w:val="28"/>
        <w:szCs w:val="28"/>
        <w:cs/>
      </w:rPr>
      <w:tab/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E74E50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14:paraId="57C971E9" w14:textId="77777777" w:rsidR="00E83C43" w:rsidRPr="00E74E50" w:rsidRDefault="00E83C43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E74E50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E74E50"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E74E50">
      <w:rPr>
        <w:rFonts w:ascii="Angsana New" w:hAnsi="Angsana New"/>
        <w:b/>
        <w:bCs/>
        <w:sz w:val="28"/>
        <w:szCs w:val="28"/>
        <w:cs/>
      </w:rPr>
      <w:t>การเงิน</w:t>
    </w:r>
    <w:r w:rsidRPr="00E74E50">
      <w:rPr>
        <w:rFonts w:ascii="Angsana New" w:hAnsi="Angsana New" w:hint="cs"/>
        <w:b/>
        <w:bCs/>
        <w:sz w:val="28"/>
        <w:szCs w:val="28"/>
        <w:cs/>
      </w:rPr>
      <w:t>ระหว่างกาลแบบย่อ</w:t>
    </w:r>
    <w:r w:rsidRPr="00E74E50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 </w:t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74E50">
      <w:rPr>
        <w:rFonts w:ascii="Angsana New" w:hAnsi="Angsana New"/>
        <w:b/>
        <w:bCs/>
        <w:sz w:val="28"/>
        <w:szCs w:val="28"/>
        <w:cs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E74E50">
      <w:rPr>
        <w:rFonts w:ascii="Angsana New" w:hAnsi="Angsana New" w:hint="cs"/>
        <w:b/>
        <w:bCs/>
        <w:sz w:val="28"/>
        <w:szCs w:val="28"/>
      </w:rPr>
      <w:t xml:space="preserve">             </w:t>
    </w:r>
    <w:r w:rsidRPr="00E74E50">
      <w:rPr>
        <w:rFonts w:ascii="Angsana New" w:hAnsi="Angsana New"/>
        <w:b/>
        <w:bCs/>
        <w:sz w:val="28"/>
        <w:szCs w:val="28"/>
      </w:rPr>
      <w:t>“</w:t>
    </w:r>
    <w:r w:rsidRPr="00E74E50">
      <w:rPr>
        <w:rFonts w:ascii="Angsana New" w:hAnsi="Angsana New"/>
        <w:b/>
        <w:bCs/>
        <w:sz w:val="28"/>
        <w:szCs w:val="28"/>
        <w:cs/>
      </w:rPr>
      <w:t>สอบทานแล้ว”</w:t>
    </w:r>
  </w:p>
  <w:p w14:paraId="6623D886" w14:textId="2E4ACDF0" w:rsidR="00E83C43" w:rsidRDefault="00E83C43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E74E50">
      <w:rPr>
        <w:rFonts w:ascii="Angsana New" w:hAnsi="Angsana New"/>
        <w:b/>
        <w:bCs/>
        <w:sz w:val="28"/>
        <w:szCs w:val="28"/>
        <w:cs/>
      </w:rPr>
      <w:t>วันที่</w:t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74E50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 xml:space="preserve">30 </w:t>
    </w:r>
    <w:r w:rsidR="00800F44">
      <w:rPr>
        <w:rFonts w:ascii="Angsana New" w:hAnsi="Angsana New" w:hint="cs"/>
        <w:b/>
        <w:bCs/>
        <w:sz w:val="28"/>
        <w:szCs w:val="28"/>
        <w:cs/>
      </w:rPr>
      <w:t>กันยา</w:t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ยน </w:t>
    </w:r>
    <w:r w:rsidRPr="00DD7001">
      <w:rPr>
        <w:rFonts w:ascii="Angsana New" w:hAnsi="Angsana New" w:hint="cs"/>
        <w:b/>
        <w:bCs/>
        <w:sz w:val="28"/>
        <w:szCs w:val="28"/>
      </w:rPr>
      <w:t>2566</w:t>
    </w:r>
  </w:p>
  <w:p w14:paraId="0EC53EEE" w14:textId="543BDCFA" w:rsidR="00E83C43" w:rsidRPr="00E74E50" w:rsidRDefault="00E83C43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0D0F2D"/>
    <w:multiLevelType w:val="singleLevel"/>
    <w:tmpl w:val="B4A21BB0"/>
    <w:lvl w:ilvl="0">
      <w:start w:val="1"/>
      <w:numFmt w:val="decimal"/>
      <w:lvlText w:val="%1.1"/>
      <w:lvlJc w:val="left"/>
      <w:pPr>
        <w:ind w:left="792" w:hanging="432"/>
      </w:pPr>
      <w:rPr>
        <w:rFonts w:hint="default"/>
      </w:rPr>
    </w:lvl>
  </w:abstractNum>
  <w:abstractNum w:abstractNumId="11" w15:restartNumberingAfterBreak="0">
    <w:nsid w:val="02214AC0"/>
    <w:multiLevelType w:val="hybridMultilevel"/>
    <w:tmpl w:val="74904D9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EC0E7E"/>
    <w:multiLevelType w:val="hybridMultilevel"/>
    <w:tmpl w:val="66288B9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0E55AFB"/>
    <w:multiLevelType w:val="hybridMultilevel"/>
    <w:tmpl w:val="E0524056"/>
    <w:lvl w:ilvl="0" w:tplc="C6C865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318253B"/>
    <w:multiLevelType w:val="hybridMultilevel"/>
    <w:tmpl w:val="4CF02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4902B1"/>
    <w:multiLevelType w:val="hybridMultilevel"/>
    <w:tmpl w:val="1194A2B2"/>
    <w:lvl w:ilvl="0" w:tplc="058C360E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48155F4"/>
    <w:multiLevelType w:val="hybridMultilevel"/>
    <w:tmpl w:val="8C90EF2E"/>
    <w:lvl w:ilvl="0" w:tplc="A4920E0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5D5402B"/>
    <w:multiLevelType w:val="multilevel"/>
    <w:tmpl w:val="3184DB4C"/>
    <w:numStyleLink w:val="Style2"/>
  </w:abstractNum>
  <w:abstractNum w:abstractNumId="19" w15:restartNumberingAfterBreak="0">
    <w:nsid w:val="16986D13"/>
    <w:multiLevelType w:val="multilevel"/>
    <w:tmpl w:val="F1085996"/>
    <w:styleLink w:val="Style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1B1D57C4"/>
    <w:multiLevelType w:val="multilevel"/>
    <w:tmpl w:val="8C5C1A0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4" w15:restartNumberingAfterBreak="0">
    <w:nsid w:val="1BFF44EF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5" w15:restartNumberingAfterBreak="0">
    <w:nsid w:val="1CE3765E"/>
    <w:multiLevelType w:val="multilevel"/>
    <w:tmpl w:val="F81A8E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7" w15:restartNumberingAfterBreak="0">
    <w:nsid w:val="2E21683A"/>
    <w:multiLevelType w:val="multilevel"/>
    <w:tmpl w:val="3184DB4C"/>
    <w:styleLink w:val="Styl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bCs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8" w15:restartNumberingAfterBreak="0">
    <w:nsid w:val="30BA7CF9"/>
    <w:multiLevelType w:val="hybridMultilevel"/>
    <w:tmpl w:val="C624D6D0"/>
    <w:lvl w:ilvl="0" w:tplc="61788C28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5D64B92">
      <w:start w:val="1"/>
      <w:numFmt w:val="lowerLetter"/>
      <w:lvlText w:val="%2."/>
      <w:lvlJc w:val="left"/>
      <w:pPr>
        <w:ind w:left="1506" w:hanging="360"/>
      </w:pPr>
    </w:lvl>
    <w:lvl w:ilvl="2" w:tplc="B35A20BC" w:tentative="1">
      <w:start w:val="1"/>
      <w:numFmt w:val="lowerRoman"/>
      <w:lvlText w:val="%3."/>
      <w:lvlJc w:val="right"/>
      <w:pPr>
        <w:ind w:left="2226" w:hanging="180"/>
      </w:pPr>
    </w:lvl>
    <w:lvl w:ilvl="3" w:tplc="24B23074" w:tentative="1">
      <w:start w:val="1"/>
      <w:numFmt w:val="decimal"/>
      <w:lvlText w:val="%4."/>
      <w:lvlJc w:val="left"/>
      <w:pPr>
        <w:ind w:left="2946" w:hanging="360"/>
      </w:pPr>
    </w:lvl>
    <w:lvl w:ilvl="4" w:tplc="50CABA00" w:tentative="1">
      <w:start w:val="1"/>
      <w:numFmt w:val="lowerLetter"/>
      <w:lvlText w:val="%5."/>
      <w:lvlJc w:val="left"/>
      <w:pPr>
        <w:ind w:left="3666" w:hanging="360"/>
      </w:pPr>
    </w:lvl>
    <w:lvl w:ilvl="5" w:tplc="392CB280" w:tentative="1">
      <w:start w:val="1"/>
      <w:numFmt w:val="lowerRoman"/>
      <w:lvlText w:val="%6."/>
      <w:lvlJc w:val="right"/>
      <w:pPr>
        <w:ind w:left="4386" w:hanging="180"/>
      </w:pPr>
    </w:lvl>
    <w:lvl w:ilvl="6" w:tplc="7F100360" w:tentative="1">
      <w:start w:val="1"/>
      <w:numFmt w:val="decimal"/>
      <w:lvlText w:val="%7."/>
      <w:lvlJc w:val="left"/>
      <w:pPr>
        <w:ind w:left="5106" w:hanging="360"/>
      </w:pPr>
    </w:lvl>
    <w:lvl w:ilvl="7" w:tplc="CC5EEAD4" w:tentative="1">
      <w:start w:val="1"/>
      <w:numFmt w:val="lowerLetter"/>
      <w:lvlText w:val="%8."/>
      <w:lvlJc w:val="left"/>
      <w:pPr>
        <w:ind w:left="5826" w:hanging="360"/>
      </w:pPr>
    </w:lvl>
    <w:lvl w:ilvl="8" w:tplc="55FC177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2" w15:restartNumberingAfterBreak="0">
    <w:nsid w:val="43BD5D66"/>
    <w:multiLevelType w:val="hybridMultilevel"/>
    <w:tmpl w:val="A1BAEBE0"/>
    <w:lvl w:ilvl="0" w:tplc="A2A40A00">
      <w:start w:val="1"/>
      <w:numFmt w:val="bullet"/>
      <w:lvlText w:val=""/>
      <w:lvlJc w:val="left"/>
      <w:pPr>
        <w:ind w:left="1574" w:hanging="360"/>
      </w:pPr>
      <w:rPr>
        <w:rFonts w:ascii="Symbol" w:hAnsi="Symbol" w:hint="default"/>
        <w:sz w:val="12"/>
        <w:szCs w:val="12"/>
      </w:rPr>
    </w:lvl>
    <w:lvl w:ilvl="1" w:tplc="07C68468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24A67A6C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FE50C5A8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3EE686F2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98522168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E0641242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B4C0B662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4826624C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33" w15:restartNumberingAfterBreak="0">
    <w:nsid w:val="469E5FF1"/>
    <w:multiLevelType w:val="hybridMultilevel"/>
    <w:tmpl w:val="F440DCF2"/>
    <w:lvl w:ilvl="0" w:tplc="7ADCD092">
      <w:start w:val="1"/>
      <w:numFmt w:val="decimal"/>
      <w:lvlText w:val="%1."/>
      <w:lvlJc w:val="left"/>
      <w:pPr>
        <w:ind w:left="1004" w:hanging="360"/>
      </w:pPr>
    </w:lvl>
    <w:lvl w:ilvl="1" w:tplc="04090003" w:tentative="1">
      <w:start w:val="1"/>
      <w:numFmt w:val="lowerLetter"/>
      <w:lvlText w:val="%2."/>
      <w:lvlJc w:val="left"/>
      <w:pPr>
        <w:ind w:left="1724" w:hanging="360"/>
      </w:pPr>
    </w:lvl>
    <w:lvl w:ilvl="2" w:tplc="04090005" w:tentative="1">
      <w:start w:val="1"/>
      <w:numFmt w:val="lowerRoman"/>
      <w:lvlText w:val="%3."/>
      <w:lvlJc w:val="right"/>
      <w:pPr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4EF848F8"/>
    <w:multiLevelType w:val="multilevel"/>
    <w:tmpl w:val="8F7AB2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0784B20"/>
    <w:multiLevelType w:val="hybridMultilevel"/>
    <w:tmpl w:val="CD14ECB4"/>
    <w:lvl w:ilvl="0" w:tplc="44A6E0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9ECFD2" w:tentative="1">
      <w:start w:val="1"/>
      <w:numFmt w:val="lowerLetter"/>
      <w:lvlText w:val="%2."/>
      <w:lvlJc w:val="left"/>
      <w:pPr>
        <w:ind w:left="1440" w:hanging="360"/>
      </w:pPr>
    </w:lvl>
    <w:lvl w:ilvl="2" w:tplc="5C08FFB2" w:tentative="1">
      <w:start w:val="1"/>
      <w:numFmt w:val="lowerRoman"/>
      <w:lvlText w:val="%3."/>
      <w:lvlJc w:val="right"/>
      <w:pPr>
        <w:ind w:left="2160" w:hanging="180"/>
      </w:pPr>
    </w:lvl>
    <w:lvl w:ilvl="3" w:tplc="00BEE944" w:tentative="1">
      <w:start w:val="1"/>
      <w:numFmt w:val="decimal"/>
      <w:lvlText w:val="%4."/>
      <w:lvlJc w:val="left"/>
      <w:pPr>
        <w:ind w:left="2880" w:hanging="360"/>
      </w:pPr>
    </w:lvl>
    <w:lvl w:ilvl="4" w:tplc="94F04B1C" w:tentative="1">
      <w:start w:val="1"/>
      <w:numFmt w:val="lowerLetter"/>
      <w:lvlText w:val="%5."/>
      <w:lvlJc w:val="left"/>
      <w:pPr>
        <w:ind w:left="3600" w:hanging="360"/>
      </w:pPr>
    </w:lvl>
    <w:lvl w:ilvl="5" w:tplc="C43E2352" w:tentative="1">
      <w:start w:val="1"/>
      <w:numFmt w:val="lowerRoman"/>
      <w:lvlText w:val="%6."/>
      <w:lvlJc w:val="right"/>
      <w:pPr>
        <w:ind w:left="4320" w:hanging="180"/>
      </w:pPr>
    </w:lvl>
    <w:lvl w:ilvl="6" w:tplc="8424EEDE" w:tentative="1">
      <w:start w:val="1"/>
      <w:numFmt w:val="decimal"/>
      <w:lvlText w:val="%7."/>
      <w:lvlJc w:val="left"/>
      <w:pPr>
        <w:ind w:left="5040" w:hanging="360"/>
      </w:pPr>
    </w:lvl>
    <w:lvl w:ilvl="7" w:tplc="5F7EDE74" w:tentative="1">
      <w:start w:val="1"/>
      <w:numFmt w:val="lowerLetter"/>
      <w:lvlText w:val="%8."/>
      <w:lvlJc w:val="left"/>
      <w:pPr>
        <w:ind w:left="5760" w:hanging="360"/>
      </w:pPr>
    </w:lvl>
    <w:lvl w:ilvl="8" w:tplc="B016A7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DA7410"/>
    <w:multiLevelType w:val="singleLevel"/>
    <w:tmpl w:val="2ED60C50"/>
    <w:lvl w:ilvl="0">
      <w:start w:val="6"/>
      <w:numFmt w:val="decimal"/>
      <w:lvlText w:val="%1.1"/>
      <w:lvlJc w:val="left"/>
      <w:pPr>
        <w:ind w:left="792" w:hanging="432"/>
      </w:pPr>
      <w:rPr>
        <w:rFonts w:hint="default"/>
      </w:rPr>
    </w:lvl>
  </w:abstractNum>
  <w:abstractNum w:abstractNumId="37" w15:restartNumberingAfterBreak="0">
    <w:nsid w:val="58155C7A"/>
    <w:multiLevelType w:val="multilevel"/>
    <w:tmpl w:val="6D98F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14.%2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5ED00E77"/>
    <w:multiLevelType w:val="hybridMultilevel"/>
    <w:tmpl w:val="229C3528"/>
    <w:lvl w:ilvl="0" w:tplc="1576D47E">
      <w:start w:val="1"/>
      <w:numFmt w:val="decimal"/>
      <w:lvlText w:val="%1."/>
      <w:lvlJc w:val="left"/>
      <w:pPr>
        <w:ind w:left="720" w:hanging="360"/>
      </w:pPr>
    </w:lvl>
    <w:lvl w:ilvl="1" w:tplc="6254AD80" w:tentative="1">
      <w:start w:val="1"/>
      <w:numFmt w:val="lowerLetter"/>
      <w:lvlText w:val="%2."/>
      <w:lvlJc w:val="left"/>
      <w:pPr>
        <w:ind w:left="1440" w:hanging="360"/>
      </w:pPr>
    </w:lvl>
    <w:lvl w:ilvl="2" w:tplc="89BE9FD0" w:tentative="1">
      <w:start w:val="1"/>
      <w:numFmt w:val="lowerRoman"/>
      <w:lvlText w:val="%3."/>
      <w:lvlJc w:val="right"/>
      <w:pPr>
        <w:ind w:left="2160" w:hanging="180"/>
      </w:pPr>
    </w:lvl>
    <w:lvl w:ilvl="3" w:tplc="6450C3C8" w:tentative="1">
      <w:start w:val="1"/>
      <w:numFmt w:val="decimal"/>
      <w:lvlText w:val="%4."/>
      <w:lvlJc w:val="left"/>
      <w:pPr>
        <w:ind w:left="2880" w:hanging="360"/>
      </w:pPr>
    </w:lvl>
    <w:lvl w:ilvl="4" w:tplc="577CAB52" w:tentative="1">
      <w:start w:val="1"/>
      <w:numFmt w:val="lowerLetter"/>
      <w:lvlText w:val="%5."/>
      <w:lvlJc w:val="left"/>
      <w:pPr>
        <w:ind w:left="3600" w:hanging="360"/>
      </w:pPr>
    </w:lvl>
    <w:lvl w:ilvl="5" w:tplc="D24419E0" w:tentative="1">
      <w:start w:val="1"/>
      <w:numFmt w:val="lowerRoman"/>
      <w:lvlText w:val="%6."/>
      <w:lvlJc w:val="right"/>
      <w:pPr>
        <w:ind w:left="4320" w:hanging="180"/>
      </w:pPr>
    </w:lvl>
    <w:lvl w:ilvl="6" w:tplc="E474C442" w:tentative="1">
      <w:start w:val="1"/>
      <w:numFmt w:val="decimal"/>
      <w:lvlText w:val="%7."/>
      <w:lvlJc w:val="left"/>
      <w:pPr>
        <w:ind w:left="5040" w:hanging="360"/>
      </w:pPr>
    </w:lvl>
    <w:lvl w:ilvl="7" w:tplc="A5A89D5A" w:tentative="1">
      <w:start w:val="1"/>
      <w:numFmt w:val="lowerLetter"/>
      <w:lvlText w:val="%8."/>
      <w:lvlJc w:val="left"/>
      <w:pPr>
        <w:ind w:left="5760" w:hanging="360"/>
      </w:pPr>
    </w:lvl>
    <w:lvl w:ilvl="8" w:tplc="0CFA4C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D44401"/>
    <w:multiLevelType w:val="hybridMultilevel"/>
    <w:tmpl w:val="166C8C70"/>
    <w:lvl w:ilvl="0" w:tplc="AE4E937C">
      <w:start w:val="1"/>
      <w:numFmt w:val="decimal"/>
      <w:lvlText w:val="%1."/>
      <w:lvlJc w:val="left"/>
      <w:pPr>
        <w:ind w:left="720" w:hanging="360"/>
      </w:pPr>
    </w:lvl>
    <w:lvl w:ilvl="1" w:tplc="7826EEDE" w:tentative="1">
      <w:start w:val="1"/>
      <w:numFmt w:val="lowerLetter"/>
      <w:lvlText w:val="%2."/>
      <w:lvlJc w:val="left"/>
      <w:pPr>
        <w:ind w:left="1440" w:hanging="360"/>
      </w:pPr>
    </w:lvl>
    <w:lvl w:ilvl="2" w:tplc="5FE2CB16" w:tentative="1">
      <w:start w:val="1"/>
      <w:numFmt w:val="lowerRoman"/>
      <w:lvlText w:val="%3."/>
      <w:lvlJc w:val="right"/>
      <w:pPr>
        <w:ind w:left="2160" w:hanging="180"/>
      </w:pPr>
    </w:lvl>
    <w:lvl w:ilvl="3" w:tplc="9A482D74" w:tentative="1">
      <w:start w:val="1"/>
      <w:numFmt w:val="decimal"/>
      <w:lvlText w:val="%4."/>
      <w:lvlJc w:val="left"/>
      <w:pPr>
        <w:ind w:left="2880" w:hanging="360"/>
      </w:pPr>
    </w:lvl>
    <w:lvl w:ilvl="4" w:tplc="1348F8F0" w:tentative="1">
      <w:start w:val="1"/>
      <w:numFmt w:val="lowerLetter"/>
      <w:lvlText w:val="%5."/>
      <w:lvlJc w:val="left"/>
      <w:pPr>
        <w:ind w:left="3600" w:hanging="360"/>
      </w:pPr>
    </w:lvl>
    <w:lvl w:ilvl="5" w:tplc="D93A2450" w:tentative="1">
      <w:start w:val="1"/>
      <w:numFmt w:val="lowerRoman"/>
      <w:lvlText w:val="%6."/>
      <w:lvlJc w:val="right"/>
      <w:pPr>
        <w:ind w:left="4320" w:hanging="180"/>
      </w:pPr>
    </w:lvl>
    <w:lvl w:ilvl="6" w:tplc="69902E74" w:tentative="1">
      <w:start w:val="1"/>
      <w:numFmt w:val="decimal"/>
      <w:lvlText w:val="%7."/>
      <w:lvlJc w:val="left"/>
      <w:pPr>
        <w:ind w:left="5040" w:hanging="360"/>
      </w:pPr>
    </w:lvl>
    <w:lvl w:ilvl="7" w:tplc="7F22C470" w:tentative="1">
      <w:start w:val="1"/>
      <w:numFmt w:val="lowerLetter"/>
      <w:lvlText w:val="%8."/>
      <w:lvlJc w:val="left"/>
      <w:pPr>
        <w:ind w:left="5760" w:hanging="360"/>
      </w:pPr>
    </w:lvl>
    <w:lvl w:ilvl="8" w:tplc="902C86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52246B"/>
    <w:multiLevelType w:val="multilevel"/>
    <w:tmpl w:val="90D4B1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2.%2."/>
      <w:lvlJc w:val="left"/>
      <w:pPr>
        <w:ind w:left="2629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74374206"/>
    <w:multiLevelType w:val="hybridMultilevel"/>
    <w:tmpl w:val="C682EFB6"/>
    <w:lvl w:ilvl="0" w:tplc="EB5A9CFE">
      <w:numFmt w:val="bullet"/>
      <w:lvlText w:val="-"/>
      <w:lvlJc w:val="left"/>
      <w:pPr>
        <w:ind w:left="1286" w:hanging="360"/>
      </w:pPr>
      <w:rPr>
        <w:rFonts w:ascii="Angsana New" w:eastAsia="Times New Roman" w:hAnsi="Angsana New" w:cs="Angsana New" w:hint="default"/>
      </w:rPr>
    </w:lvl>
    <w:lvl w:ilvl="1" w:tplc="3FAC1E2A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9DA09C8A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D29C3866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2803C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26A97F4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F56C782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5DB8F850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9BE632BE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4" w15:restartNumberingAfterBreak="0">
    <w:nsid w:val="7A556CD5"/>
    <w:multiLevelType w:val="multilevel"/>
    <w:tmpl w:val="02B88F3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5" w15:restartNumberingAfterBreak="0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159364">
    <w:abstractNumId w:val="6"/>
  </w:num>
  <w:num w:numId="2" w16cid:durableId="1559583427">
    <w:abstractNumId w:val="5"/>
  </w:num>
  <w:num w:numId="3" w16cid:durableId="1811248988">
    <w:abstractNumId w:val="9"/>
  </w:num>
  <w:num w:numId="4" w16cid:durableId="528186470">
    <w:abstractNumId w:val="7"/>
  </w:num>
  <w:num w:numId="5" w16cid:durableId="1520044141">
    <w:abstractNumId w:val="8"/>
  </w:num>
  <w:num w:numId="6" w16cid:durableId="1225679745">
    <w:abstractNumId w:val="3"/>
  </w:num>
  <w:num w:numId="7" w16cid:durableId="1045133395">
    <w:abstractNumId w:val="2"/>
  </w:num>
  <w:num w:numId="8" w16cid:durableId="1591230758">
    <w:abstractNumId w:val="0"/>
  </w:num>
  <w:num w:numId="9" w16cid:durableId="807431268">
    <w:abstractNumId w:val="1"/>
  </w:num>
  <w:num w:numId="10" w16cid:durableId="768039454">
    <w:abstractNumId w:val="4"/>
  </w:num>
  <w:num w:numId="11" w16cid:durableId="1390300099">
    <w:abstractNumId w:val="30"/>
  </w:num>
  <w:num w:numId="12" w16cid:durableId="992685609">
    <w:abstractNumId w:val="26"/>
  </w:num>
  <w:num w:numId="13" w16cid:durableId="316032345">
    <w:abstractNumId w:val="42"/>
  </w:num>
  <w:num w:numId="14" w16cid:durableId="872382090">
    <w:abstractNumId w:val="29"/>
  </w:num>
  <w:num w:numId="15" w16cid:durableId="453520062">
    <w:abstractNumId w:val="31"/>
  </w:num>
  <w:num w:numId="16" w16cid:durableId="766119990">
    <w:abstractNumId w:val="45"/>
  </w:num>
  <w:num w:numId="17" w16cid:durableId="901672631">
    <w:abstractNumId w:val="24"/>
  </w:num>
  <w:num w:numId="18" w16cid:durableId="339703694">
    <w:abstractNumId w:val="20"/>
  </w:num>
  <w:num w:numId="19" w16cid:durableId="296496346">
    <w:abstractNumId w:val="41"/>
  </w:num>
  <w:num w:numId="20" w16cid:durableId="929509666">
    <w:abstractNumId w:val="12"/>
  </w:num>
  <w:num w:numId="21" w16cid:durableId="1509909679">
    <w:abstractNumId w:val="14"/>
  </w:num>
  <w:num w:numId="22" w16cid:durableId="1621574149">
    <w:abstractNumId w:val="22"/>
  </w:num>
  <w:num w:numId="23" w16cid:durableId="1633898425">
    <w:abstractNumId w:val="34"/>
  </w:num>
  <w:num w:numId="24" w16cid:durableId="452407807">
    <w:abstractNumId w:val="21"/>
  </w:num>
  <w:num w:numId="25" w16cid:durableId="1666324888">
    <w:abstractNumId w:val="43"/>
  </w:num>
  <w:num w:numId="26" w16cid:durableId="1144539506">
    <w:abstractNumId w:val="32"/>
  </w:num>
  <w:num w:numId="27" w16cid:durableId="313796480">
    <w:abstractNumId w:val="44"/>
  </w:num>
  <w:num w:numId="28" w16cid:durableId="1441728958">
    <w:abstractNumId w:val="23"/>
  </w:num>
  <w:num w:numId="29" w16cid:durableId="1539006648">
    <w:abstractNumId w:val="18"/>
  </w:num>
  <w:num w:numId="30" w16cid:durableId="134026977">
    <w:abstractNumId w:val="28"/>
  </w:num>
  <w:num w:numId="31" w16cid:durableId="1681201970">
    <w:abstractNumId w:val="17"/>
  </w:num>
  <w:num w:numId="32" w16cid:durableId="1101754710">
    <w:abstractNumId w:val="37"/>
  </w:num>
  <w:num w:numId="33" w16cid:durableId="1655328949">
    <w:abstractNumId w:val="11"/>
  </w:num>
  <w:num w:numId="34" w16cid:durableId="343092801">
    <w:abstractNumId w:val="16"/>
  </w:num>
  <w:num w:numId="35" w16cid:durableId="1487821239">
    <w:abstractNumId w:val="40"/>
  </w:num>
  <w:num w:numId="36" w16cid:durableId="1610117550">
    <w:abstractNumId w:val="13"/>
  </w:num>
  <w:num w:numId="37" w16cid:durableId="924723880">
    <w:abstractNumId w:val="38"/>
  </w:num>
  <w:num w:numId="38" w16cid:durableId="1871332927">
    <w:abstractNumId w:val="33"/>
  </w:num>
  <w:num w:numId="39" w16cid:durableId="413212531">
    <w:abstractNumId w:val="10"/>
  </w:num>
  <w:num w:numId="40" w16cid:durableId="1242641321">
    <w:abstractNumId w:val="19"/>
  </w:num>
  <w:num w:numId="41" w16cid:durableId="878131084">
    <w:abstractNumId w:val="27"/>
  </w:num>
  <w:num w:numId="42" w16cid:durableId="428283615">
    <w:abstractNumId w:val="35"/>
  </w:num>
  <w:num w:numId="43" w16cid:durableId="1409116076">
    <w:abstractNumId w:val="15"/>
  </w:num>
  <w:num w:numId="44" w16cid:durableId="2025472675">
    <w:abstractNumId w:val="39"/>
  </w:num>
  <w:num w:numId="45" w16cid:durableId="507208936">
    <w:abstractNumId w:val="36"/>
  </w:num>
  <w:num w:numId="46" w16cid:durableId="582837099">
    <w:abstractNumId w:val="2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93E"/>
    <w:rsid w:val="00000F5D"/>
    <w:rsid w:val="00001017"/>
    <w:rsid w:val="00001215"/>
    <w:rsid w:val="00001476"/>
    <w:rsid w:val="00001523"/>
    <w:rsid w:val="0000168E"/>
    <w:rsid w:val="00001E43"/>
    <w:rsid w:val="0000217D"/>
    <w:rsid w:val="000023BC"/>
    <w:rsid w:val="00002518"/>
    <w:rsid w:val="00002F31"/>
    <w:rsid w:val="0000302C"/>
    <w:rsid w:val="00003D77"/>
    <w:rsid w:val="00003E80"/>
    <w:rsid w:val="00004735"/>
    <w:rsid w:val="00004863"/>
    <w:rsid w:val="000049A0"/>
    <w:rsid w:val="00004F84"/>
    <w:rsid w:val="00004F93"/>
    <w:rsid w:val="000052BE"/>
    <w:rsid w:val="0000567C"/>
    <w:rsid w:val="00005F80"/>
    <w:rsid w:val="00006131"/>
    <w:rsid w:val="00006503"/>
    <w:rsid w:val="0000657B"/>
    <w:rsid w:val="00006B5B"/>
    <w:rsid w:val="000072DA"/>
    <w:rsid w:val="0000740C"/>
    <w:rsid w:val="00007631"/>
    <w:rsid w:val="0000770E"/>
    <w:rsid w:val="000077F7"/>
    <w:rsid w:val="000078E0"/>
    <w:rsid w:val="00010251"/>
    <w:rsid w:val="000106F1"/>
    <w:rsid w:val="00010A8B"/>
    <w:rsid w:val="000114F7"/>
    <w:rsid w:val="000114FB"/>
    <w:rsid w:val="0001157B"/>
    <w:rsid w:val="000118FF"/>
    <w:rsid w:val="00011D3A"/>
    <w:rsid w:val="00012139"/>
    <w:rsid w:val="000125BD"/>
    <w:rsid w:val="00012B7E"/>
    <w:rsid w:val="00013586"/>
    <w:rsid w:val="00013B52"/>
    <w:rsid w:val="00013E0F"/>
    <w:rsid w:val="00013E34"/>
    <w:rsid w:val="00014556"/>
    <w:rsid w:val="00014620"/>
    <w:rsid w:val="00014D18"/>
    <w:rsid w:val="000151B1"/>
    <w:rsid w:val="00015810"/>
    <w:rsid w:val="000159C2"/>
    <w:rsid w:val="00015AE9"/>
    <w:rsid w:val="00016376"/>
    <w:rsid w:val="00016895"/>
    <w:rsid w:val="00016D45"/>
    <w:rsid w:val="00016E9B"/>
    <w:rsid w:val="00016FAB"/>
    <w:rsid w:val="000172CF"/>
    <w:rsid w:val="000179D5"/>
    <w:rsid w:val="00017B0A"/>
    <w:rsid w:val="00017CD5"/>
    <w:rsid w:val="00020190"/>
    <w:rsid w:val="000202AE"/>
    <w:rsid w:val="00020A41"/>
    <w:rsid w:val="00020E5D"/>
    <w:rsid w:val="00020ECB"/>
    <w:rsid w:val="00021538"/>
    <w:rsid w:val="000215A9"/>
    <w:rsid w:val="0002172F"/>
    <w:rsid w:val="000217E7"/>
    <w:rsid w:val="00021949"/>
    <w:rsid w:val="00021D81"/>
    <w:rsid w:val="0002210D"/>
    <w:rsid w:val="0002214A"/>
    <w:rsid w:val="000225DA"/>
    <w:rsid w:val="00022E2D"/>
    <w:rsid w:val="00022FFC"/>
    <w:rsid w:val="0002340D"/>
    <w:rsid w:val="00023525"/>
    <w:rsid w:val="00023552"/>
    <w:rsid w:val="00023CB9"/>
    <w:rsid w:val="000241D5"/>
    <w:rsid w:val="00024609"/>
    <w:rsid w:val="000246A7"/>
    <w:rsid w:val="00024789"/>
    <w:rsid w:val="000247BD"/>
    <w:rsid w:val="00024862"/>
    <w:rsid w:val="000249B6"/>
    <w:rsid w:val="00024FF9"/>
    <w:rsid w:val="000252F0"/>
    <w:rsid w:val="00025564"/>
    <w:rsid w:val="00025E2C"/>
    <w:rsid w:val="00026931"/>
    <w:rsid w:val="00026A4C"/>
    <w:rsid w:val="00027939"/>
    <w:rsid w:val="00027C26"/>
    <w:rsid w:val="00027DBC"/>
    <w:rsid w:val="00030356"/>
    <w:rsid w:val="000304F1"/>
    <w:rsid w:val="000307A3"/>
    <w:rsid w:val="00031235"/>
    <w:rsid w:val="00031329"/>
    <w:rsid w:val="000314CA"/>
    <w:rsid w:val="00031905"/>
    <w:rsid w:val="00031B51"/>
    <w:rsid w:val="00031BF9"/>
    <w:rsid w:val="00032A34"/>
    <w:rsid w:val="00033058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CED"/>
    <w:rsid w:val="00035E84"/>
    <w:rsid w:val="00036402"/>
    <w:rsid w:val="00036B95"/>
    <w:rsid w:val="00036C01"/>
    <w:rsid w:val="0003762C"/>
    <w:rsid w:val="00037962"/>
    <w:rsid w:val="0004017B"/>
    <w:rsid w:val="000402D7"/>
    <w:rsid w:val="000405B6"/>
    <w:rsid w:val="000415F9"/>
    <w:rsid w:val="00041677"/>
    <w:rsid w:val="000416D5"/>
    <w:rsid w:val="00041BD0"/>
    <w:rsid w:val="00042006"/>
    <w:rsid w:val="000429E6"/>
    <w:rsid w:val="00042DE6"/>
    <w:rsid w:val="00042F82"/>
    <w:rsid w:val="00043419"/>
    <w:rsid w:val="0004358E"/>
    <w:rsid w:val="00043980"/>
    <w:rsid w:val="00043BA7"/>
    <w:rsid w:val="00044793"/>
    <w:rsid w:val="000448CF"/>
    <w:rsid w:val="00044BDC"/>
    <w:rsid w:val="00044C08"/>
    <w:rsid w:val="0004570E"/>
    <w:rsid w:val="00045A69"/>
    <w:rsid w:val="00045A88"/>
    <w:rsid w:val="00046847"/>
    <w:rsid w:val="00047226"/>
    <w:rsid w:val="000473D7"/>
    <w:rsid w:val="00047FD9"/>
    <w:rsid w:val="000502C9"/>
    <w:rsid w:val="00050571"/>
    <w:rsid w:val="000510F4"/>
    <w:rsid w:val="00051138"/>
    <w:rsid w:val="00051F65"/>
    <w:rsid w:val="00051F90"/>
    <w:rsid w:val="00052AE3"/>
    <w:rsid w:val="000533E0"/>
    <w:rsid w:val="000536C7"/>
    <w:rsid w:val="00053954"/>
    <w:rsid w:val="00053B6A"/>
    <w:rsid w:val="000540AE"/>
    <w:rsid w:val="00054134"/>
    <w:rsid w:val="00054166"/>
    <w:rsid w:val="000549BC"/>
    <w:rsid w:val="00054CFF"/>
    <w:rsid w:val="00055017"/>
    <w:rsid w:val="000550CF"/>
    <w:rsid w:val="00055853"/>
    <w:rsid w:val="000569D6"/>
    <w:rsid w:val="00056B95"/>
    <w:rsid w:val="00056C13"/>
    <w:rsid w:val="00056ECE"/>
    <w:rsid w:val="000574DA"/>
    <w:rsid w:val="00057B6E"/>
    <w:rsid w:val="00057E28"/>
    <w:rsid w:val="00057ED5"/>
    <w:rsid w:val="00057FFC"/>
    <w:rsid w:val="000603D6"/>
    <w:rsid w:val="000608DD"/>
    <w:rsid w:val="0006118B"/>
    <w:rsid w:val="00061521"/>
    <w:rsid w:val="00061730"/>
    <w:rsid w:val="00061792"/>
    <w:rsid w:val="00061D22"/>
    <w:rsid w:val="00061EAA"/>
    <w:rsid w:val="00062026"/>
    <w:rsid w:val="00062E8F"/>
    <w:rsid w:val="00063226"/>
    <w:rsid w:val="00063B7F"/>
    <w:rsid w:val="00063C1D"/>
    <w:rsid w:val="000640FF"/>
    <w:rsid w:val="00065110"/>
    <w:rsid w:val="00065541"/>
    <w:rsid w:val="00065864"/>
    <w:rsid w:val="00065A9F"/>
    <w:rsid w:val="00065E3D"/>
    <w:rsid w:val="00066D53"/>
    <w:rsid w:val="00067262"/>
    <w:rsid w:val="000673C9"/>
    <w:rsid w:val="00067794"/>
    <w:rsid w:val="000679E6"/>
    <w:rsid w:val="00067E49"/>
    <w:rsid w:val="00070327"/>
    <w:rsid w:val="000703AD"/>
    <w:rsid w:val="000707D3"/>
    <w:rsid w:val="00070A26"/>
    <w:rsid w:val="000714E3"/>
    <w:rsid w:val="000715EA"/>
    <w:rsid w:val="00071E32"/>
    <w:rsid w:val="00072019"/>
    <w:rsid w:val="00072F48"/>
    <w:rsid w:val="00073338"/>
    <w:rsid w:val="0007338D"/>
    <w:rsid w:val="000738BB"/>
    <w:rsid w:val="00073C23"/>
    <w:rsid w:val="00073E7D"/>
    <w:rsid w:val="000747D9"/>
    <w:rsid w:val="00074A1A"/>
    <w:rsid w:val="00075E79"/>
    <w:rsid w:val="000762BE"/>
    <w:rsid w:val="00076664"/>
    <w:rsid w:val="00076676"/>
    <w:rsid w:val="000768AA"/>
    <w:rsid w:val="000769C6"/>
    <w:rsid w:val="00076A65"/>
    <w:rsid w:val="00076CAA"/>
    <w:rsid w:val="00076F9C"/>
    <w:rsid w:val="000771F1"/>
    <w:rsid w:val="00077287"/>
    <w:rsid w:val="000779C7"/>
    <w:rsid w:val="00077A7D"/>
    <w:rsid w:val="00077EAB"/>
    <w:rsid w:val="00077FA4"/>
    <w:rsid w:val="00080337"/>
    <w:rsid w:val="0008071E"/>
    <w:rsid w:val="000807DD"/>
    <w:rsid w:val="00081F8F"/>
    <w:rsid w:val="00082930"/>
    <w:rsid w:val="000831E5"/>
    <w:rsid w:val="00083366"/>
    <w:rsid w:val="00083451"/>
    <w:rsid w:val="0008355A"/>
    <w:rsid w:val="00083AFC"/>
    <w:rsid w:val="00083C2A"/>
    <w:rsid w:val="00083EA8"/>
    <w:rsid w:val="00083FB3"/>
    <w:rsid w:val="000843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86B57"/>
    <w:rsid w:val="00086BF7"/>
    <w:rsid w:val="00090283"/>
    <w:rsid w:val="00090399"/>
    <w:rsid w:val="00090B69"/>
    <w:rsid w:val="00090F25"/>
    <w:rsid w:val="00091117"/>
    <w:rsid w:val="0009130A"/>
    <w:rsid w:val="0009145E"/>
    <w:rsid w:val="00091F28"/>
    <w:rsid w:val="00091FF0"/>
    <w:rsid w:val="0009203B"/>
    <w:rsid w:val="0009248E"/>
    <w:rsid w:val="0009271E"/>
    <w:rsid w:val="00092C95"/>
    <w:rsid w:val="00092CFB"/>
    <w:rsid w:val="00092EC8"/>
    <w:rsid w:val="000932E0"/>
    <w:rsid w:val="000934B0"/>
    <w:rsid w:val="000935FC"/>
    <w:rsid w:val="00093DFC"/>
    <w:rsid w:val="00094094"/>
    <w:rsid w:val="000940DA"/>
    <w:rsid w:val="0009446D"/>
    <w:rsid w:val="0009495B"/>
    <w:rsid w:val="00094E26"/>
    <w:rsid w:val="00095357"/>
    <w:rsid w:val="000957E8"/>
    <w:rsid w:val="000966E7"/>
    <w:rsid w:val="00096CDF"/>
    <w:rsid w:val="00096D4B"/>
    <w:rsid w:val="000975F4"/>
    <w:rsid w:val="00097763"/>
    <w:rsid w:val="000978A4"/>
    <w:rsid w:val="00097BE1"/>
    <w:rsid w:val="000A01E8"/>
    <w:rsid w:val="000A0459"/>
    <w:rsid w:val="000A0623"/>
    <w:rsid w:val="000A06AA"/>
    <w:rsid w:val="000A0A9C"/>
    <w:rsid w:val="000A0DAE"/>
    <w:rsid w:val="000A104A"/>
    <w:rsid w:val="000A113F"/>
    <w:rsid w:val="000A121A"/>
    <w:rsid w:val="000A137B"/>
    <w:rsid w:val="000A14DA"/>
    <w:rsid w:val="000A17E0"/>
    <w:rsid w:val="000A1E35"/>
    <w:rsid w:val="000A2B65"/>
    <w:rsid w:val="000A2C20"/>
    <w:rsid w:val="000A2FAF"/>
    <w:rsid w:val="000A314D"/>
    <w:rsid w:val="000A3554"/>
    <w:rsid w:val="000A3820"/>
    <w:rsid w:val="000A3839"/>
    <w:rsid w:val="000A386F"/>
    <w:rsid w:val="000A3938"/>
    <w:rsid w:val="000A3E53"/>
    <w:rsid w:val="000A3F75"/>
    <w:rsid w:val="000A4D80"/>
    <w:rsid w:val="000A51A7"/>
    <w:rsid w:val="000A5491"/>
    <w:rsid w:val="000A54F1"/>
    <w:rsid w:val="000A567D"/>
    <w:rsid w:val="000A5684"/>
    <w:rsid w:val="000A654F"/>
    <w:rsid w:val="000A7BEC"/>
    <w:rsid w:val="000A7CA7"/>
    <w:rsid w:val="000A7DCF"/>
    <w:rsid w:val="000B02AE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F6D"/>
    <w:rsid w:val="000B2048"/>
    <w:rsid w:val="000B2320"/>
    <w:rsid w:val="000B2AC6"/>
    <w:rsid w:val="000B3C6D"/>
    <w:rsid w:val="000B3D0C"/>
    <w:rsid w:val="000B407A"/>
    <w:rsid w:val="000B40F1"/>
    <w:rsid w:val="000B417B"/>
    <w:rsid w:val="000B43C0"/>
    <w:rsid w:val="000B453A"/>
    <w:rsid w:val="000B4893"/>
    <w:rsid w:val="000B4924"/>
    <w:rsid w:val="000B4DCD"/>
    <w:rsid w:val="000B5392"/>
    <w:rsid w:val="000B5899"/>
    <w:rsid w:val="000B5999"/>
    <w:rsid w:val="000B5C45"/>
    <w:rsid w:val="000B5CFC"/>
    <w:rsid w:val="000B63F6"/>
    <w:rsid w:val="000B6E81"/>
    <w:rsid w:val="000B7604"/>
    <w:rsid w:val="000B795F"/>
    <w:rsid w:val="000B7A6B"/>
    <w:rsid w:val="000B7C10"/>
    <w:rsid w:val="000B7C4F"/>
    <w:rsid w:val="000B7FE4"/>
    <w:rsid w:val="000C0BD4"/>
    <w:rsid w:val="000C104E"/>
    <w:rsid w:val="000C1458"/>
    <w:rsid w:val="000C16AE"/>
    <w:rsid w:val="000C1831"/>
    <w:rsid w:val="000C190F"/>
    <w:rsid w:val="000C1B64"/>
    <w:rsid w:val="000C1C26"/>
    <w:rsid w:val="000C1D99"/>
    <w:rsid w:val="000C2066"/>
    <w:rsid w:val="000C25E2"/>
    <w:rsid w:val="000C26A2"/>
    <w:rsid w:val="000C2D7D"/>
    <w:rsid w:val="000C2D87"/>
    <w:rsid w:val="000C3190"/>
    <w:rsid w:val="000C392F"/>
    <w:rsid w:val="000C3EA8"/>
    <w:rsid w:val="000C470C"/>
    <w:rsid w:val="000C4D5E"/>
    <w:rsid w:val="000C4F48"/>
    <w:rsid w:val="000C50AC"/>
    <w:rsid w:val="000C52D7"/>
    <w:rsid w:val="000C5521"/>
    <w:rsid w:val="000C607C"/>
    <w:rsid w:val="000C6587"/>
    <w:rsid w:val="000C6D06"/>
    <w:rsid w:val="000C6E61"/>
    <w:rsid w:val="000D021F"/>
    <w:rsid w:val="000D04A3"/>
    <w:rsid w:val="000D069A"/>
    <w:rsid w:val="000D0708"/>
    <w:rsid w:val="000D08E9"/>
    <w:rsid w:val="000D0A82"/>
    <w:rsid w:val="000D0FC6"/>
    <w:rsid w:val="000D1226"/>
    <w:rsid w:val="000D1D35"/>
    <w:rsid w:val="000D1D52"/>
    <w:rsid w:val="000D2110"/>
    <w:rsid w:val="000D28A3"/>
    <w:rsid w:val="000D2A3E"/>
    <w:rsid w:val="000D2F3B"/>
    <w:rsid w:val="000D32C6"/>
    <w:rsid w:val="000D37C4"/>
    <w:rsid w:val="000D38A1"/>
    <w:rsid w:val="000D38DE"/>
    <w:rsid w:val="000D399F"/>
    <w:rsid w:val="000D3AB4"/>
    <w:rsid w:val="000D421E"/>
    <w:rsid w:val="000D4340"/>
    <w:rsid w:val="000D450B"/>
    <w:rsid w:val="000D4559"/>
    <w:rsid w:val="000D4A61"/>
    <w:rsid w:val="000D4E03"/>
    <w:rsid w:val="000D5DCC"/>
    <w:rsid w:val="000D602A"/>
    <w:rsid w:val="000D6394"/>
    <w:rsid w:val="000D6C04"/>
    <w:rsid w:val="000D70A1"/>
    <w:rsid w:val="000D71FF"/>
    <w:rsid w:val="000D7735"/>
    <w:rsid w:val="000D7EDF"/>
    <w:rsid w:val="000E0041"/>
    <w:rsid w:val="000E01DA"/>
    <w:rsid w:val="000E02A2"/>
    <w:rsid w:val="000E0428"/>
    <w:rsid w:val="000E0657"/>
    <w:rsid w:val="000E0AE0"/>
    <w:rsid w:val="000E0B0E"/>
    <w:rsid w:val="000E0F3E"/>
    <w:rsid w:val="000E18C6"/>
    <w:rsid w:val="000E1919"/>
    <w:rsid w:val="000E19AF"/>
    <w:rsid w:val="000E1B4D"/>
    <w:rsid w:val="000E343D"/>
    <w:rsid w:val="000E38F9"/>
    <w:rsid w:val="000E3D6F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1EA"/>
    <w:rsid w:val="000E6645"/>
    <w:rsid w:val="000E6766"/>
    <w:rsid w:val="000E67B8"/>
    <w:rsid w:val="000E6A8B"/>
    <w:rsid w:val="000E6DD7"/>
    <w:rsid w:val="000E6E4F"/>
    <w:rsid w:val="000E6EEE"/>
    <w:rsid w:val="000E728A"/>
    <w:rsid w:val="000E7750"/>
    <w:rsid w:val="000E7FF7"/>
    <w:rsid w:val="000F01B8"/>
    <w:rsid w:val="000F0239"/>
    <w:rsid w:val="000F0421"/>
    <w:rsid w:val="000F09F4"/>
    <w:rsid w:val="000F0C89"/>
    <w:rsid w:val="000F18C6"/>
    <w:rsid w:val="000F1B9C"/>
    <w:rsid w:val="000F1E51"/>
    <w:rsid w:val="000F1E68"/>
    <w:rsid w:val="000F21F4"/>
    <w:rsid w:val="000F2433"/>
    <w:rsid w:val="000F288C"/>
    <w:rsid w:val="000F30E4"/>
    <w:rsid w:val="000F3D51"/>
    <w:rsid w:val="000F47BB"/>
    <w:rsid w:val="000F50DA"/>
    <w:rsid w:val="000F5A00"/>
    <w:rsid w:val="000F6A55"/>
    <w:rsid w:val="000F6AD3"/>
    <w:rsid w:val="000F6ADF"/>
    <w:rsid w:val="000F6B04"/>
    <w:rsid w:val="000F6D68"/>
    <w:rsid w:val="000F7091"/>
    <w:rsid w:val="000F72E8"/>
    <w:rsid w:val="000F744A"/>
    <w:rsid w:val="000F785B"/>
    <w:rsid w:val="00100345"/>
    <w:rsid w:val="0010146E"/>
    <w:rsid w:val="001016C6"/>
    <w:rsid w:val="00101F50"/>
    <w:rsid w:val="00102338"/>
    <w:rsid w:val="00102997"/>
    <w:rsid w:val="0010316A"/>
    <w:rsid w:val="00103515"/>
    <w:rsid w:val="001037EB"/>
    <w:rsid w:val="00103A00"/>
    <w:rsid w:val="00103B64"/>
    <w:rsid w:val="001040C8"/>
    <w:rsid w:val="00104138"/>
    <w:rsid w:val="001045A1"/>
    <w:rsid w:val="00105199"/>
    <w:rsid w:val="00105855"/>
    <w:rsid w:val="00105A84"/>
    <w:rsid w:val="00105A98"/>
    <w:rsid w:val="00105B30"/>
    <w:rsid w:val="00105B97"/>
    <w:rsid w:val="00106101"/>
    <w:rsid w:val="001061B1"/>
    <w:rsid w:val="00106A9C"/>
    <w:rsid w:val="00106E3C"/>
    <w:rsid w:val="00106E75"/>
    <w:rsid w:val="00106EFA"/>
    <w:rsid w:val="0010769F"/>
    <w:rsid w:val="0010776C"/>
    <w:rsid w:val="00107915"/>
    <w:rsid w:val="00107959"/>
    <w:rsid w:val="001079E7"/>
    <w:rsid w:val="00107A7C"/>
    <w:rsid w:val="00110544"/>
    <w:rsid w:val="001107F7"/>
    <w:rsid w:val="00110907"/>
    <w:rsid w:val="00110BE3"/>
    <w:rsid w:val="00110FF3"/>
    <w:rsid w:val="00111249"/>
    <w:rsid w:val="001118F0"/>
    <w:rsid w:val="00111A45"/>
    <w:rsid w:val="0011295C"/>
    <w:rsid w:val="00112E90"/>
    <w:rsid w:val="00113FF5"/>
    <w:rsid w:val="001140A2"/>
    <w:rsid w:val="00114123"/>
    <w:rsid w:val="001142F5"/>
    <w:rsid w:val="001151EB"/>
    <w:rsid w:val="0011525D"/>
    <w:rsid w:val="00115270"/>
    <w:rsid w:val="001152DA"/>
    <w:rsid w:val="001158B9"/>
    <w:rsid w:val="00116163"/>
    <w:rsid w:val="0011648A"/>
    <w:rsid w:val="00116A93"/>
    <w:rsid w:val="00116C19"/>
    <w:rsid w:val="00116D95"/>
    <w:rsid w:val="0011710F"/>
    <w:rsid w:val="00117721"/>
    <w:rsid w:val="0011787B"/>
    <w:rsid w:val="001178FE"/>
    <w:rsid w:val="00120160"/>
    <w:rsid w:val="00120554"/>
    <w:rsid w:val="001212E4"/>
    <w:rsid w:val="00121410"/>
    <w:rsid w:val="001214D8"/>
    <w:rsid w:val="001217AD"/>
    <w:rsid w:val="00121FE3"/>
    <w:rsid w:val="00122156"/>
    <w:rsid w:val="00122A02"/>
    <w:rsid w:val="00122BDD"/>
    <w:rsid w:val="00122CAF"/>
    <w:rsid w:val="0012321E"/>
    <w:rsid w:val="0012350E"/>
    <w:rsid w:val="0012397B"/>
    <w:rsid w:val="00124EAF"/>
    <w:rsid w:val="0012507C"/>
    <w:rsid w:val="001250C3"/>
    <w:rsid w:val="001251B0"/>
    <w:rsid w:val="001259B5"/>
    <w:rsid w:val="00125CEA"/>
    <w:rsid w:val="0012600E"/>
    <w:rsid w:val="00126B80"/>
    <w:rsid w:val="00126D41"/>
    <w:rsid w:val="001273C6"/>
    <w:rsid w:val="001302E1"/>
    <w:rsid w:val="00130301"/>
    <w:rsid w:val="001305A6"/>
    <w:rsid w:val="00130657"/>
    <w:rsid w:val="001308F0"/>
    <w:rsid w:val="001309A4"/>
    <w:rsid w:val="00130AFA"/>
    <w:rsid w:val="00130C5A"/>
    <w:rsid w:val="00131BBA"/>
    <w:rsid w:val="001326AC"/>
    <w:rsid w:val="00132D1A"/>
    <w:rsid w:val="00132DF6"/>
    <w:rsid w:val="0013396F"/>
    <w:rsid w:val="00133CDD"/>
    <w:rsid w:val="00133D8E"/>
    <w:rsid w:val="0013477E"/>
    <w:rsid w:val="00134913"/>
    <w:rsid w:val="00134FE8"/>
    <w:rsid w:val="001350E4"/>
    <w:rsid w:val="001353C5"/>
    <w:rsid w:val="00135BAB"/>
    <w:rsid w:val="001364E8"/>
    <w:rsid w:val="00136681"/>
    <w:rsid w:val="00136CAA"/>
    <w:rsid w:val="0013712B"/>
    <w:rsid w:val="001375FF"/>
    <w:rsid w:val="00137961"/>
    <w:rsid w:val="00137A8D"/>
    <w:rsid w:val="00137EA4"/>
    <w:rsid w:val="00140016"/>
    <w:rsid w:val="00140A9D"/>
    <w:rsid w:val="00140BBC"/>
    <w:rsid w:val="00141633"/>
    <w:rsid w:val="00141AA6"/>
    <w:rsid w:val="00141F84"/>
    <w:rsid w:val="00141FDD"/>
    <w:rsid w:val="00143871"/>
    <w:rsid w:val="001438B9"/>
    <w:rsid w:val="00144318"/>
    <w:rsid w:val="001444BC"/>
    <w:rsid w:val="0014471B"/>
    <w:rsid w:val="00144971"/>
    <w:rsid w:val="00144AB0"/>
    <w:rsid w:val="001450FA"/>
    <w:rsid w:val="00145701"/>
    <w:rsid w:val="001458BC"/>
    <w:rsid w:val="00145BD8"/>
    <w:rsid w:val="00145C3C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8C0"/>
    <w:rsid w:val="00147B5A"/>
    <w:rsid w:val="00147F2A"/>
    <w:rsid w:val="00147F33"/>
    <w:rsid w:val="00147F4B"/>
    <w:rsid w:val="00150208"/>
    <w:rsid w:val="00150A3D"/>
    <w:rsid w:val="0015102D"/>
    <w:rsid w:val="001513CF"/>
    <w:rsid w:val="00151B07"/>
    <w:rsid w:val="00151C7D"/>
    <w:rsid w:val="00151FF8"/>
    <w:rsid w:val="001523ED"/>
    <w:rsid w:val="00152670"/>
    <w:rsid w:val="0015270D"/>
    <w:rsid w:val="001528F6"/>
    <w:rsid w:val="00152A95"/>
    <w:rsid w:val="00152C52"/>
    <w:rsid w:val="00153123"/>
    <w:rsid w:val="00153225"/>
    <w:rsid w:val="00153277"/>
    <w:rsid w:val="00153344"/>
    <w:rsid w:val="0015386A"/>
    <w:rsid w:val="00153A7F"/>
    <w:rsid w:val="00153AEA"/>
    <w:rsid w:val="00153CE1"/>
    <w:rsid w:val="00153FBD"/>
    <w:rsid w:val="0015423C"/>
    <w:rsid w:val="00154274"/>
    <w:rsid w:val="0015492A"/>
    <w:rsid w:val="001551F9"/>
    <w:rsid w:val="0015535D"/>
    <w:rsid w:val="001557AC"/>
    <w:rsid w:val="00155A50"/>
    <w:rsid w:val="001565DC"/>
    <w:rsid w:val="001566C1"/>
    <w:rsid w:val="001568FE"/>
    <w:rsid w:val="001569A9"/>
    <w:rsid w:val="00156CF4"/>
    <w:rsid w:val="00157017"/>
    <w:rsid w:val="00157463"/>
    <w:rsid w:val="00157718"/>
    <w:rsid w:val="00157AE4"/>
    <w:rsid w:val="00157BEC"/>
    <w:rsid w:val="00157DAA"/>
    <w:rsid w:val="001604CE"/>
    <w:rsid w:val="001607E8"/>
    <w:rsid w:val="00161041"/>
    <w:rsid w:val="001613B4"/>
    <w:rsid w:val="00161497"/>
    <w:rsid w:val="00161883"/>
    <w:rsid w:val="00161B8C"/>
    <w:rsid w:val="00161DAF"/>
    <w:rsid w:val="00161E51"/>
    <w:rsid w:val="00161EF7"/>
    <w:rsid w:val="001620A0"/>
    <w:rsid w:val="00162123"/>
    <w:rsid w:val="00162353"/>
    <w:rsid w:val="001623FE"/>
    <w:rsid w:val="001638AD"/>
    <w:rsid w:val="00163A0F"/>
    <w:rsid w:val="00163CAD"/>
    <w:rsid w:val="00163D6A"/>
    <w:rsid w:val="00164348"/>
    <w:rsid w:val="00164731"/>
    <w:rsid w:val="00164C86"/>
    <w:rsid w:val="00164ED6"/>
    <w:rsid w:val="00164F79"/>
    <w:rsid w:val="001663C8"/>
    <w:rsid w:val="00166B3B"/>
    <w:rsid w:val="00166BCA"/>
    <w:rsid w:val="00166C93"/>
    <w:rsid w:val="001674DD"/>
    <w:rsid w:val="0016750A"/>
    <w:rsid w:val="00167539"/>
    <w:rsid w:val="00167576"/>
    <w:rsid w:val="00167662"/>
    <w:rsid w:val="001679A4"/>
    <w:rsid w:val="00167A32"/>
    <w:rsid w:val="00167D5D"/>
    <w:rsid w:val="00170609"/>
    <w:rsid w:val="00170654"/>
    <w:rsid w:val="001708FD"/>
    <w:rsid w:val="00170A27"/>
    <w:rsid w:val="00170BDA"/>
    <w:rsid w:val="00170DE0"/>
    <w:rsid w:val="00171A06"/>
    <w:rsid w:val="00171C45"/>
    <w:rsid w:val="00171DD7"/>
    <w:rsid w:val="001729B9"/>
    <w:rsid w:val="00172DC6"/>
    <w:rsid w:val="0017319E"/>
    <w:rsid w:val="001738B3"/>
    <w:rsid w:val="00173CBC"/>
    <w:rsid w:val="00173DC8"/>
    <w:rsid w:val="00174051"/>
    <w:rsid w:val="00174389"/>
    <w:rsid w:val="00174C6D"/>
    <w:rsid w:val="001752AE"/>
    <w:rsid w:val="001753F5"/>
    <w:rsid w:val="001759B6"/>
    <w:rsid w:val="00175F93"/>
    <w:rsid w:val="001764DF"/>
    <w:rsid w:val="00176E33"/>
    <w:rsid w:val="001770CD"/>
    <w:rsid w:val="001771E2"/>
    <w:rsid w:val="0017728F"/>
    <w:rsid w:val="0017742A"/>
    <w:rsid w:val="001777C2"/>
    <w:rsid w:val="00180047"/>
    <w:rsid w:val="00180F67"/>
    <w:rsid w:val="0018146F"/>
    <w:rsid w:val="001814AE"/>
    <w:rsid w:val="00181A68"/>
    <w:rsid w:val="00181F49"/>
    <w:rsid w:val="001824EB"/>
    <w:rsid w:val="0018254E"/>
    <w:rsid w:val="001831A3"/>
    <w:rsid w:val="001835AD"/>
    <w:rsid w:val="0018367C"/>
    <w:rsid w:val="0018372C"/>
    <w:rsid w:val="00183B8F"/>
    <w:rsid w:val="00183D44"/>
    <w:rsid w:val="00183F50"/>
    <w:rsid w:val="00184090"/>
    <w:rsid w:val="00184342"/>
    <w:rsid w:val="00184441"/>
    <w:rsid w:val="0018448D"/>
    <w:rsid w:val="00184724"/>
    <w:rsid w:val="001847AB"/>
    <w:rsid w:val="00184C19"/>
    <w:rsid w:val="001862EA"/>
    <w:rsid w:val="00186598"/>
    <w:rsid w:val="001865F7"/>
    <w:rsid w:val="0018664B"/>
    <w:rsid w:val="0018669A"/>
    <w:rsid w:val="00186B04"/>
    <w:rsid w:val="00186E63"/>
    <w:rsid w:val="00187187"/>
    <w:rsid w:val="001871D8"/>
    <w:rsid w:val="00187EC7"/>
    <w:rsid w:val="00190631"/>
    <w:rsid w:val="00190C33"/>
    <w:rsid w:val="001916F0"/>
    <w:rsid w:val="001918E6"/>
    <w:rsid w:val="00191C2C"/>
    <w:rsid w:val="00191CC7"/>
    <w:rsid w:val="001920B1"/>
    <w:rsid w:val="001920E1"/>
    <w:rsid w:val="00192484"/>
    <w:rsid w:val="001924AF"/>
    <w:rsid w:val="001928A9"/>
    <w:rsid w:val="00192A1A"/>
    <w:rsid w:val="00192CED"/>
    <w:rsid w:val="00193079"/>
    <w:rsid w:val="00193230"/>
    <w:rsid w:val="00193B1C"/>
    <w:rsid w:val="00193BE9"/>
    <w:rsid w:val="00193DC4"/>
    <w:rsid w:val="00194309"/>
    <w:rsid w:val="00194421"/>
    <w:rsid w:val="00194501"/>
    <w:rsid w:val="0019469C"/>
    <w:rsid w:val="00194A96"/>
    <w:rsid w:val="00194AEB"/>
    <w:rsid w:val="00195678"/>
    <w:rsid w:val="00195E3A"/>
    <w:rsid w:val="00195E52"/>
    <w:rsid w:val="0019637A"/>
    <w:rsid w:val="001965DB"/>
    <w:rsid w:val="001966C0"/>
    <w:rsid w:val="001967F9"/>
    <w:rsid w:val="0019698B"/>
    <w:rsid w:val="00196C4A"/>
    <w:rsid w:val="00196D49"/>
    <w:rsid w:val="00196EC5"/>
    <w:rsid w:val="0019712A"/>
    <w:rsid w:val="001978F5"/>
    <w:rsid w:val="0019796D"/>
    <w:rsid w:val="00197B17"/>
    <w:rsid w:val="00197BDC"/>
    <w:rsid w:val="001A04BE"/>
    <w:rsid w:val="001A05EA"/>
    <w:rsid w:val="001A0D65"/>
    <w:rsid w:val="001A0DE5"/>
    <w:rsid w:val="001A12AB"/>
    <w:rsid w:val="001A1741"/>
    <w:rsid w:val="001A1B02"/>
    <w:rsid w:val="001A1CD4"/>
    <w:rsid w:val="001A2011"/>
    <w:rsid w:val="001A2174"/>
    <w:rsid w:val="001A25BB"/>
    <w:rsid w:val="001A25DC"/>
    <w:rsid w:val="001A281F"/>
    <w:rsid w:val="001A2BAF"/>
    <w:rsid w:val="001A329E"/>
    <w:rsid w:val="001A3301"/>
    <w:rsid w:val="001A36B6"/>
    <w:rsid w:val="001A3AB7"/>
    <w:rsid w:val="001A3E16"/>
    <w:rsid w:val="001A41C3"/>
    <w:rsid w:val="001A4300"/>
    <w:rsid w:val="001A472E"/>
    <w:rsid w:val="001A52BA"/>
    <w:rsid w:val="001A5543"/>
    <w:rsid w:val="001A5910"/>
    <w:rsid w:val="001A6171"/>
    <w:rsid w:val="001A6828"/>
    <w:rsid w:val="001A6B72"/>
    <w:rsid w:val="001A6D2C"/>
    <w:rsid w:val="001A74ED"/>
    <w:rsid w:val="001A770E"/>
    <w:rsid w:val="001A7A78"/>
    <w:rsid w:val="001A7AD7"/>
    <w:rsid w:val="001A7C1B"/>
    <w:rsid w:val="001A7C5A"/>
    <w:rsid w:val="001A7D49"/>
    <w:rsid w:val="001A7FB4"/>
    <w:rsid w:val="001A7FD6"/>
    <w:rsid w:val="001B012D"/>
    <w:rsid w:val="001B0806"/>
    <w:rsid w:val="001B0C1A"/>
    <w:rsid w:val="001B0C9A"/>
    <w:rsid w:val="001B0E0F"/>
    <w:rsid w:val="001B1321"/>
    <w:rsid w:val="001B142F"/>
    <w:rsid w:val="001B1C66"/>
    <w:rsid w:val="001B2158"/>
    <w:rsid w:val="001B2566"/>
    <w:rsid w:val="001B3063"/>
    <w:rsid w:val="001B31C9"/>
    <w:rsid w:val="001B345D"/>
    <w:rsid w:val="001B361E"/>
    <w:rsid w:val="001B3626"/>
    <w:rsid w:val="001B3889"/>
    <w:rsid w:val="001B389F"/>
    <w:rsid w:val="001B39E7"/>
    <w:rsid w:val="001B3C77"/>
    <w:rsid w:val="001B43D1"/>
    <w:rsid w:val="001B4CA5"/>
    <w:rsid w:val="001B51A7"/>
    <w:rsid w:val="001B51AC"/>
    <w:rsid w:val="001B5A1E"/>
    <w:rsid w:val="001B5C0A"/>
    <w:rsid w:val="001B5C2D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653"/>
    <w:rsid w:val="001C0976"/>
    <w:rsid w:val="001C09E5"/>
    <w:rsid w:val="001C0AD3"/>
    <w:rsid w:val="001C1531"/>
    <w:rsid w:val="001C21B8"/>
    <w:rsid w:val="001C228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4526"/>
    <w:rsid w:val="001C528C"/>
    <w:rsid w:val="001C5853"/>
    <w:rsid w:val="001C5D1A"/>
    <w:rsid w:val="001C5D83"/>
    <w:rsid w:val="001C5EF8"/>
    <w:rsid w:val="001C6340"/>
    <w:rsid w:val="001C6D39"/>
    <w:rsid w:val="001C6DAB"/>
    <w:rsid w:val="001C6DB5"/>
    <w:rsid w:val="001C6F8B"/>
    <w:rsid w:val="001C7ABF"/>
    <w:rsid w:val="001C7BE3"/>
    <w:rsid w:val="001C7BFF"/>
    <w:rsid w:val="001C7F52"/>
    <w:rsid w:val="001D02CA"/>
    <w:rsid w:val="001D04C9"/>
    <w:rsid w:val="001D0B56"/>
    <w:rsid w:val="001D0E43"/>
    <w:rsid w:val="001D13FE"/>
    <w:rsid w:val="001D16D1"/>
    <w:rsid w:val="001D1959"/>
    <w:rsid w:val="001D29CC"/>
    <w:rsid w:val="001D2CB7"/>
    <w:rsid w:val="001D301D"/>
    <w:rsid w:val="001D31AF"/>
    <w:rsid w:val="001D379F"/>
    <w:rsid w:val="001D3882"/>
    <w:rsid w:val="001D3CD4"/>
    <w:rsid w:val="001D5372"/>
    <w:rsid w:val="001D5463"/>
    <w:rsid w:val="001D5549"/>
    <w:rsid w:val="001D5732"/>
    <w:rsid w:val="001D57F9"/>
    <w:rsid w:val="001D5F14"/>
    <w:rsid w:val="001D600B"/>
    <w:rsid w:val="001D654D"/>
    <w:rsid w:val="001D6884"/>
    <w:rsid w:val="001D6966"/>
    <w:rsid w:val="001D6EE7"/>
    <w:rsid w:val="001D7282"/>
    <w:rsid w:val="001D7604"/>
    <w:rsid w:val="001D7865"/>
    <w:rsid w:val="001E0644"/>
    <w:rsid w:val="001E0B59"/>
    <w:rsid w:val="001E0DA7"/>
    <w:rsid w:val="001E155E"/>
    <w:rsid w:val="001E1615"/>
    <w:rsid w:val="001E1639"/>
    <w:rsid w:val="001E16A8"/>
    <w:rsid w:val="001E1702"/>
    <w:rsid w:val="001E1A94"/>
    <w:rsid w:val="001E234C"/>
    <w:rsid w:val="001E23F7"/>
    <w:rsid w:val="001E293B"/>
    <w:rsid w:val="001E2BBF"/>
    <w:rsid w:val="001E2BFA"/>
    <w:rsid w:val="001E41C5"/>
    <w:rsid w:val="001E43FD"/>
    <w:rsid w:val="001E462E"/>
    <w:rsid w:val="001E4A60"/>
    <w:rsid w:val="001E50EA"/>
    <w:rsid w:val="001E5CD5"/>
    <w:rsid w:val="001E5D59"/>
    <w:rsid w:val="001E6BB6"/>
    <w:rsid w:val="001E73BB"/>
    <w:rsid w:val="001E7B07"/>
    <w:rsid w:val="001F0386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2EDA"/>
    <w:rsid w:val="001F3010"/>
    <w:rsid w:val="001F34DE"/>
    <w:rsid w:val="001F379F"/>
    <w:rsid w:val="001F38B1"/>
    <w:rsid w:val="001F442C"/>
    <w:rsid w:val="001F447E"/>
    <w:rsid w:val="001F45A4"/>
    <w:rsid w:val="001F4634"/>
    <w:rsid w:val="001F4683"/>
    <w:rsid w:val="001F4B3B"/>
    <w:rsid w:val="001F4CB9"/>
    <w:rsid w:val="001F5013"/>
    <w:rsid w:val="001F5337"/>
    <w:rsid w:val="001F5375"/>
    <w:rsid w:val="001F63F4"/>
    <w:rsid w:val="001F6578"/>
    <w:rsid w:val="001F66DD"/>
    <w:rsid w:val="001F66E5"/>
    <w:rsid w:val="001F6E58"/>
    <w:rsid w:val="001F7153"/>
    <w:rsid w:val="001F74EB"/>
    <w:rsid w:val="001F7B6A"/>
    <w:rsid w:val="002001D7"/>
    <w:rsid w:val="00200643"/>
    <w:rsid w:val="0020066D"/>
    <w:rsid w:val="002008FB"/>
    <w:rsid w:val="00200AE9"/>
    <w:rsid w:val="00200F14"/>
    <w:rsid w:val="00201051"/>
    <w:rsid w:val="002012AB"/>
    <w:rsid w:val="00201A44"/>
    <w:rsid w:val="00201FC1"/>
    <w:rsid w:val="00202A09"/>
    <w:rsid w:val="00203084"/>
    <w:rsid w:val="00203116"/>
    <w:rsid w:val="00203B15"/>
    <w:rsid w:val="002040DE"/>
    <w:rsid w:val="0020470E"/>
    <w:rsid w:val="00204AB5"/>
    <w:rsid w:val="00204B7F"/>
    <w:rsid w:val="00204C1E"/>
    <w:rsid w:val="00204C65"/>
    <w:rsid w:val="00204DC3"/>
    <w:rsid w:val="0020590E"/>
    <w:rsid w:val="002060BB"/>
    <w:rsid w:val="002069B4"/>
    <w:rsid w:val="002069D0"/>
    <w:rsid w:val="002075BF"/>
    <w:rsid w:val="00207669"/>
    <w:rsid w:val="002079E1"/>
    <w:rsid w:val="00210389"/>
    <w:rsid w:val="00211067"/>
    <w:rsid w:val="00211A0F"/>
    <w:rsid w:val="00211E29"/>
    <w:rsid w:val="00211E31"/>
    <w:rsid w:val="00211E53"/>
    <w:rsid w:val="00212075"/>
    <w:rsid w:val="00212180"/>
    <w:rsid w:val="0021224E"/>
    <w:rsid w:val="00212294"/>
    <w:rsid w:val="0021254D"/>
    <w:rsid w:val="00212620"/>
    <w:rsid w:val="0021264B"/>
    <w:rsid w:val="00212908"/>
    <w:rsid w:val="00212D95"/>
    <w:rsid w:val="00212ECD"/>
    <w:rsid w:val="00212FF5"/>
    <w:rsid w:val="002134C7"/>
    <w:rsid w:val="002136EA"/>
    <w:rsid w:val="00214C4F"/>
    <w:rsid w:val="00214C7C"/>
    <w:rsid w:val="002155C1"/>
    <w:rsid w:val="002157E3"/>
    <w:rsid w:val="00215F78"/>
    <w:rsid w:val="002161E9"/>
    <w:rsid w:val="00216462"/>
    <w:rsid w:val="00216684"/>
    <w:rsid w:val="002167B2"/>
    <w:rsid w:val="00216AA4"/>
    <w:rsid w:val="00216C6B"/>
    <w:rsid w:val="00216DA4"/>
    <w:rsid w:val="00216DAE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920"/>
    <w:rsid w:val="00222BE8"/>
    <w:rsid w:val="00222EC1"/>
    <w:rsid w:val="00223005"/>
    <w:rsid w:val="00223578"/>
    <w:rsid w:val="0022376F"/>
    <w:rsid w:val="002247B8"/>
    <w:rsid w:val="002247EB"/>
    <w:rsid w:val="002247FC"/>
    <w:rsid w:val="00224929"/>
    <w:rsid w:val="00224BDE"/>
    <w:rsid w:val="00224CB6"/>
    <w:rsid w:val="00225304"/>
    <w:rsid w:val="002254A5"/>
    <w:rsid w:val="00225770"/>
    <w:rsid w:val="002264E5"/>
    <w:rsid w:val="0022682A"/>
    <w:rsid w:val="00226CFF"/>
    <w:rsid w:val="002279E7"/>
    <w:rsid w:val="0023008B"/>
    <w:rsid w:val="002304C4"/>
    <w:rsid w:val="00230E24"/>
    <w:rsid w:val="0023140F"/>
    <w:rsid w:val="00231723"/>
    <w:rsid w:val="002318EC"/>
    <w:rsid w:val="00231CA1"/>
    <w:rsid w:val="002327C0"/>
    <w:rsid w:val="00232C1E"/>
    <w:rsid w:val="00232DF1"/>
    <w:rsid w:val="00232E1F"/>
    <w:rsid w:val="00232E3F"/>
    <w:rsid w:val="00233318"/>
    <w:rsid w:val="0023353D"/>
    <w:rsid w:val="002339FC"/>
    <w:rsid w:val="00234007"/>
    <w:rsid w:val="00234107"/>
    <w:rsid w:val="002342E4"/>
    <w:rsid w:val="002347C9"/>
    <w:rsid w:val="00234B91"/>
    <w:rsid w:val="00234BBA"/>
    <w:rsid w:val="0023556E"/>
    <w:rsid w:val="00235833"/>
    <w:rsid w:val="00235DC3"/>
    <w:rsid w:val="0023692F"/>
    <w:rsid w:val="00236ABD"/>
    <w:rsid w:val="00236B72"/>
    <w:rsid w:val="00236DD2"/>
    <w:rsid w:val="002371FD"/>
    <w:rsid w:val="00237406"/>
    <w:rsid w:val="00237880"/>
    <w:rsid w:val="00240494"/>
    <w:rsid w:val="00240D0A"/>
    <w:rsid w:val="00240E5D"/>
    <w:rsid w:val="002412F3"/>
    <w:rsid w:val="0024137C"/>
    <w:rsid w:val="002419B0"/>
    <w:rsid w:val="002419DF"/>
    <w:rsid w:val="00241F5F"/>
    <w:rsid w:val="002422C1"/>
    <w:rsid w:val="0024294A"/>
    <w:rsid w:val="00243842"/>
    <w:rsid w:val="00243968"/>
    <w:rsid w:val="00243A01"/>
    <w:rsid w:val="00243C90"/>
    <w:rsid w:val="00243F3B"/>
    <w:rsid w:val="00244C2F"/>
    <w:rsid w:val="00245F89"/>
    <w:rsid w:val="00246520"/>
    <w:rsid w:val="0024668F"/>
    <w:rsid w:val="00246AAC"/>
    <w:rsid w:val="00246AE1"/>
    <w:rsid w:val="00246CCE"/>
    <w:rsid w:val="002471B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92E"/>
    <w:rsid w:val="00250FCA"/>
    <w:rsid w:val="00250FF1"/>
    <w:rsid w:val="0025102B"/>
    <w:rsid w:val="0025105F"/>
    <w:rsid w:val="002512BF"/>
    <w:rsid w:val="0025145C"/>
    <w:rsid w:val="0025178F"/>
    <w:rsid w:val="002518EF"/>
    <w:rsid w:val="002524D0"/>
    <w:rsid w:val="00252F0B"/>
    <w:rsid w:val="00253443"/>
    <w:rsid w:val="00253A05"/>
    <w:rsid w:val="00253F1E"/>
    <w:rsid w:val="00253F6B"/>
    <w:rsid w:val="00254392"/>
    <w:rsid w:val="002546B3"/>
    <w:rsid w:val="00255085"/>
    <w:rsid w:val="00255592"/>
    <w:rsid w:val="0025597C"/>
    <w:rsid w:val="0025624D"/>
    <w:rsid w:val="0025644E"/>
    <w:rsid w:val="00256683"/>
    <w:rsid w:val="00256B8C"/>
    <w:rsid w:val="00256F0B"/>
    <w:rsid w:val="00256FD6"/>
    <w:rsid w:val="00257586"/>
    <w:rsid w:val="0025784C"/>
    <w:rsid w:val="0026068D"/>
    <w:rsid w:val="00260704"/>
    <w:rsid w:val="00260A82"/>
    <w:rsid w:val="00260B2A"/>
    <w:rsid w:val="002615FB"/>
    <w:rsid w:val="00261EF2"/>
    <w:rsid w:val="002620E8"/>
    <w:rsid w:val="00262366"/>
    <w:rsid w:val="002623A4"/>
    <w:rsid w:val="00262A21"/>
    <w:rsid w:val="0026339F"/>
    <w:rsid w:val="00263953"/>
    <w:rsid w:val="00264B13"/>
    <w:rsid w:val="00265CFF"/>
    <w:rsid w:val="002670DA"/>
    <w:rsid w:val="002671AD"/>
    <w:rsid w:val="002672DB"/>
    <w:rsid w:val="00267327"/>
    <w:rsid w:val="0026739D"/>
    <w:rsid w:val="002674D8"/>
    <w:rsid w:val="00267524"/>
    <w:rsid w:val="00267F54"/>
    <w:rsid w:val="002702C6"/>
    <w:rsid w:val="00271901"/>
    <w:rsid w:val="00272284"/>
    <w:rsid w:val="0027286B"/>
    <w:rsid w:val="00272A69"/>
    <w:rsid w:val="00272B3B"/>
    <w:rsid w:val="00272C9B"/>
    <w:rsid w:val="00273AE5"/>
    <w:rsid w:val="00274268"/>
    <w:rsid w:val="002746A7"/>
    <w:rsid w:val="0027487F"/>
    <w:rsid w:val="00274BD6"/>
    <w:rsid w:val="002753D3"/>
    <w:rsid w:val="00275424"/>
    <w:rsid w:val="002754FF"/>
    <w:rsid w:val="00275601"/>
    <w:rsid w:val="002759C6"/>
    <w:rsid w:val="00275C8A"/>
    <w:rsid w:val="00275C95"/>
    <w:rsid w:val="00276495"/>
    <w:rsid w:val="00276989"/>
    <w:rsid w:val="00276AF6"/>
    <w:rsid w:val="00277090"/>
    <w:rsid w:val="0027709D"/>
    <w:rsid w:val="00277227"/>
    <w:rsid w:val="00277882"/>
    <w:rsid w:val="00277907"/>
    <w:rsid w:val="00277BAA"/>
    <w:rsid w:val="00277D5F"/>
    <w:rsid w:val="00277E8F"/>
    <w:rsid w:val="00280019"/>
    <w:rsid w:val="0028088E"/>
    <w:rsid w:val="00280DE9"/>
    <w:rsid w:val="0028171F"/>
    <w:rsid w:val="00281C72"/>
    <w:rsid w:val="0028209A"/>
    <w:rsid w:val="002823B4"/>
    <w:rsid w:val="0028298A"/>
    <w:rsid w:val="00282E8B"/>
    <w:rsid w:val="002834D4"/>
    <w:rsid w:val="002835F8"/>
    <w:rsid w:val="00283830"/>
    <w:rsid w:val="00283842"/>
    <w:rsid w:val="00283858"/>
    <w:rsid w:val="002839EE"/>
    <w:rsid w:val="00284A17"/>
    <w:rsid w:val="00284F8D"/>
    <w:rsid w:val="00286090"/>
    <w:rsid w:val="00286DBE"/>
    <w:rsid w:val="00286DD9"/>
    <w:rsid w:val="00287082"/>
    <w:rsid w:val="00287230"/>
    <w:rsid w:val="0028733F"/>
    <w:rsid w:val="00287953"/>
    <w:rsid w:val="00290012"/>
    <w:rsid w:val="002900B8"/>
    <w:rsid w:val="00290B5E"/>
    <w:rsid w:val="00290C98"/>
    <w:rsid w:val="00290FE3"/>
    <w:rsid w:val="0029119F"/>
    <w:rsid w:val="00291338"/>
    <w:rsid w:val="00291FD2"/>
    <w:rsid w:val="00292149"/>
    <w:rsid w:val="00293855"/>
    <w:rsid w:val="002939BA"/>
    <w:rsid w:val="002941D6"/>
    <w:rsid w:val="0029465C"/>
    <w:rsid w:val="002948F6"/>
    <w:rsid w:val="00294C32"/>
    <w:rsid w:val="00294FB6"/>
    <w:rsid w:val="002955CA"/>
    <w:rsid w:val="002959F9"/>
    <w:rsid w:val="00295B10"/>
    <w:rsid w:val="00295E2E"/>
    <w:rsid w:val="002966A5"/>
    <w:rsid w:val="00296A31"/>
    <w:rsid w:val="00297DE8"/>
    <w:rsid w:val="00297EE9"/>
    <w:rsid w:val="002A00B9"/>
    <w:rsid w:val="002A01DA"/>
    <w:rsid w:val="002A03A6"/>
    <w:rsid w:val="002A059E"/>
    <w:rsid w:val="002A0828"/>
    <w:rsid w:val="002A0D98"/>
    <w:rsid w:val="002A0E17"/>
    <w:rsid w:val="002A0F5D"/>
    <w:rsid w:val="002A1472"/>
    <w:rsid w:val="002A1910"/>
    <w:rsid w:val="002A2895"/>
    <w:rsid w:val="002A2FDF"/>
    <w:rsid w:val="002A3386"/>
    <w:rsid w:val="002A3622"/>
    <w:rsid w:val="002A39C8"/>
    <w:rsid w:val="002A3AA9"/>
    <w:rsid w:val="002A3B24"/>
    <w:rsid w:val="002A3DF7"/>
    <w:rsid w:val="002A474D"/>
    <w:rsid w:val="002A4A25"/>
    <w:rsid w:val="002A4BA1"/>
    <w:rsid w:val="002A4EB6"/>
    <w:rsid w:val="002A5042"/>
    <w:rsid w:val="002A5730"/>
    <w:rsid w:val="002A5781"/>
    <w:rsid w:val="002A5D24"/>
    <w:rsid w:val="002A664B"/>
    <w:rsid w:val="002A669D"/>
    <w:rsid w:val="002A6890"/>
    <w:rsid w:val="002A6B32"/>
    <w:rsid w:val="002A77CC"/>
    <w:rsid w:val="002A7F05"/>
    <w:rsid w:val="002B04E4"/>
    <w:rsid w:val="002B072C"/>
    <w:rsid w:val="002B083D"/>
    <w:rsid w:val="002B093F"/>
    <w:rsid w:val="002B1670"/>
    <w:rsid w:val="002B1984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36EC"/>
    <w:rsid w:val="002B37D0"/>
    <w:rsid w:val="002B3F33"/>
    <w:rsid w:val="002B4096"/>
    <w:rsid w:val="002B5182"/>
    <w:rsid w:val="002B57BD"/>
    <w:rsid w:val="002B57FD"/>
    <w:rsid w:val="002B5D67"/>
    <w:rsid w:val="002B6243"/>
    <w:rsid w:val="002B6336"/>
    <w:rsid w:val="002B6388"/>
    <w:rsid w:val="002B6723"/>
    <w:rsid w:val="002B6BF2"/>
    <w:rsid w:val="002B6CD3"/>
    <w:rsid w:val="002B74FF"/>
    <w:rsid w:val="002B7904"/>
    <w:rsid w:val="002B7DA3"/>
    <w:rsid w:val="002C03BC"/>
    <w:rsid w:val="002C0714"/>
    <w:rsid w:val="002C192E"/>
    <w:rsid w:val="002C1BA4"/>
    <w:rsid w:val="002C201C"/>
    <w:rsid w:val="002C24B7"/>
    <w:rsid w:val="002C26D3"/>
    <w:rsid w:val="002C2737"/>
    <w:rsid w:val="002C288D"/>
    <w:rsid w:val="002C2E10"/>
    <w:rsid w:val="002C2EA5"/>
    <w:rsid w:val="002C2FF9"/>
    <w:rsid w:val="002C3319"/>
    <w:rsid w:val="002C3552"/>
    <w:rsid w:val="002C3848"/>
    <w:rsid w:val="002C38D0"/>
    <w:rsid w:val="002C3E1F"/>
    <w:rsid w:val="002C3E48"/>
    <w:rsid w:val="002C4224"/>
    <w:rsid w:val="002C44BE"/>
    <w:rsid w:val="002C46ED"/>
    <w:rsid w:val="002C4769"/>
    <w:rsid w:val="002C48B9"/>
    <w:rsid w:val="002C5610"/>
    <w:rsid w:val="002C5AFF"/>
    <w:rsid w:val="002C5DFE"/>
    <w:rsid w:val="002C667E"/>
    <w:rsid w:val="002C67A2"/>
    <w:rsid w:val="002C6C35"/>
    <w:rsid w:val="002C7613"/>
    <w:rsid w:val="002C7F22"/>
    <w:rsid w:val="002D086D"/>
    <w:rsid w:val="002D1042"/>
    <w:rsid w:val="002D131C"/>
    <w:rsid w:val="002D1346"/>
    <w:rsid w:val="002D1485"/>
    <w:rsid w:val="002D15CA"/>
    <w:rsid w:val="002D1979"/>
    <w:rsid w:val="002D2214"/>
    <w:rsid w:val="002D2250"/>
    <w:rsid w:val="002D2632"/>
    <w:rsid w:val="002D30B0"/>
    <w:rsid w:val="002D39A2"/>
    <w:rsid w:val="002D3CA1"/>
    <w:rsid w:val="002D3D2F"/>
    <w:rsid w:val="002D42D6"/>
    <w:rsid w:val="002D459D"/>
    <w:rsid w:val="002D4BE8"/>
    <w:rsid w:val="002D4FD1"/>
    <w:rsid w:val="002D5190"/>
    <w:rsid w:val="002D54BE"/>
    <w:rsid w:val="002D55DA"/>
    <w:rsid w:val="002D55F5"/>
    <w:rsid w:val="002D5CDE"/>
    <w:rsid w:val="002D5F9F"/>
    <w:rsid w:val="002D6174"/>
    <w:rsid w:val="002D6B2D"/>
    <w:rsid w:val="002D71A3"/>
    <w:rsid w:val="002D78A8"/>
    <w:rsid w:val="002D7903"/>
    <w:rsid w:val="002D7926"/>
    <w:rsid w:val="002D7D4D"/>
    <w:rsid w:val="002E0046"/>
    <w:rsid w:val="002E016B"/>
    <w:rsid w:val="002E02A0"/>
    <w:rsid w:val="002E0504"/>
    <w:rsid w:val="002E06CD"/>
    <w:rsid w:val="002E06D4"/>
    <w:rsid w:val="002E10B0"/>
    <w:rsid w:val="002E13F4"/>
    <w:rsid w:val="002E177B"/>
    <w:rsid w:val="002E215C"/>
    <w:rsid w:val="002E256A"/>
    <w:rsid w:val="002E25B0"/>
    <w:rsid w:val="002E2BA1"/>
    <w:rsid w:val="002E2FAB"/>
    <w:rsid w:val="002E35CE"/>
    <w:rsid w:val="002E395D"/>
    <w:rsid w:val="002E39D3"/>
    <w:rsid w:val="002E39F4"/>
    <w:rsid w:val="002E3DCB"/>
    <w:rsid w:val="002E3E8A"/>
    <w:rsid w:val="002E4093"/>
    <w:rsid w:val="002E4190"/>
    <w:rsid w:val="002E515E"/>
    <w:rsid w:val="002E5235"/>
    <w:rsid w:val="002E5AFA"/>
    <w:rsid w:val="002E6249"/>
    <w:rsid w:val="002E6E23"/>
    <w:rsid w:val="002E702B"/>
    <w:rsid w:val="002E70C7"/>
    <w:rsid w:val="002E7723"/>
    <w:rsid w:val="002E78AA"/>
    <w:rsid w:val="002E791B"/>
    <w:rsid w:val="002E7A07"/>
    <w:rsid w:val="002F013F"/>
    <w:rsid w:val="002F065B"/>
    <w:rsid w:val="002F0D51"/>
    <w:rsid w:val="002F0DC8"/>
    <w:rsid w:val="002F0ED8"/>
    <w:rsid w:val="002F1C40"/>
    <w:rsid w:val="002F1FA3"/>
    <w:rsid w:val="002F2822"/>
    <w:rsid w:val="002F2F41"/>
    <w:rsid w:val="002F3048"/>
    <w:rsid w:val="002F372D"/>
    <w:rsid w:val="002F3A67"/>
    <w:rsid w:val="002F3B9D"/>
    <w:rsid w:val="002F42AA"/>
    <w:rsid w:val="002F4681"/>
    <w:rsid w:val="002F5230"/>
    <w:rsid w:val="002F5425"/>
    <w:rsid w:val="002F5616"/>
    <w:rsid w:val="002F590B"/>
    <w:rsid w:val="002F59B5"/>
    <w:rsid w:val="002F5DBC"/>
    <w:rsid w:val="002F5DDC"/>
    <w:rsid w:val="002F61A9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CC"/>
    <w:rsid w:val="003008B8"/>
    <w:rsid w:val="003008FD"/>
    <w:rsid w:val="00300B7E"/>
    <w:rsid w:val="00300EEA"/>
    <w:rsid w:val="00300F4D"/>
    <w:rsid w:val="00301009"/>
    <w:rsid w:val="00301159"/>
    <w:rsid w:val="00301712"/>
    <w:rsid w:val="00301B2D"/>
    <w:rsid w:val="00301F99"/>
    <w:rsid w:val="003024A6"/>
    <w:rsid w:val="0030252D"/>
    <w:rsid w:val="003027BD"/>
    <w:rsid w:val="00302DA3"/>
    <w:rsid w:val="0030300F"/>
    <w:rsid w:val="0030314F"/>
    <w:rsid w:val="00304296"/>
    <w:rsid w:val="003043CD"/>
    <w:rsid w:val="0030442B"/>
    <w:rsid w:val="0030448B"/>
    <w:rsid w:val="003045A8"/>
    <w:rsid w:val="00304AB6"/>
    <w:rsid w:val="003061C1"/>
    <w:rsid w:val="00306215"/>
    <w:rsid w:val="0030673C"/>
    <w:rsid w:val="003067EC"/>
    <w:rsid w:val="0030688D"/>
    <w:rsid w:val="00307624"/>
    <w:rsid w:val="00307905"/>
    <w:rsid w:val="0030790F"/>
    <w:rsid w:val="00307A6D"/>
    <w:rsid w:val="00307CF0"/>
    <w:rsid w:val="003110EF"/>
    <w:rsid w:val="003116F3"/>
    <w:rsid w:val="003117AD"/>
    <w:rsid w:val="00311AB8"/>
    <w:rsid w:val="00312260"/>
    <w:rsid w:val="003124CD"/>
    <w:rsid w:val="00312603"/>
    <w:rsid w:val="00312B73"/>
    <w:rsid w:val="00312C28"/>
    <w:rsid w:val="00313279"/>
    <w:rsid w:val="003134F3"/>
    <w:rsid w:val="00313595"/>
    <w:rsid w:val="003139F7"/>
    <w:rsid w:val="00313A77"/>
    <w:rsid w:val="003140E4"/>
    <w:rsid w:val="003142FE"/>
    <w:rsid w:val="00314399"/>
    <w:rsid w:val="00314742"/>
    <w:rsid w:val="0031492A"/>
    <w:rsid w:val="00314956"/>
    <w:rsid w:val="00314A2C"/>
    <w:rsid w:val="00314AAE"/>
    <w:rsid w:val="00314C77"/>
    <w:rsid w:val="00315297"/>
    <w:rsid w:val="0031553B"/>
    <w:rsid w:val="003157CD"/>
    <w:rsid w:val="00315950"/>
    <w:rsid w:val="00315EE7"/>
    <w:rsid w:val="00316567"/>
    <w:rsid w:val="00316FFC"/>
    <w:rsid w:val="0031781C"/>
    <w:rsid w:val="00317DF3"/>
    <w:rsid w:val="00317F1C"/>
    <w:rsid w:val="00317F2D"/>
    <w:rsid w:val="00320048"/>
    <w:rsid w:val="003202DB"/>
    <w:rsid w:val="00320B30"/>
    <w:rsid w:val="00321073"/>
    <w:rsid w:val="003216B0"/>
    <w:rsid w:val="00321820"/>
    <w:rsid w:val="00321A26"/>
    <w:rsid w:val="00321A30"/>
    <w:rsid w:val="00321BEB"/>
    <w:rsid w:val="00321C8A"/>
    <w:rsid w:val="00322852"/>
    <w:rsid w:val="00322A74"/>
    <w:rsid w:val="00322BC2"/>
    <w:rsid w:val="00323777"/>
    <w:rsid w:val="00323AA7"/>
    <w:rsid w:val="003240D4"/>
    <w:rsid w:val="0032440D"/>
    <w:rsid w:val="003244E0"/>
    <w:rsid w:val="00325114"/>
    <w:rsid w:val="00326081"/>
    <w:rsid w:val="00326122"/>
    <w:rsid w:val="003261F0"/>
    <w:rsid w:val="00326A86"/>
    <w:rsid w:val="0032711E"/>
    <w:rsid w:val="003271F6"/>
    <w:rsid w:val="003275A0"/>
    <w:rsid w:val="00327D5D"/>
    <w:rsid w:val="003305BF"/>
    <w:rsid w:val="0033068E"/>
    <w:rsid w:val="0033078E"/>
    <w:rsid w:val="00330E63"/>
    <w:rsid w:val="00331403"/>
    <w:rsid w:val="00331D11"/>
    <w:rsid w:val="00331ECE"/>
    <w:rsid w:val="00332DD4"/>
    <w:rsid w:val="00333055"/>
    <w:rsid w:val="0033336A"/>
    <w:rsid w:val="00333AD3"/>
    <w:rsid w:val="00333EAE"/>
    <w:rsid w:val="00334019"/>
    <w:rsid w:val="00334215"/>
    <w:rsid w:val="00334858"/>
    <w:rsid w:val="00334DDC"/>
    <w:rsid w:val="00335110"/>
    <w:rsid w:val="00335DBA"/>
    <w:rsid w:val="0033602A"/>
    <w:rsid w:val="003362C5"/>
    <w:rsid w:val="00336A38"/>
    <w:rsid w:val="00336E63"/>
    <w:rsid w:val="0033708A"/>
    <w:rsid w:val="003371F8"/>
    <w:rsid w:val="00337206"/>
    <w:rsid w:val="00337466"/>
    <w:rsid w:val="0033766C"/>
    <w:rsid w:val="00337902"/>
    <w:rsid w:val="00340035"/>
    <w:rsid w:val="0034011E"/>
    <w:rsid w:val="0034013C"/>
    <w:rsid w:val="0034022A"/>
    <w:rsid w:val="003402C9"/>
    <w:rsid w:val="00340688"/>
    <w:rsid w:val="00340A4D"/>
    <w:rsid w:val="00340BDA"/>
    <w:rsid w:val="0034158F"/>
    <w:rsid w:val="00341C70"/>
    <w:rsid w:val="00341FF0"/>
    <w:rsid w:val="0034247A"/>
    <w:rsid w:val="00342488"/>
    <w:rsid w:val="00342806"/>
    <w:rsid w:val="003430CC"/>
    <w:rsid w:val="0034315A"/>
    <w:rsid w:val="00343AAC"/>
    <w:rsid w:val="00343E2A"/>
    <w:rsid w:val="0034421B"/>
    <w:rsid w:val="0034464C"/>
    <w:rsid w:val="00344807"/>
    <w:rsid w:val="003449BB"/>
    <w:rsid w:val="003449E9"/>
    <w:rsid w:val="00344A0F"/>
    <w:rsid w:val="00344E6C"/>
    <w:rsid w:val="0034527B"/>
    <w:rsid w:val="003454A6"/>
    <w:rsid w:val="00345A5F"/>
    <w:rsid w:val="00347053"/>
    <w:rsid w:val="003470C6"/>
    <w:rsid w:val="003473EA"/>
    <w:rsid w:val="00347440"/>
    <w:rsid w:val="003478BA"/>
    <w:rsid w:val="00347C78"/>
    <w:rsid w:val="00347C89"/>
    <w:rsid w:val="00347E3C"/>
    <w:rsid w:val="003500D5"/>
    <w:rsid w:val="00350599"/>
    <w:rsid w:val="00350B29"/>
    <w:rsid w:val="00350B8C"/>
    <w:rsid w:val="00351287"/>
    <w:rsid w:val="003512A3"/>
    <w:rsid w:val="003512D4"/>
    <w:rsid w:val="0035168F"/>
    <w:rsid w:val="00352652"/>
    <w:rsid w:val="00352743"/>
    <w:rsid w:val="00352C66"/>
    <w:rsid w:val="00352D1F"/>
    <w:rsid w:val="00353217"/>
    <w:rsid w:val="00353365"/>
    <w:rsid w:val="0035354C"/>
    <w:rsid w:val="003535EB"/>
    <w:rsid w:val="003541CE"/>
    <w:rsid w:val="00354418"/>
    <w:rsid w:val="00354712"/>
    <w:rsid w:val="003551D2"/>
    <w:rsid w:val="00355DD8"/>
    <w:rsid w:val="00355F06"/>
    <w:rsid w:val="00356070"/>
    <w:rsid w:val="003560B5"/>
    <w:rsid w:val="00356468"/>
    <w:rsid w:val="00356C42"/>
    <w:rsid w:val="00356EDF"/>
    <w:rsid w:val="003576E7"/>
    <w:rsid w:val="00357811"/>
    <w:rsid w:val="00360515"/>
    <w:rsid w:val="003606AB"/>
    <w:rsid w:val="0036134A"/>
    <w:rsid w:val="003613C9"/>
    <w:rsid w:val="00361A0C"/>
    <w:rsid w:val="00361B41"/>
    <w:rsid w:val="00361EB9"/>
    <w:rsid w:val="00361ED2"/>
    <w:rsid w:val="003625F0"/>
    <w:rsid w:val="00362C0F"/>
    <w:rsid w:val="00362E59"/>
    <w:rsid w:val="00362F5D"/>
    <w:rsid w:val="00362FEA"/>
    <w:rsid w:val="00363A77"/>
    <w:rsid w:val="00363E03"/>
    <w:rsid w:val="00364291"/>
    <w:rsid w:val="003646A6"/>
    <w:rsid w:val="00364A10"/>
    <w:rsid w:val="003656A8"/>
    <w:rsid w:val="0036582A"/>
    <w:rsid w:val="00365894"/>
    <w:rsid w:val="00365D22"/>
    <w:rsid w:val="003667DA"/>
    <w:rsid w:val="003668F7"/>
    <w:rsid w:val="00366B83"/>
    <w:rsid w:val="00366DB1"/>
    <w:rsid w:val="003674AE"/>
    <w:rsid w:val="0036764C"/>
    <w:rsid w:val="00367996"/>
    <w:rsid w:val="003679AD"/>
    <w:rsid w:val="00367A33"/>
    <w:rsid w:val="00367C33"/>
    <w:rsid w:val="003700A6"/>
    <w:rsid w:val="0037059F"/>
    <w:rsid w:val="003707DD"/>
    <w:rsid w:val="00371284"/>
    <w:rsid w:val="003714E2"/>
    <w:rsid w:val="003716E9"/>
    <w:rsid w:val="00371718"/>
    <w:rsid w:val="00371A80"/>
    <w:rsid w:val="00372180"/>
    <w:rsid w:val="003724FA"/>
    <w:rsid w:val="00372502"/>
    <w:rsid w:val="00372699"/>
    <w:rsid w:val="00372711"/>
    <w:rsid w:val="00372A81"/>
    <w:rsid w:val="00372BD0"/>
    <w:rsid w:val="00372DC4"/>
    <w:rsid w:val="00372F00"/>
    <w:rsid w:val="00373DF8"/>
    <w:rsid w:val="00374229"/>
    <w:rsid w:val="00374826"/>
    <w:rsid w:val="00374992"/>
    <w:rsid w:val="00374DAC"/>
    <w:rsid w:val="0037545E"/>
    <w:rsid w:val="00375F2D"/>
    <w:rsid w:val="00375FDE"/>
    <w:rsid w:val="003761F3"/>
    <w:rsid w:val="003762B4"/>
    <w:rsid w:val="003764A6"/>
    <w:rsid w:val="0037656C"/>
    <w:rsid w:val="00376E65"/>
    <w:rsid w:val="00377442"/>
    <w:rsid w:val="003777F0"/>
    <w:rsid w:val="00377B45"/>
    <w:rsid w:val="00377BC2"/>
    <w:rsid w:val="00377CDE"/>
    <w:rsid w:val="00377E5B"/>
    <w:rsid w:val="00377F81"/>
    <w:rsid w:val="003802E8"/>
    <w:rsid w:val="0038096C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809"/>
    <w:rsid w:val="00383AAD"/>
    <w:rsid w:val="00383BF1"/>
    <w:rsid w:val="003840A4"/>
    <w:rsid w:val="003848DF"/>
    <w:rsid w:val="00384DBE"/>
    <w:rsid w:val="00384E9F"/>
    <w:rsid w:val="00384FAB"/>
    <w:rsid w:val="003853EF"/>
    <w:rsid w:val="003855EE"/>
    <w:rsid w:val="00385EF0"/>
    <w:rsid w:val="00386775"/>
    <w:rsid w:val="00386DAE"/>
    <w:rsid w:val="00386F96"/>
    <w:rsid w:val="003873D6"/>
    <w:rsid w:val="003906E0"/>
    <w:rsid w:val="003907E3"/>
    <w:rsid w:val="0039081E"/>
    <w:rsid w:val="00390C01"/>
    <w:rsid w:val="003910F5"/>
    <w:rsid w:val="00391292"/>
    <w:rsid w:val="003912DD"/>
    <w:rsid w:val="003913F1"/>
    <w:rsid w:val="003915D5"/>
    <w:rsid w:val="0039172D"/>
    <w:rsid w:val="003917A4"/>
    <w:rsid w:val="00391E70"/>
    <w:rsid w:val="00392259"/>
    <w:rsid w:val="00392297"/>
    <w:rsid w:val="00392344"/>
    <w:rsid w:val="0039252F"/>
    <w:rsid w:val="0039274D"/>
    <w:rsid w:val="0039298F"/>
    <w:rsid w:val="00392C11"/>
    <w:rsid w:val="00392F36"/>
    <w:rsid w:val="00393555"/>
    <w:rsid w:val="003935CA"/>
    <w:rsid w:val="00393755"/>
    <w:rsid w:val="00393A3F"/>
    <w:rsid w:val="00393D73"/>
    <w:rsid w:val="00394370"/>
    <w:rsid w:val="0039490E"/>
    <w:rsid w:val="00394BFC"/>
    <w:rsid w:val="00395031"/>
    <w:rsid w:val="003958A4"/>
    <w:rsid w:val="003958AA"/>
    <w:rsid w:val="00395E44"/>
    <w:rsid w:val="00395F9F"/>
    <w:rsid w:val="00395FF2"/>
    <w:rsid w:val="00396A53"/>
    <w:rsid w:val="003970B8"/>
    <w:rsid w:val="0039734B"/>
    <w:rsid w:val="0039774C"/>
    <w:rsid w:val="00397756"/>
    <w:rsid w:val="003977E4"/>
    <w:rsid w:val="00397EBB"/>
    <w:rsid w:val="003A0533"/>
    <w:rsid w:val="003A0AC9"/>
    <w:rsid w:val="003A1D13"/>
    <w:rsid w:val="003A2430"/>
    <w:rsid w:val="003A248F"/>
    <w:rsid w:val="003A2566"/>
    <w:rsid w:val="003A3375"/>
    <w:rsid w:val="003A3859"/>
    <w:rsid w:val="003A3A8D"/>
    <w:rsid w:val="003A4091"/>
    <w:rsid w:val="003A4648"/>
    <w:rsid w:val="003A4908"/>
    <w:rsid w:val="003A4D30"/>
    <w:rsid w:val="003A4DB6"/>
    <w:rsid w:val="003A502A"/>
    <w:rsid w:val="003A5BA8"/>
    <w:rsid w:val="003A6110"/>
    <w:rsid w:val="003A64C1"/>
    <w:rsid w:val="003A67ED"/>
    <w:rsid w:val="003A6941"/>
    <w:rsid w:val="003A69C6"/>
    <w:rsid w:val="003A736F"/>
    <w:rsid w:val="003A75C4"/>
    <w:rsid w:val="003A7A26"/>
    <w:rsid w:val="003B003F"/>
    <w:rsid w:val="003B02E6"/>
    <w:rsid w:val="003B0448"/>
    <w:rsid w:val="003B0934"/>
    <w:rsid w:val="003B09A9"/>
    <w:rsid w:val="003B1670"/>
    <w:rsid w:val="003B1A55"/>
    <w:rsid w:val="003B2030"/>
    <w:rsid w:val="003B264E"/>
    <w:rsid w:val="003B30FB"/>
    <w:rsid w:val="003B35F4"/>
    <w:rsid w:val="003B37E8"/>
    <w:rsid w:val="003B3CE4"/>
    <w:rsid w:val="003B42DB"/>
    <w:rsid w:val="003B4A96"/>
    <w:rsid w:val="003B57CA"/>
    <w:rsid w:val="003B58D4"/>
    <w:rsid w:val="003B5F7E"/>
    <w:rsid w:val="003B7BD3"/>
    <w:rsid w:val="003B7BF2"/>
    <w:rsid w:val="003B7C28"/>
    <w:rsid w:val="003C0763"/>
    <w:rsid w:val="003C08B8"/>
    <w:rsid w:val="003C10D7"/>
    <w:rsid w:val="003C1220"/>
    <w:rsid w:val="003C17BF"/>
    <w:rsid w:val="003C18B7"/>
    <w:rsid w:val="003C18EA"/>
    <w:rsid w:val="003C1B03"/>
    <w:rsid w:val="003C251C"/>
    <w:rsid w:val="003C257B"/>
    <w:rsid w:val="003C27D3"/>
    <w:rsid w:val="003C3001"/>
    <w:rsid w:val="003C3279"/>
    <w:rsid w:val="003C3C54"/>
    <w:rsid w:val="003C407A"/>
    <w:rsid w:val="003C448B"/>
    <w:rsid w:val="003C44EE"/>
    <w:rsid w:val="003C496A"/>
    <w:rsid w:val="003C4A17"/>
    <w:rsid w:val="003C4E33"/>
    <w:rsid w:val="003C5176"/>
    <w:rsid w:val="003C5FBF"/>
    <w:rsid w:val="003C6ACC"/>
    <w:rsid w:val="003C6ADC"/>
    <w:rsid w:val="003C6BC1"/>
    <w:rsid w:val="003C7D42"/>
    <w:rsid w:val="003D144B"/>
    <w:rsid w:val="003D1CE8"/>
    <w:rsid w:val="003D1D88"/>
    <w:rsid w:val="003D32E2"/>
    <w:rsid w:val="003D35B5"/>
    <w:rsid w:val="003D377D"/>
    <w:rsid w:val="003D3890"/>
    <w:rsid w:val="003D3B4B"/>
    <w:rsid w:val="003D3B9C"/>
    <w:rsid w:val="003D3C71"/>
    <w:rsid w:val="003D3FE9"/>
    <w:rsid w:val="003D4678"/>
    <w:rsid w:val="003D4955"/>
    <w:rsid w:val="003D4C28"/>
    <w:rsid w:val="003D4C95"/>
    <w:rsid w:val="003D4FA3"/>
    <w:rsid w:val="003D58B9"/>
    <w:rsid w:val="003D5CAE"/>
    <w:rsid w:val="003D5E8E"/>
    <w:rsid w:val="003D6030"/>
    <w:rsid w:val="003D6034"/>
    <w:rsid w:val="003D6445"/>
    <w:rsid w:val="003D686B"/>
    <w:rsid w:val="003D697B"/>
    <w:rsid w:val="003D6B84"/>
    <w:rsid w:val="003D708E"/>
    <w:rsid w:val="003D735F"/>
    <w:rsid w:val="003D7757"/>
    <w:rsid w:val="003D784A"/>
    <w:rsid w:val="003D7D1B"/>
    <w:rsid w:val="003E02FB"/>
    <w:rsid w:val="003E06F6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2EB5"/>
    <w:rsid w:val="003E37D9"/>
    <w:rsid w:val="003E3812"/>
    <w:rsid w:val="003E398F"/>
    <w:rsid w:val="003E3B5D"/>
    <w:rsid w:val="003E3C8C"/>
    <w:rsid w:val="003E3F87"/>
    <w:rsid w:val="003E4382"/>
    <w:rsid w:val="003E4CE1"/>
    <w:rsid w:val="003E5034"/>
    <w:rsid w:val="003E543B"/>
    <w:rsid w:val="003E5D21"/>
    <w:rsid w:val="003E60BF"/>
    <w:rsid w:val="003E663C"/>
    <w:rsid w:val="003E683C"/>
    <w:rsid w:val="003E6DE3"/>
    <w:rsid w:val="003E724F"/>
    <w:rsid w:val="003E7667"/>
    <w:rsid w:val="003E7941"/>
    <w:rsid w:val="003E7CC9"/>
    <w:rsid w:val="003F068E"/>
    <w:rsid w:val="003F0B28"/>
    <w:rsid w:val="003F0EA7"/>
    <w:rsid w:val="003F131C"/>
    <w:rsid w:val="003F19C7"/>
    <w:rsid w:val="003F1C6A"/>
    <w:rsid w:val="003F1C9D"/>
    <w:rsid w:val="003F1E86"/>
    <w:rsid w:val="003F2501"/>
    <w:rsid w:val="003F2A7D"/>
    <w:rsid w:val="003F3011"/>
    <w:rsid w:val="003F3234"/>
    <w:rsid w:val="003F385A"/>
    <w:rsid w:val="003F38FE"/>
    <w:rsid w:val="003F403C"/>
    <w:rsid w:val="003F448F"/>
    <w:rsid w:val="003F45FA"/>
    <w:rsid w:val="003F49BA"/>
    <w:rsid w:val="003F541F"/>
    <w:rsid w:val="003F57FE"/>
    <w:rsid w:val="003F5AD8"/>
    <w:rsid w:val="003F5DEA"/>
    <w:rsid w:val="003F5F7C"/>
    <w:rsid w:val="003F614C"/>
    <w:rsid w:val="003F6592"/>
    <w:rsid w:val="003F67FA"/>
    <w:rsid w:val="003F6CDE"/>
    <w:rsid w:val="003F7400"/>
    <w:rsid w:val="003F77C8"/>
    <w:rsid w:val="003F77F5"/>
    <w:rsid w:val="003F7956"/>
    <w:rsid w:val="003F79C7"/>
    <w:rsid w:val="003F7F52"/>
    <w:rsid w:val="004000E3"/>
    <w:rsid w:val="0040046A"/>
    <w:rsid w:val="00400541"/>
    <w:rsid w:val="004005C6"/>
    <w:rsid w:val="00400B37"/>
    <w:rsid w:val="00400C94"/>
    <w:rsid w:val="00400D0C"/>
    <w:rsid w:val="0040136D"/>
    <w:rsid w:val="004014A2"/>
    <w:rsid w:val="0040177E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AF7"/>
    <w:rsid w:val="00403B49"/>
    <w:rsid w:val="004046F4"/>
    <w:rsid w:val="0040494D"/>
    <w:rsid w:val="0040519A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275"/>
    <w:rsid w:val="004074EA"/>
    <w:rsid w:val="004079A8"/>
    <w:rsid w:val="00407BE6"/>
    <w:rsid w:val="00410678"/>
    <w:rsid w:val="00410BDD"/>
    <w:rsid w:val="00411363"/>
    <w:rsid w:val="00411447"/>
    <w:rsid w:val="00411DF7"/>
    <w:rsid w:val="00411EC6"/>
    <w:rsid w:val="00412126"/>
    <w:rsid w:val="0041265F"/>
    <w:rsid w:val="004127A4"/>
    <w:rsid w:val="00412B9F"/>
    <w:rsid w:val="004135FF"/>
    <w:rsid w:val="004136CA"/>
    <w:rsid w:val="004139FC"/>
    <w:rsid w:val="00413B9F"/>
    <w:rsid w:val="00413E7E"/>
    <w:rsid w:val="004144D1"/>
    <w:rsid w:val="00415492"/>
    <w:rsid w:val="00415588"/>
    <w:rsid w:val="004157E1"/>
    <w:rsid w:val="004158F6"/>
    <w:rsid w:val="00415E01"/>
    <w:rsid w:val="00415F84"/>
    <w:rsid w:val="004163C6"/>
    <w:rsid w:val="004163DA"/>
    <w:rsid w:val="00416508"/>
    <w:rsid w:val="00416911"/>
    <w:rsid w:val="00417130"/>
    <w:rsid w:val="0042011C"/>
    <w:rsid w:val="00420665"/>
    <w:rsid w:val="004207DD"/>
    <w:rsid w:val="00420923"/>
    <w:rsid w:val="00420C63"/>
    <w:rsid w:val="00421187"/>
    <w:rsid w:val="00421C7D"/>
    <w:rsid w:val="00421C94"/>
    <w:rsid w:val="00421E03"/>
    <w:rsid w:val="00421FB2"/>
    <w:rsid w:val="0042259E"/>
    <w:rsid w:val="00422EC5"/>
    <w:rsid w:val="0042330F"/>
    <w:rsid w:val="00423557"/>
    <w:rsid w:val="0042388B"/>
    <w:rsid w:val="004246E1"/>
    <w:rsid w:val="00424911"/>
    <w:rsid w:val="00425066"/>
    <w:rsid w:val="004255C9"/>
    <w:rsid w:val="00425AF3"/>
    <w:rsid w:val="00426243"/>
    <w:rsid w:val="00426A8A"/>
    <w:rsid w:val="00426B60"/>
    <w:rsid w:val="00427601"/>
    <w:rsid w:val="004277DF"/>
    <w:rsid w:val="00427BD5"/>
    <w:rsid w:val="00427CFB"/>
    <w:rsid w:val="00427F4A"/>
    <w:rsid w:val="00427F53"/>
    <w:rsid w:val="00427FCE"/>
    <w:rsid w:val="004302A6"/>
    <w:rsid w:val="004302E0"/>
    <w:rsid w:val="00430421"/>
    <w:rsid w:val="0043066C"/>
    <w:rsid w:val="00430804"/>
    <w:rsid w:val="0043096D"/>
    <w:rsid w:val="00430F85"/>
    <w:rsid w:val="004314B5"/>
    <w:rsid w:val="004319E4"/>
    <w:rsid w:val="00431E55"/>
    <w:rsid w:val="00432028"/>
    <w:rsid w:val="00432999"/>
    <w:rsid w:val="00432B4E"/>
    <w:rsid w:val="004336B4"/>
    <w:rsid w:val="0043371B"/>
    <w:rsid w:val="00433883"/>
    <w:rsid w:val="00433996"/>
    <w:rsid w:val="00433DEB"/>
    <w:rsid w:val="004342E2"/>
    <w:rsid w:val="00434E73"/>
    <w:rsid w:val="00435075"/>
    <w:rsid w:val="00435137"/>
    <w:rsid w:val="00435E36"/>
    <w:rsid w:val="00435FCD"/>
    <w:rsid w:val="004375CF"/>
    <w:rsid w:val="0043775D"/>
    <w:rsid w:val="004379B2"/>
    <w:rsid w:val="00437D83"/>
    <w:rsid w:val="004404CC"/>
    <w:rsid w:val="00440EC8"/>
    <w:rsid w:val="00441AB0"/>
    <w:rsid w:val="0044209A"/>
    <w:rsid w:val="004422E1"/>
    <w:rsid w:val="00442475"/>
    <w:rsid w:val="00442844"/>
    <w:rsid w:val="00442A97"/>
    <w:rsid w:val="00442BEE"/>
    <w:rsid w:val="00442DF7"/>
    <w:rsid w:val="00442E68"/>
    <w:rsid w:val="00442E7E"/>
    <w:rsid w:val="00443143"/>
    <w:rsid w:val="004438B5"/>
    <w:rsid w:val="00443D38"/>
    <w:rsid w:val="00443D46"/>
    <w:rsid w:val="00443E2B"/>
    <w:rsid w:val="0044409C"/>
    <w:rsid w:val="004445CF"/>
    <w:rsid w:val="004446C2"/>
    <w:rsid w:val="00444AE0"/>
    <w:rsid w:val="00445080"/>
    <w:rsid w:val="004453AF"/>
    <w:rsid w:val="00445CD8"/>
    <w:rsid w:val="00445E83"/>
    <w:rsid w:val="00446004"/>
    <w:rsid w:val="00446947"/>
    <w:rsid w:val="00447503"/>
    <w:rsid w:val="00447936"/>
    <w:rsid w:val="00447F58"/>
    <w:rsid w:val="00450066"/>
    <w:rsid w:val="00450613"/>
    <w:rsid w:val="00450A77"/>
    <w:rsid w:val="004511E5"/>
    <w:rsid w:val="00451B2F"/>
    <w:rsid w:val="004527AA"/>
    <w:rsid w:val="004527F8"/>
    <w:rsid w:val="00452A70"/>
    <w:rsid w:val="00452DF6"/>
    <w:rsid w:val="00452F9A"/>
    <w:rsid w:val="00453543"/>
    <w:rsid w:val="0045375A"/>
    <w:rsid w:val="00453B1C"/>
    <w:rsid w:val="0045423E"/>
    <w:rsid w:val="004547DF"/>
    <w:rsid w:val="00454A6C"/>
    <w:rsid w:val="00455117"/>
    <w:rsid w:val="00455530"/>
    <w:rsid w:val="004558D7"/>
    <w:rsid w:val="00456A7E"/>
    <w:rsid w:val="00456DA4"/>
    <w:rsid w:val="00456FE2"/>
    <w:rsid w:val="00457411"/>
    <w:rsid w:val="00457413"/>
    <w:rsid w:val="00457762"/>
    <w:rsid w:val="00457908"/>
    <w:rsid w:val="00457940"/>
    <w:rsid w:val="004601C0"/>
    <w:rsid w:val="00460254"/>
    <w:rsid w:val="0046054C"/>
    <w:rsid w:val="00460802"/>
    <w:rsid w:val="004615DF"/>
    <w:rsid w:val="00461C01"/>
    <w:rsid w:val="00461D00"/>
    <w:rsid w:val="00461D71"/>
    <w:rsid w:val="00461ED0"/>
    <w:rsid w:val="00462E34"/>
    <w:rsid w:val="00462E44"/>
    <w:rsid w:val="00462FCF"/>
    <w:rsid w:val="0046345B"/>
    <w:rsid w:val="0046354E"/>
    <w:rsid w:val="00463E97"/>
    <w:rsid w:val="004640D1"/>
    <w:rsid w:val="004642A3"/>
    <w:rsid w:val="004649D2"/>
    <w:rsid w:val="00464A30"/>
    <w:rsid w:val="0046514E"/>
    <w:rsid w:val="00465651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77D"/>
    <w:rsid w:val="00471A27"/>
    <w:rsid w:val="00471E18"/>
    <w:rsid w:val="00471ED5"/>
    <w:rsid w:val="0047209C"/>
    <w:rsid w:val="00472680"/>
    <w:rsid w:val="00472944"/>
    <w:rsid w:val="00473262"/>
    <w:rsid w:val="00473494"/>
    <w:rsid w:val="00473522"/>
    <w:rsid w:val="0047378F"/>
    <w:rsid w:val="00473835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6132"/>
    <w:rsid w:val="00476359"/>
    <w:rsid w:val="00476549"/>
    <w:rsid w:val="004768BF"/>
    <w:rsid w:val="0047699A"/>
    <w:rsid w:val="00476B09"/>
    <w:rsid w:val="00476F5E"/>
    <w:rsid w:val="004778B6"/>
    <w:rsid w:val="0047790D"/>
    <w:rsid w:val="004801FD"/>
    <w:rsid w:val="00480263"/>
    <w:rsid w:val="0048065F"/>
    <w:rsid w:val="00480693"/>
    <w:rsid w:val="004809D2"/>
    <w:rsid w:val="00480BA4"/>
    <w:rsid w:val="00481081"/>
    <w:rsid w:val="00481120"/>
    <w:rsid w:val="00481580"/>
    <w:rsid w:val="00481784"/>
    <w:rsid w:val="00481C88"/>
    <w:rsid w:val="00481F9F"/>
    <w:rsid w:val="00482B89"/>
    <w:rsid w:val="00482D80"/>
    <w:rsid w:val="00482DC9"/>
    <w:rsid w:val="00482DFF"/>
    <w:rsid w:val="004830B5"/>
    <w:rsid w:val="00484147"/>
    <w:rsid w:val="004845C0"/>
    <w:rsid w:val="0048469B"/>
    <w:rsid w:val="004847AC"/>
    <w:rsid w:val="004847E4"/>
    <w:rsid w:val="004849D1"/>
    <w:rsid w:val="004850C1"/>
    <w:rsid w:val="00485A56"/>
    <w:rsid w:val="00485B07"/>
    <w:rsid w:val="00485E46"/>
    <w:rsid w:val="00485F06"/>
    <w:rsid w:val="00486061"/>
    <w:rsid w:val="00486455"/>
    <w:rsid w:val="0048667E"/>
    <w:rsid w:val="0048669F"/>
    <w:rsid w:val="004866CE"/>
    <w:rsid w:val="0048682A"/>
    <w:rsid w:val="00486BF4"/>
    <w:rsid w:val="004873D1"/>
    <w:rsid w:val="004878C9"/>
    <w:rsid w:val="0048798C"/>
    <w:rsid w:val="00487CA8"/>
    <w:rsid w:val="00487D4E"/>
    <w:rsid w:val="00490474"/>
    <w:rsid w:val="0049059F"/>
    <w:rsid w:val="00490AEB"/>
    <w:rsid w:val="00490F9B"/>
    <w:rsid w:val="004913B6"/>
    <w:rsid w:val="00491EEE"/>
    <w:rsid w:val="00492D54"/>
    <w:rsid w:val="00492E5B"/>
    <w:rsid w:val="0049303E"/>
    <w:rsid w:val="00493253"/>
    <w:rsid w:val="0049375A"/>
    <w:rsid w:val="00493C0A"/>
    <w:rsid w:val="00493C66"/>
    <w:rsid w:val="00493C9A"/>
    <w:rsid w:val="00493E80"/>
    <w:rsid w:val="00493F02"/>
    <w:rsid w:val="004943B7"/>
    <w:rsid w:val="00494A9B"/>
    <w:rsid w:val="00494B88"/>
    <w:rsid w:val="00495039"/>
    <w:rsid w:val="00495048"/>
    <w:rsid w:val="0049506C"/>
    <w:rsid w:val="004957E9"/>
    <w:rsid w:val="00495AE5"/>
    <w:rsid w:val="00495CFB"/>
    <w:rsid w:val="00495F01"/>
    <w:rsid w:val="00496001"/>
    <w:rsid w:val="0049603C"/>
    <w:rsid w:val="00496078"/>
    <w:rsid w:val="00496115"/>
    <w:rsid w:val="0049699A"/>
    <w:rsid w:val="00496FD7"/>
    <w:rsid w:val="00497D70"/>
    <w:rsid w:val="004A0829"/>
    <w:rsid w:val="004A0974"/>
    <w:rsid w:val="004A128F"/>
    <w:rsid w:val="004A1FDD"/>
    <w:rsid w:val="004A22FE"/>
    <w:rsid w:val="004A276D"/>
    <w:rsid w:val="004A2CE1"/>
    <w:rsid w:val="004A2F78"/>
    <w:rsid w:val="004A2F8D"/>
    <w:rsid w:val="004A30F1"/>
    <w:rsid w:val="004A3933"/>
    <w:rsid w:val="004A3BD9"/>
    <w:rsid w:val="004A3C63"/>
    <w:rsid w:val="004A3FD4"/>
    <w:rsid w:val="004A45B5"/>
    <w:rsid w:val="004A4B81"/>
    <w:rsid w:val="004A4D7A"/>
    <w:rsid w:val="004A56B7"/>
    <w:rsid w:val="004A57FB"/>
    <w:rsid w:val="004A5848"/>
    <w:rsid w:val="004A635F"/>
    <w:rsid w:val="004A6607"/>
    <w:rsid w:val="004A67B6"/>
    <w:rsid w:val="004A6A0D"/>
    <w:rsid w:val="004A6EE9"/>
    <w:rsid w:val="004A6FCA"/>
    <w:rsid w:val="004A71F3"/>
    <w:rsid w:val="004A762B"/>
    <w:rsid w:val="004A763F"/>
    <w:rsid w:val="004A79CB"/>
    <w:rsid w:val="004A7E74"/>
    <w:rsid w:val="004B053D"/>
    <w:rsid w:val="004B07A7"/>
    <w:rsid w:val="004B0BE3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952"/>
    <w:rsid w:val="004B3C69"/>
    <w:rsid w:val="004B405C"/>
    <w:rsid w:val="004B4130"/>
    <w:rsid w:val="004B481F"/>
    <w:rsid w:val="004B4853"/>
    <w:rsid w:val="004B489D"/>
    <w:rsid w:val="004B4A44"/>
    <w:rsid w:val="004B4D26"/>
    <w:rsid w:val="004B4EA2"/>
    <w:rsid w:val="004B5030"/>
    <w:rsid w:val="004B5205"/>
    <w:rsid w:val="004B52CE"/>
    <w:rsid w:val="004B55FA"/>
    <w:rsid w:val="004B572F"/>
    <w:rsid w:val="004B5991"/>
    <w:rsid w:val="004B68E2"/>
    <w:rsid w:val="004B6C02"/>
    <w:rsid w:val="004B7EBD"/>
    <w:rsid w:val="004B7F7E"/>
    <w:rsid w:val="004C0065"/>
    <w:rsid w:val="004C03C9"/>
    <w:rsid w:val="004C0540"/>
    <w:rsid w:val="004C0C42"/>
    <w:rsid w:val="004C12A9"/>
    <w:rsid w:val="004C1716"/>
    <w:rsid w:val="004C17CF"/>
    <w:rsid w:val="004C1A28"/>
    <w:rsid w:val="004C1F0A"/>
    <w:rsid w:val="004C2EDA"/>
    <w:rsid w:val="004C2F8F"/>
    <w:rsid w:val="004C333C"/>
    <w:rsid w:val="004C37DF"/>
    <w:rsid w:val="004C3970"/>
    <w:rsid w:val="004C3D4F"/>
    <w:rsid w:val="004C3E3A"/>
    <w:rsid w:val="004C40B6"/>
    <w:rsid w:val="004C4239"/>
    <w:rsid w:val="004C4448"/>
    <w:rsid w:val="004C4631"/>
    <w:rsid w:val="004C4BBD"/>
    <w:rsid w:val="004C4D6A"/>
    <w:rsid w:val="004C4E44"/>
    <w:rsid w:val="004C4E51"/>
    <w:rsid w:val="004C4FE4"/>
    <w:rsid w:val="004C54C0"/>
    <w:rsid w:val="004C6178"/>
    <w:rsid w:val="004C6452"/>
    <w:rsid w:val="004C684B"/>
    <w:rsid w:val="004D05A1"/>
    <w:rsid w:val="004D05BE"/>
    <w:rsid w:val="004D0755"/>
    <w:rsid w:val="004D0848"/>
    <w:rsid w:val="004D08B2"/>
    <w:rsid w:val="004D0F1F"/>
    <w:rsid w:val="004D0F21"/>
    <w:rsid w:val="004D1D71"/>
    <w:rsid w:val="004D205C"/>
    <w:rsid w:val="004D253D"/>
    <w:rsid w:val="004D2544"/>
    <w:rsid w:val="004D2663"/>
    <w:rsid w:val="004D26B5"/>
    <w:rsid w:val="004D2734"/>
    <w:rsid w:val="004D2AD7"/>
    <w:rsid w:val="004D2CF9"/>
    <w:rsid w:val="004D2EE8"/>
    <w:rsid w:val="004D2FDC"/>
    <w:rsid w:val="004D356C"/>
    <w:rsid w:val="004D37EB"/>
    <w:rsid w:val="004D3CA0"/>
    <w:rsid w:val="004D47A9"/>
    <w:rsid w:val="004D4BB3"/>
    <w:rsid w:val="004D4CAD"/>
    <w:rsid w:val="004D4D30"/>
    <w:rsid w:val="004D5458"/>
    <w:rsid w:val="004D5E11"/>
    <w:rsid w:val="004D61BB"/>
    <w:rsid w:val="004D62B2"/>
    <w:rsid w:val="004D63AC"/>
    <w:rsid w:val="004D65C2"/>
    <w:rsid w:val="004D65FC"/>
    <w:rsid w:val="004D6C16"/>
    <w:rsid w:val="004D72CB"/>
    <w:rsid w:val="004D7C88"/>
    <w:rsid w:val="004D7CA0"/>
    <w:rsid w:val="004E0183"/>
    <w:rsid w:val="004E0646"/>
    <w:rsid w:val="004E068D"/>
    <w:rsid w:val="004E088D"/>
    <w:rsid w:val="004E0ED3"/>
    <w:rsid w:val="004E1684"/>
    <w:rsid w:val="004E1884"/>
    <w:rsid w:val="004E2256"/>
    <w:rsid w:val="004E26C3"/>
    <w:rsid w:val="004E2E22"/>
    <w:rsid w:val="004E319C"/>
    <w:rsid w:val="004E3F0A"/>
    <w:rsid w:val="004E4C60"/>
    <w:rsid w:val="004E50F5"/>
    <w:rsid w:val="004E51BF"/>
    <w:rsid w:val="004E5554"/>
    <w:rsid w:val="004E5B51"/>
    <w:rsid w:val="004E5E2D"/>
    <w:rsid w:val="004E6090"/>
    <w:rsid w:val="004E624D"/>
    <w:rsid w:val="004E648A"/>
    <w:rsid w:val="004E6EA7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7F8"/>
    <w:rsid w:val="004F1D5D"/>
    <w:rsid w:val="004F2782"/>
    <w:rsid w:val="004F2EDC"/>
    <w:rsid w:val="004F307F"/>
    <w:rsid w:val="004F3215"/>
    <w:rsid w:val="004F328D"/>
    <w:rsid w:val="004F37EA"/>
    <w:rsid w:val="004F3897"/>
    <w:rsid w:val="004F3C65"/>
    <w:rsid w:val="004F4776"/>
    <w:rsid w:val="004F4978"/>
    <w:rsid w:val="004F4EA3"/>
    <w:rsid w:val="004F4FB4"/>
    <w:rsid w:val="004F4FF0"/>
    <w:rsid w:val="004F50E8"/>
    <w:rsid w:val="004F52BB"/>
    <w:rsid w:val="004F53A3"/>
    <w:rsid w:val="004F55EC"/>
    <w:rsid w:val="004F6453"/>
    <w:rsid w:val="004F71AC"/>
    <w:rsid w:val="004F72E6"/>
    <w:rsid w:val="004F7551"/>
    <w:rsid w:val="004F7C18"/>
    <w:rsid w:val="004F7D83"/>
    <w:rsid w:val="004F7E7B"/>
    <w:rsid w:val="0050001F"/>
    <w:rsid w:val="005004FC"/>
    <w:rsid w:val="0050064B"/>
    <w:rsid w:val="00501F50"/>
    <w:rsid w:val="005020AA"/>
    <w:rsid w:val="005021DE"/>
    <w:rsid w:val="005023BC"/>
    <w:rsid w:val="00502A2E"/>
    <w:rsid w:val="00502A54"/>
    <w:rsid w:val="00502F68"/>
    <w:rsid w:val="00502FB0"/>
    <w:rsid w:val="00502FB1"/>
    <w:rsid w:val="00503406"/>
    <w:rsid w:val="0050373E"/>
    <w:rsid w:val="005039A1"/>
    <w:rsid w:val="00504793"/>
    <w:rsid w:val="0050567B"/>
    <w:rsid w:val="0050578B"/>
    <w:rsid w:val="00505E7A"/>
    <w:rsid w:val="00505F32"/>
    <w:rsid w:val="00505FE0"/>
    <w:rsid w:val="005066BF"/>
    <w:rsid w:val="00507855"/>
    <w:rsid w:val="00510A75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533"/>
    <w:rsid w:val="005148D7"/>
    <w:rsid w:val="00514984"/>
    <w:rsid w:val="00514B23"/>
    <w:rsid w:val="00515858"/>
    <w:rsid w:val="00515E23"/>
    <w:rsid w:val="0051614A"/>
    <w:rsid w:val="00516304"/>
    <w:rsid w:val="00516751"/>
    <w:rsid w:val="005168E7"/>
    <w:rsid w:val="00516EB8"/>
    <w:rsid w:val="005177C3"/>
    <w:rsid w:val="00520516"/>
    <w:rsid w:val="005209F6"/>
    <w:rsid w:val="00520A7E"/>
    <w:rsid w:val="005210EC"/>
    <w:rsid w:val="005214A3"/>
    <w:rsid w:val="00521A02"/>
    <w:rsid w:val="00521F21"/>
    <w:rsid w:val="005226FC"/>
    <w:rsid w:val="00522858"/>
    <w:rsid w:val="00522A35"/>
    <w:rsid w:val="00522CC0"/>
    <w:rsid w:val="00522EA6"/>
    <w:rsid w:val="0052312C"/>
    <w:rsid w:val="00523B10"/>
    <w:rsid w:val="00524538"/>
    <w:rsid w:val="00524EC1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12B"/>
    <w:rsid w:val="00527449"/>
    <w:rsid w:val="00527A9E"/>
    <w:rsid w:val="00530235"/>
    <w:rsid w:val="005302B8"/>
    <w:rsid w:val="005303F3"/>
    <w:rsid w:val="00530EF4"/>
    <w:rsid w:val="005316CC"/>
    <w:rsid w:val="00531C09"/>
    <w:rsid w:val="00531C54"/>
    <w:rsid w:val="00531CC7"/>
    <w:rsid w:val="00532395"/>
    <w:rsid w:val="005324B0"/>
    <w:rsid w:val="0053395F"/>
    <w:rsid w:val="0053396A"/>
    <w:rsid w:val="00533B1A"/>
    <w:rsid w:val="00533C78"/>
    <w:rsid w:val="00534208"/>
    <w:rsid w:val="005348FC"/>
    <w:rsid w:val="005349D9"/>
    <w:rsid w:val="00534C97"/>
    <w:rsid w:val="005357CB"/>
    <w:rsid w:val="00535B48"/>
    <w:rsid w:val="00535B80"/>
    <w:rsid w:val="00535C08"/>
    <w:rsid w:val="005360F7"/>
    <w:rsid w:val="0053677C"/>
    <w:rsid w:val="00536C58"/>
    <w:rsid w:val="005371F0"/>
    <w:rsid w:val="0053775B"/>
    <w:rsid w:val="00537E64"/>
    <w:rsid w:val="00537F1E"/>
    <w:rsid w:val="00537F68"/>
    <w:rsid w:val="005404C5"/>
    <w:rsid w:val="0054094D"/>
    <w:rsid w:val="00540A5C"/>
    <w:rsid w:val="00540AAF"/>
    <w:rsid w:val="00540DEC"/>
    <w:rsid w:val="0054166C"/>
    <w:rsid w:val="00541F97"/>
    <w:rsid w:val="00542C0D"/>
    <w:rsid w:val="00542DB0"/>
    <w:rsid w:val="00542E9C"/>
    <w:rsid w:val="005431C3"/>
    <w:rsid w:val="0054394F"/>
    <w:rsid w:val="00544084"/>
    <w:rsid w:val="00544211"/>
    <w:rsid w:val="005442F1"/>
    <w:rsid w:val="00544323"/>
    <w:rsid w:val="0054485F"/>
    <w:rsid w:val="005449C3"/>
    <w:rsid w:val="00545286"/>
    <w:rsid w:val="005455AE"/>
    <w:rsid w:val="005457FC"/>
    <w:rsid w:val="005458EF"/>
    <w:rsid w:val="00545933"/>
    <w:rsid w:val="00545BE8"/>
    <w:rsid w:val="0054612D"/>
    <w:rsid w:val="0054621F"/>
    <w:rsid w:val="0054633D"/>
    <w:rsid w:val="00546382"/>
    <w:rsid w:val="00546E21"/>
    <w:rsid w:val="00547137"/>
    <w:rsid w:val="00547312"/>
    <w:rsid w:val="005476B5"/>
    <w:rsid w:val="00547E32"/>
    <w:rsid w:val="0055096E"/>
    <w:rsid w:val="00550B11"/>
    <w:rsid w:val="00550DB8"/>
    <w:rsid w:val="0055117D"/>
    <w:rsid w:val="005517F2"/>
    <w:rsid w:val="00551AE9"/>
    <w:rsid w:val="00552219"/>
    <w:rsid w:val="005524C1"/>
    <w:rsid w:val="00552721"/>
    <w:rsid w:val="00552CD9"/>
    <w:rsid w:val="00552E51"/>
    <w:rsid w:val="005530DA"/>
    <w:rsid w:val="005534FF"/>
    <w:rsid w:val="0055366F"/>
    <w:rsid w:val="00553807"/>
    <w:rsid w:val="00553837"/>
    <w:rsid w:val="00553A9D"/>
    <w:rsid w:val="005548FC"/>
    <w:rsid w:val="00554FC8"/>
    <w:rsid w:val="00555265"/>
    <w:rsid w:val="005555FD"/>
    <w:rsid w:val="0055585A"/>
    <w:rsid w:val="00555A04"/>
    <w:rsid w:val="00555B77"/>
    <w:rsid w:val="00555BC9"/>
    <w:rsid w:val="00555EFB"/>
    <w:rsid w:val="00555FA8"/>
    <w:rsid w:val="00557939"/>
    <w:rsid w:val="00557CE0"/>
    <w:rsid w:val="005602E2"/>
    <w:rsid w:val="005603AC"/>
    <w:rsid w:val="005606CD"/>
    <w:rsid w:val="005606D4"/>
    <w:rsid w:val="005609F7"/>
    <w:rsid w:val="005610B6"/>
    <w:rsid w:val="00561343"/>
    <w:rsid w:val="00561D10"/>
    <w:rsid w:val="0056227C"/>
    <w:rsid w:val="00562782"/>
    <w:rsid w:val="005629C2"/>
    <w:rsid w:val="005630EC"/>
    <w:rsid w:val="0056355F"/>
    <w:rsid w:val="00563B6C"/>
    <w:rsid w:val="00563ECE"/>
    <w:rsid w:val="00563FFD"/>
    <w:rsid w:val="00564F61"/>
    <w:rsid w:val="0056578F"/>
    <w:rsid w:val="005658D5"/>
    <w:rsid w:val="00565EA7"/>
    <w:rsid w:val="00565F71"/>
    <w:rsid w:val="005668B8"/>
    <w:rsid w:val="00567807"/>
    <w:rsid w:val="005679D4"/>
    <w:rsid w:val="00567D68"/>
    <w:rsid w:val="00570609"/>
    <w:rsid w:val="00570AF3"/>
    <w:rsid w:val="00570FD5"/>
    <w:rsid w:val="00571464"/>
    <w:rsid w:val="00571E34"/>
    <w:rsid w:val="0057208D"/>
    <w:rsid w:val="00572806"/>
    <w:rsid w:val="00572A30"/>
    <w:rsid w:val="00572F53"/>
    <w:rsid w:val="00573590"/>
    <w:rsid w:val="0057369D"/>
    <w:rsid w:val="0057374A"/>
    <w:rsid w:val="00573AC0"/>
    <w:rsid w:val="005741EA"/>
    <w:rsid w:val="005743D9"/>
    <w:rsid w:val="00574543"/>
    <w:rsid w:val="00574C4A"/>
    <w:rsid w:val="00575521"/>
    <w:rsid w:val="005758A7"/>
    <w:rsid w:val="00575F87"/>
    <w:rsid w:val="00576076"/>
    <w:rsid w:val="005761A3"/>
    <w:rsid w:val="005764E7"/>
    <w:rsid w:val="0057694A"/>
    <w:rsid w:val="00576D6F"/>
    <w:rsid w:val="00576E88"/>
    <w:rsid w:val="00576F64"/>
    <w:rsid w:val="00577779"/>
    <w:rsid w:val="0058001C"/>
    <w:rsid w:val="0058008E"/>
    <w:rsid w:val="00580580"/>
    <w:rsid w:val="00581744"/>
    <w:rsid w:val="00582035"/>
    <w:rsid w:val="0058256B"/>
    <w:rsid w:val="00582905"/>
    <w:rsid w:val="00582AED"/>
    <w:rsid w:val="00582C1F"/>
    <w:rsid w:val="005836D5"/>
    <w:rsid w:val="00583774"/>
    <w:rsid w:val="00583862"/>
    <w:rsid w:val="0058389E"/>
    <w:rsid w:val="005838BA"/>
    <w:rsid w:val="00583B35"/>
    <w:rsid w:val="00583D1C"/>
    <w:rsid w:val="0058404C"/>
    <w:rsid w:val="0058421C"/>
    <w:rsid w:val="00584755"/>
    <w:rsid w:val="0058513F"/>
    <w:rsid w:val="0058530F"/>
    <w:rsid w:val="0058589F"/>
    <w:rsid w:val="0058615A"/>
    <w:rsid w:val="00586464"/>
    <w:rsid w:val="005866D6"/>
    <w:rsid w:val="005866F8"/>
    <w:rsid w:val="0058686B"/>
    <w:rsid w:val="00586C2A"/>
    <w:rsid w:val="00586E1B"/>
    <w:rsid w:val="0058734B"/>
    <w:rsid w:val="005873BC"/>
    <w:rsid w:val="0059034A"/>
    <w:rsid w:val="0059038A"/>
    <w:rsid w:val="0059041F"/>
    <w:rsid w:val="0059061D"/>
    <w:rsid w:val="00591093"/>
    <w:rsid w:val="005912B6"/>
    <w:rsid w:val="00591F15"/>
    <w:rsid w:val="0059242D"/>
    <w:rsid w:val="00592899"/>
    <w:rsid w:val="005931CA"/>
    <w:rsid w:val="005934E7"/>
    <w:rsid w:val="00593515"/>
    <w:rsid w:val="00593739"/>
    <w:rsid w:val="00594112"/>
    <w:rsid w:val="00594382"/>
    <w:rsid w:val="005944A4"/>
    <w:rsid w:val="00594588"/>
    <w:rsid w:val="00594822"/>
    <w:rsid w:val="00594AA1"/>
    <w:rsid w:val="005957ED"/>
    <w:rsid w:val="00595FA0"/>
    <w:rsid w:val="0059673A"/>
    <w:rsid w:val="005969D8"/>
    <w:rsid w:val="00596C89"/>
    <w:rsid w:val="00597272"/>
    <w:rsid w:val="0059743F"/>
    <w:rsid w:val="005976C9"/>
    <w:rsid w:val="005A0770"/>
    <w:rsid w:val="005A0784"/>
    <w:rsid w:val="005A08AC"/>
    <w:rsid w:val="005A09E0"/>
    <w:rsid w:val="005A0A78"/>
    <w:rsid w:val="005A0B28"/>
    <w:rsid w:val="005A0BC1"/>
    <w:rsid w:val="005A1326"/>
    <w:rsid w:val="005A171F"/>
    <w:rsid w:val="005A1ACD"/>
    <w:rsid w:val="005A1CED"/>
    <w:rsid w:val="005A2130"/>
    <w:rsid w:val="005A28C5"/>
    <w:rsid w:val="005A2DDC"/>
    <w:rsid w:val="005A332E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F3D"/>
    <w:rsid w:val="005A6105"/>
    <w:rsid w:val="005A6463"/>
    <w:rsid w:val="005A65B1"/>
    <w:rsid w:val="005A723F"/>
    <w:rsid w:val="005A7278"/>
    <w:rsid w:val="005A7355"/>
    <w:rsid w:val="005A74C4"/>
    <w:rsid w:val="005A7C04"/>
    <w:rsid w:val="005A7DAE"/>
    <w:rsid w:val="005A7EED"/>
    <w:rsid w:val="005B0145"/>
    <w:rsid w:val="005B0AA4"/>
    <w:rsid w:val="005B0AA8"/>
    <w:rsid w:val="005B0B64"/>
    <w:rsid w:val="005B0E60"/>
    <w:rsid w:val="005B0EB0"/>
    <w:rsid w:val="005B0FC9"/>
    <w:rsid w:val="005B1A4B"/>
    <w:rsid w:val="005B1BD8"/>
    <w:rsid w:val="005B1FE4"/>
    <w:rsid w:val="005B2EA8"/>
    <w:rsid w:val="005B316E"/>
    <w:rsid w:val="005B35E9"/>
    <w:rsid w:val="005B3845"/>
    <w:rsid w:val="005B388A"/>
    <w:rsid w:val="005B3CC2"/>
    <w:rsid w:val="005B3D02"/>
    <w:rsid w:val="005B3D03"/>
    <w:rsid w:val="005B424B"/>
    <w:rsid w:val="005B4329"/>
    <w:rsid w:val="005B4370"/>
    <w:rsid w:val="005B473E"/>
    <w:rsid w:val="005B49F3"/>
    <w:rsid w:val="005B53E7"/>
    <w:rsid w:val="005B56C4"/>
    <w:rsid w:val="005B59BD"/>
    <w:rsid w:val="005B5B1D"/>
    <w:rsid w:val="005B5CAF"/>
    <w:rsid w:val="005B5E4B"/>
    <w:rsid w:val="005B6595"/>
    <w:rsid w:val="005B6896"/>
    <w:rsid w:val="005B6BA8"/>
    <w:rsid w:val="005B6C09"/>
    <w:rsid w:val="005B6F18"/>
    <w:rsid w:val="005B6F3C"/>
    <w:rsid w:val="005B7074"/>
    <w:rsid w:val="005B7294"/>
    <w:rsid w:val="005B73D1"/>
    <w:rsid w:val="005B760F"/>
    <w:rsid w:val="005B765B"/>
    <w:rsid w:val="005B789F"/>
    <w:rsid w:val="005C0135"/>
    <w:rsid w:val="005C0540"/>
    <w:rsid w:val="005C0B0B"/>
    <w:rsid w:val="005C0C0E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41C2"/>
    <w:rsid w:val="005C4269"/>
    <w:rsid w:val="005C43CD"/>
    <w:rsid w:val="005C4CD4"/>
    <w:rsid w:val="005C4D74"/>
    <w:rsid w:val="005C5CFE"/>
    <w:rsid w:val="005C6131"/>
    <w:rsid w:val="005C621D"/>
    <w:rsid w:val="005C67E8"/>
    <w:rsid w:val="005C6B19"/>
    <w:rsid w:val="005C6D30"/>
    <w:rsid w:val="005C6E2A"/>
    <w:rsid w:val="005C73DC"/>
    <w:rsid w:val="005C7754"/>
    <w:rsid w:val="005C7B60"/>
    <w:rsid w:val="005C7C20"/>
    <w:rsid w:val="005C7C43"/>
    <w:rsid w:val="005C7CF4"/>
    <w:rsid w:val="005D02F9"/>
    <w:rsid w:val="005D0930"/>
    <w:rsid w:val="005D0D13"/>
    <w:rsid w:val="005D17A5"/>
    <w:rsid w:val="005D1841"/>
    <w:rsid w:val="005D2262"/>
    <w:rsid w:val="005D2524"/>
    <w:rsid w:val="005D2E39"/>
    <w:rsid w:val="005D3646"/>
    <w:rsid w:val="005D3A0E"/>
    <w:rsid w:val="005D4508"/>
    <w:rsid w:val="005D4837"/>
    <w:rsid w:val="005D49E8"/>
    <w:rsid w:val="005D4BBE"/>
    <w:rsid w:val="005D563D"/>
    <w:rsid w:val="005D668B"/>
    <w:rsid w:val="005D6B87"/>
    <w:rsid w:val="005D6C21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B2C"/>
    <w:rsid w:val="005E2E42"/>
    <w:rsid w:val="005E2EAA"/>
    <w:rsid w:val="005E30A1"/>
    <w:rsid w:val="005E39AA"/>
    <w:rsid w:val="005E40F5"/>
    <w:rsid w:val="005E4241"/>
    <w:rsid w:val="005E443C"/>
    <w:rsid w:val="005E4961"/>
    <w:rsid w:val="005E4B60"/>
    <w:rsid w:val="005E4BCB"/>
    <w:rsid w:val="005E4D75"/>
    <w:rsid w:val="005E4D88"/>
    <w:rsid w:val="005E5381"/>
    <w:rsid w:val="005E5DBD"/>
    <w:rsid w:val="005E5E15"/>
    <w:rsid w:val="005E604D"/>
    <w:rsid w:val="005E6165"/>
    <w:rsid w:val="005E702C"/>
    <w:rsid w:val="005E71C5"/>
    <w:rsid w:val="005E7536"/>
    <w:rsid w:val="005E7995"/>
    <w:rsid w:val="005E7EDE"/>
    <w:rsid w:val="005F011B"/>
    <w:rsid w:val="005F011D"/>
    <w:rsid w:val="005F06FF"/>
    <w:rsid w:val="005F0D69"/>
    <w:rsid w:val="005F0E01"/>
    <w:rsid w:val="005F0FE5"/>
    <w:rsid w:val="005F10E9"/>
    <w:rsid w:val="005F2897"/>
    <w:rsid w:val="005F2D74"/>
    <w:rsid w:val="005F2E15"/>
    <w:rsid w:val="005F3116"/>
    <w:rsid w:val="005F3AD4"/>
    <w:rsid w:val="005F3D87"/>
    <w:rsid w:val="005F3E2F"/>
    <w:rsid w:val="005F411D"/>
    <w:rsid w:val="005F47D0"/>
    <w:rsid w:val="005F4EC4"/>
    <w:rsid w:val="005F5296"/>
    <w:rsid w:val="005F5BD8"/>
    <w:rsid w:val="005F5C47"/>
    <w:rsid w:val="005F5F76"/>
    <w:rsid w:val="005F63D6"/>
    <w:rsid w:val="005F6AA0"/>
    <w:rsid w:val="005F6D36"/>
    <w:rsid w:val="005F717F"/>
    <w:rsid w:val="005F79F9"/>
    <w:rsid w:val="005F7CE8"/>
    <w:rsid w:val="005F7DE0"/>
    <w:rsid w:val="0060006E"/>
    <w:rsid w:val="006001FD"/>
    <w:rsid w:val="006003AA"/>
    <w:rsid w:val="006007D5"/>
    <w:rsid w:val="00600E76"/>
    <w:rsid w:val="0060113B"/>
    <w:rsid w:val="0060138B"/>
    <w:rsid w:val="006016A6"/>
    <w:rsid w:val="006018CA"/>
    <w:rsid w:val="00602053"/>
    <w:rsid w:val="00602445"/>
    <w:rsid w:val="00602495"/>
    <w:rsid w:val="00602DFF"/>
    <w:rsid w:val="006030F5"/>
    <w:rsid w:val="00603630"/>
    <w:rsid w:val="00603B0E"/>
    <w:rsid w:val="00603BD5"/>
    <w:rsid w:val="00603BE1"/>
    <w:rsid w:val="00603CC4"/>
    <w:rsid w:val="00603DA3"/>
    <w:rsid w:val="00604441"/>
    <w:rsid w:val="006046D4"/>
    <w:rsid w:val="0060478A"/>
    <w:rsid w:val="00604A65"/>
    <w:rsid w:val="00605A86"/>
    <w:rsid w:val="00606104"/>
    <w:rsid w:val="006061E0"/>
    <w:rsid w:val="006066F4"/>
    <w:rsid w:val="00606ADF"/>
    <w:rsid w:val="00606D7D"/>
    <w:rsid w:val="00606F1E"/>
    <w:rsid w:val="00607099"/>
    <w:rsid w:val="0060757A"/>
    <w:rsid w:val="0060799F"/>
    <w:rsid w:val="006079FB"/>
    <w:rsid w:val="00607CA9"/>
    <w:rsid w:val="00607E8B"/>
    <w:rsid w:val="006102E5"/>
    <w:rsid w:val="006105F6"/>
    <w:rsid w:val="0061078A"/>
    <w:rsid w:val="0061097C"/>
    <w:rsid w:val="00610FB1"/>
    <w:rsid w:val="00610FC5"/>
    <w:rsid w:val="00611089"/>
    <w:rsid w:val="006111E6"/>
    <w:rsid w:val="00612666"/>
    <w:rsid w:val="00613099"/>
    <w:rsid w:val="00613219"/>
    <w:rsid w:val="00613306"/>
    <w:rsid w:val="006136F8"/>
    <w:rsid w:val="0061471D"/>
    <w:rsid w:val="00614808"/>
    <w:rsid w:val="00614CE4"/>
    <w:rsid w:val="00615144"/>
    <w:rsid w:val="006151C7"/>
    <w:rsid w:val="006153CF"/>
    <w:rsid w:val="006153E7"/>
    <w:rsid w:val="00615777"/>
    <w:rsid w:val="0061608E"/>
    <w:rsid w:val="00616459"/>
    <w:rsid w:val="00616547"/>
    <w:rsid w:val="00616589"/>
    <w:rsid w:val="0061698C"/>
    <w:rsid w:val="00616D8A"/>
    <w:rsid w:val="0061747F"/>
    <w:rsid w:val="00617550"/>
    <w:rsid w:val="00617776"/>
    <w:rsid w:val="00617E0B"/>
    <w:rsid w:val="00620C9C"/>
    <w:rsid w:val="006213C8"/>
    <w:rsid w:val="006216A8"/>
    <w:rsid w:val="00621A6D"/>
    <w:rsid w:val="00621D2B"/>
    <w:rsid w:val="00621E56"/>
    <w:rsid w:val="0062230E"/>
    <w:rsid w:val="006225A4"/>
    <w:rsid w:val="0062299C"/>
    <w:rsid w:val="00622F7A"/>
    <w:rsid w:val="00623775"/>
    <w:rsid w:val="006242C1"/>
    <w:rsid w:val="00624ADC"/>
    <w:rsid w:val="00624CDD"/>
    <w:rsid w:val="00624F3B"/>
    <w:rsid w:val="00625007"/>
    <w:rsid w:val="0062547D"/>
    <w:rsid w:val="00626594"/>
    <w:rsid w:val="0062674A"/>
    <w:rsid w:val="00626DC5"/>
    <w:rsid w:val="00627CBF"/>
    <w:rsid w:val="006309D3"/>
    <w:rsid w:val="00630A2B"/>
    <w:rsid w:val="00630ED3"/>
    <w:rsid w:val="00630FB4"/>
    <w:rsid w:val="006312AF"/>
    <w:rsid w:val="00631600"/>
    <w:rsid w:val="00631C85"/>
    <w:rsid w:val="00631F77"/>
    <w:rsid w:val="00632ACA"/>
    <w:rsid w:val="00632B7F"/>
    <w:rsid w:val="00632DDC"/>
    <w:rsid w:val="006330C1"/>
    <w:rsid w:val="00633D2F"/>
    <w:rsid w:val="00633D70"/>
    <w:rsid w:val="00634181"/>
    <w:rsid w:val="00634CAF"/>
    <w:rsid w:val="00634E04"/>
    <w:rsid w:val="00634EC7"/>
    <w:rsid w:val="00635097"/>
    <w:rsid w:val="006357A2"/>
    <w:rsid w:val="00636248"/>
    <w:rsid w:val="006363EB"/>
    <w:rsid w:val="006365C2"/>
    <w:rsid w:val="0063686C"/>
    <w:rsid w:val="0063701E"/>
    <w:rsid w:val="00637127"/>
    <w:rsid w:val="006373B9"/>
    <w:rsid w:val="0063747C"/>
    <w:rsid w:val="00640028"/>
    <w:rsid w:val="00640138"/>
    <w:rsid w:val="006401A2"/>
    <w:rsid w:val="006405B8"/>
    <w:rsid w:val="006419FD"/>
    <w:rsid w:val="00642129"/>
    <w:rsid w:val="0064232F"/>
    <w:rsid w:val="00642445"/>
    <w:rsid w:val="00642DCA"/>
    <w:rsid w:val="0064386A"/>
    <w:rsid w:val="00643BE9"/>
    <w:rsid w:val="00643CA2"/>
    <w:rsid w:val="00643F27"/>
    <w:rsid w:val="00644623"/>
    <w:rsid w:val="006448AB"/>
    <w:rsid w:val="00644BA2"/>
    <w:rsid w:val="00644CAB"/>
    <w:rsid w:val="00644DC4"/>
    <w:rsid w:val="00644F26"/>
    <w:rsid w:val="00645019"/>
    <w:rsid w:val="00645AE0"/>
    <w:rsid w:val="00645CCE"/>
    <w:rsid w:val="00645DDA"/>
    <w:rsid w:val="00646579"/>
    <w:rsid w:val="006467BC"/>
    <w:rsid w:val="00646AD1"/>
    <w:rsid w:val="00646F62"/>
    <w:rsid w:val="006476EA"/>
    <w:rsid w:val="00647A33"/>
    <w:rsid w:val="00647C03"/>
    <w:rsid w:val="00647FB5"/>
    <w:rsid w:val="006500A4"/>
    <w:rsid w:val="00650986"/>
    <w:rsid w:val="00651275"/>
    <w:rsid w:val="00651BE5"/>
    <w:rsid w:val="00652243"/>
    <w:rsid w:val="00652254"/>
    <w:rsid w:val="006526FA"/>
    <w:rsid w:val="006527C2"/>
    <w:rsid w:val="00653983"/>
    <w:rsid w:val="00653C75"/>
    <w:rsid w:val="0065403B"/>
    <w:rsid w:val="00654CE6"/>
    <w:rsid w:val="00655000"/>
    <w:rsid w:val="0065516B"/>
    <w:rsid w:val="006556A9"/>
    <w:rsid w:val="00655A7B"/>
    <w:rsid w:val="00655AC5"/>
    <w:rsid w:val="00656928"/>
    <w:rsid w:val="00656A5D"/>
    <w:rsid w:val="00656B26"/>
    <w:rsid w:val="00656B55"/>
    <w:rsid w:val="00656DB4"/>
    <w:rsid w:val="00656DCC"/>
    <w:rsid w:val="00656DCE"/>
    <w:rsid w:val="00657356"/>
    <w:rsid w:val="0065750B"/>
    <w:rsid w:val="0065773E"/>
    <w:rsid w:val="0065775C"/>
    <w:rsid w:val="00657DE3"/>
    <w:rsid w:val="00660574"/>
    <w:rsid w:val="006608A4"/>
    <w:rsid w:val="0066178E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BBE"/>
    <w:rsid w:val="00663CC1"/>
    <w:rsid w:val="00663F22"/>
    <w:rsid w:val="006640FC"/>
    <w:rsid w:val="006647AB"/>
    <w:rsid w:val="00664BD1"/>
    <w:rsid w:val="00665332"/>
    <w:rsid w:val="00665747"/>
    <w:rsid w:val="00665850"/>
    <w:rsid w:val="006659D0"/>
    <w:rsid w:val="006659E1"/>
    <w:rsid w:val="00665CF8"/>
    <w:rsid w:val="00666311"/>
    <w:rsid w:val="0066674B"/>
    <w:rsid w:val="006669A8"/>
    <w:rsid w:val="00666BAB"/>
    <w:rsid w:val="00666E5C"/>
    <w:rsid w:val="00666F20"/>
    <w:rsid w:val="00666F78"/>
    <w:rsid w:val="0066735E"/>
    <w:rsid w:val="0066782C"/>
    <w:rsid w:val="00667859"/>
    <w:rsid w:val="00667C62"/>
    <w:rsid w:val="00667D40"/>
    <w:rsid w:val="00670BF1"/>
    <w:rsid w:val="00670F8E"/>
    <w:rsid w:val="00671673"/>
    <w:rsid w:val="00671685"/>
    <w:rsid w:val="006719AA"/>
    <w:rsid w:val="00671C87"/>
    <w:rsid w:val="00671CCD"/>
    <w:rsid w:val="00672366"/>
    <w:rsid w:val="0067257D"/>
    <w:rsid w:val="006726A8"/>
    <w:rsid w:val="006726DF"/>
    <w:rsid w:val="00673344"/>
    <w:rsid w:val="0067347C"/>
    <w:rsid w:val="0067371A"/>
    <w:rsid w:val="00674101"/>
    <w:rsid w:val="00674247"/>
    <w:rsid w:val="00674BE3"/>
    <w:rsid w:val="00674C0A"/>
    <w:rsid w:val="0067563C"/>
    <w:rsid w:val="00675D98"/>
    <w:rsid w:val="006763A5"/>
    <w:rsid w:val="00676930"/>
    <w:rsid w:val="00676C9D"/>
    <w:rsid w:val="006770BE"/>
    <w:rsid w:val="006775BD"/>
    <w:rsid w:val="006775F6"/>
    <w:rsid w:val="006777F2"/>
    <w:rsid w:val="0068027E"/>
    <w:rsid w:val="0068062D"/>
    <w:rsid w:val="006806A9"/>
    <w:rsid w:val="006812B9"/>
    <w:rsid w:val="006812FB"/>
    <w:rsid w:val="00681738"/>
    <w:rsid w:val="00681F0D"/>
    <w:rsid w:val="0068216C"/>
    <w:rsid w:val="00682567"/>
    <w:rsid w:val="006826FC"/>
    <w:rsid w:val="00682EC2"/>
    <w:rsid w:val="006830A2"/>
    <w:rsid w:val="006838B4"/>
    <w:rsid w:val="00683E11"/>
    <w:rsid w:val="00684181"/>
    <w:rsid w:val="006844C9"/>
    <w:rsid w:val="00684A5A"/>
    <w:rsid w:val="00684ED0"/>
    <w:rsid w:val="0068542B"/>
    <w:rsid w:val="00685ECE"/>
    <w:rsid w:val="006863EC"/>
    <w:rsid w:val="00686E0E"/>
    <w:rsid w:val="00686EC4"/>
    <w:rsid w:val="00686EF8"/>
    <w:rsid w:val="00687400"/>
    <w:rsid w:val="0068773E"/>
    <w:rsid w:val="00687A0F"/>
    <w:rsid w:val="00687B7B"/>
    <w:rsid w:val="00687EA1"/>
    <w:rsid w:val="00687EF0"/>
    <w:rsid w:val="00690AA3"/>
    <w:rsid w:val="00690CF1"/>
    <w:rsid w:val="00690E6A"/>
    <w:rsid w:val="00690F89"/>
    <w:rsid w:val="00690FA1"/>
    <w:rsid w:val="0069131D"/>
    <w:rsid w:val="00691D15"/>
    <w:rsid w:val="00691F24"/>
    <w:rsid w:val="0069237A"/>
    <w:rsid w:val="0069257A"/>
    <w:rsid w:val="00692C18"/>
    <w:rsid w:val="00692F70"/>
    <w:rsid w:val="00692FC0"/>
    <w:rsid w:val="00693283"/>
    <w:rsid w:val="00693B60"/>
    <w:rsid w:val="00693D23"/>
    <w:rsid w:val="006943DF"/>
    <w:rsid w:val="006946F7"/>
    <w:rsid w:val="006946FA"/>
    <w:rsid w:val="00694D7C"/>
    <w:rsid w:val="00694D96"/>
    <w:rsid w:val="00694E93"/>
    <w:rsid w:val="00694EC9"/>
    <w:rsid w:val="0069504E"/>
    <w:rsid w:val="006952B0"/>
    <w:rsid w:val="006953D6"/>
    <w:rsid w:val="00695C37"/>
    <w:rsid w:val="00695EB6"/>
    <w:rsid w:val="00695EF9"/>
    <w:rsid w:val="00695F96"/>
    <w:rsid w:val="006961D6"/>
    <w:rsid w:val="0069641E"/>
    <w:rsid w:val="0069656D"/>
    <w:rsid w:val="0069657A"/>
    <w:rsid w:val="006968D0"/>
    <w:rsid w:val="00696927"/>
    <w:rsid w:val="00696EB6"/>
    <w:rsid w:val="006974DE"/>
    <w:rsid w:val="006975B9"/>
    <w:rsid w:val="00697C40"/>
    <w:rsid w:val="00697D2B"/>
    <w:rsid w:val="00697D5F"/>
    <w:rsid w:val="00697D9A"/>
    <w:rsid w:val="006A020E"/>
    <w:rsid w:val="006A081F"/>
    <w:rsid w:val="006A11CD"/>
    <w:rsid w:val="006A120C"/>
    <w:rsid w:val="006A1605"/>
    <w:rsid w:val="006A1FD1"/>
    <w:rsid w:val="006A2137"/>
    <w:rsid w:val="006A21C1"/>
    <w:rsid w:val="006A30A8"/>
    <w:rsid w:val="006A32F7"/>
    <w:rsid w:val="006A357F"/>
    <w:rsid w:val="006A3F59"/>
    <w:rsid w:val="006A43B9"/>
    <w:rsid w:val="006A45AE"/>
    <w:rsid w:val="006A4D10"/>
    <w:rsid w:val="006A50EF"/>
    <w:rsid w:val="006A5345"/>
    <w:rsid w:val="006A60F9"/>
    <w:rsid w:val="006A6186"/>
    <w:rsid w:val="006A6294"/>
    <w:rsid w:val="006A63F0"/>
    <w:rsid w:val="006A661F"/>
    <w:rsid w:val="006A6C09"/>
    <w:rsid w:val="006A6C2C"/>
    <w:rsid w:val="006A7783"/>
    <w:rsid w:val="006A78F6"/>
    <w:rsid w:val="006B0090"/>
    <w:rsid w:val="006B0224"/>
    <w:rsid w:val="006B06DC"/>
    <w:rsid w:val="006B082A"/>
    <w:rsid w:val="006B0AC7"/>
    <w:rsid w:val="006B100E"/>
    <w:rsid w:val="006B177C"/>
    <w:rsid w:val="006B1FDB"/>
    <w:rsid w:val="006B22C0"/>
    <w:rsid w:val="006B2874"/>
    <w:rsid w:val="006B2A3E"/>
    <w:rsid w:val="006B2A9F"/>
    <w:rsid w:val="006B2B15"/>
    <w:rsid w:val="006B2B3E"/>
    <w:rsid w:val="006B404D"/>
    <w:rsid w:val="006B4656"/>
    <w:rsid w:val="006B4B0B"/>
    <w:rsid w:val="006B535D"/>
    <w:rsid w:val="006B5C4E"/>
    <w:rsid w:val="006B5E11"/>
    <w:rsid w:val="006B5E72"/>
    <w:rsid w:val="006B5FBC"/>
    <w:rsid w:val="006B6064"/>
    <w:rsid w:val="006B68EB"/>
    <w:rsid w:val="006B7101"/>
    <w:rsid w:val="006B7435"/>
    <w:rsid w:val="006B7664"/>
    <w:rsid w:val="006B7DEA"/>
    <w:rsid w:val="006C0621"/>
    <w:rsid w:val="006C1282"/>
    <w:rsid w:val="006C146D"/>
    <w:rsid w:val="006C1640"/>
    <w:rsid w:val="006C2092"/>
    <w:rsid w:val="006C22CB"/>
    <w:rsid w:val="006C23A5"/>
    <w:rsid w:val="006C2827"/>
    <w:rsid w:val="006C2AA6"/>
    <w:rsid w:val="006C3EA4"/>
    <w:rsid w:val="006C516A"/>
    <w:rsid w:val="006C59B9"/>
    <w:rsid w:val="006C5D70"/>
    <w:rsid w:val="006C6103"/>
    <w:rsid w:val="006C6A08"/>
    <w:rsid w:val="006C6DFF"/>
    <w:rsid w:val="006C6F8A"/>
    <w:rsid w:val="006C7734"/>
    <w:rsid w:val="006C7998"/>
    <w:rsid w:val="006C7B9F"/>
    <w:rsid w:val="006C7D05"/>
    <w:rsid w:val="006D02B0"/>
    <w:rsid w:val="006D0620"/>
    <w:rsid w:val="006D0C44"/>
    <w:rsid w:val="006D0DC5"/>
    <w:rsid w:val="006D1115"/>
    <w:rsid w:val="006D172E"/>
    <w:rsid w:val="006D1AB6"/>
    <w:rsid w:val="006D202F"/>
    <w:rsid w:val="006D2D22"/>
    <w:rsid w:val="006D3039"/>
    <w:rsid w:val="006D3216"/>
    <w:rsid w:val="006D3248"/>
    <w:rsid w:val="006D388B"/>
    <w:rsid w:val="006D3921"/>
    <w:rsid w:val="006D39F2"/>
    <w:rsid w:val="006D3A84"/>
    <w:rsid w:val="006D3BF1"/>
    <w:rsid w:val="006D4181"/>
    <w:rsid w:val="006D4366"/>
    <w:rsid w:val="006D4494"/>
    <w:rsid w:val="006D4759"/>
    <w:rsid w:val="006D4A56"/>
    <w:rsid w:val="006D4BD9"/>
    <w:rsid w:val="006D4C17"/>
    <w:rsid w:val="006D4CDE"/>
    <w:rsid w:val="006D4EDA"/>
    <w:rsid w:val="006D4FA0"/>
    <w:rsid w:val="006D5064"/>
    <w:rsid w:val="006D55BA"/>
    <w:rsid w:val="006D562A"/>
    <w:rsid w:val="006D5946"/>
    <w:rsid w:val="006D5B98"/>
    <w:rsid w:val="006D5D1B"/>
    <w:rsid w:val="006D6211"/>
    <w:rsid w:val="006D62F3"/>
    <w:rsid w:val="006D6453"/>
    <w:rsid w:val="006D6877"/>
    <w:rsid w:val="006D6B0F"/>
    <w:rsid w:val="006D6EAA"/>
    <w:rsid w:val="006D6EB1"/>
    <w:rsid w:val="006D709F"/>
    <w:rsid w:val="006D7312"/>
    <w:rsid w:val="006D78FB"/>
    <w:rsid w:val="006D7F7E"/>
    <w:rsid w:val="006E060A"/>
    <w:rsid w:val="006E0937"/>
    <w:rsid w:val="006E0E02"/>
    <w:rsid w:val="006E14CC"/>
    <w:rsid w:val="006E1537"/>
    <w:rsid w:val="006E1D17"/>
    <w:rsid w:val="006E28DD"/>
    <w:rsid w:val="006E29CF"/>
    <w:rsid w:val="006E29E9"/>
    <w:rsid w:val="006E3199"/>
    <w:rsid w:val="006E323D"/>
    <w:rsid w:val="006E3589"/>
    <w:rsid w:val="006E371E"/>
    <w:rsid w:val="006E3C5E"/>
    <w:rsid w:val="006E3C9B"/>
    <w:rsid w:val="006E3D85"/>
    <w:rsid w:val="006E3E0D"/>
    <w:rsid w:val="006E3FCC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A6D"/>
    <w:rsid w:val="006E7B8E"/>
    <w:rsid w:val="006E7D81"/>
    <w:rsid w:val="006E7E21"/>
    <w:rsid w:val="006E7FD0"/>
    <w:rsid w:val="006F005D"/>
    <w:rsid w:val="006F01AF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57C"/>
    <w:rsid w:val="006F2E12"/>
    <w:rsid w:val="006F32A7"/>
    <w:rsid w:val="006F3440"/>
    <w:rsid w:val="006F34C5"/>
    <w:rsid w:val="006F3695"/>
    <w:rsid w:val="006F3D23"/>
    <w:rsid w:val="006F3EE2"/>
    <w:rsid w:val="006F3F89"/>
    <w:rsid w:val="006F40C7"/>
    <w:rsid w:val="006F425F"/>
    <w:rsid w:val="006F45C0"/>
    <w:rsid w:val="006F4982"/>
    <w:rsid w:val="006F4C3E"/>
    <w:rsid w:val="006F4C56"/>
    <w:rsid w:val="006F4D56"/>
    <w:rsid w:val="006F51D6"/>
    <w:rsid w:val="006F55A1"/>
    <w:rsid w:val="006F585C"/>
    <w:rsid w:val="006F5CC5"/>
    <w:rsid w:val="006F6CEB"/>
    <w:rsid w:val="006F6FAD"/>
    <w:rsid w:val="006F7312"/>
    <w:rsid w:val="006F7640"/>
    <w:rsid w:val="006F7BEB"/>
    <w:rsid w:val="006F7D5E"/>
    <w:rsid w:val="006F7E82"/>
    <w:rsid w:val="00700078"/>
    <w:rsid w:val="00700242"/>
    <w:rsid w:val="00700895"/>
    <w:rsid w:val="00700CD6"/>
    <w:rsid w:val="0070124D"/>
    <w:rsid w:val="0070126A"/>
    <w:rsid w:val="007012BF"/>
    <w:rsid w:val="00701313"/>
    <w:rsid w:val="007015B1"/>
    <w:rsid w:val="00702548"/>
    <w:rsid w:val="00702611"/>
    <w:rsid w:val="007026C3"/>
    <w:rsid w:val="0070285C"/>
    <w:rsid w:val="007031B1"/>
    <w:rsid w:val="007032F2"/>
    <w:rsid w:val="007037FE"/>
    <w:rsid w:val="00703CE0"/>
    <w:rsid w:val="0070401E"/>
    <w:rsid w:val="00704049"/>
    <w:rsid w:val="007042B3"/>
    <w:rsid w:val="0070463E"/>
    <w:rsid w:val="0070532F"/>
    <w:rsid w:val="007055C7"/>
    <w:rsid w:val="00705724"/>
    <w:rsid w:val="00705AEF"/>
    <w:rsid w:val="00705F84"/>
    <w:rsid w:val="00705FFC"/>
    <w:rsid w:val="0070627B"/>
    <w:rsid w:val="007064BB"/>
    <w:rsid w:val="00706AC4"/>
    <w:rsid w:val="00706B2F"/>
    <w:rsid w:val="00706B8D"/>
    <w:rsid w:val="0070712B"/>
    <w:rsid w:val="0070752C"/>
    <w:rsid w:val="0070788F"/>
    <w:rsid w:val="00707BCA"/>
    <w:rsid w:val="00707E96"/>
    <w:rsid w:val="0071072E"/>
    <w:rsid w:val="00710802"/>
    <w:rsid w:val="00711266"/>
    <w:rsid w:val="00711641"/>
    <w:rsid w:val="00711754"/>
    <w:rsid w:val="00711EE2"/>
    <w:rsid w:val="007122F8"/>
    <w:rsid w:val="007125AD"/>
    <w:rsid w:val="0071263D"/>
    <w:rsid w:val="00713261"/>
    <w:rsid w:val="007133A7"/>
    <w:rsid w:val="00713482"/>
    <w:rsid w:val="00713E38"/>
    <w:rsid w:val="007147D5"/>
    <w:rsid w:val="00714BB4"/>
    <w:rsid w:val="00714D48"/>
    <w:rsid w:val="00714E7B"/>
    <w:rsid w:val="00714EC9"/>
    <w:rsid w:val="00714F0A"/>
    <w:rsid w:val="007152DA"/>
    <w:rsid w:val="0071531B"/>
    <w:rsid w:val="00715668"/>
    <w:rsid w:val="007159ED"/>
    <w:rsid w:val="00715E2F"/>
    <w:rsid w:val="0071630D"/>
    <w:rsid w:val="007167A1"/>
    <w:rsid w:val="007169F3"/>
    <w:rsid w:val="00716DB1"/>
    <w:rsid w:val="00716FD6"/>
    <w:rsid w:val="00716FEF"/>
    <w:rsid w:val="007173F8"/>
    <w:rsid w:val="00717C35"/>
    <w:rsid w:val="00717EC5"/>
    <w:rsid w:val="007201A3"/>
    <w:rsid w:val="00720ABB"/>
    <w:rsid w:val="00721AEF"/>
    <w:rsid w:val="00721C9C"/>
    <w:rsid w:val="00721D53"/>
    <w:rsid w:val="00721DDF"/>
    <w:rsid w:val="00722033"/>
    <w:rsid w:val="007220D3"/>
    <w:rsid w:val="007226DC"/>
    <w:rsid w:val="00722DCD"/>
    <w:rsid w:val="007234BF"/>
    <w:rsid w:val="007237F4"/>
    <w:rsid w:val="00723C45"/>
    <w:rsid w:val="00723FF3"/>
    <w:rsid w:val="007241A4"/>
    <w:rsid w:val="00724496"/>
    <w:rsid w:val="007244B9"/>
    <w:rsid w:val="00724A9F"/>
    <w:rsid w:val="00725C53"/>
    <w:rsid w:val="00725C7D"/>
    <w:rsid w:val="00725CDC"/>
    <w:rsid w:val="00726115"/>
    <w:rsid w:val="00726173"/>
    <w:rsid w:val="007261D6"/>
    <w:rsid w:val="00726E80"/>
    <w:rsid w:val="00726E8F"/>
    <w:rsid w:val="00727101"/>
    <w:rsid w:val="00727102"/>
    <w:rsid w:val="00727163"/>
    <w:rsid w:val="00727347"/>
    <w:rsid w:val="00727597"/>
    <w:rsid w:val="00727813"/>
    <w:rsid w:val="00727CBE"/>
    <w:rsid w:val="00727E86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456"/>
    <w:rsid w:val="00733668"/>
    <w:rsid w:val="00734092"/>
    <w:rsid w:val="00734804"/>
    <w:rsid w:val="0073497A"/>
    <w:rsid w:val="00734AE9"/>
    <w:rsid w:val="00734CDA"/>
    <w:rsid w:val="00734E36"/>
    <w:rsid w:val="00734F4A"/>
    <w:rsid w:val="00735001"/>
    <w:rsid w:val="007351B4"/>
    <w:rsid w:val="00735209"/>
    <w:rsid w:val="007356A6"/>
    <w:rsid w:val="00735A40"/>
    <w:rsid w:val="00735A94"/>
    <w:rsid w:val="00735F3C"/>
    <w:rsid w:val="00735FAF"/>
    <w:rsid w:val="007363A8"/>
    <w:rsid w:val="007365F5"/>
    <w:rsid w:val="007367D3"/>
    <w:rsid w:val="007369AC"/>
    <w:rsid w:val="007369C3"/>
    <w:rsid w:val="00736AC6"/>
    <w:rsid w:val="007379FE"/>
    <w:rsid w:val="00737A58"/>
    <w:rsid w:val="00737B32"/>
    <w:rsid w:val="00737B4A"/>
    <w:rsid w:val="00737B6C"/>
    <w:rsid w:val="00737E3E"/>
    <w:rsid w:val="00737FE0"/>
    <w:rsid w:val="0074046A"/>
    <w:rsid w:val="007405C5"/>
    <w:rsid w:val="0074090A"/>
    <w:rsid w:val="00740EDC"/>
    <w:rsid w:val="007412A1"/>
    <w:rsid w:val="00741C70"/>
    <w:rsid w:val="00741E03"/>
    <w:rsid w:val="007422C5"/>
    <w:rsid w:val="007427BF"/>
    <w:rsid w:val="007430E5"/>
    <w:rsid w:val="007431CD"/>
    <w:rsid w:val="0074321B"/>
    <w:rsid w:val="00743976"/>
    <w:rsid w:val="00744096"/>
    <w:rsid w:val="007449D9"/>
    <w:rsid w:val="007450B8"/>
    <w:rsid w:val="00745D5D"/>
    <w:rsid w:val="00745F00"/>
    <w:rsid w:val="007461BF"/>
    <w:rsid w:val="0074695F"/>
    <w:rsid w:val="00746BCB"/>
    <w:rsid w:val="00747016"/>
    <w:rsid w:val="007473D1"/>
    <w:rsid w:val="007476D5"/>
    <w:rsid w:val="00747856"/>
    <w:rsid w:val="00747AC6"/>
    <w:rsid w:val="00747CC9"/>
    <w:rsid w:val="0075023C"/>
    <w:rsid w:val="007503BD"/>
    <w:rsid w:val="0075116F"/>
    <w:rsid w:val="00751587"/>
    <w:rsid w:val="00751AFC"/>
    <w:rsid w:val="00751EC5"/>
    <w:rsid w:val="00751FC7"/>
    <w:rsid w:val="00752061"/>
    <w:rsid w:val="007528DB"/>
    <w:rsid w:val="00752E6E"/>
    <w:rsid w:val="007533BB"/>
    <w:rsid w:val="0075347A"/>
    <w:rsid w:val="00753F8F"/>
    <w:rsid w:val="007548AD"/>
    <w:rsid w:val="0075504E"/>
    <w:rsid w:val="007550DD"/>
    <w:rsid w:val="0075511C"/>
    <w:rsid w:val="00755CF9"/>
    <w:rsid w:val="00755F50"/>
    <w:rsid w:val="00756329"/>
    <w:rsid w:val="007565F5"/>
    <w:rsid w:val="00756CCA"/>
    <w:rsid w:val="00756D09"/>
    <w:rsid w:val="00756F6B"/>
    <w:rsid w:val="00757163"/>
    <w:rsid w:val="00760149"/>
    <w:rsid w:val="007604FA"/>
    <w:rsid w:val="00760570"/>
    <w:rsid w:val="007606CE"/>
    <w:rsid w:val="00760CC5"/>
    <w:rsid w:val="00760F48"/>
    <w:rsid w:val="00761051"/>
    <w:rsid w:val="00761671"/>
    <w:rsid w:val="007618E8"/>
    <w:rsid w:val="00761EBE"/>
    <w:rsid w:val="00763127"/>
    <w:rsid w:val="0076367F"/>
    <w:rsid w:val="007645D0"/>
    <w:rsid w:val="00764DF0"/>
    <w:rsid w:val="00764E3C"/>
    <w:rsid w:val="00766BF5"/>
    <w:rsid w:val="00766C1A"/>
    <w:rsid w:val="0076740A"/>
    <w:rsid w:val="0076794B"/>
    <w:rsid w:val="0077057B"/>
    <w:rsid w:val="00770EBF"/>
    <w:rsid w:val="007714FA"/>
    <w:rsid w:val="007719BB"/>
    <w:rsid w:val="00772391"/>
    <w:rsid w:val="007723C5"/>
    <w:rsid w:val="007724C0"/>
    <w:rsid w:val="007734C9"/>
    <w:rsid w:val="00773B6F"/>
    <w:rsid w:val="00773BC4"/>
    <w:rsid w:val="00773D19"/>
    <w:rsid w:val="007740E4"/>
    <w:rsid w:val="007748F8"/>
    <w:rsid w:val="0077551C"/>
    <w:rsid w:val="007759EB"/>
    <w:rsid w:val="00775F7D"/>
    <w:rsid w:val="00776548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2D"/>
    <w:rsid w:val="00781F4C"/>
    <w:rsid w:val="0078259D"/>
    <w:rsid w:val="00782FA0"/>
    <w:rsid w:val="00783127"/>
    <w:rsid w:val="00783152"/>
    <w:rsid w:val="007833BB"/>
    <w:rsid w:val="00783416"/>
    <w:rsid w:val="0078343C"/>
    <w:rsid w:val="007836F0"/>
    <w:rsid w:val="00783B38"/>
    <w:rsid w:val="00784042"/>
    <w:rsid w:val="00784047"/>
    <w:rsid w:val="00784590"/>
    <w:rsid w:val="0078476E"/>
    <w:rsid w:val="00784BD4"/>
    <w:rsid w:val="00784C16"/>
    <w:rsid w:val="00784E4F"/>
    <w:rsid w:val="007858F2"/>
    <w:rsid w:val="00785AC1"/>
    <w:rsid w:val="00785C0A"/>
    <w:rsid w:val="0078646E"/>
    <w:rsid w:val="00786655"/>
    <w:rsid w:val="007868C8"/>
    <w:rsid w:val="00786A26"/>
    <w:rsid w:val="0078727B"/>
    <w:rsid w:val="00787D02"/>
    <w:rsid w:val="00787E51"/>
    <w:rsid w:val="0079007C"/>
    <w:rsid w:val="00790661"/>
    <w:rsid w:val="00790A00"/>
    <w:rsid w:val="00791099"/>
    <w:rsid w:val="00791744"/>
    <w:rsid w:val="007919E2"/>
    <w:rsid w:val="00791CB2"/>
    <w:rsid w:val="00791E3A"/>
    <w:rsid w:val="00791FCA"/>
    <w:rsid w:val="0079267C"/>
    <w:rsid w:val="00792E87"/>
    <w:rsid w:val="00792EA5"/>
    <w:rsid w:val="00792EAB"/>
    <w:rsid w:val="00793331"/>
    <w:rsid w:val="00793727"/>
    <w:rsid w:val="0079372C"/>
    <w:rsid w:val="00793C3C"/>
    <w:rsid w:val="0079408B"/>
    <w:rsid w:val="00794701"/>
    <w:rsid w:val="007953EC"/>
    <w:rsid w:val="0079562B"/>
    <w:rsid w:val="007957BC"/>
    <w:rsid w:val="00795961"/>
    <w:rsid w:val="00795C77"/>
    <w:rsid w:val="00795D70"/>
    <w:rsid w:val="00795EEC"/>
    <w:rsid w:val="00795FFF"/>
    <w:rsid w:val="007962AA"/>
    <w:rsid w:val="00796B82"/>
    <w:rsid w:val="00796F68"/>
    <w:rsid w:val="0079753E"/>
    <w:rsid w:val="00797B09"/>
    <w:rsid w:val="00797C1B"/>
    <w:rsid w:val="00797FA6"/>
    <w:rsid w:val="007A00DF"/>
    <w:rsid w:val="007A0AA3"/>
    <w:rsid w:val="007A0FB5"/>
    <w:rsid w:val="007A125B"/>
    <w:rsid w:val="007A1882"/>
    <w:rsid w:val="007A1C19"/>
    <w:rsid w:val="007A202C"/>
    <w:rsid w:val="007A21B2"/>
    <w:rsid w:val="007A2926"/>
    <w:rsid w:val="007A2C35"/>
    <w:rsid w:val="007A3092"/>
    <w:rsid w:val="007A321A"/>
    <w:rsid w:val="007A3299"/>
    <w:rsid w:val="007A3502"/>
    <w:rsid w:val="007A3600"/>
    <w:rsid w:val="007A3D2F"/>
    <w:rsid w:val="007A425B"/>
    <w:rsid w:val="007A4505"/>
    <w:rsid w:val="007A4779"/>
    <w:rsid w:val="007A4E8D"/>
    <w:rsid w:val="007A51C2"/>
    <w:rsid w:val="007A5385"/>
    <w:rsid w:val="007A5AF9"/>
    <w:rsid w:val="007A68CB"/>
    <w:rsid w:val="007A69B7"/>
    <w:rsid w:val="007A6CE1"/>
    <w:rsid w:val="007A708B"/>
    <w:rsid w:val="007A745F"/>
    <w:rsid w:val="007A757C"/>
    <w:rsid w:val="007A7938"/>
    <w:rsid w:val="007A7A19"/>
    <w:rsid w:val="007A7E80"/>
    <w:rsid w:val="007B0868"/>
    <w:rsid w:val="007B08E9"/>
    <w:rsid w:val="007B103D"/>
    <w:rsid w:val="007B1D8E"/>
    <w:rsid w:val="007B1DFB"/>
    <w:rsid w:val="007B231F"/>
    <w:rsid w:val="007B23DD"/>
    <w:rsid w:val="007B2929"/>
    <w:rsid w:val="007B2CCA"/>
    <w:rsid w:val="007B3030"/>
    <w:rsid w:val="007B304A"/>
    <w:rsid w:val="007B36F1"/>
    <w:rsid w:val="007B46D6"/>
    <w:rsid w:val="007B49E0"/>
    <w:rsid w:val="007B4C2A"/>
    <w:rsid w:val="007B4CCD"/>
    <w:rsid w:val="007B549C"/>
    <w:rsid w:val="007B5D7C"/>
    <w:rsid w:val="007B64A0"/>
    <w:rsid w:val="007B6580"/>
    <w:rsid w:val="007B6948"/>
    <w:rsid w:val="007B6963"/>
    <w:rsid w:val="007B6E98"/>
    <w:rsid w:val="007B72B3"/>
    <w:rsid w:val="007B784F"/>
    <w:rsid w:val="007B7ACC"/>
    <w:rsid w:val="007B7B93"/>
    <w:rsid w:val="007C0267"/>
    <w:rsid w:val="007C0774"/>
    <w:rsid w:val="007C089C"/>
    <w:rsid w:val="007C09DC"/>
    <w:rsid w:val="007C0B41"/>
    <w:rsid w:val="007C2116"/>
    <w:rsid w:val="007C3480"/>
    <w:rsid w:val="007C3534"/>
    <w:rsid w:val="007C37D5"/>
    <w:rsid w:val="007C4027"/>
    <w:rsid w:val="007C5060"/>
    <w:rsid w:val="007C51A4"/>
    <w:rsid w:val="007C5584"/>
    <w:rsid w:val="007C5BBB"/>
    <w:rsid w:val="007C6683"/>
    <w:rsid w:val="007C6B1C"/>
    <w:rsid w:val="007C704D"/>
    <w:rsid w:val="007C7156"/>
    <w:rsid w:val="007C74F9"/>
    <w:rsid w:val="007C77D4"/>
    <w:rsid w:val="007C7FF8"/>
    <w:rsid w:val="007D0292"/>
    <w:rsid w:val="007D0827"/>
    <w:rsid w:val="007D0AC5"/>
    <w:rsid w:val="007D0BC1"/>
    <w:rsid w:val="007D0CE9"/>
    <w:rsid w:val="007D1081"/>
    <w:rsid w:val="007D1B5D"/>
    <w:rsid w:val="007D1E42"/>
    <w:rsid w:val="007D1F6A"/>
    <w:rsid w:val="007D26A9"/>
    <w:rsid w:val="007D2925"/>
    <w:rsid w:val="007D2B4C"/>
    <w:rsid w:val="007D2C42"/>
    <w:rsid w:val="007D2CE5"/>
    <w:rsid w:val="007D2FC0"/>
    <w:rsid w:val="007D3201"/>
    <w:rsid w:val="007D3427"/>
    <w:rsid w:val="007D3AE9"/>
    <w:rsid w:val="007D40BE"/>
    <w:rsid w:val="007D48F3"/>
    <w:rsid w:val="007D499B"/>
    <w:rsid w:val="007D4A16"/>
    <w:rsid w:val="007D4B36"/>
    <w:rsid w:val="007D4CA7"/>
    <w:rsid w:val="007D5204"/>
    <w:rsid w:val="007D5F28"/>
    <w:rsid w:val="007D62FC"/>
    <w:rsid w:val="007D7429"/>
    <w:rsid w:val="007D76E7"/>
    <w:rsid w:val="007D7B99"/>
    <w:rsid w:val="007D7CD4"/>
    <w:rsid w:val="007D7D7A"/>
    <w:rsid w:val="007D7E95"/>
    <w:rsid w:val="007E02AB"/>
    <w:rsid w:val="007E0663"/>
    <w:rsid w:val="007E06C7"/>
    <w:rsid w:val="007E0F91"/>
    <w:rsid w:val="007E12B1"/>
    <w:rsid w:val="007E20D2"/>
    <w:rsid w:val="007E2322"/>
    <w:rsid w:val="007E293E"/>
    <w:rsid w:val="007E4866"/>
    <w:rsid w:val="007E4E7C"/>
    <w:rsid w:val="007E4ED8"/>
    <w:rsid w:val="007E5222"/>
    <w:rsid w:val="007E5346"/>
    <w:rsid w:val="007E5494"/>
    <w:rsid w:val="007E581C"/>
    <w:rsid w:val="007E650B"/>
    <w:rsid w:val="007E6711"/>
    <w:rsid w:val="007E6D34"/>
    <w:rsid w:val="007E6D45"/>
    <w:rsid w:val="007E7A4A"/>
    <w:rsid w:val="007E7F32"/>
    <w:rsid w:val="007F0663"/>
    <w:rsid w:val="007F07E3"/>
    <w:rsid w:val="007F0C7A"/>
    <w:rsid w:val="007F0D8D"/>
    <w:rsid w:val="007F118B"/>
    <w:rsid w:val="007F148A"/>
    <w:rsid w:val="007F14A7"/>
    <w:rsid w:val="007F16AD"/>
    <w:rsid w:val="007F17FC"/>
    <w:rsid w:val="007F1CB7"/>
    <w:rsid w:val="007F1CCA"/>
    <w:rsid w:val="007F22C9"/>
    <w:rsid w:val="007F23BF"/>
    <w:rsid w:val="007F25C2"/>
    <w:rsid w:val="007F2979"/>
    <w:rsid w:val="007F2E37"/>
    <w:rsid w:val="007F3080"/>
    <w:rsid w:val="007F37E0"/>
    <w:rsid w:val="007F46A6"/>
    <w:rsid w:val="007F4DB5"/>
    <w:rsid w:val="007F4F44"/>
    <w:rsid w:val="007F5114"/>
    <w:rsid w:val="007F53BB"/>
    <w:rsid w:val="007F5467"/>
    <w:rsid w:val="007F5531"/>
    <w:rsid w:val="007F57E2"/>
    <w:rsid w:val="007F580A"/>
    <w:rsid w:val="007F61D3"/>
    <w:rsid w:val="007F67A8"/>
    <w:rsid w:val="007F6E58"/>
    <w:rsid w:val="007F706F"/>
    <w:rsid w:val="007F796D"/>
    <w:rsid w:val="007F7CAE"/>
    <w:rsid w:val="007F7E96"/>
    <w:rsid w:val="00800F16"/>
    <w:rsid w:val="00800F44"/>
    <w:rsid w:val="00800FA1"/>
    <w:rsid w:val="00801A86"/>
    <w:rsid w:val="00801EFF"/>
    <w:rsid w:val="00801FD8"/>
    <w:rsid w:val="008020F2"/>
    <w:rsid w:val="00802892"/>
    <w:rsid w:val="00802D0F"/>
    <w:rsid w:val="00802E30"/>
    <w:rsid w:val="008038B0"/>
    <w:rsid w:val="00803DFC"/>
    <w:rsid w:val="00805128"/>
    <w:rsid w:val="008051A6"/>
    <w:rsid w:val="008053CD"/>
    <w:rsid w:val="00805714"/>
    <w:rsid w:val="00805A31"/>
    <w:rsid w:val="00805DAC"/>
    <w:rsid w:val="00805F89"/>
    <w:rsid w:val="00806557"/>
    <w:rsid w:val="00806D4B"/>
    <w:rsid w:val="008076AD"/>
    <w:rsid w:val="00807CBA"/>
    <w:rsid w:val="0081014A"/>
    <w:rsid w:val="00811574"/>
    <w:rsid w:val="00811610"/>
    <w:rsid w:val="00811642"/>
    <w:rsid w:val="00811C2B"/>
    <w:rsid w:val="008122D6"/>
    <w:rsid w:val="008128DE"/>
    <w:rsid w:val="00812FE3"/>
    <w:rsid w:val="00813273"/>
    <w:rsid w:val="0081338C"/>
    <w:rsid w:val="008135F2"/>
    <w:rsid w:val="0081376F"/>
    <w:rsid w:val="00813872"/>
    <w:rsid w:val="0081395B"/>
    <w:rsid w:val="00813C70"/>
    <w:rsid w:val="00813CF9"/>
    <w:rsid w:val="00813E8D"/>
    <w:rsid w:val="00814852"/>
    <w:rsid w:val="00814CB5"/>
    <w:rsid w:val="00814EB3"/>
    <w:rsid w:val="00815823"/>
    <w:rsid w:val="00815918"/>
    <w:rsid w:val="008161DC"/>
    <w:rsid w:val="00816362"/>
    <w:rsid w:val="008167B0"/>
    <w:rsid w:val="008169DE"/>
    <w:rsid w:val="00816A6D"/>
    <w:rsid w:val="00816CD4"/>
    <w:rsid w:val="00817184"/>
    <w:rsid w:val="0081726D"/>
    <w:rsid w:val="00817A1D"/>
    <w:rsid w:val="00817B1F"/>
    <w:rsid w:val="00817B25"/>
    <w:rsid w:val="00817CA9"/>
    <w:rsid w:val="00817DE5"/>
    <w:rsid w:val="00817DF2"/>
    <w:rsid w:val="00817EC7"/>
    <w:rsid w:val="008204DE"/>
    <w:rsid w:val="008207ED"/>
    <w:rsid w:val="008209CC"/>
    <w:rsid w:val="00820E43"/>
    <w:rsid w:val="0082101A"/>
    <w:rsid w:val="008217F2"/>
    <w:rsid w:val="00821A89"/>
    <w:rsid w:val="00821E81"/>
    <w:rsid w:val="008228E7"/>
    <w:rsid w:val="00822C8A"/>
    <w:rsid w:val="0082302A"/>
    <w:rsid w:val="0082399A"/>
    <w:rsid w:val="00823C44"/>
    <w:rsid w:val="008245A2"/>
    <w:rsid w:val="0082477E"/>
    <w:rsid w:val="008248B8"/>
    <w:rsid w:val="00824C84"/>
    <w:rsid w:val="00824D0A"/>
    <w:rsid w:val="008261F5"/>
    <w:rsid w:val="008266B3"/>
    <w:rsid w:val="00826868"/>
    <w:rsid w:val="00826BDF"/>
    <w:rsid w:val="00826FCF"/>
    <w:rsid w:val="00826FF6"/>
    <w:rsid w:val="008302BC"/>
    <w:rsid w:val="00830464"/>
    <w:rsid w:val="008308C3"/>
    <w:rsid w:val="00830B79"/>
    <w:rsid w:val="0083110C"/>
    <w:rsid w:val="008316FE"/>
    <w:rsid w:val="00831E4C"/>
    <w:rsid w:val="008320EA"/>
    <w:rsid w:val="00832175"/>
    <w:rsid w:val="00832B91"/>
    <w:rsid w:val="00832C56"/>
    <w:rsid w:val="00832E45"/>
    <w:rsid w:val="00833D9D"/>
    <w:rsid w:val="008341D8"/>
    <w:rsid w:val="00834216"/>
    <w:rsid w:val="00834565"/>
    <w:rsid w:val="0083467C"/>
    <w:rsid w:val="00834923"/>
    <w:rsid w:val="00834939"/>
    <w:rsid w:val="00834A00"/>
    <w:rsid w:val="008358D6"/>
    <w:rsid w:val="00835B75"/>
    <w:rsid w:val="0083626C"/>
    <w:rsid w:val="008366C9"/>
    <w:rsid w:val="0083687D"/>
    <w:rsid w:val="00836B52"/>
    <w:rsid w:val="00836D73"/>
    <w:rsid w:val="008372AA"/>
    <w:rsid w:val="008379D6"/>
    <w:rsid w:val="00837AF8"/>
    <w:rsid w:val="008401B8"/>
    <w:rsid w:val="008401F3"/>
    <w:rsid w:val="00840A75"/>
    <w:rsid w:val="00840BE3"/>
    <w:rsid w:val="0084156C"/>
    <w:rsid w:val="00841E36"/>
    <w:rsid w:val="00841EC9"/>
    <w:rsid w:val="00841F2E"/>
    <w:rsid w:val="00841F6D"/>
    <w:rsid w:val="0084200A"/>
    <w:rsid w:val="00842284"/>
    <w:rsid w:val="00842511"/>
    <w:rsid w:val="0084273F"/>
    <w:rsid w:val="0084286C"/>
    <w:rsid w:val="00842F53"/>
    <w:rsid w:val="00843046"/>
    <w:rsid w:val="00843240"/>
    <w:rsid w:val="00843F68"/>
    <w:rsid w:val="008445D7"/>
    <w:rsid w:val="00844796"/>
    <w:rsid w:val="008451F8"/>
    <w:rsid w:val="0084546F"/>
    <w:rsid w:val="0084580A"/>
    <w:rsid w:val="00845F35"/>
    <w:rsid w:val="008460DD"/>
    <w:rsid w:val="008460E1"/>
    <w:rsid w:val="00846173"/>
    <w:rsid w:val="008461F7"/>
    <w:rsid w:val="008466C5"/>
    <w:rsid w:val="008469CF"/>
    <w:rsid w:val="008475B7"/>
    <w:rsid w:val="00847657"/>
    <w:rsid w:val="00847D79"/>
    <w:rsid w:val="00850398"/>
    <w:rsid w:val="00850CB0"/>
    <w:rsid w:val="00851065"/>
    <w:rsid w:val="00851BEC"/>
    <w:rsid w:val="00851D09"/>
    <w:rsid w:val="00851F60"/>
    <w:rsid w:val="008522AD"/>
    <w:rsid w:val="00852C2C"/>
    <w:rsid w:val="00853538"/>
    <w:rsid w:val="00853828"/>
    <w:rsid w:val="008538B4"/>
    <w:rsid w:val="00853C01"/>
    <w:rsid w:val="00853C52"/>
    <w:rsid w:val="00853F65"/>
    <w:rsid w:val="00854011"/>
    <w:rsid w:val="008545B6"/>
    <w:rsid w:val="008545E5"/>
    <w:rsid w:val="00854687"/>
    <w:rsid w:val="00854D4B"/>
    <w:rsid w:val="00855207"/>
    <w:rsid w:val="0085587E"/>
    <w:rsid w:val="00855C4E"/>
    <w:rsid w:val="00855EF4"/>
    <w:rsid w:val="008562E3"/>
    <w:rsid w:val="0085639C"/>
    <w:rsid w:val="008563DC"/>
    <w:rsid w:val="008569B9"/>
    <w:rsid w:val="00856D46"/>
    <w:rsid w:val="008571DF"/>
    <w:rsid w:val="008577CE"/>
    <w:rsid w:val="008601ED"/>
    <w:rsid w:val="0086064A"/>
    <w:rsid w:val="0086064B"/>
    <w:rsid w:val="00860686"/>
    <w:rsid w:val="00860B20"/>
    <w:rsid w:val="00860D93"/>
    <w:rsid w:val="008611ED"/>
    <w:rsid w:val="00861C5F"/>
    <w:rsid w:val="00861F8C"/>
    <w:rsid w:val="0086232D"/>
    <w:rsid w:val="0086297B"/>
    <w:rsid w:val="00862DBA"/>
    <w:rsid w:val="0086379F"/>
    <w:rsid w:val="00864374"/>
    <w:rsid w:val="008645A5"/>
    <w:rsid w:val="0086466E"/>
    <w:rsid w:val="00865317"/>
    <w:rsid w:val="0086562F"/>
    <w:rsid w:val="008657FD"/>
    <w:rsid w:val="008659E6"/>
    <w:rsid w:val="00865D92"/>
    <w:rsid w:val="00865E78"/>
    <w:rsid w:val="008665EC"/>
    <w:rsid w:val="00866BBA"/>
    <w:rsid w:val="00866CF1"/>
    <w:rsid w:val="0086760D"/>
    <w:rsid w:val="0087042F"/>
    <w:rsid w:val="00870EA2"/>
    <w:rsid w:val="00871075"/>
    <w:rsid w:val="008723C3"/>
    <w:rsid w:val="0087248F"/>
    <w:rsid w:val="0087258B"/>
    <w:rsid w:val="00872746"/>
    <w:rsid w:val="0087317D"/>
    <w:rsid w:val="008733A9"/>
    <w:rsid w:val="00873742"/>
    <w:rsid w:val="00873C51"/>
    <w:rsid w:val="0087402E"/>
    <w:rsid w:val="00874092"/>
    <w:rsid w:val="008742EA"/>
    <w:rsid w:val="00874925"/>
    <w:rsid w:val="0087496E"/>
    <w:rsid w:val="0087571E"/>
    <w:rsid w:val="00875AC5"/>
    <w:rsid w:val="00875EE5"/>
    <w:rsid w:val="00876026"/>
    <w:rsid w:val="00876692"/>
    <w:rsid w:val="0087680D"/>
    <w:rsid w:val="00877228"/>
    <w:rsid w:val="00877B3D"/>
    <w:rsid w:val="00877C68"/>
    <w:rsid w:val="00877D23"/>
    <w:rsid w:val="008807BA"/>
    <w:rsid w:val="00880DDC"/>
    <w:rsid w:val="00880EDA"/>
    <w:rsid w:val="00880EE3"/>
    <w:rsid w:val="008818B9"/>
    <w:rsid w:val="00881ED7"/>
    <w:rsid w:val="00882436"/>
    <w:rsid w:val="00882F78"/>
    <w:rsid w:val="00883020"/>
    <w:rsid w:val="0088325F"/>
    <w:rsid w:val="008832FE"/>
    <w:rsid w:val="008833E5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119"/>
    <w:rsid w:val="008852C1"/>
    <w:rsid w:val="00885358"/>
    <w:rsid w:val="00885EE2"/>
    <w:rsid w:val="00885F7C"/>
    <w:rsid w:val="0088601B"/>
    <w:rsid w:val="00886661"/>
    <w:rsid w:val="00886A24"/>
    <w:rsid w:val="00886A32"/>
    <w:rsid w:val="0088703B"/>
    <w:rsid w:val="0088714E"/>
    <w:rsid w:val="00890365"/>
    <w:rsid w:val="0089083F"/>
    <w:rsid w:val="00890C20"/>
    <w:rsid w:val="00890C8A"/>
    <w:rsid w:val="00890CAF"/>
    <w:rsid w:val="00891CA9"/>
    <w:rsid w:val="008929E5"/>
    <w:rsid w:val="00892E4B"/>
    <w:rsid w:val="0089405B"/>
    <w:rsid w:val="008940B4"/>
    <w:rsid w:val="00894B41"/>
    <w:rsid w:val="00894D71"/>
    <w:rsid w:val="0089556E"/>
    <w:rsid w:val="00896AF8"/>
    <w:rsid w:val="00896DA7"/>
    <w:rsid w:val="00896E2A"/>
    <w:rsid w:val="00896F06"/>
    <w:rsid w:val="00897214"/>
    <w:rsid w:val="00897F48"/>
    <w:rsid w:val="008A0491"/>
    <w:rsid w:val="008A07BC"/>
    <w:rsid w:val="008A08D3"/>
    <w:rsid w:val="008A0DDA"/>
    <w:rsid w:val="008A0F42"/>
    <w:rsid w:val="008A153D"/>
    <w:rsid w:val="008A1F43"/>
    <w:rsid w:val="008A25E2"/>
    <w:rsid w:val="008A2761"/>
    <w:rsid w:val="008A28CE"/>
    <w:rsid w:val="008A293F"/>
    <w:rsid w:val="008A31F0"/>
    <w:rsid w:val="008A3421"/>
    <w:rsid w:val="008A3619"/>
    <w:rsid w:val="008A3843"/>
    <w:rsid w:val="008A3BF5"/>
    <w:rsid w:val="008A3E44"/>
    <w:rsid w:val="008A3EA6"/>
    <w:rsid w:val="008A43EA"/>
    <w:rsid w:val="008A46E7"/>
    <w:rsid w:val="008A50A6"/>
    <w:rsid w:val="008A50F0"/>
    <w:rsid w:val="008A5215"/>
    <w:rsid w:val="008A56E9"/>
    <w:rsid w:val="008A5901"/>
    <w:rsid w:val="008A6898"/>
    <w:rsid w:val="008A7232"/>
    <w:rsid w:val="008A7467"/>
    <w:rsid w:val="008A7A57"/>
    <w:rsid w:val="008A7F00"/>
    <w:rsid w:val="008B15B9"/>
    <w:rsid w:val="008B1871"/>
    <w:rsid w:val="008B1B0B"/>
    <w:rsid w:val="008B3B3B"/>
    <w:rsid w:val="008B4679"/>
    <w:rsid w:val="008B4BE8"/>
    <w:rsid w:val="008B559B"/>
    <w:rsid w:val="008B58C6"/>
    <w:rsid w:val="008B5A2C"/>
    <w:rsid w:val="008B6848"/>
    <w:rsid w:val="008B6A48"/>
    <w:rsid w:val="008B6E6E"/>
    <w:rsid w:val="008B6F83"/>
    <w:rsid w:val="008B70AB"/>
    <w:rsid w:val="008C0133"/>
    <w:rsid w:val="008C04A7"/>
    <w:rsid w:val="008C06F7"/>
    <w:rsid w:val="008C0C49"/>
    <w:rsid w:val="008C10BB"/>
    <w:rsid w:val="008C164A"/>
    <w:rsid w:val="008C168B"/>
    <w:rsid w:val="008C19C7"/>
    <w:rsid w:val="008C1E46"/>
    <w:rsid w:val="008C1F86"/>
    <w:rsid w:val="008C2246"/>
    <w:rsid w:val="008C251A"/>
    <w:rsid w:val="008C2622"/>
    <w:rsid w:val="008C2632"/>
    <w:rsid w:val="008C273E"/>
    <w:rsid w:val="008C2CE4"/>
    <w:rsid w:val="008C326B"/>
    <w:rsid w:val="008C3426"/>
    <w:rsid w:val="008C36F0"/>
    <w:rsid w:val="008C3F6C"/>
    <w:rsid w:val="008C4053"/>
    <w:rsid w:val="008C423E"/>
    <w:rsid w:val="008C53C0"/>
    <w:rsid w:val="008C573B"/>
    <w:rsid w:val="008C5E46"/>
    <w:rsid w:val="008C6306"/>
    <w:rsid w:val="008C664B"/>
    <w:rsid w:val="008C6D47"/>
    <w:rsid w:val="008C6D61"/>
    <w:rsid w:val="008C6FFB"/>
    <w:rsid w:val="008C70B8"/>
    <w:rsid w:val="008C754E"/>
    <w:rsid w:val="008C754F"/>
    <w:rsid w:val="008C7901"/>
    <w:rsid w:val="008C7BFF"/>
    <w:rsid w:val="008C7DC1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540"/>
    <w:rsid w:val="008D256E"/>
    <w:rsid w:val="008D25D6"/>
    <w:rsid w:val="008D2D3A"/>
    <w:rsid w:val="008D30BB"/>
    <w:rsid w:val="008D34F3"/>
    <w:rsid w:val="008D39E1"/>
    <w:rsid w:val="008D3AA6"/>
    <w:rsid w:val="008D3CDB"/>
    <w:rsid w:val="008D42F6"/>
    <w:rsid w:val="008D4385"/>
    <w:rsid w:val="008D4836"/>
    <w:rsid w:val="008D4D0E"/>
    <w:rsid w:val="008D53E8"/>
    <w:rsid w:val="008D5569"/>
    <w:rsid w:val="008D6019"/>
    <w:rsid w:val="008D62D9"/>
    <w:rsid w:val="008D65C1"/>
    <w:rsid w:val="008D6AE8"/>
    <w:rsid w:val="008D6F24"/>
    <w:rsid w:val="008D7489"/>
    <w:rsid w:val="008D7866"/>
    <w:rsid w:val="008D78BB"/>
    <w:rsid w:val="008D7B74"/>
    <w:rsid w:val="008E007F"/>
    <w:rsid w:val="008E04E3"/>
    <w:rsid w:val="008E109F"/>
    <w:rsid w:val="008E1E49"/>
    <w:rsid w:val="008E2377"/>
    <w:rsid w:val="008E23EA"/>
    <w:rsid w:val="008E245E"/>
    <w:rsid w:val="008E29BA"/>
    <w:rsid w:val="008E3170"/>
    <w:rsid w:val="008E3202"/>
    <w:rsid w:val="008E397C"/>
    <w:rsid w:val="008E4099"/>
    <w:rsid w:val="008E40C8"/>
    <w:rsid w:val="008E42FF"/>
    <w:rsid w:val="008E481F"/>
    <w:rsid w:val="008E4889"/>
    <w:rsid w:val="008E4967"/>
    <w:rsid w:val="008E4E12"/>
    <w:rsid w:val="008E53AB"/>
    <w:rsid w:val="008E5CC1"/>
    <w:rsid w:val="008E5D8E"/>
    <w:rsid w:val="008E5FEB"/>
    <w:rsid w:val="008E5FF6"/>
    <w:rsid w:val="008E628A"/>
    <w:rsid w:val="008E6B91"/>
    <w:rsid w:val="008E7741"/>
    <w:rsid w:val="008E7D8A"/>
    <w:rsid w:val="008F0072"/>
    <w:rsid w:val="008F0139"/>
    <w:rsid w:val="008F0149"/>
    <w:rsid w:val="008F06D1"/>
    <w:rsid w:val="008F0803"/>
    <w:rsid w:val="008F09A1"/>
    <w:rsid w:val="008F17BC"/>
    <w:rsid w:val="008F1D90"/>
    <w:rsid w:val="008F1F0B"/>
    <w:rsid w:val="008F1F4C"/>
    <w:rsid w:val="008F252F"/>
    <w:rsid w:val="008F30BB"/>
    <w:rsid w:val="008F3466"/>
    <w:rsid w:val="008F3EB7"/>
    <w:rsid w:val="008F41B5"/>
    <w:rsid w:val="008F4AC0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6AAD"/>
    <w:rsid w:val="008F71D4"/>
    <w:rsid w:val="008F759E"/>
    <w:rsid w:val="008F76BB"/>
    <w:rsid w:val="008F7975"/>
    <w:rsid w:val="008F7C81"/>
    <w:rsid w:val="009006F8"/>
    <w:rsid w:val="00900852"/>
    <w:rsid w:val="00900A57"/>
    <w:rsid w:val="00900EDC"/>
    <w:rsid w:val="00900F46"/>
    <w:rsid w:val="00901442"/>
    <w:rsid w:val="009016AD"/>
    <w:rsid w:val="00901705"/>
    <w:rsid w:val="00901AFA"/>
    <w:rsid w:val="00901EE4"/>
    <w:rsid w:val="00902488"/>
    <w:rsid w:val="0090275D"/>
    <w:rsid w:val="00903179"/>
    <w:rsid w:val="00903EBD"/>
    <w:rsid w:val="00903F05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653E"/>
    <w:rsid w:val="00906E9F"/>
    <w:rsid w:val="00907C82"/>
    <w:rsid w:val="00907E3E"/>
    <w:rsid w:val="009102F7"/>
    <w:rsid w:val="009103FF"/>
    <w:rsid w:val="00910DAF"/>
    <w:rsid w:val="00911215"/>
    <w:rsid w:val="009118C5"/>
    <w:rsid w:val="00911DD3"/>
    <w:rsid w:val="00912007"/>
    <w:rsid w:val="009124C0"/>
    <w:rsid w:val="00912740"/>
    <w:rsid w:val="0091282B"/>
    <w:rsid w:val="009129DD"/>
    <w:rsid w:val="00912FAA"/>
    <w:rsid w:val="0091302D"/>
    <w:rsid w:val="009135ED"/>
    <w:rsid w:val="0091370A"/>
    <w:rsid w:val="00913894"/>
    <w:rsid w:val="00913908"/>
    <w:rsid w:val="00913FAE"/>
    <w:rsid w:val="00914C55"/>
    <w:rsid w:val="00914E5C"/>
    <w:rsid w:val="00915546"/>
    <w:rsid w:val="00915A0A"/>
    <w:rsid w:val="00915B75"/>
    <w:rsid w:val="0091663A"/>
    <w:rsid w:val="009172E1"/>
    <w:rsid w:val="00917E1B"/>
    <w:rsid w:val="009205E9"/>
    <w:rsid w:val="0092060C"/>
    <w:rsid w:val="00920CA6"/>
    <w:rsid w:val="00920D03"/>
    <w:rsid w:val="009211F5"/>
    <w:rsid w:val="009214FD"/>
    <w:rsid w:val="009219B3"/>
    <w:rsid w:val="009219D1"/>
    <w:rsid w:val="00921AD2"/>
    <w:rsid w:val="00921CD7"/>
    <w:rsid w:val="00921F8D"/>
    <w:rsid w:val="0092223A"/>
    <w:rsid w:val="00922827"/>
    <w:rsid w:val="00922C48"/>
    <w:rsid w:val="00922FBE"/>
    <w:rsid w:val="00923CD9"/>
    <w:rsid w:val="0092413C"/>
    <w:rsid w:val="009242E2"/>
    <w:rsid w:val="00924B26"/>
    <w:rsid w:val="009252E7"/>
    <w:rsid w:val="0092562E"/>
    <w:rsid w:val="00925DF4"/>
    <w:rsid w:val="009263C3"/>
    <w:rsid w:val="00926535"/>
    <w:rsid w:val="0092740F"/>
    <w:rsid w:val="00927740"/>
    <w:rsid w:val="009279E6"/>
    <w:rsid w:val="00927C6F"/>
    <w:rsid w:val="009307AE"/>
    <w:rsid w:val="00930996"/>
    <w:rsid w:val="00930C4E"/>
    <w:rsid w:val="00930EAB"/>
    <w:rsid w:val="00930F4F"/>
    <w:rsid w:val="00930F5A"/>
    <w:rsid w:val="00931155"/>
    <w:rsid w:val="0093119B"/>
    <w:rsid w:val="00931482"/>
    <w:rsid w:val="0093165E"/>
    <w:rsid w:val="00931BC5"/>
    <w:rsid w:val="00932346"/>
    <w:rsid w:val="00932CA4"/>
    <w:rsid w:val="009331C6"/>
    <w:rsid w:val="0093323E"/>
    <w:rsid w:val="00933424"/>
    <w:rsid w:val="009339D6"/>
    <w:rsid w:val="00933A5F"/>
    <w:rsid w:val="00933A9F"/>
    <w:rsid w:val="009347CA"/>
    <w:rsid w:val="00934A7C"/>
    <w:rsid w:val="00934C47"/>
    <w:rsid w:val="00934D62"/>
    <w:rsid w:val="00935ECF"/>
    <w:rsid w:val="00936237"/>
    <w:rsid w:val="0093624F"/>
    <w:rsid w:val="00936A25"/>
    <w:rsid w:val="00936A9B"/>
    <w:rsid w:val="00936ABA"/>
    <w:rsid w:val="00936ADC"/>
    <w:rsid w:val="00936EA7"/>
    <w:rsid w:val="00936F2E"/>
    <w:rsid w:val="0093719B"/>
    <w:rsid w:val="00937847"/>
    <w:rsid w:val="00937866"/>
    <w:rsid w:val="0093794F"/>
    <w:rsid w:val="00937B6A"/>
    <w:rsid w:val="009403DB"/>
    <w:rsid w:val="00940F20"/>
    <w:rsid w:val="00940FAD"/>
    <w:rsid w:val="009416FF"/>
    <w:rsid w:val="009419C5"/>
    <w:rsid w:val="00941CC2"/>
    <w:rsid w:val="009422E8"/>
    <w:rsid w:val="009425D0"/>
    <w:rsid w:val="00942614"/>
    <w:rsid w:val="00943037"/>
    <w:rsid w:val="00944215"/>
    <w:rsid w:val="0094466D"/>
    <w:rsid w:val="009447C1"/>
    <w:rsid w:val="00944ABB"/>
    <w:rsid w:val="00944B48"/>
    <w:rsid w:val="00944F7F"/>
    <w:rsid w:val="00944F91"/>
    <w:rsid w:val="00945259"/>
    <w:rsid w:val="00945A20"/>
    <w:rsid w:val="00945C3C"/>
    <w:rsid w:val="00945DB5"/>
    <w:rsid w:val="0094604F"/>
    <w:rsid w:val="009460D8"/>
    <w:rsid w:val="00946E2C"/>
    <w:rsid w:val="00947683"/>
    <w:rsid w:val="00950DD8"/>
    <w:rsid w:val="00951081"/>
    <w:rsid w:val="00951A75"/>
    <w:rsid w:val="00952A10"/>
    <w:rsid w:val="009532B5"/>
    <w:rsid w:val="00954126"/>
    <w:rsid w:val="00954749"/>
    <w:rsid w:val="00954930"/>
    <w:rsid w:val="0095493D"/>
    <w:rsid w:val="00954A51"/>
    <w:rsid w:val="00954C2A"/>
    <w:rsid w:val="00954F57"/>
    <w:rsid w:val="009558E1"/>
    <w:rsid w:val="00955D6B"/>
    <w:rsid w:val="00955F24"/>
    <w:rsid w:val="00956223"/>
    <w:rsid w:val="009562CD"/>
    <w:rsid w:val="009573A7"/>
    <w:rsid w:val="0095791E"/>
    <w:rsid w:val="00960B87"/>
    <w:rsid w:val="00960C14"/>
    <w:rsid w:val="00960D10"/>
    <w:rsid w:val="00960DA6"/>
    <w:rsid w:val="00961106"/>
    <w:rsid w:val="00961160"/>
    <w:rsid w:val="009611E7"/>
    <w:rsid w:val="0096199C"/>
    <w:rsid w:val="00962358"/>
    <w:rsid w:val="009627BF"/>
    <w:rsid w:val="0096293A"/>
    <w:rsid w:val="009634DA"/>
    <w:rsid w:val="00963520"/>
    <w:rsid w:val="00963606"/>
    <w:rsid w:val="0096361A"/>
    <w:rsid w:val="00963705"/>
    <w:rsid w:val="00963766"/>
    <w:rsid w:val="009638A5"/>
    <w:rsid w:val="00963AEC"/>
    <w:rsid w:val="00963E38"/>
    <w:rsid w:val="00964221"/>
    <w:rsid w:val="00964E46"/>
    <w:rsid w:val="0096542B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F5"/>
    <w:rsid w:val="009710E3"/>
    <w:rsid w:val="00971267"/>
    <w:rsid w:val="00971688"/>
    <w:rsid w:val="009718D8"/>
    <w:rsid w:val="0097225C"/>
    <w:rsid w:val="0097231D"/>
    <w:rsid w:val="009724DE"/>
    <w:rsid w:val="00972B1A"/>
    <w:rsid w:val="0097309C"/>
    <w:rsid w:val="00973683"/>
    <w:rsid w:val="00973780"/>
    <w:rsid w:val="00973FE6"/>
    <w:rsid w:val="0097402A"/>
    <w:rsid w:val="00974811"/>
    <w:rsid w:val="00975231"/>
    <w:rsid w:val="00975468"/>
    <w:rsid w:val="0097556F"/>
    <w:rsid w:val="009757F1"/>
    <w:rsid w:val="00975C6D"/>
    <w:rsid w:val="0097600F"/>
    <w:rsid w:val="0097619A"/>
    <w:rsid w:val="009761CB"/>
    <w:rsid w:val="0097684A"/>
    <w:rsid w:val="009768F0"/>
    <w:rsid w:val="00976AD6"/>
    <w:rsid w:val="00976CEB"/>
    <w:rsid w:val="00977E31"/>
    <w:rsid w:val="0098050B"/>
    <w:rsid w:val="00980AEA"/>
    <w:rsid w:val="00980D8D"/>
    <w:rsid w:val="00981B3E"/>
    <w:rsid w:val="009820BC"/>
    <w:rsid w:val="00982434"/>
    <w:rsid w:val="00982761"/>
    <w:rsid w:val="00982845"/>
    <w:rsid w:val="00982D3A"/>
    <w:rsid w:val="009833C3"/>
    <w:rsid w:val="00983643"/>
    <w:rsid w:val="00983757"/>
    <w:rsid w:val="0098397D"/>
    <w:rsid w:val="00983D9F"/>
    <w:rsid w:val="00983FB1"/>
    <w:rsid w:val="009844D7"/>
    <w:rsid w:val="009845F5"/>
    <w:rsid w:val="009847EA"/>
    <w:rsid w:val="0098486F"/>
    <w:rsid w:val="00984E57"/>
    <w:rsid w:val="00984F91"/>
    <w:rsid w:val="0098565B"/>
    <w:rsid w:val="00985F84"/>
    <w:rsid w:val="00986102"/>
    <w:rsid w:val="0098644E"/>
    <w:rsid w:val="00986A66"/>
    <w:rsid w:val="00986C5F"/>
    <w:rsid w:val="00987229"/>
    <w:rsid w:val="00990201"/>
    <w:rsid w:val="00990619"/>
    <w:rsid w:val="00990941"/>
    <w:rsid w:val="00990D91"/>
    <w:rsid w:val="00990FA3"/>
    <w:rsid w:val="009911C8"/>
    <w:rsid w:val="0099177E"/>
    <w:rsid w:val="00991B86"/>
    <w:rsid w:val="00991E36"/>
    <w:rsid w:val="0099247B"/>
    <w:rsid w:val="009931FA"/>
    <w:rsid w:val="00993390"/>
    <w:rsid w:val="0099375E"/>
    <w:rsid w:val="00993887"/>
    <w:rsid w:val="00993F3B"/>
    <w:rsid w:val="009943E0"/>
    <w:rsid w:val="00994848"/>
    <w:rsid w:val="00994E78"/>
    <w:rsid w:val="00995239"/>
    <w:rsid w:val="009955F6"/>
    <w:rsid w:val="009966A5"/>
    <w:rsid w:val="00996890"/>
    <w:rsid w:val="009970A9"/>
    <w:rsid w:val="009974C4"/>
    <w:rsid w:val="00997973"/>
    <w:rsid w:val="00997FDB"/>
    <w:rsid w:val="009A03FF"/>
    <w:rsid w:val="009A09E4"/>
    <w:rsid w:val="009A0D6A"/>
    <w:rsid w:val="009A10BA"/>
    <w:rsid w:val="009A15F0"/>
    <w:rsid w:val="009A15F1"/>
    <w:rsid w:val="009A1EA7"/>
    <w:rsid w:val="009A2047"/>
    <w:rsid w:val="009A2126"/>
    <w:rsid w:val="009A2297"/>
    <w:rsid w:val="009A24BA"/>
    <w:rsid w:val="009A25A3"/>
    <w:rsid w:val="009A270C"/>
    <w:rsid w:val="009A28F6"/>
    <w:rsid w:val="009A298A"/>
    <w:rsid w:val="009A2F75"/>
    <w:rsid w:val="009A2FDD"/>
    <w:rsid w:val="009A3222"/>
    <w:rsid w:val="009A3889"/>
    <w:rsid w:val="009A3A6A"/>
    <w:rsid w:val="009A3DFE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46B"/>
    <w:rsid w:val="009A6B9E"/>
    <w:rsid w:val="009A6D19"/>
    <w:rsid w:val="009A70BA"/>
    <w:rsid w:val="009B0349"/>
    <w:rsid w:val="009B04A4"/>
    <w:rsid w:val="009B0AB4"/>
    <w:rsid w:val="009B0C94"/>
    <w:rsid w:val="009B13BF"/>
    <w:rsid w:val="009B22F3"/>
    <w:rsid w:val="009B2481"/>
    <w:rsid w:val="009B24D7"/>
    <w:rsid w:val="009B2921"/>
    <w:rsid w:val="009B2931"/>
    <w:rsid w:val="009B29B0"/>
    <w:rsid w:val="009B2ADB"/>
    <w:rsid w:val="009B38DD"/>
    <w:rsid w:val="009B4670"/>
    <w:rsid w:val="009B4C2A"/>
    <w:rsid w:val="009B520F"/>
    <w:rsid w:val="009B56B9"/>
    <w:rsid w:val="009B57FD"/>
    <w:rsid w:val="009B5957"/>
    <w:rsid w:val="009B5E2E"/>
    <w:rsid w:val="009B60CB"/>
    <w:rsid w:val="009B60E3"/>
    <w:rsid w:val="009B67E4"/>
    <w:rsid w:val="009B7266"/>
    <w:rsid w:val="009B74EF"/>
    <w:rsid w:val="009B750B"/>
    <w:rsid w:val="009B75D9"/>
    <w:rsid w:val="009B7611"/>
    <w:rsid w:val="009C00CB"/>
    <w:rsid w:val="009C0423"/>
    <w:rsid w:val="009C08CC"/>
    <w:rsid w:val="009C0DB5"/>
    <w:rsid w:val="009C16A0"/>
    <w:rsid w:val="009C1B07"/>
    <w:rsid w:val="009C20D2"/>
    <w:rsid w:val="009C2155"/>
    <w:rsid w:val="009C277F"/>
    <w:rsid w:val="009C2AEE"/>
    <w:rsid w:val="009C3690"/>
    <w:rsid w:val="009C3A7A"/>
    <w:rsid w:val="009C3EC8"/>
    <w:rsid w:val="009C3F74"/>
    <w:rsid w:val="009C4C0B"/>
    <w:rsid w:val="009C529A"/>
    <w:rsid w:val="009C5300"/>
    <w:rsid w:val="009C5412"/>
    <w:rsid w:val="009C626A"/>
    <w:rsid w:val="009C7BBF"/>
    <w:rsid w:val="009C7E11"/>
    <w:rsid w:val="009D03FA"/>
    <w:rsid w:val="009D0916"/>
    <w:rsid w:val="009D0B6D"/>
    <w:rsid w:val="009D0E80"/>
    <w:rsid w:val="009D1555"/>
    <w:rsid w:val="009D1DB8"/>
    <w:rsid w:val="009D1DCB"/>
    <w:rsid w:val="009D20C5"/>
    <w:rsid w:val="009D22AD"/>
    <w:rsid w:val="009D2317"/>
    <w:rsid w:val="009D25D4"/>
    <w:rsid w:val="009D2BEC"/>
    <w:rsid w:val="009D2D95"/>
    <w:rsid w:val="009D4BCB"/>
    <w:rsid w:val="009D575B"/>
    <w:rsid w:val="009D5AAF"/>
    <w:rsid w:val="009D6266"/>
    <w:rsid w:val="009D638C"/>
    <w:rsid w:val="009D664D"/>
    <w:rsid w:val="009D6C68"/>
    <w:rsid w:val="009D6F12"/>
    <w:rsid w:val="009D70E8"/>
    <w:rsid w:val="009D7567"/>
    <w:rsid w:val="009E0231"/>
    <w:rsid w:val="009E08DE"/>
    <w:rsid w:val="009E1B39"/>
    <w:rsid w:val="009E1C39"/>
    <w:rsid w:val="009E2131"/>
    <w:rsid w:val="009E2BA7"/>
    <w:rsid w:val="009E374D"/>
    <w:rsid w:val="009E3AAC"/>
    <w:rsid w:val="009E3BF0"/>
    <w:rsid w:val="009E3EF0"/>
    <w:rsid w:val="009E3F6E"/>
    <w:rsid w:val="009E408B"/>
    <w:rsid w:val="009E43C4"/>
    <w:rsid w:val="009E43C8"/>
    <w:rsid w:val="009E551D"/>
    <w:rsid w:val="009E563F"/>
    <w:rsid w:val="009E5AEC"/>
    <w:rsid w:val="009E5B43"/>
    <w:rsid w:val="009E5FCD"/>
    <w:rsid w:val="009E5FCF"/>
    <w:rsid w:val="009E635E"/>
    <w:rsid w:val="009E6E53"/>
    <w:rsid w:val="009E700B"/>
    <w:rsid w:val="009E74C8"/>
    <w:rsid w:val="009E7806"/>
    <w:rsid w:val="009E7823"/>
    <w:rsid w:val="009E79D5"/>
    <w:rsid w:val="009E7AE3"/>
    <w:rsid w:val="009E7E94"/>
    <w:rsid w:val="009F0009"/>
    <w:rsid w:val="009F02E7"/>
    <w:rsid w:val="009F0366"/>
    <w:rsid w:val="009F0376"/>
    <w:rsid w:val="009F044D"/>
    <w:rsid w:val="009F0682"/>
    <w:rsid w:val="009F06B2"/>
    <w:rsid w:val="009F08C6"/>
    <w:rsid w:val="009F08D0"/>
    <w:rsid w:val="009F08FB"/>
    <w:rsid w:val="009F1290"/>
    <w:rsid w:val="009F1828"/>
    <w:rsid w:val="009F1B07"/>
    <w:rsid w:val="009F1CF1"/>
    <w:rsid w:val="009F223E"/>
    <w:rsid w:val="009F2942"/>
    <w:rsid w:val="009F3FE1"/>
    <w:rsid w:val="009F435F"/>
    <w:rsid w:val="009F4413"/>
    <w:rsid w:val="009F4E17"/>
    <w:rsid w:val="009F5F9E"/>
    <w:rsid w:val="009F6239"/>
    <w:rsid w:val="009F6288"/>
    <w:rsid w:val="009F6353"/>
    <w:rsid w:val="009F68CC"/>
    <w:rsid w:val="009F68FE"/>
    <w:rsid w:val="009F6EE9"/>
    <w:rsid w:val="009F7FD9"/>
    <w:rsid w:val="00A0008B"/>
    <w:rsid w:val="00A00347"/>
    <w:rsid w:val="00A01C57"/>
    <w:rsid w:val="00A02248"/>
    <w:rsid w:val="00A02355"/>
    <w:rsid w:val="00A027E2"/>
    <w:rsid w:val="00A02CDF"/>
    <w:rsid w:val="00A0372A"/>
    <w:rsid w:val="00A03C1A"/>
    <w:rsid w:val="00A040F1"/>
    <w:rsid w:val="00A04C5D"/>
    <w:rsid w:val="00A04DBE"/>
    <w:rsid w:val="00A05037"/>
    <w:rsid w:val="00A05B2D"/>
    <w:rsid w:val="00A06567"/>
    <w:rsid w:val="00A069E5"/>
    <w:rsid w:val="00A07A5D"/>
    <w:rsid w:val="00A10030"/>
    <w:rsid w:val="00A10264"/>
    <w:rsid w:val="00A105CD"/>
    <w:rsid w:val="00A1077C"/>
    <w:rsid w:val="00A10CAF"/>
    <w:rsid w:val="00A10EAA"/>
    <w:rsid w:val="00A10FC0"/>
    <w:rsid w:val="00A11483"/>
    <w:rsid w:val="00A11900"/>
    <w:rsid w:val="00A1268A"/>
    <w:rsid w:val="00A126B9"/>
    <w:rsid w:val="00A129DB"/>
    <w:rsid w:val="00A1315A"/>
    <w:rsid w:val="00A133E8"/>
    <w:rsid w:val="00A133F2"/>
    <w:rsid w:val="00A13547"/>
    <w:rsid w:val="00A135CE"/>
    <w:rsid w:val="00A13721"/>
    <w:rsid w:val="00A13774"/>
    <w:rsid w:val="00A1397F"/>
    <w:rsid w:val="00A13A3A"/>
    <w:rsid w:val="00A13B24"/>
    <w:rsid w:val="00A13F38"/>
    <w:rsid w:val="00A14928"/>
    <w:rsid w:val="00A14A74"/>
    <w:rsid w:val="00A150FD"/>
    <w:rsid w:val="00A157BF"/>
    <w:rsid w:val="00A16F9A"/>
    <w:rsid w:val="00A16FB5"/>
    <w:rsid w:val="00A1723A"/>
    <w:rsid w:val="00A172A0"/>
    <w:rsid w:val="00A17648"/>
    <w:rsid w:val="00A176F6"/>
    <w:rsid w:val="00A179A9"/>
    <w:rsid w:val="00A179EB"/>
    <w:rsid w:val="00A17A4C"/>
    <w:rsid w:val="00A202BC"/>
    <w:rsid w:val="00A20434"/>
    <w:rsid w:val="00A20969"/>
    <w:rsid w:val="00A21163"/>
    <w:rsid w:val="00A21806"/>
    <w:rsid w:val="00A21BE5"/>
    <w:rsid w:val="00A22091"/>
    <w:rsid w:val="00A222D8"/>
    <w:rsid w:val="00A22515"/>
    <w:rsid w:val="00A22A73"/>
    <w:rsid w:val="00A22E2D"/>
    <w:rsid w:val="00A22EE4"/>
    <w:rsid w:val="00A2304A"/>
    <w:rsid w:val="00A2399A"/>
    <w:rsid w:val="00A23D5F"/>
    <w:rsid w:val="00A24031"/>
    <w:rsid w:val="00A242F8"/>
    <w:rsid w:val="00A24AFE"/>
    <w:rsid w:val="00A24B71"/>
    <w:rsid w:val="00A24BA5"/>
    <w:rsid w:val="00A24CA5"/>
    <w:rsid w:val="00A2510E"/>
    <w:rsid w:val="00A254F1"/>
    <w:rsid w:val="00A25586"/>
    <w:rsid w:val="00A259D7"/>
    <w:rsid w:val="00A25C9A"/>
    <w:rsid w:val="00A25E40"/>
    <w:rsid w:val="00A262E7"/>
    <w:rsid w:val="00A26AAF"/>
    <w:rsid w:val="00A26BE4"/>
    <w:rsid w:val="00A26FD5"/>
    <w:rsid w:val="00A274BD"/>
    <w:rsid w:val="00A2789E"/>
    <w:rsid w:val="00A27D12"/>
    <w:rsid w:val="00A27F42"/>
    <w:rsid w:val="00A27F6D"/>
    <w:rsid w:val="00A306CB"/>
    <w:rsid w:val="00A3086B"/>
    <w:rsid w:val="00A30AA7"/>
    <w:rsid w:val="00A30BCC"/>
    <w:rsid w:val="00A30CBE"/>
    <w:rsid w:val="00A310FA"/>
    <w:rsid w:val="00A311ED"/>
    <w:rsid w:val="00A313EC"/>
    <w:rsid w:val="00A31792"/>
    <w:rsid w:val="00A31815"/>
    <w:rsid w:val="00A31C3D"/>
    <w:rsid w:val="00A31D12"/>
    <w:rsid w:val="00A31F03"/>
    <w:rsid w:val="00A31F9B"/>
    <w:rsid w:val="00A320A5"/>
    <w:rsid w:val="00A32A55"/>
    <w:rsid w:val="00A337B8"/>
    <w:rsid w:val="00A3399E"/>
    <w:rsid w:val="00A33A7A"/>
    <w:rsid w:val="00A34751"/>
    <w:rsid w:val="00A34A96"/>
    <w:rsid w:val="00A353E3"/>
    <w:rsid w:val="00A35620"/>
    <w:rsid w:val="00A356F8"/>
    <w:rsid w:val="00A36089"/>
    <w:rsid w:val="00A361DF"/>
    <w:rsid w:val="00A36398"/>
    <w:rsid w:val="00A366FF"/>
    <w:rsid w:val="00A36800"/>
    <w:rsid w:val="00A3723C"/>
    <w:rsid w:val="00A37482"/>
    <w:rsid w:val="00A374C4"/>
    <w:rsid w:val="00A37DF6"/>
    <w:rsid w:val="00A37F99"/>
    <w:rsid w:val="00A37FD3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23F2"/>
    <w:rsid w:val="00A430EF"/>
    <w:rsid w:val="00A434B3"/>
    <w:rsid w:val="00A43670"/>
    <w:rsid w:val="00A436B0"/>
    <w:rsid w:val="00A43B5C"/>
    <w:rsid w:val="00A43D2B"/>
    <w:rsid w:val="00A44469"/>
    <w:rsid w:val="00A44559"/>
    <w:rsid w:val="00A446B0"/>
    <w:rsid w:val="00A455D4"/>
    <w:rsid w:val="00A46708"/>
    <w:rsid w:val="00A46ED0"/>
    <w:rsid w:val="00A46F26"/>
    <w:rsid w:val="00A47896"/>
    <w:rsid w:val="00A47E3A"/>
    <w:rsid w:val="00A47EB7"/>
    <w:rsid w:val="00A47F37"/>
    <w:rsid w:val="00A5087F"/>
    <w:rsid w:val="00A50981"/>
    <w:rsid w:val="00A51152"/>
    <w:rsid w:val="00A51212"/>
    <w:rsid w:val="00A5161F"/>
    <w:rsid w:val="00A51949"/>
    <w:rsid w:val="00A519C4"/>
    <w:rsid w:val="00A51DBF"/>
    <w:rsid w:val="00A522D8"/>
    <w:rsid w:val="00A524B8"/>
    <w:rsid w:val="00A5256A"/>
    <w:rsid w:val="00A52C9D"/>
    <w:rsid w:val="00A52F5E"/>
    <w:rsid w:val="00A54DAE"/>
    <w:rsid w:val="00A55081"/>
    <w:rsid w:val="00A551D0"/>
    <w:rsid w:val="00A555CF"/>
    <w:rsid w:val="00A557BD"/>
    <w:rsid w:val="00A5582F"/>
    <w:rsid w:val="00A56019"/>
    <w:rsid w:val="00A5617C"/>
    <w:rsid w:val="00A5634E"/>
    <w:rsid w:val="00A56574"/>
    <w:rsid w:val="00A56B0F"/>
    <w:rsid w:val="00A56EDF"/>
    <w:rsid w:val="00A57098"/>
    <w:rsid w:val="00A572D3"/>
    <w:rsid w:val="00A60478"/>
    <w:rsid w:val="00A6093E"/>
    <w:rsid w:val="00A61AFF"/>
    <w:rsid w:val="00A61BE1"/>
    <w:rsid w:val="00A62082"/>
    <w:rsid w:val="00A6227D"/>
    <w:rsid w:val="00A62436"/>
    <w:rsid w:val="00A625D1"/>
    <w:rsid w:val="00A62A5E"/>
    <w:rsid w:val="00A62E10"/>
    <w:rsid w:val="00A635A4"/>
    <w:rsid w:val="00A63620"/>
    <w:rsid w:val="00A639EA"/>
    <w:rsid w:val="00A63A26"/>
    <w:rsid w:val="00A63CC8"/>
    <w:rsid w:val="00A645B2"/>
    <w:rsid w:val="00A653FB"/>
    <w:rsid w:val="00A6595B"/>
    <w:rsid w:val="00A66003"/>
    <w:rsid w:val="00A664AF"/>
    <w:rsid w:val="00A66939"/>
    <w:rsid w:val="00A66BB0"/>
    <w:rsid w:val="00A66DAB"/>
    <w:rsid w:val="00A67CB3"/>
    <w:rsid w:val="00A7018B"/>
    <w:rsid w:val="00A70B73"/>
    <w:rsid w:val="00A7106C"/>
    <w:rsid w:val="00A71839"/>
    <w:rsid w:val="00A71BDB"/>
    <w:rsid w:val="00A71F36"/>
    <w:rsid w:val="00A727A5"/>
    <w:rsid w:val="00A730DD"/>
    <w:rsid w:val="00A73E22"/>
    <w:rsid w:val="00A74883"/>
    <w:rsid w:val="00A74DB2"/>
    <w:rsid w:val="00A756BF"/>
    <w:rsid w:val="00A759CB"/>
    <w:rsid w:val="00A75A86"/>
    <w:rsid w:val="00A76078"/>
    <w:rsid w:val="00A7624E"/>
    <w:rsid w:val="00A76BEB"/>
    <w:rsid w:val="00A76D3F"/>
    <w:rsid w:val="00A76E20"/>
    <w:rsid w:val="00A76F89"/>
    <w:rsid w:val="00A800B1"/>
    <w:rsid w:val="00A802D7"/>
    <w:rsid w:val="00A806E8"/>
    <w:rsid w:val="00A80803"/>
    <w:rsid w:val="00A809A4"/>
    <w:rsid w:val="00A81024"/>
    <w:rsid w:val="00A81BB8"/>
    <w:rsid w:val="00A81E64"/>
    <w:rsid w:val="00A81E9D"/>
    <w:rsid w:val="00A8262B"/>
    <w:rsid w:val="00A82AF4"/>
    <w:rsid w:val="00A82B52"/>
    <w:rsid w:val="00A82D44"/>
    <w:rsid w:val="00A836D5"/>
    <w:rsid w:val="00A83AD8"/>
    <w:rsid w:val="00A840EC"/>
    <w:rsid w:val="00A8420D"/>
    <w:rsid w:val="00A84273"/>
    <w:rsid w:val="00A846A7"/>
    <w:rsid w:val="00A84986"/>
    <w:rsid w:val="00A84F43"/>
    <w:rsid w:val="00A85146"/>
    <w:rsid w:val="00A855D1"/>
    <w:rsid w:val="00A8575F"/>
    <w:rsid w:val="00A85F38"/>
    <w:rsid w:val="00A8605A"/>
    <w:rsid w:val="00A8610A"/>
    <w:rsid w:val="00A868C3"/>
    <w:rsid w:val="00A86983"/>
    <w:rsid w:val="00A86AB3"/>
    <w:rsid w:val="00A87249"/>
    <w:rsid w:val="00A87326"/>
    <w:rsid w:val="00A87329"/>
    <w:rsid w:val="00A874E7"/>
    <w:rsid w:val="00A87756"/>
    <w:rsid w:val="00A90287"/>
    <w:rsid w:val="00A90358"/>
    <w:rsid w:val="00A91007"/>
    <w:rsid w:val="00A91450"/>
    <w:rsid w:val="00A91723"/>
    <w:rsid w:val="00A91C0C"/>
    <w:rsid w:val="00A9219F"/>
    <w:rsid w:val="00A92851"/>
    <w:rsid w:val="00A92F0A"/>
    <w:rsid w:val="00A9374E"/>
    <w:rsid w:val="00A937AD"/>
    <w:rsid w:val="00A93A8B"/>
    <w:rsid w:val="00A93AB8"/>
    <w:rsid w:val="00A943A5"/>
    <w:rsid w:val="00A946F2"/>
    <w:rsid w:val="00A94DE6"/>
    <w:rsid w:val="00A94E15"/>
    <w:rsid w:val="00A94E7F"/>
    <w:rsid w:val="00A95626"/>
    <w:rsid w:val="00A95753"/>
    <w:rsid w:val="00A95E1C"/>
    <w:rsid w:val="00A95E74"/>
    <w:rsid w:val="00A95EB0"/>
    <w:rsid w:val="00A96000"/>
    <w:rsid w:val="00A960F5"/>
    <w:rsid w:val="00A9647C"/>
    <w:rsid w:val="00A966CA"/>
    <w:rsid w:val="00A966FB"/>
    <w:rsid w:val="00A96D35"/>
    <w:rsid w:val="00A96F5D"/>
    <w:rsid w:val="00A971AA"/>
    <w:rsid w:val="00A97549"/>
    <w:rsid w:val="00A9781C"/>
    <w:rsid w:val="00A97BE0"/>
    <w:rsid w:val="00A97F7E"/>
    <w:rsid w:val="00AA0044"/>
    <w:rsid w:val="00AA04BB"/>
    <w:rsid w:val="00AA05D8"/>
    <w:rsid w:val="00AA07B6"/>
    <w:rsid w:val="00AA0C53"/>
    <w:rsid w:val="00AA1232"/>
    <w:rsid w:val="00AA16A8"/>
    <w:rsid w:val="00AA1FB3"/>
    <w:rsid w:val="00AA295C"/>
    <w:rsid w:val="00AA2ABD"/>
    <w:rsid w:val="00AA2CD0"/>
    <w:rsid w:val="00AA2D55"/>
    <w:rsid w:val="00AA2DE9"/>
    <w:rsid w:val="00AA2E1B"/>
    <w:rsid w:val="00AA2F32"/>
    <w:rsid w:val="00AA3276"/>
    <w:rsid w:val="00AA32E9"/>
    <w:rsid w:val="00AA3761"/>
    <w:rsid w:val="00AA3AF8"/>
    <w:rsid w:val="00AA3D75"/>
    <w:rsid w:val="00AA498B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CBF"/>
    <w:rsid w:val="00AA6D1F"/>
    <w:rsid w:val="00AA72A1"/>
    <w:rsid w:val="00AA768E"/>
    <w:rsid w:val="00AB00EA"/>
    <w:rsid w:val="00AB0306"/>
    <w:rsid w:val="00AB0644"/>
    <w:rsid w:val="00AB07B9"/>
    <w:rsid w:val="00AB0B28"/>
    <w:rsid w:val="00AB0B8E"/>
    <w:rsid w:val="00AB165F"/>
    <w:rsid w:val="00AB19B3"/>
    <w:rsid w:val="00AB1C74"/>
    <w:rsid w:val="00AB1DB2"/>
    <w:rsid w:val="00AB2560"/>
    <w:rsid w:val="00AB2813"/>
    <w:rsid w:val="00AB293E"/>
    <w:rsid w:val="00AB2B88"/>
    <w:rsid w:val="00AB2BAA"/>
    <w:rsid w:val="00AB2F25"/>
    <w:rsid w:val="00AB3081"/>
    <w:rsid w:val="00AB38D2"/>
    <w:rsid w:val="00AB4026"/>
    <w:rsid w:val="00AB4632"/>
    <w:rsid w:val="00AB486D"/>
    <w:rsid w:val="00AB4BC3"/>
    <w:rsid w:val="00AB575D"/>
    <w:rsid w:val="00AB5BF4"/>
    <w:rsid w:val="00AB6065"/>
    <w:rsid w:val="00AB61D9"/>
    <w:rsid w:val="00AB6CAA"/>
    <w:rsid w:val="00AB7506"/>
    <w:rsid w:val="00AB755A"/>
    <w:rsid w:val="00AB77F7"/>
    <w:rsid w:val="00AC04F5"/>
    <w:rsid w:val="00AC0DD4"/>
    <w:rsid w:val="00AC0F6B"/>
    <w:rsid w:val="00AC1A69"/>
    <w:rsid w:val="00AC1D5A"/>
    <w:rsid w:val="00AC2A7F"/>
    <w:rsid w:val="00AC2AF7"/>
    <w:rsid w:val="00AC301E"/>
    <w:rsid w:val="00AC3084"/>
    <w:rsid w:val="00AC3D9F"/>
    <w:rsid w:val="00AC417E"/>
    <w:rsid w:val="00AC4881"/>
    <w:rsid w:val="00AC4B63"/>
    <w:rsid w:val="00AC4F09"/>
    <w:rsid w:val="00AC53E6"/>
    <w:rsid w:val="00AC5E80"/>
    <w:rsid w:val="00AC6569"/>
    <w:rsid w:val="00AC65B9"/>
    <w:rsid w:val="00AC7007"/>
    <w:rsid w:val="00AC7DA9"/>
    <w:rsid w:val="00AC7F57"/>
    <w:rsid w:val="00AD000F"/>
    <w:rsid w:val="00AD0138"/>
    <w:rsid w:val="00AD0206"/>
    <w:rsid w:val="00AD03EE"/>
    <w:rsid w:val="00AD09A2"/>
    <w:rsid w:val="00AD0E9F"/>
    <w:rsid w:val="00AD0EAA"/>
    <w:rsid w:val="00AD1423"/>
    <w:rsid w:val="00AD14AD"/>
    <w:rsid w:val="00AD17FD"/>
    <w:rsid w:val="00AD1A2C"/>
    <w:rsid w:val="00AD254B"/>
    <w:rsid w:val="00AD31D8"/>
    <w:rsid w:val="00AD37CE"/>
    <w:rsid w:val="00AD385D"/>
    <w:rsid w:val="00AD3C7A"/>
    <w:rsid w:val="00AD4165"/>
    <w:rsid w:val="00AD4248"/>
    <w:rsid w:val="00AD45F2"/>
    <w:rsid w:val="00AD4890"/>
    <w:rsid w:val="00AD48DB"/>
    <w:rsid w:val="00AD4B2D"/>
    <w:rsid w:val="00AD4D37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97E"/>
    <w:rsid w:val="00AE0C62"/>
    <w:rsid w:val="00AE0D46"/>
    <w:rsid w:val="00AE17DA"/>
    <w:rsid w:val="00AE1F9B"/>
    <w:rsid w:val="00AE202B"/>
    <w:rsid w:val="00AE2E91"/>
    <w:rsid w:val="00AE321E"/>
    <w:rsid w:val="00AE346B"/>
    <w:rsid w:val="00AE36F5"/>
    <w:rsid w:val="00AE380C"/>
    <w:rsid w:val="00AE39AC"/>
    <w:rsid w:val="00AE3C72"/>
    <w:rsid w:val="00AE3DD9"/>
    <w:rsid w:val="00AE3E04"/>
    <w:rsid w:val="00AE46CF"/>
    <w:rsid w:val="00AE4B0D"/>
    <w:rsid w:val="00AE51B1"/>
    <w:rsid w:val="00AE56C9"/>
    <w:rsid w:val="00AE586B"/>
    <w:rsid w:val="00AE58DE"/>
    <w:rsid w:val="00AE5FD7"/>
    <w:rsid w:val="00AE65BF"/>
    <w:rsid w:val="00AE6A05"/>
    <w:rsid w:val="00AE6DCF"/>
    <w:rsid w:val="00AE72EC"/>
    <w:rsid w:val="00AE7AF0"/>
    <w:rsid w:val="00AE7F15"/>
    <w:rsid w:val="00AF0B3A"/>
    <w:rsid w:val="00AF0EC0"/>
    <w:rsid w:val="00AF1658"/>
    <w:rsid w:val="00AF1930"/>
    <w:rsid w:val="00AF1AED"/>
    <w:rsid w:val="00AF2634"/>
    <w:rsid w:val="00AF30AD"/>
    <w:rsid w:val="00AF30B9"/>
    <w:rsid w:val="00AF32C4"/>
    <w:rsid w:val="00AF4030"/>
    <w:rsid w:val="00AF4A0D"/>
    <w:rsid w:val="00AF5ECE"/>
    <w:rsid w:val="00AF6012"/>
    <w:rsid w:val="00AF6220"/>
    <w:rsid w:val="00AF65AE"/>
    <w:rsid w:val="00AF6610"/>
    <w:rsid w:val="00AF669D"/>
    <w:rsid w:val="00AF6830"/>
    <w:rsid w:val="00AF7131"/>
    <w:rsid w:val="00AF77A0"/>
    <w:rsid w:val="00AF7CF7"/>
    <w:rsid w:val="00AF7E79"/>
    <w:rsid w:val="00B008CB"/>
    <w:rsid w:val="00B00A15"/>
    <w:rsid w:val="00B00A4C"/>
    <w:rsid w:val="00B0109C"/>
    <w:rsid w:val="00B01969"/>
    <w:rsid w:val="00B01D40"/>
    <w:rsid w:val="00B01F5D"/>
    <w:rsid w:val="00B022F4"/>
    <w:rsid w:val="00B024B5"/>
    <w:rsid w:val="00B02C5E"/>
    <w:rsid w:val="00B03036"/>
    <w:rsid w:val="00B03DDF"/>
    <w:rsid w:val="00B03E16"/>
    <w:rsid w:val="00B04DE3"/>
    <w:rsid w:val="00B05019"/>
    <w:rsid w:val="00B05171"/>
    <w:rsid w:val="00B052D4"/>
    <w:rsid w:val="00B0533E"/>
    <w:rsid w:val="00B053D1"/>
    <w:rsid w:val="00B0579D"/>
    <w:rsid w:val="00B061BA"/>
    <w:rsid w:val="00B06864"/>
    <w:rsid w:val="00B06A3A"/>
    <w:rsid w:val="00B06C48"/>
    <w:rsid w:val="00B06F0C"/>
    <w:rsid w:val="00B073A4"/>
    <w:rsid w:val="00B07500"/>
    <w:rsid w:val="00B10198"/>
    <w:rsid w:val="00B10565"/>
    <w:rsid w:val="00B1063D"/>
    <w:rsid w:val="00B10988"/>
    <w:rsid w:val="00B11626"/>
    <w:rsid w:val="00B117F4"/>
    <w:rsid w:val="00B11866"/>
    <w:rsid w:val="00B118D9"/>
    <w:rsid w:val="00B11D33"/>
    <w:rsid w:val="00B11D86"/>
    <w:rsid w:val="00B11E19"/>
    <w:rsid w:val="00B1201B"/>
    <w:rsid w:val="00B12744"/>
    <w:rsid w:val="00B12960"/>
    <w:rsid w:val="00B1307B"/>
    <w:rsid w:val="00B13294"/>
    <w:rsid w:val="00B13775"/>
    <w:rsid w:val="00B138DF"/>
    <w:rsid w:val="00B13A21"/>
    <w:rsid w:val="00B14026"/>
    <w:rsid w:val="00B140FD"/>
    <w:rsid w:val="00B15040"/>
    <w:rsid w:val="00B156D5"/>
    <w:rsid w:val="00B16113"/>
    <w:rsid w:val="00B1672F"/>
    <w:rsid w:val="00B169CF"/>
    <w:rsid w:val="00B17B10"/>
    <w:rsid w:val="00B17BD4"/>
    <w:rsid w:val="00B201E0"/>
    <w:rsid w:val="00B20E5D"/>
    <w:rsid w:val="00B21151"/>
    <w:rsid w:val="00B218D4"/>
    <w:rsid w:val="00B21A92"/>
    <w:rsid w:val="00B21F88"/>
    <w:rsid w:val="00B22215"/>
    <w:rsid w:val="00B22362"/>
    <w:rsid w:val="00B223E4"/>
    <w:rsid w:val="00B22721"/>
    <w:rsid w:val="00B22A6C"/>
    <w:rsid w:val="00B23044"/>
    <w:rsid w:val="00B233E7"/>
    <w:rsid w:val="00B23774"/>
    <w:rsid w:val="00B23BAA"/>
    <w:rsid w:val="00B23BB2"/>
    <w:rsid w:val="00B23C18"/>
    <w:rsid w:val="00B23C7E"/>
    <w:rsid w:val="00B23CAA"/>
    <w:rsid w:val="00B24279"/>
    <w:rsid w:val="00B24372"/>
    <w:rsid w:val="00B24942"/>
    <w:rsid w:val="00B24B87"/>
    <w:rsid w:val="00B2505C"/>
    <w:rsid w:val="00B251A5"/>
    <w:rsid w:val="00B25279"/>
    <w:rsid w:val="00B25527"/>
    <w:rsid w:val="00B257E9"/>
    <w:rsid w:val="00B257FF"/>
    <w:rsid w:val="00B25BD3"/>
    <w:rsid w:val="00B25F52"/>
    <w:rsid w:val="00B2636F"/>
    <w:rsid w:val="00B263D6"/>
    <w:rsid w:val="00B266A9"/>
    <w:rsid w:val="00B26F27"/>
    <w:rsid w:val="00B26FF6"/>
    <w:rsid w:val="00B27404"/>
    <w:rsid w:val="00B275F7"/>
    <w:rsid w:val="00B2786B"/>
    <w:rsid w:val="00B27E80"/>
    <w:rsid w:val="00B27F4B"/>
    <w:rsid w:val="00B30099"/>
    <w:rsid w:val="00B3015E"/>
    <w:rsid w:val="00B30163"/>
    <w:rsid w:val="00B30302"/>
    <w:rsid w:val="00B307DB"/>
    <w:rsid w:val="00B3089A"/>
    <w:rsid w:val="00B30AB5"/>
    <w:rsid w:val="00B30C81"/>
    <w:rsid w:val="00B30CBD"/>
    <w:rsid w:val="00B3121B"/>
    <w:rsid w:val="00B3162C"/>
    <w:rsid w:val="00B32401"/>
    <w:rsid w:val="00B32841"/>
    <w:rsid w:val="00B32BCC"/>
    <w:rsid w:val="00B32CDC"/>
    <w:rsid w:val="00B32E3E"/>
    <w:rsid w:val="00B32E92"/>
    <w:rsid w:val="00B33C0F"/>
    <w:rsid w:val="00B33C39"/>
    <w:rsid w:val="00B33CED"/>
    <w:rsid w:val="00B33D24"/>
    <w:rsid w:val="00B33FCD"/>
    <w:rsid w:val="00B3475E"/>
    <w:rsid w:val="00B349BA"/>
    <w:rsid w:val="00B3521E"/>
    <w:rsid w:val="00B364A6"/>
    <w:rsid w:val="00B368D7"/>
    <w:rsid w:val="00B36B4D"/>
    <w:rsid w:val="00B36BD7"/>
    <w:rsid w:val="00B36D15"/>
    <w:rsid w:val="00B36D62"/>
    <w:rsid w:val="00B37645"/>
    <w:rsid w:val="00B403C1"/>
    <w:rsid w:val="00B40488"/>
    <w:rsid w:val="00B40944"/>
    <w:rsid w:val="00B40A5E"/>
    <w:rsid w:val="00B40A9B"/>
    <w:rsid w:val="00B41181"/>
    <w:rsid w:val="00B413B7"/>
    <w:rsid w:val="00B41424"/>
    <w:rsid w:val="00B41599"/>
    <w:rsid w:val="00B416AC"/>
    <w:rsid w:val="00B41866"/>
    <w:rsid w:val="00B41A12"/>
    <w:rsid w:val="00B41A5E"/>
    <w:rsid w:val="00B41A83"/>
    <w:rsid w:val="00B41AFF"/>
    <w:rsid w:val="00B42C8C"/>
    <w:rsid w:val="00B43447"/>
    <w:rsid w:val="00B435E8"/>
    <w:rsid w:val="00B43605"/>
    <w:rsid w:val="00B43B76"/>
    <w:rsid w:val="00B44043"/>
    <w:rsid w:val="00B44BE3"/>
    <w:rsid w:val="00B451C1"/>
    <w:rsid w:val="00B458A0"/>
    <w:rsid w:val="00B45A2A"/>
    <w:rsid w:val="00B45B50"/>
    <w:rsid w:val="00B45DF2"/>
    <w:rsid w:val="00B46C3D"/>
    <w:rsid w:val="00B46C98"/>
    <w:rsid w:val="00B4790D"/>
    <w:rsid w:val="00B47C94"/>
    <w:rsid w:val="00B50368"/>
    <w:rsid w:val="00B505D5"/>
    <w:rsid w:val="00B50AC8"/>
    <w:rsid w:val="00B5206B"/>
    <w:rsid w:val="00B527A0"/>
    <w:rsid w:val="00B5286A"/>
    <w:rsid w:val="00B528CC"/>
    <w:rsid w:val="00B52924"/>
    <w:rsid w:val="00B52DF1"/>
    <w:rsid w:val="00B53549"/>
    <w:rsid w:val="00B53B51"/>
    <w:rsid w:val="00B54104"/>
    <w:rsid w:val="00B54B28"/>
    <w:rsid w:val="00B54C3D"/>
    <w:rsid w:val="00B54F82"/>
    <w:rsid w:val="00B555B8"/>
    <w:rsid w:val="00B555F4"/>
    <w:rsid w:val="00B557E1"/>
    <w:rsid w:val="00B55CFC"/>
    <w:rsid w:val="00B55ED1"/>
    <w:rsid w:val="00B56DC8"/>
    <w:rsid w:val="00B57127"/>
    <w:rsid w:val="00B5724F"/>
    <w:rsid w:val="00B57468"/>
    <w:rsid w:val="00B5786A"/>
    <w:rsid w:val="00B57B08"/>
    <w:rsid w:val="00B57DE9"/>
    <w:rsid w:val="00B57DF9"/>
    <w:rsid w:val="00B57DFF"/>
    <w:rsid w:val="00B57E1E"/>
    <w:rsid w:val="00B605DD"/>
    <w:rsid w:val="00B60B30"/>
    <w:rsid w:val="00B60F3B"/>
    <w:rsid w:val="00B60F5A"/>
    <w:rsid w:val="00B61299"/>
    <w:rsid w:val="00B61399"/>
    <w:rsid w:val="00B613B2"/>
    <w:rsid w:val="00B614A5"/>
    <w:rsid w:val="00B615A8"/>
    <w:rsid w:val="00B61808"/>
    <w:rsid w:val="00B61A42"/>
    <w:rsid w:val="00B61BFD"/>
    <w:rsid w:val="00B61D29"/>
    <w:rsid w:val="00B61F1C"/>
    <w:rsid w:val="00B6235B"/>
    <w:rsid w:val="00B62A43"/>
    <w:rsid w:val="00B62CE3"/>
    <w:rsid w:val="00B62E83"/>
    <w:rsid w:val="00B62F5F"/>
    <w:rsid w:val="00B63915"/>
    <w:rsid w:val="00B63979"/>
    <w:rsid w:val="00B63A28"/>
    <w:rsid w:val="00B63DCC"/>
    <w:rsid w:val="00B647C2"/>
    <w:rsid w:val="00B64A57"/>
    <w:rsid w:val="00B6538B"/>
    <w:rsid w:val="00B655C5"/>
    <w:rsid w:val="00B66084"/>
    <w:rsid w:val="00B66258"/>
    <w:rsid w:val="00B66383"/>
    <w:rsid w:val="00B664CB"/>
    <w:rsid w:val="00B67062"/>
    <w:rsid w:val="00B6788C"/>
    <w:rsid w:val="00B67BE6"/>
    <w:rsid w:val="00B67F59"/>
    <w:rsid w:val="00B7066E"/>
    <w:rsid w:val="00B70FF9"/>
    <w:rsid w:val="00B710A6"/>
    <w:rsid w:val="00B71629"/>
    <w:rsid w:val="00B71A29"/>
    <w:rsid w:val="00B71C84"/>
    <w:rsid w:val="00B71D23"/>
    <w:rsid w:val="00B7200C"/>
    <w:rsid w:val="00B727AD"/>
    <w:rsid w:val="00B72955"/>
    <w:rsid w:val="00B72F5B"/>
    <w:rsid w:val="00B73CD3"/>
    <w:rsid w:val="00B74099"/>
    <w:rsid w:val="00B7439D"/>
    <w:rsid w:val="00B74494"/>
    <w:rsid w:val="00B749E5"/>
    <w:rsid w:val="00B74F08"/>
    <w:rsid w:val="00B7510E"/>
    <w:rsid w:val="00B7520D"/>
    <w:rsid w:val="00B75255"/>
    <w:rsid w:val="00B753BF"/>
    <w:rsid w:val="00B75FC3"/>
    <w:rsid w:val="00B763E8"/>
    <w:rsid w:val="00B76D72"/>
    <w:rsid w:val="00B76E70"/>
    <w:rsid w:val="00B7707F"/>
    <w:rsid w:val="00B77352"/>
    <w:rsid w:val="00B77422"/>
    <w:rsid w:val="00B77D0E"/>
    <w:rsid w:val="00B77EB6"/>
    <w:rsid w:val="00B8016A"/>
    <w:rsid w:val="00B8085C"/>
    <w:rsid w:val="00B8088D"/>
    <w:rsid w:val="00B80987"/>
    <w:rsid w:val="00B812C9"/>
    <w:rsid w:val="00B81446"/>
    <w:rsid w:val="00B81610"/>
    <w:rsid w:val="00B81620"/>
    <w:rsid w:val="00B820C3"/>
    <w:rsid w:val="00B82173"/>
    <w:rsid w:val="00B823F7"/>
    <w:rsid w:val="00B828ED"/>
    <w:rsid w:val="00B82AC3"/>
    <w:rsid w:val="00B82AC6"/>
    <w:rsid w:val="00B82C0B"/>
    <w:rsid w:val="00B8315E"/>
    <w:rsid w:val="00B83281"/>
    <w:rsid w:val="00B84766"/>
    <w:rsid w:val="00B849F8"/>
    <w:rsid w:val="00B84DBC"/>
    <w:rsid w:val="00B84F5C"/>
    <w:rsid w:val="00B85362"/>
    <w:rsid w:val="00B854C1"/>
    <w:rsid w:val="00B85771"/>
    <w:rsid w:val="00B8669B"/>
    <w:rsid w:val="00B87438"/>
    <w:rsid w:val="00B877FF"/>
    <w:rsid w:val="00B87D2F"/>
    <w:rsid w:val="00B90135"/>
    <w:rsid w:val="00B902D9"/>
    <w:rsid w:val="00B9064F"/>
    <w:rsid w:val="00B9069C"/>
    <w:rsid w:val="00B91006"/>
    <w:rsid w:val="00B91D77"/>
    <w:rsid w:val="00B91E99"/>
    <w:rsid w:val="00B91F4E"/>
    <w:rsid w:val="00B92101"/>
    <w:rsid w:val="00B9218B"/>
    <w:rsid w:val="00B923A1"/>
    <w:rsid w:val="00B92CF6"/>
    <w:rsid w:val="00B92F8A"/>
    <w:rsid w:val="00B931AB"/>
    <w:rsid w:val="00B93292"/>
    <w:rsid w:val="00B9372E"/>
    <w:rsid w:val="00B93FB2"/>
    <w:rsid w:val="00B93FB8"/>
    <w:rsid w:val="00B94003"/>
    <w:rsid w:val="00B94109"/>
    <w:rsid w:val="00B94626"/>
    <w:rsid w:val="00B947F4"/>
    <w:rsid w:val="00B94A0E"/>
    <w:rsid w:val="00B94CD0"/>
    <w:rsid w:val="00B94F5F"/>
    <w:rsid w:val="00B9558F"/>
    <w:rsid w:val="00B959B0"/>
    <w:rsid w:val="00B95A15"/>
    <w:rsid w:val="00B95A31"/>
    <w:rsid w:val="00B95AB6"/>
    <w:rsid w:val="00B968EF"/>
    <w:rsid w:val="00B96E2D"/>
    <w:rsid w:val="00B96F1A"/>
    <w:rsid w:val="00B970BE"/>
    <w:rsid w:val="00B974D5"/>
    <w:rsid w:val="00B97F35"/>
    <w:rsid w:val="00BA02F1"/>
    <w:rsid w:val="00BA053E"/>
    <w:rsid w:val="00BA0B24"/>
    <w:rsid w:val="00BA0B4E"/>
    <w:rsid w:val="00BA1076"/>
    <w:rsid w:val="00BA10CF"/>
    <w:rsid w:val="00BA1453"/>
    <w:rsid w:val="00BA1A4C"/>
    <w:rsid w:val="00BA1D9F"/>
    <w:rsid w:val="00BA21F5"/>
    <w:rsid w:val="00BA26A9"/>
    <w:rsid w:val="00BA27C1"/>
    <w:rsid w:val="00BA2A77"/>
    <w:rsid w:val="00BA3216"/>
    <w:rsid w:val="00BA3355"/>
    <w:rsid w:val="00BA35C8"/>
    <w:rsid w:val="00BA390A"/>
    <w:rsid w:val="00BA3C29"/>
    <w:rsid w:val="00BA4692"/>
    <w:rsid w:val="00BA4C16"/>
    <w:rsid w:val="00BA5264"/>
    <w:rsid w:val="00BA535D"/>
    <w:rsid w:val="00BA5A62"/>
    <w:rsid w:val="00BA5B26"/>
    <w:rsid w:val="00BA5B7C"/>
    <w:rsid w:val="00BA6570"/>
    <w:rsid w:val="00BA6DBE"/>
    <w:rsid w:val="00BA7180"/>
    <w:rsid w:val="00BA726F"/>
    <w:rsid w:val="00BA75F4"/>
    <w:rsid w:val="00BA78E1"/>
    <w:rsid w:val="00BA7AA9"/>
    <w:rsid w:val="00BB0601"/>
    <w:rsid w:val="00BB097F"/>
    <w:rsid w:val="00BB0BA2"/>
    <w:rsid w:val="00BB0C23"/>
    <w:rsid w:val="00BB0E3C"/>
    <w:rsid w:val="00BB11A1"/>
    <w:rsid w:val="00BB18FE"/>
    <w:rsid w:val="00BB22AC"/>
    <w:rsid w:val="00BB24BB"/>
    <w:rsid w:val="00BB27C2"/>
    <w:rsid w:val="00BB27DC"/>
    <w:rsid w:val="00BB30BF"/>
    <w:rsid w:val="00BB31E9"/>
    <w:rsid w:val="00BB383E"/>
    <w:rsid w:val="00BB3931"/>
    <w:rsid w:val="00BB3B59"/>
    <w:rsid w:val="00BB3B9A"/>
    <w:rsid w:val="00BB433C"/>
    <w:rsid w:val="00BB4B8F"/>
    <w:rsid w:val="00BB52A5"/>
    <w:rsid w:val="00BB5319"/>
    <w:rsid w:val="00BB542D"/>
    <w:rsid w:val="00BB5667"/>
    <w:rsid w:val="00BB5A44"/>
    <w:rsid w:val="00BB5AC1"/>
    <w:rsid w:val="00BB5B99"/>
    <w:rsid w:val="00BB70C1"/>
    <w:rsid w:val="00BB7774"/>
    <w:rsid w:val="00BC1786"/>
    <w:rsid w:val="00BC199A"/>
    <w:rsid w:val="00BC1A7B"/>
    <w:rsid w:val="00BC1E0C"/>
    <w:rsid w:val="00BC1EF1"/>
    <w:rsid w:val="00BC282E"/>
    <w:rsid w:val="00BC3548"/>
    <w:rsid w:val="00BC367E"/>
    <w:rsid w:val="00BC3761"/>
    <w:rsid w:val="00BC4711"/>
    <w:rsid w:val="00BC4BD8"/>
    <w:rsid w:val="00BC53D5"/>
    <w:rsid w:val="00BC5C6D"/>
    <w:rsid w:val="00BC5F22"/>
    <w:rsid w:val="00BC5F78"/>
    <w:rsid w:val="00BC71FF"/>
    <w:rsid w:val="00BC7430"/>
    <w:rsid w:val="00BC7814"/>
    <w:rsid w:val="00BC78CC"/>
    <w:rsid w:val="00BC7B5A"/>
    <w:rsid w:val="00BC7C48"/>
    <w:rsid w:val="00BD00AF"/>
    <w:rsid w:val="00BD026B"/>
    <w:rsid w:val="00BD0378"/>
    <w:rsid w:val="00BD0961"/>
    <w:rsid w:val="00BD0AE8"/>
    <w:rsid w:val="00BD121D"/>
    <w:rsid w:val="00BD1B0E"/>
    <w:rsid w:val="00BD2C70"/>
    <w:rsid w:val="00BD2D84"/>
    <w:rsid w:val="00BD319E"/>
    <w:rsid w:val="00BD3342"/>
    <w:rsid w:val="00BD33C1"/>
    <w:rsid w:val="00BD34B7"/>
    <w:rsid w:val="00BD3526"/>
    <w:rsid w:val="00BD3636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0E"/>
    <w:rsid w:val="00BD767E"/>
    <w:rsid w:val="00BD771F"/>
    <w:rsid w:val="00BD7817"/>
    <w:rsid w:val="00BD7A20"/>
    <w:rsid w:val="00BD7CBD"/>
    <w:rsid w:val="00BD7E70"/>
    <w:rsid w:val="00BE041E"/>
    <w:rsid w:val="00BE0B93"/>
    <w:rsid w:val="00BE1247"/>
    <w:rsid w:val="00BE1583"/>
    <w:rsid w:val="00BE1726"/>
    <w:rsid w:val="00BE22E8"/>
    <w:rsid w:val="00BE2335"/>
    <w:rsid w:val="00BE284D"/>
    <w:rsid w:val="00BE2982"/>
    <w:rsid w:val="00BE2B2E"/>
    <w:rsid w:val="00BE2E3D"/>
    <w:rsid w:val="00BE32B5"/>
    <w:rsid w:val="00BE3E0E"/>
    <w:rsid w:val="00BE3E6B"/>
    <w:rsid w:val="00BE3EC6"/>
    <w:rsid w:val="00BE470F"/>
    <w:rsid w:val="00BE4C5C"/>
    <w:rsid w:val="00BE50A7"/>
    <w:rsid w:val="00BE52EB"/>
    <w:rsid w:val="00BE5B47"/>
    <w:rsid w:val="00BE5B78"/>
    <w:rsid w:val="00BE5BDF"/>
    <w:rsid w:val="00BE5E01"/>
    <w:rsid w:val="00BE5F7A"/>
    <w:rsid w:val="00BE6016"/>
    <w:rsid w:val="00BE6041"/>
    <w:rsid w:val="00BE64ED"/>
    <w:rsid w:val="00BE66DF"/>
    <w:rsid w:val="00BE6749"/>
    <w:rsid w:val="00BE6DC0"/>
    <w:rsid w:val="00BE6F37"/>
    <w:rsid w:val="00BE7919"/>
    <w:rsid w:val="00BE7C9C"/>
    <w:rsid w:val="00BF0D12"/>
    <w:rsid w:val="00BF1291"/>
    <w:rsid w:val="00BF149F"/>
    <w:rsid w:val="00BF24E5"/>
    <w:rsid w:val="00BF2A6B"/>
    <w:rsid w:val="00BF2C99"/>
    <w:rsid w:val="00BF3188"/>
    <w:rsid w:val="00BF31D1"/>
    <w:rsid w:val="00BF4040"/>
    <w:rsid w:val="00BF4629"/>
    <w:rsid w:val="00BF46AE"/>
    <w:rsid w:val="00BF48EF"/>
    <w:rsid w:val="00BF55CE"/>
    <w:rsid w:val="00BF5828"/>
    <w:rsid w:val="00BF5ABF"/>
    <w:rsid w:val="00BF606A"/>
    <w:rsid w:val="00BF6133"/>
    <w:rsid w:val="00BF6441"/>
    <w:rsid w:val="00BF6EBD"/>
    <w:rsid w:val="00C00528"/>
    <w:rsid w:val="00C0070D"/>
    <w:rsid w:val="00C009AB"/>
    <w:rsid w:val="00C00DC3"/>
    <w:rsid w:val="00C01075"/>
    <w:rsid w:val="00C013DE"/>
    <w:rsid w:val="00C01784"/>
    <w:rsid w:val="00C01920"/>
    <w:rsid w:val="00C01A77"/>
    <w:rsid w:val="00C01B32"/>
    <w:rsid w:val="00C02253"/>
    <w:rsid w:val="00C025F5"/>
    <w:rsid w:val="00C032F1"/>
    <w:rsid w:val="00C03B39"/>
    <w:rsid w:val="00C03F1D"/>
    <w:rsid w:val="00C04392"/>
    <w:rsid w:val="00C0449E"/>
    <w:rsid w:val="00C0464C"/>
    <w:rsid w:val="00C049FD"/>
    <w:rsid w:val="00C05BD2"/>
    <w:rsid w:val="00C05C37"/>
    <w:rsid w:val="00C06206"/>
    <w:rsid w:val="00C06D35"/>
    <w:rsid w:val="00C06FC4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6F3"/>
    <w:rsid w:val="00C10A10"/>
    <w:rsid w:val="00C10CCA"/>
    <w:rsid w:val="00C11FE7"/>
    <w:rsid w:val="00C120B2"/>
    <w:rsid w:val="00C123EB"/>
    <w:rsid w:val="00C12547"/>
    <w:rsid w:val="00C128A0"/>
    <w:rsid w:val="00C12A93"/>
    <w:rsid w:val="00C12EC2"/>
    <w:rsid w:val="00C12F94"/>
    <w:rsid w:val="00C1308F"/>
    <w:rsid w:val="00C130C6"/>
    <w:rsid w:val="00C1351D"/>
    <w:rsid w:val="00C13A93"/>
    <w:rsid w:val="00C143C0"/>
    <w:rsid w:val="00C143EC"/>
    <w:rsid w:val="00C14C40"/>
    <w:rsid w:val="00C14C58"/>
    <w:rsid w:val="00C14CD8"/>
    <w:rsid w:val="00C14CF6"/>
    <w:rsid w:val="00C15313"/>
    <w:rsid w:val="00C15370"/>
    <w:rsid w:val="00C15414"/>
    <w:rsid w:val="00C15684"/>
    <w:rsid w:val="00C160AE"/>
    <w:rsid w:val="00C160F4"/>
    <w:rsid w:val="00C1624F"/>
    <w:rsid w:val="00C16410"/>
    <w:rsid w:val="00C16786"/>
    <w:rsid w:val="00C1681E"/>
    <w:rsid w:val="00C16A9D"/>
    <w:rsid w:val="00C16D09"/>
    <w:rsid w:val="00C17B05"/>
    <w:rsid w:val="00C17E8D"/>
    <w:rsid w:val="00C17F43"/>
    <w:rsid w:val="00C20090"/>
    <w:rsid w:val="00C200C3"/>
    <w:rsid w:val="00C20218"/>
    <w:rsid w:val="00C20289"/>
    <w:rsid w:val="00C202BB"/>
    <w:rsid w:val="00C20385"/>
    <w:rsid w:val="00C208B5"/>
    <w:rsid w:val="00C20A7D"/>
    <w:rsid w:val="00C21126"/>
    <w:rsid w:val="00C2177A"/>
    <w:rsid w:val="00C219FE"/>
    <w:rsid w:val="00C21AF5"/>
    <w:rsid w:val="00C21E57"/>
    <w:rsid w:val="00C21F3D"/>
    <w:rsid w:val="00C2229C"/>
    <w:rsid w:val="00C22551"/>
    <w:rsid w:val="00C22D02"/>
    <w:rsid w:val="00C22EEF"/>
    <w:rsid w:val="00C22F61"/>
    <w:rsid w:val="00C23042"/>
    <w:rsid w:val="00C23101"/>
    <w:rsid w:val="00C23309"/>
    <w:rsid w:val="00C23588"/>
    <w:rsid w:val="00C23923"/>
    <w:rsid w:val="00C23940"/>
    <w:rsid w:val="00C23950"/>
    <w:rsid w:val="00C2424E"/>
    <w:rsid w:val="00C2457E"/>
    <w:rsid w:val="00C24727"/>
    <w:rsid w:val="00C24DDD"/>
    <w:rsid w:val="00C24FC3"/>
    <w:rsid w:val="00C25288"/>
    <w:rsid w:val="00C254E7"/>
    <w:rsid w:val="00C258E3"/>
    <w:rsid w:val="00C25AFB"/>
    <w:rsid w:val="00C25EED"/>
    <w:rsid w:val="00C25FC8"/>
    <w:rsid w:val="00C2610F"/>
    <w:rsid w:val="00C26741"/>
    <w:rsid w:val="00C26D7C"/>
    <w:rsid w:val="00C26E07"/>
    <w:rsid w:val="00C26E76"/>
    <w:rsid w:val="00C276FA"/>
    <w:rsid w:val="00C27761"/>
    <w:rsid w:val="00C278A6"/>
    <w:rsid w:val="00C27E00"/>
    <w:rsid w:val="00C300B4"/>
    <w:rsid w:val="00C306DF"/>
    <w:rsid w:val="00C307D3"/>
    <w:rsid w:val="00C308C4"/>
    <w:rsid w:val="00C309C6"/>
    <w:rsid w:val="00C30AE0"/>
    <w:rsid w:val="00C31618"/>
    <w:rsid w:val="00C3181D"/>
    <w:rsid w:val="00C31A7A"/>
    <w:rsid w:val="00C32AFF"/>
    <w:rsid w:val="00C33097"/>
    <w:rsid w:val="00C3316B"/>
    <w:rsid w:val="00C339A4"/>
    <w:rsid w:val="00C339FA"/>
    <w:rsid w:val="00C343CE"/>
    <w:rsid w:val="00C34BB4"/>
    <w:rsid w:val="00C34BF9"/>
    <w:rsid w:val="00C35082"/>
    <w:rsid w:val="00C35DDE"/>
    <w:rsid w:val="00C367E3"/>
    <w:rsid w:val="00C3746F"/>
    <w:rsid w:val="00C37BE1"/>
    <w:rsid w:val="00C37DD4"/>
    <w:rsid w:val="00C40368"/>
    <w:rsid w:val="00C40706"/>
    <w:rsid w:val="00C40BB4"/>
    <w:rsid w:val="00C4113D"/>
    <w:rsid w:val="00C4163F"/>
    <w:rsid w:val="00C41AB0"/>
    <w:rsid w:val="00C41D4B"/>
    <w:rsid w:val="00C420A2"/>
    <w:rsid w:val="00C4258D"/>
    <w:rsid w:val="00C42628"/>
    <w:rsid w:val="00C433CE"/>
    <w:rsid w:val="00C43894"/>
    <w:rsid w:val="00C439F6"/>
    <w:rsid w:val="00C43A16"/>
    <w:rsid w:val="00C43D88"/>
    <w:rsid w:val="00C44297"/>
    <w:rsid w:val="00C442F1"/>
    <w:rsid w:val="00C44A68"/>
    <w:rsid w:val="00C44D0F"/>
    <w:rsid w:val="00C44F11"/>
    <w:rsid w:val="00C4502A"/>
    <w:rsid w:val="00C45EFB"/>
    <w:rsid w:val="00C461F4"/>
    <w:rsid w:val="00C470FC"/>
    <w:rsid w:val="00C47385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0C29"/>
    <w:rsid w:val="00C51410"/>
    <w:rsid w:val="00C51684"/>
    <w:rsid w:val="00C5170D"/>
    <w:rsid w:val="00C518E3"/>
    <w:rsid w:val="00C521D7"/>
    <w:rsid w:val="00C521E2"/>
    <w:rsid w:val="00C5259B"/>
    <w:rsid w:val="00C526A1"/>
    <w:rsid w:val="00C52AD5"/>
    <w:rsid w:val="00C52C6A"/>
    <w:rsid w:val="00C5318A"/>
    <w:rsid w:val="00C533C7"/>
    <w:rsid w:val="00C537A9"/>
    <w:rsid w:val="00C539CC"/>
    <w:rsid w:val="00C53F56"/>
    <w:rsid w:val="00C54733"/>
    <w:rsid w:val="00C5475B"/>
    <w:rsid w:val="00C5482F"/>
    <w:rsid w:val="00C548F6"/>
    <w:rsid w:val="00C55354"/>
    <w:rsid w:val="00C5562C"/>
    <w:rsid w:val="00C556F3"/>
    <w:rsid w:val="00C55ECA"/>
    <w:rsid w:val="00C55F49"/>
    <w:rsid w:val="00C56465"/>
    <w:rsid w:val="00C565D7"/>
    <w:rsid w:val="00C56636"/>
    <w:rsid w:val="00C57A7F"/>
    <w:rsid w:val="00C60041"/>
    <w:rsid w:val="00C600A2"/>
    <w:rsid w:val="00C60685"/>
    <w:rsid w:val="00C60E59"/>
    <w:rsid w:val="00C60E9C"/>
    <w:rsid w:val="00C614D9"/>
    <w:rsid w:val="00C617C3"/>
    <w:rsid w:val="00C6186A"/>
    <w:rsid w:val="00C61ADC"/>
    <w:rsid w:val="00C6263A"/>
    <w:rsid w:val="00C629C6"/>
    <w:rsid w:val="00C62B7E"/>
    <w:rsid w:val="00C62E09"/>
    <w:rsid w:val="00C62EBD"/>
    <w:rsid w:val="00C6333D"/>
    <w:rsid w:val="00C63544"/>
    <w:rsid w:val="00C635FC"/>
    <w:rsid w:val="00C637E7"/>
    <w:rsid w:val="00C63DEF"/>
    <w:rsid w:val="00C64216"/>
    <w:rsid w:val="00C648EC"/>
    <w:rsid w:val="00C6495E"/>
    <w:rsid w:val="00C64D65"/>
    <w:rsid w:val="00C64F64"/>
    <w:rsid w:val="00C65605"/>
    <w:rsid w:val="00C658E2"/>
    <w:rsid w:val="00C65DC7"/>
    <w:rsid w:val="00C66162"/>
    <w:rsid w:val="00C66705"/>
    <w:rsid w:val="00C66CEA"/>
    <w:rsid w:val="00C66EBB"/>
    <w:rsid w:val="00C6772C"/>
    <w:rsid w:val="00C677E6"/>
    <w:rsid w:val="00C679C9"/>
    <w:rsid w:val="00C702CC"/>
    <w:rsid w:val="00C704A0"/>
    <w:rsid w:val="00C705D3"/>
    <w:rsid w:val="00C70C56"/>
    <w:rsid w:val="00C70DB5"/>
    <w:rsid w:val="00C70DF0"/>
    <w:rsid w:val="00C70E5E"/>
    <w:rsid w:val="00C71117"/>
    <w:rsid w:val="00C712A2"/>
    <w:rsid w:val="00C712A3"/>
    <w:rsid w:val="00C7142D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ABF"/>
    <w:rsid w:val="00C73E1E"/>
    <w:rsid w:val="00C741CB"/>
    <w:rsid w:val="00C741F6"/>
    <w:rsid w:val="00C74265"/>
    <w:rsid w:val="00C744C0"/>
    <w:rsid w:val="00C74A36"/>
    <w:rsid w:val="00C74A72"/>
    <w:rsid w:val="00C74F3E"/>
    <w:rsid w:val="00C750CB"/>
    <w:rsid w:val="00C75587"/>
    <w:rsid w:val="00C75798"/>
    <w:rsid w:val="00C75887"/>
    <w:rsid w:val="00C75A99"/>
    <w:rsid w:val="00C763F0"/>
    <w:rsid w:val="00C7679D"/>
    <w:rsid w:val="00C7696B"/>
    <w:rsid w:val="00C76E2F"/>
    <w:rsid w:val="00C77060"/>
    <w:rsid w:val="00C77D52"/>
    <w:rsid w:val="00C80313"/>
    <w:rsid w:val="00C80747"/>
    <w:rsid w:val="00C80A7B"/>
    <w:rsid w:val="00C80D93"/>
    <w:rsid w:val="00C80E89"/>
    <w:rsid w:val="00C80F1D"/>
    <w:rsid w:val="00C8190B"/>
    <w:rsid w:val="00C819AD"/>
    <w:rsid w:val="00C81E84"/>
    <w:rsid w:val="00C81ED6"/>
    <w:rsid w:val="00C82456"/>
    <w:rsid w:val="00C82924"/>
    <w:rsid w:val="00C82B11"/>
    <w:rsid w:val="00C82CA5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6D72"/>
    <w:rsid w:val="00C8778E"/>
    <w:rsid w:val="00C877B4"/>
    <w:rsid w:val="00C87B31"/>
    <w:rsid w:val="00C87B62"/>
    <w:rsid w:val="00C87ED3"/>
    <w:rsid w:val="00C9012A"/>
    <w:rsid w:val="00C90175"/>
    <w:rsid w:val="00C91024"/>
    <w:rsid w:val="00C91109"/>
    <w:rsid w:val="00C91155"/>
    <w:rsid w:val="00C91D1F"/>
    <w:rsid w:val="00C91E96"/>
    <w:rsid w:val="00C92655"/>
    <w:rsid w:val="00C92A4A"/>
    <w:rsid w:val="00C92EA5"/>
    <w:rsid w:val="00C930E0"/>
    <w:rsid w:val="00C93307"/>
    <w:rsid w:val="00C93DB0"/>
    <w:rsid w:val="00C94391"/>
    <w:rsid w:val="00C94BB2"/>
    <w:rsid w:val="00C94EED"/>
    <w:rsid w:val="00C9547F"/>
    <w:rsid w:val="00C966C4"/>
    <w:rsid w:val="00C96961"/>
    <w:rsid w:val="00C978B3"/>
    <w:rsid w:val="00C97D49"/>
    <w:rsid w:val="00C97DFB"/>
    <w:rsid w:val="00C97E11"/>
    <w:rsid w:val="00CA042F"/>
    <w:rsid w:val="00CA0AF3"/>
    <w:rsid w:val="00CA0E7F"/>
    <w:rsid w:val="00CA1387"/>
    <w:rsid w:val="00CA13C7"/>
    <w:rsid w:val="00CA1936"/>
    <w:rsid w:val="00CA1E4C"/>
    <w:rsid w:val="00CA22BF"/>
    <w:rsid w:val="00CA24C3"/>
    <w:rsid w:val="00CA26D2"/>
    <w:rsid w:val="00CA3132"/>
    <w:rsid w:val="00CA3509"/>
    <w:rsid w:val="00CA3CF0"/>
    <w:rsid w:val="00CA4424"/>
    <w:rsid w:val="00CA5A76"/>
    <w:rsid w:val="00CA601D"/>
    <w:rsid w:val="00CA6020"/>
    <w:rsid w:val="00CA626B"/>
    <w:rsid w:val="00CA629F"/>
    <w:rsid w:val="00CA630E"/>
    <w:rsid w:val="00CA6321"/>
    <w:rsid w:val="00CA767D"/>
    <w:rsid w:val="00CA79FA"/>
    <w:rsid w:val="00CB0018"/>
    <w:rsid w:val="00CB0380"/>
    <w:rsid w:val="00CB06B2"/>
    <w:rsid w:val="00CB0C07"/>
    <w:rsid w:val="00CB1072"/>
    <w:rsid w:val="00CB1125"/>
    <w:rsid w:val="00CB1365"/>
    <w:rsid w:val="00CB1BE9"/>
    <w:rsid w:val="00CB3998"/>
    <w:rsid w:val="00CB4025"/>
    <w:rsid w:val="00CB58C1"/>
    <w:rsid w:val="00CB5C0B"/>
    <w:rsid w:val="00CB5F03"/>
    <w:rsid w:val="00CB5F87"/>
    <w:rsid w:val="00CB5FD2"/>
    <w:rsid w:val="00CB6863"/>
    <w:rsid w:val="00CB6A64"/>
    <w:rsid w:val="00CB6AE1"/>
    <w:rsid w:val="00CB6C14"/>
    <w:rsid w:val="00CB752D"/>
    <w:rsid w:val="00CB7FE9"/>
    <w:rsid w:val="00CC0722"/>
    <w:rsid w:val="00CC0AF0"/>
    <w:rsid w:val="00CC0B8D"/>
    <w:rsid w:val="00CC1338"/>
    <w:rsid w:val="00CC172C"/>
    <w:rsid w:val="00CC180F"/>
    <w:rsid w:val="00CC213F"/>
    <w:rsid w:val="00CC2217"/>
    <w:rsid w:val="00CC3048"/>
    <w:rsid w:val="00CC3437"/>
    <w:rsid w:val="00CC3D07"/>
    <w:rsid w:val="00CC4756"/>
    <w:rsid w:val="00CC4F5B"/>
    <w:rsid w:val="00CC4FBD"/>
    <w:rsid w:val="00CC592B"/>
    <w:rsid w:val="00CC5ECE"/>
    <w:rsid w:val="00CC606D"/>
    <w:rsid w:val="00CC6141"/>
    <w:rsid w:val="00CC7150"/>
    <w:rsid w:val="00CC764B"/>
    <w:rsid w:val="00CC7E72"/>
    <w:rsid w:val="00CD0AB0"/>
    <w:rsid w:val="00CD0B21"/>
    <w:rsid w:val="00CD0ED1"/>
    <w:rsid w:val="00CD1107"/>
    <w:rsid w:val="00CD1499"/>
    <w:rsid w:val="00CD1546"/>
    <w:rsid w:val="00CD1DD2"/>
    <w:rsid w:val="00CD1EB7"/>
    <w:rsid w:val="00CD27A2"/>
    <w:rsid w:val="00CD2E24"/>
    <w:rsid w:val="00CD3217"/>
    <w:rsid w:val="00CD3218"/>
    <w:rsid w:val="00CD3590"/>
    <w:rsid w:val="00CD362E"/>
    <w:rsid w:val="00CD37CF"/>
    <w:rsid w:val="00CD3EAA"/>
    <w:rsid w:val="00CD4062"/>
    <w:rsid w:val="00CD40AE"/>
    <w:rsid w:val="00CD4323"/>
    <w:rsid w:val="00CD456B"/>
    <w:rsid w:val="00CD46DE"/>
    <w:rsid w:val="00CD498F"/>
    <w:rsid w:val="00CD49C4"/>
    <w:rsid w:val="00CD4AC4"/>
    <w:rsid w:val="00CD4CDD"/>
    <w:rsid w:val="00CD52C6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6B4D"/>
    <w:rsid w:val="00CD77F2"/>
    <w:rsid w:val="00CD7A27"/>
    <w:rsid w:val="00CD7BE2"/>
    <w:rsid w:val="00CD7CDB"/>
    <w:rsid w:val="00CE1140"/>
    <w:rsid w:val="00CE1203"/>
    <w:rsid w:val="00CE17B4"/>
    <w:rsid w:val="00CE17DD"/>
    <w:rsid w:val="00CE1A7F"/>
    <w:rsid w:val="00CE1C27"/>
    <w:rsid w:val="00CE1DD7"/>
    <w:rsid w:val="00CE2269"/>
    <w:rsid w:val="00CE245A"/>
    <w:rsid w:val="00CE24DC"/>
    <w:rsid w:val="00CE2BC4"/>
    <w:rsid w:val="00CE345B"/>
    <w:rsid w:val="00CE383A"/>
    <w:rsid w:val="00CE3D26"/>
    <w:rsid w:val="00CE6185"/>
    <w:rsid w:val="00CE6488"/>
    <w:rsid w:val="00CE6C00"/>
    <w:rsid w:val="00CF0980"/>
    <w:rsid w:val="00CF0AAF"/>
    <w:rsid w:val="00CF0AF1"/>
    <w:rsid w:val="00CF0E1A"/>
    <w:rsid w:val="00CF0FFD"/>
    <w:rsid w:val="00CF1312"/>
    <w:rsid w:val="00CF1A28"/>
    <w:rsid w:val="00CF26E0"/>
    <w:rsid w:val="00CF2797"/>
    <w:rsid w:val="00CF29E5"/>
    <w:rsid w:val="00CF2CEA"/>
    <w:rsid w:val="00CF2D39"/>
    <w:rsid w:val="00CF2DDC"/>
    <w:rsid w:val="00CF3167"/>
    <w:rsid w:val="00CF3269"/>
    <w:rsid w:val="00CF3AF7"/>
    <w:rsid w:val="00CF4645"/>
    <w:rsid w:val="00CF4E1B"/>
    <w:rsid w:val="00CF518F"/>
    <w:rsid w:val="00CF5457"/>
    <w:rsid w:val="00CF590B"/>
    <w:rsid w:val="00CF5C92"/>
    <w:rsid w:val="00CF5DC0"/>
    <w:rsid w:val="00CF6345"/>
    <w:rsid w:val="00CF6475"/>
    <w:rsid w:val="00CF65CD"/>
    <w:rsid w:val="00CF6BCF"/>
    <w:rsid w:val="00CF7342"/>
    <w:rsid w:val="00CF779D"/>
    <w:rsid w:val="00CF79A8"/>
    <w:rsid w:val="00CF79E0"/>
    <w:rsid w:val="00D00508"/>
    <w:rsid w:val="00D007C1"/>
    <w:rsid w:val="00D00EC4"/>
    <w:rsid w:val="00D0122A"/>
    <w:rsid w:val="00D01B31"/>
    <w:rsid w:val="00D0258C"/>
    <w:rsid w:val="00D02896"/>
    <w:rsid w:val="00D02C54"/>
    <w:rsid w:val="00D02CBC"/>
    <w:rsid w:val="00D02D87"/>
    <w:rsid w:val="00D033C5"/>
    <w:rsid w:val="00D033D3"/>
    <w:rsid w:val="00D0348E"/>
    <w:rsid w:val="00D03813"/>
    <w:rsid w:val="00D03CD0"/>
    <w:rsid w:val="00D0422B"/>
    <w:rsid w:val="00D04305"/>
    <w:rsid w:val="00D043C5"/>
    <w:rsid w:val="00D04886"/>
    <w:rsid w:val="00D05043"/>
    <w:rsid w:val="00D050CD"/>
    <w:rsid w:val="00D051F1"/>
    <w:rsid w:val="00D05605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03BB"/>
    <w:rsid w:val="00D11346"/>
    <w:rsid w:val="00D11E57"/>
    <w:rsid w:val="00D12031"/>
    <w:rsid w:val="00D12079"/>
    <w:rsid w:val="00D122CF"/>
    <w:rsid w:val="00D125B8"/>
    <w:rsid w:val="00D127B9"/>
    <w:rsid w:val="00D1289E"/>
    <w:rsid w:val="00D12E3B"/>
    <w:rsid w:val="00D13134"/>
    <w:rsid w:val="00D1349C"/>
    <w:rsid w:val="00D13713"/>
    <w:rsid w:val="00D13CC3"/>
    <w:rsid w:val="00D15544"/>
    <w:rsid w:val="00D1573A"/>
    <w:rsid w:val="00D15754"/>
    <w:rsid w:val="00D157CB"/>
    <w:rsid w:val="00D15886"/>
    <w:rsid w:val="00D1633C"/>
    <w:rsid w:val="00D1639B"/>
    <w:rsid w:val="00D16B03"/>
    <w:rsid w:val="00D16B31"/>
    <w:rsid w:val="00D16E24"/>
    <w:rsid w:val="00D171B7"/>
    <w:rsid w:val="00D174F3"/>
    <w:rsid w:val="00D17A74"/>
    <w:rsid w:val="00D17ED4"/>
    <w:rsid w:val="00D20019"/>
    <w:rsid w:val="00D2040A"/>
    <w:rsid w:val="00D2054E"/>
    <w:rsid w:val="00D20CCC"/>
    <w:rsid w:val="00D20E67"/>
    <w:rsid w:val="00D213B0"/>
    <w:rsid w:val="00D216A0"/>
    <w:rsid w:val="00D21747"/>
    <w:rsid w:val="00D21761"/>
    <w:rsid w:val="00D218A5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F37"/>
    <w:rsid w:val="00D24EFE"/>
    <w:rsid w:val="00D24FB3"/>
    <w:rsid w:val="00D2520C"/>
    <w:rsid w:val="00D2561A"/>
    <w:rsid w:val="00D260DD"/>
    <w:rsid w:val="00D264A9"/>
    <w:rsid w:val="00D26E30"/>
    <w:rsid w:val="00D27B0F"/>
    <w:rsid w:val="00D3046A"/>
    <w:rsid w:val="00D30817"/>
    <w:rsid w:val="00D309FA"/>
    <w:rsid w:val="00D30B51"/>
    <w:rsid w:val="00D30C12"/>
    <w:rsid w:val="00D30EB0"/>
    <w:rsid w:val="00D312D1"/>
    <w:rsid w:val="00D31878"/>
    <w:rsid w:val="00D319B9"/>
    <w:rsid w:val="00D319FE"/>
    <w:rsid w:val="00D321C2"/>
    <w:rsid w:val="00D3245F"/>
    <w:rsid w:val="00D32EC8"/>
    <w:rsid w:val="00D32ED4"/>
    <w:rsid w:val="00D33778"/>
    <w:rsid w:val="00D33890"/>
    <w:rsid w:val="00D33892"/>
    <w:rsid w:val="00D33F96"/>
    <w:rsid w:val="00D33FDE"/>
    <w:rsid w:val="00D340A2"/>
    <w:rsid w:val="00D34457"/>
    <w:rsid w:val="00D344D5"/>
    <w:rsid w:val="00D3469A"/>
    <w:rsid w:val="00D34722"/>
    <w:rsid w:val="00D347CB"/>
    <w:rsid w:val="00D348B6"/>
    <w:rsid w:val="00D34A22"/>
    <w:rsid w:val="00D34CA3"/>
    <w:rsid w:val="00D34D05"/>
    <w:rsid w:val="00D34EF0"/>
    <w:rsid w:val="00D35DC0"/>
    <w:rsid w:val="00D36488"/>
    <w:rsid w:val="00D36C0D"/>
    <w:rsid w:val="00D371B8"/>
    <w:rsid w:val="00D37605"/>
    <w:rsid w:val="00D3765D"/>
    <w:rsid w:val="00D3796D"/>
    <w:rsid w:val="00D40579"/>
    <w:rsid w:val="00D40588"/>
    <w:rsid w:val="00D40B45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010"/>
    <w:rsid w:val="00D424E8"/>
    <w:rsid w:val="00D42CA9"/>
    <w:rsid w:val="00D4307E"/>
    <w:rsid w:val="00D4324D"/>
    <w:rsid w:val="00D4330C"/>
    <w:rsid w:val="00D43D8D"/>
    <w:rsid w:val="00D43F3A"/>
    <w:rsid w:val="00D444C4"/>
    <w:rsid w:val="00D447A1"/>
    <w:rsid w:val="00D44804"/>
    <w:rsid w:val="00D4480B"/>
    <w:rsid w:val="00D449F1"/>
    <w:rsid w:val="00D44A51"/>
    <w:rsid w:val="00D44BF9"/>
    <w:rsid w:val="00D4519E"/>
    <w:rsid w:val="00D451A0"/>
    <w:rsid w:val="00D4564F"/>
    <w:rsid w:val="00D45E66"/>
    <w:rsid w:val="00D463B4"/>
    <w:rsid w:val="00D46681"/>
    <w:rsid w:val="00D47200"/>
    <w:rsid w:val="00D478EC"/>
    <w:rsid w:val="00D47A2B"/>
    <w:rsid w:val="00D504C7"/>
    <w:rsid w:val="00D51A19"/>
    <w:rsid w:val="00D51B32"/>
    <w:rsid w:val="00D51BF3"/>
    <w:rsid w:val="00D51CE1"/>
    <w:rsid w:val="00D52216"/>
    <w:rsid w:val="00D5227C"/>
    <w:rsid w:val="00D522A0"/>
    <w:rsid w:val="00D522D9"/>
    <w:rsid w:val="00D52B51"/>
    <w:rsid w:val="00D535A6"/>
    <w:rsid w:val="00D53F21"/>
    <w:rsid w:val="00D54660"/>
    <w:rsid w:val="00D54B61"/>
    <w:rsid w:val="00D54F1A"/>
    <w:rsid w:val="00D5574A"/>
    <w:rsid w:val="00D55830"/>
    <w:rsid w:val="00D55C06"/>
    <w:rsid w:val="00D55D93"/>
    <w:rsid w:val="00D5613D"/>
    <w:rsid w:val="00D56256"/>
    <w:rsid w:val="00D56530"/>
    <w:rsid w:val="00D567F1"/>
    <w:rsid w:val="00D56DB4"/>
    <w:rsid w:val="00D57352"/>
    <w:rsid w:val="00D573C3"/>
    <w:rsid w:val="00D57938"/>
    <w:rsid w:val="00D6122F"/>
    <w:rsid w:val="00D61503"/>
    <w:rsid w:val="00D615BF"/>
    <w:rsid w:val="00D61629"/>
    <w:rsid w:val="00D618F1"/>
    <w:rsid w:val="00D623DB"/>
    <w:rsid w:val="00D62D1B"/>
    <w:rsid w:val="00D63347"/>
    <w:rsid w:val="00D63E55"/>
    <w:rsid w:val="00D63F7E"/>
    <w:rsid w:val="00D643EE"/>
    <w:rsid w:val="00D64934"/>
    <w:rsid w:val="00D649C1"/>
    <w:rsid w:val="00D64D0A"/>
    <w:rsid w:val="00D6523E"/>
    <w:rsid w:val="00D65D5C"/>
    <w:rsid w:val="00D669C5"/>
    <w:rsid w:val="00D66A74"/>
    <w:rsid w:val="00D6778F"/>
    <w:rsid w:val="00D679C3"/>
    <w:rsid w:val="00D67D57"/>
    <w:rsid w:val="00D67E55"/>
    <w:rsid w:val="00D67E6D"/>
    <w:rsid w:val="00D700CB"/>
    <w:rsid w:val="00D701A5"/>
    <w:rsid w:val="00D702F3"/>
    <w:rsid w:val="00D71526"/>
    <w:rsid w:val="00D717F4"/>
    <w:rsid w:val="00D719BA"/>
    <w:rsid w:val="00D72B5F"/>
    <w:rsid w:val="00D72C2F"/>
    <w:rsid w:val="00D72D4B"/>
    <w:rsid w:val="00D72E69"/>
    <w:rsid w:val="00D733E8"/>
    <w:rsid w:val="00D738C1"/>
    <w:rsid w:val="00D739A7"/>
    <w:rsid w:val="00D73A49"/>
    <w:rsid w:val="00D73F9B"/>
    <w:rsid w:val="00D74190"/>
    <w:rsid w:val="00D74239"/>
    <w:rsid w:val="00D74437"/>
    <w:rsid w:val="00D74D94"/>
    <w:rsid w:val="00D755A6"/>
    <w:rsid w:val="00D75721"/>
    <w:rsid w:val="00D7582F"/>
    <w:rsid w:val="00D75B93"/>
    <w:rsid w:val="00D75C5A"/>
    <w:rsid w:val="00D75D97"/>
    <w:rsid w:val="00D7620F"/>
    <w:rsid w:val="00D762DB"/>
    <w:rsid w:val="00D76623"/>
    <w:rsid w:val="00D767EA"/>
    <w:rsid w:val="00D768C1"/>
    <w:rsid w:val="00D77137"/>
    <w:rsid w:val="00D7715F"/>
    <w:rsid w:val="00D77959"/>
    <w:rsid w:val="00D80263"/>
    <w:rsid w:val="00D80606"/>
    <w:rsid w:val="00D8077B"/>
    <w:rsid w:val="00D807B5"/>
    <w:rsid w:val="00D807C8"/>
    <w:rsid w:val="00D80DBF"/>
    <w:rsid w:val="00D8146A"/>
    <w:rsid w:val="00D81699"/>
    <w:rsid w:val="00D81B9B"/>
    <w:rsid w:val="00D81F26"/>
    <w:rsid w:val="00D8207E"/>
    <w:rsid w:val="00D82988"/>
    <w:rsid w:val="00D82EA7"/>
    <w:rsid w:val="00D83175"/>
    <w:rsid w:val="00D8322B"/>
    <w:rsid w:val="00D83595"/>
    <w:rsid w:val="00D839B7"/>
    <w:rsid w:val="00D83CAD"/>
    <w:rsid w:val="00D83E48"/>
    <w:rsid w:val="00D8429C"/>
    <w:rsid w:val="00D8455A"/>
    <w:rsid w:val="00D8478D"/>
    <w:rsid w:val="00D84840"/>
    <w:rsid w:val="00D84A3A"/>
    <w:rsid w:val="00D84FF9"/>
    <w:rsid w:val="00D856F6"/>
    <w:rsid w:val="00D859E2"/>
    <w:rsid w:val="00D859EF"/>
    <w:rsid w:val="00D85E4F"/>
    <w:rsid w:val="00D866A8"/>
    <w:rsid w:val="00D8678E"/>
    <w:rsid w:val="00D86933"/>
    <w:rsid w:val="00D86B74"/>
    <w:rsid w:val="00D8701B"/>
    <w:rsid w:val="00D8709C"/>
    <w:rsid w:val="00D870D5"/>
    <w:rsid w:val="00D87E84"/>
    <w:rsid w:val="00D900EA"/>
    <w:rsid w:val="00D906B3"/>
    <w:rsid w:val="00D90850"/>
    <w:rsid w:val="00D91060"/>
    <w:rsid w:val="00D91642"/>
    <w:rsid w:val="00D920EE"/>
    <w:rsid w:val="00D9247A"/>
    <w:rsid w:val="00D927F8"/>
    <w:rsid w:val="00D928BE"/>
    <w:rsid w:val="00D92924"/>
    <w:rsid w:val="00D92A9F"/>
    <w:rsid w:val="00D933AC"/>
    <w:rsid w:val="00D93B2D"/>
    <w:rsid w:val="00D93FE6"/>
    <w:rsid w:val="00D94052"/>
    <w:rsid w:val="00D947C7"/>
    <w:rsid w:val="00D94AAE"/>
    <w:rsid w:val="00D94FDE"/>
    <w:rsid w:val="00D95527"/>
    <w:rsid w:val="00D95F7B"/>
    <w:rsid w:val="00D966B1"/>
    <w:rsid w:val="00D96AF4"/>
    <w:rsid w:val="00D96CD9"/>
    <w:rsid w:val="00D96DB8"/>
    <w:rsid w:val="00D9713A"/>
    <w:rsid w:val="00D97241"/>
    <w:rsid w:val="00D97769"/>
    <w:rsid w:val="00D9783F"/>
    <w:rsid w:val="00D97A36"/>
    <w:rsid w:val="00D97AAD"/>
    <w:rsid w:val="00D97B9E"/>
    <w:rsid w:val="00DA01D7"/>
    <w:rsid w:val="00DA078C"/>
    <w:rsid w:val="00DA0C27"/>
    <w:rsid w:val="00DA10D2"/>
    <w:rsid w:val="00DA12E7"/>
    <w:rsid w:val="00DA1560"/>
    <w:rsid w:val="00DA1801"/>
    <w:rsid w:val="00DA2892"/>
    <w:rsid w:val="00DA2A27"/>
    <w:rsid w:val="00DA2A3C"/>
    <w:rsid w:val="00DA2C74"/>
    <w:rsid w:val="00DA30C4"/>
    <w:rsid w:val="00DA326F"/>
    <w:rsid w:val="00DA332D"/>
    <w:rsid w:val="00DA33FB"/>
    <w:rsid w:val="00DA35C5"/>
    <w:rsid w:val="00DA3BEA"/>
    <w:rsid w:val="00DA3C4F"/>
    <w:rsid w:val="00DA4644"/>
    <w:rsid w:val="00DA4711"/>
    <w:rsid w:val="00DA4932"/>
    <w:rsid w:val="00DA4FE4"/>
    <w:rsid w:val="00DA5241"/>
    <w:rsid w:val="00DA5DB9"/>
    <w:rsid w:val="00DA5EB7"/>
    <w:rsid w:val="00DA60F3"/>
    <w:rsid w:val="00DA615C"/>
    <w:rsid w:val="00DA621D"/>
    <w:rsid w:val="00DA6D34"/>
    <w:rsid w:val="00DA7395"/>
    <w:rsid w:val="00DA75C8"/>
    <w:rsid w:val="00DB0052"/>
    <w:rsid w:val="00DB0990"/>
    <w:rsid w:val="00DB1498"/>
    <w:rsid w:val="00DB1B42"/>
    <w:rsid w:val="00DB1C3A"/>
    <w:rsid w:val="00DB1C44"/>
    <w:rsid w:val="00DB1D93"/>
    <w:rsid w:val="00DB2054"/>
    <w:rsid w:val="00DB31B0"/>
    <w:rsid w:val="00DB3E8A"/>
    <w:rsid w:val="00DB4361"/>
    <w:rsid w:val="00DB443A"/>
    <w:rsid w:val="00DB4916"/>
    <w:rsid w:val="00DB4948"/>
    <w:rsid w:val="00DB4B15"/>
    <w:rsid w:val="00DB4CFB"/>
    <w:rsid w:val="00DB4D63"/>
    <w:rsid w:val="00DB4E38"/>
    <w:rsid w:val="00DB55C1"/>
    <w:rsid w:val="00DB5812"/>
    <w:rsid w:val="00DB59DE"/>
    <w:rsid w:val="00DB5E0D"/>
    <w:rsid w:val="00DB63C8"/>
    <w:rsid w:val="00DB677D"/>
    <w:rsid w:val="00DB6F60"/>
    <w:rsid w:val="00DB7111"/>
    <w:rsid w:val="00DB7C69"/>
    <w:rsid w:val="00DC0048"/>
    <w:rsid w:val="00DC00DB"/>
    <w:rsid w:val="00DC01C5"/>
    <w:rsid w:val="00DC0451"/>
    <w:rsid w:val="00DC12A6"/>
    <w:rsid w:val="00DC19CB"/>
    <w:rsid w:val="00DC1AD3"/>
    <w:rsid w:val="00DC23F5"/>
    <w:rsid w:val="00DC2A57"/>
    <w:rsid w:val="00DC2BC9"/>
    <w:rsid w:val="00DC30A2"/>
    <w:rsid w:val="00DC3141"/>
    <w:rsid w:val="00DC39C2"/>
    <w:rsid w:val="00DC44FF"/>
    <w:rsid w:val="00DC49BC"/>
    <w:rsid w:val="00DC4B21"/>
    <w:rsid w:val="00DC4D24"/>
    <w:rsid w:val="00DC508E"/>
    <w:rsid w:val="00DC55EF"/>
    <w:rsid w:val="00DC5E57"/>
    <w:rsid w:val="00DC60F1"/>
    <w:rsid w:val="00DC6155"/>
    <w:rsid w:val="00DC646A"/>
    <w:rsid w:val="00DC6FA5"/>
    <w:rsid w:val="00DC7871"/>
    <w:rsid w:val="00DC7E6F"/>
    <w:rsid w:val="00DD04E4"/>
    <w:rsid w:val="00DD0877"/>
    <w:rsid w:val="00DD0AC3"/>
    <w:rsid w:val="00DD0C6F"/>
    <w:rsid w:val="00DD114A"/>
    <w:rsid w:val="00DD13A4"/>
    <w:rsid w:val="00DD182C"/>
    <w:rsid w:val="00DD18A8"/>
    <w:rsid w:val="00DD2810"/>
    <w:rsid w:val="00DD2871"/>
    <w:rsid w:val="00DD2A17"/>
    <w:rsid w:val="00DD2AAD"/>
    <w:rsid w:val="00DD3961"/>
    <w:rsid w:val="00DD3987"/>
    <w:rsid w:val="00DD3DCE"/>
    <w:rsid w:val="00DD4381"/>
    <w:rsid w:val="00DD43B7"/>
    <w:rsid w:val="00DD46FA"/>
    <w:rsid w:val="00DD5002"/>
    <w:rsid w:val="00DD513B"/>
    <w:rsid w:val="00DD530B"/>
    <w:rsid w:val="00DD590C"/>
    <w:rsid w:val="00DD5C5E"/>
    <w:rsid w:val="00DD5ECF"/>
    <w:rsid w:val="00DD5F62"/>
    <w:rsid w:val="00DD62E0"/>
    <w:rsid w:val="00DD641A"/>
    <w:rsid w:val="00DD6CF3"/>
    <w:rsid w:val="00DD7001"/>
    <w:rsid w:val="00DD730C"/>
    <w:rsid w:val="00DD7343"/>
    <w:rsid w:val="00DD76BA"/>
    <w:rsid w:val="00DD7817"/>
    <w:rsid w:val="00DD7A56"/>
    <w:rsid w:val="00DD7AB1"/>
    <w:rsid w:val="00DD7D13"/>
    <w:rsid w:val="00DE0133"/>
    <w:rsid w:val="00DE0299"/>
    <w:rsid w:val="00DE036D"/>
    <w:rsid w:val="00DE0477"/>
    <w:rsid w:val="00DE0A56"/>
    <w:rsid w:val="00DE1152"/>
    <w:rsid w:val="00DE12A6"/>
    <w:rsid w:val="00DE1A48"/>
    <w:rsid w:val="00DE1BDC"/>
    <w:rsid w:val="00DE241A"/>
    <w:rsid w:val="00DE4412"/>
    <w:rsid w:val="00DE47CE"/>
    <w:rsid w:val="00DE4807"/>
    <w:rsid w:val="00DE498B"/>
    <w:rsid w:val="00DE4AFA"/>
    <w:rsid w:val="00DE4BDE"/>
    <w:rsid w:val="00DE5432"/>
    <w:rsid w:val="00DE5A1A"/>
    <w:rsid w:val="00DE5A4A"/>
    <w:rsid w:val="00DE659F"/>
    <w:rsid w:val="00DE6E8F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AD5"/>
    <w:rsid w:val="00DF1E55"/>
    <w:rsid w:val="00DF1F3C"/>
    <w:rsid w:val="00DF207D"/>
    <w:rsid w:val="00DF2E26"/>
    <w:rsid w:val="00DF326E"/>
    <w:rsid w:val="00DF339D"/>
    <w:rsid w:val="00DF383B"/>
    <w:rsid w:val="00DF3ACA"/>
    <w:rsid w:val="00DF4294"/>
    <w:rsid w:val="00DF443B"/>
    <w:rsid w:val="00DF46CE"/>
    <w:rsid w:val="00DF4AC8"/>
    <w:rsid w:val="00DF4D5A"/>
    <w:rsid w:val="00DF51FC"/>
    <w:rsid w:val="00DF5236"/>
    <w:rsid w:val="00DF54BE"/>
    <w:rsid w:val="00DF54D0"/>
    <w:rsid w:val="00DF5571"/>
    <w:rsid w:val="00DF57BF"/>
    <w:rsid w:val="00DF60F3"/>
    <w:rsid w:val="00DF62D9"/>
    <w:rsid w:val="00DF6445"/>
    <w:rsid w:val="00DF64EA"/>
    <w:rsid w:val="00DF6538"/>
    <w:rsid w:val="00DF65D7"/>
    <w:rsid w:val="00DF6A62"/>
    <w:rsid w:val="00DF6DBC"/>
    <w:rsid w:val="00DF6F24"/>
    <w:rsid w:val="00DF7602"/>
    <w:rsid w:val="00DF7731"/>
    <w:rsid w:val="00DF77FC"/>
    <w:rsid w:val="00E00173"/>
    <w:rsid w:val="00E002F0"/>
    <w:rsid w:val="00E0033B"/>
    <w:rsid w:val="00E0034D"/>
    <w:rsid w:val="00E007BE"/>
    <w:rsid w:val="00E0083B"/>
    <w:rsid w:val="00E01217"/>
    <w:rsid w:val="00E01DC3"/>
    <w:rsid w:val="00E0233E"/>
    <w:rsid w:val="00E02510"/>
    <w:rsid w:val="00E02A92"/>
    <w:rsid w:val="00E02B27"/>
    <w:rsid w:val="00E02C1D"/>
    <w:rsid w:val="00E03BCE"/>
    <w:rsid w:val="00E03CFA"/>
    <w:rsid w:val="00E046F5"/>
    <w:rsid w:val="00E05052"/>
    <w:rsid w:val="00E0577F"/>
    <w:rsid w:val="00E05A03"/>
    <w:rsid w:val="00E05D07"/>
    <w:rsid w:val="00E06648"/>
    <w:rsid w:val="00E073FD"/>
    <w:rsid w:val="00E0766A"/>
    <w:rsid w:val="00E07B64"/>
    <w:rsid w:val="00E07D84"/>
    <w:rsid w:val="00E104D5"/>
    <w:rsid w:val="00E1127E"/>
    <w:rsid w:val="00E11B98"/>
    <w:rsid w:val="00E11DEB"/>
    <w:rsid w:val="00E12490"/>
    <w:rsid w:val="00E127BD"/>
    <w:rsid w:val="00E1287F"/>
    <w:rsid w:val="00E139CD"/>
    <w:rsid w:val="00E13D4F"/>
    <w:rsid w:val="00E1426E"/>
    <w:rsid w:val="00E1474E"/>
    <w:rsid w:val="00E148BF"/>
    <w:rsid w:val="00E14D16"/>
    <w:rsid w:val="00E1520D"/>
    <w:rsid w:val="00E15EA3"/>
    <w:rsid w:val="00E15EEA"/>
    <w:rsid w:val="00E16056"/>
    <w:rsid w:val="00E161C7"/>
    <w:rsid w:val="00E16BB7"/>
    <w:rsid w:val="00E16BC4"/>
    <w:rsid w:val="00E16E7F"/>
    <w:rsid w:val="00E17286"/>
    <w:rsid w:val="00E174E7"/>
    <w:rsid w:val="00E20B98"/>
    <w:rsid w:val="00E20C14"/>
    <w:rsid w:val="00E20C63"/>
    <w:rsid w:val="00E2235B"/>
    <w:rsid w:val="00E227D4"/>
    <w:rsid w:val="00E23485"/>
    <w:rsid w:val="00E235B8"/>
    <w:rsid w:val="00E2377C"/>
    <w:rsid w:val="00E23DAE"/>
    <w:rsid w:val="00E23EC8"/>
    <w:rsid w:val="00E246EE"/>
    <w:rsid w:val="00E247FB"/>
    <w:rsid w:val="00E2483A"/>
    <w:rsid w:val="00E24F3F"/>
    <w:rsid w:val="00E253A6"/>
    <w:rsid w:val="00E262B3"/>
    <w:rsid w:val="00E265A9"/>
    <w:rsid w:val="00E27091"/>
    <w:rsid w:val="00E277D7"/>
    <w:rsid w:val="00E27809"/>
    <w:rsid w:val="00E2799B"/>
    <w:rsid w:val="00E279FD"/>
    <w:rsid w:val="00E3013D"/>
    <w:rsid w:val="00E301D5"/>
    <w:rsid w:val="00E30604"/>
    <w:rsid w:val="00E3084A"/>
    <w:rsid w:val="00E30B70"/>
    <w:rsid w:val="00E30D84"/>
    <w:rsid w:val="00E310AB"/>
    <w:rsid w:val="00E315D4"/>
    <w:rsid w:val="00E31B7A"/>
    <w:rsid w:val="00E31D08"/>
    <w:rsid w:val="00E32893"/>
    <w:rsid w:val="00E3289E"/>
    <w:rsid w:val="00E32B34"/>
    <w:rsid w:val="00E33042"/>
    <w:rsid w:val="00E33333"/>
    <w:rsid w:val="00E3365F"/>
    <w:rsid w:val="00E3387D"/>
    <w:rsid w:val="00E33955"/>
    <w:rsid w:val="00E3397D"/>
    <w:rsid w:val="00E33F89"/>
    <w:rsid w:val="00E34230"/>
    <w:rsid w:val="00E343A1"/>
    <w:rsid w:val="00E344E5"/>
    <w:rsid w:val="00E34DBC"/>
    <w:rsid w:val="00E352BA"/>
    <w:rsid w:val="00E35335"/>
    <w:rsid w:val="00E357E3"/>
    <w:rsid w:val="00E359E3"/>
    <w:rsid w:val="00E35E9C"/>
    <w:rsid w:val="00E35FD7"/>
    <w:rsid w:val="00E36229"/>
    <w:rsid w:val="00E36493"/>
    <w:rsid w:val="00E364B3"/>
    <w:rsid w:val="00E365A7"/>
    <w:rsid w:val="00E36C42"/>
    <w:rsid w:val="00E36D78"/>
    <w:rsid w:val="00E37298"/>
    <w:rsid w:val="00E3764E"/>
    <w:rsid w:val="00E37937"/>
    <w:rsid w:val="00E40097"/>
    <w:rsid w:val="00E40AD9"/>
    <w:rsid w:val="00E40BB5"/>
    <w:rsid w:val="00E40CD3"/>
    <w:rsid w:val="00E41145"/>
    <w:rsid w:val="00E418F9"/>
    <w:rsid w:val="00E4222A"/>
    <w:rsid w:val="00E423DF"/>
    <w:rsid w:val="00E4248A"/>
    <w:rsid w:val="00E428B0"/>
    <w:rsid w:val="00E42A43"/>
    <w:rsid w:val="00E430B6"/>
    <w:rsid w:val="00E432A6"/>
    <w:rsid w:val="00E43EB2"/>
    <w:rsid w:val="00E45175"/>
    <w:rsid w:val="00E451C7"/>
    <w:rsid w:val="00E458C4"/>
    <w:rsid w:val="00E45951"/>
    <w:rsid w:val="00E45AF4"/>
    <w:rsid w:val="00E45C8B"/>
    <w:rsid w:val="00E45ECF"/>
    <w:rsid w:val="00E4600D"/>
    <w:rsid w:val="00E4634D"/>
    <w:rsid w:val="00E46B3D"/>
    <w:rsid w:val="00E479C3"/>
    <w:rsid w:val="00E47BB2"/>
    <w:rsid w:val="00E47BF0"/>
    <w:rsid w:val="00E50348"/>
    <w:rsid w:val="00E50423"/>
    <w:rsid w:val="00E504DD"/>
    <w:rsid w:val="00E50B52"/>
    <w:rsid w:val="00E50BCE"/>
    <w:rsid w:val="00E51368"/>
    <w:rsid w:val="00E5147A"/>
    <w:rsid w:val="00E516E8"/>
    <w:rsid w:val="00E517E6"/>
    <w:rsid w:val="00E51DA8"/>
    <w:rsid w:val="00E522A3"/>
    <w:rsid w:val="00E52C80"/>
    <w:rsid w:val="00E52DC1"/>
    <w:rsid w:val="00E52F34"/>
    <w:rsid w:val="00E53138"/>
    <w:rsid w:val="00E539D7"/>
    <w:rsid w:val="00E53A9F"/>
    <w:rsid w:val="00E543BB"/>
    <w:rsid w:val="00E54543"/>
    <w:rsid w:val="00E54827"/>
    <w:rsid w:val="00E54967"/>
    <w:rsid w:val="00E549CD"/>
    <w:rsid w:val="00E549D3"/>
    <w:rsid w:val="00E54A95"/>
    <w:rsid w:val="00E54DD6"/>
    <w:rsid w:val="00E5569B"/>
    <w:rsid w:val="00E55CC5"/>
    <w:rsid w:val="00E55D11"/>
    <w:rsid w:val="00E561B4"/>
    <w:rsid w:val="00E5623B"/>
    <w:rsid w:val="00E56357"/>
    <w:rsid w:val="00E565F8"/>
    <w:rsid w:val="00E56C78"/>
    <w:rsid w:val="00E56D28"/>
    <w:rsid w:val="00E5709A"/>
    <w:rsid w:val="00E5761B"/>
    <w:rsid w:val="00E5765C"/>
    <w:rsid w:val="00E57C36"/>
    <w:rsid w:val="00E57C5F"/>
    <w:rsid w:val="00E57D31"/>
    <w:rsid w:val="00E57D6C"/>
    <w:rsid w:val="00E60E99"/>
    <w:rsid w:val="00E61510"/>
    <w:rsid w:val="00E61B20"/>
    <w:rsid w:val="00E61B4E"/>
    <w:rsid w:val="00E61F58"/>
    <w:rsid w:val="00E6206C"/>
    <w:rsid w:val="00E621B3"/>
    <w:rsid w:val="00E62362"/>
    <w:rsid w:val="00E63336"/>
    <w:rsid w:val="00E63A34"/>
    <w:rsid w:val="00E63DF5"/>
    <w:rsid w:val="00E63EA1"/>
    <w:rsid w:val="00E64310"/>
    <w:rsid w:val="00E64774"/>
    <w:rsid w:val="00E652D3"/>
    <w:rsid w:val="00E65376"/>
    <w:rsid w:val="00E65FBC"/>
    <w:rsid w:val="00E66285"/>
    <w:rsid w:val="00E67790"/>
    <w:rsid w:val="00E67EF0"/>
    <w:rsid w:val="00E70D78"/>
    <w:rsid w:val="00E71937"/>
    <w:rsid w:val="00E72619"/>
    <w:rsid w:val="00E72824"/>
    <w:rsid w:val="00E72C93"/>
    <w:rsid w:val="00E72D22"/>
    <w:rsid w:val="00E73226"/>
    <w:rsid w:val="00E733EC"/>
    <w:rsid w:val="00E74817"/>
    <w:rsid w:val="00E748A0"/>
    <w:rsid w:val="00E74CD4"/>
    <w:rsid w:val="00E74E50"/>
    <w:rsid w:val="00E750A8"/>
    <w:rsid w:val="00E750AF"/>
    <w:rsid w:val="00E754AE"/>
    <w:rsid w:val="00E75820"/>
    <w:rsid w:val="00E75C26"/>
    <w:rsid w:val="00E75C67"/>
    <w:rsid w:val="00E76299"/>
    <w:rsid w:val="00E76CB6"/>
    <w:rsid w:val="00E76D97"/>
    <w:rsid w:val="00E76F4F"/>
    <w:rsid w:val="00E7763E"/>
    <w:rsid w:val="00E77D5E"/>
    <w:rsid w:val="00E80049"/>
    <w:rsid w:val="00E800E6"/>
    <w:rsid w:val="00E801F8"/>
    <w:rsid w:val="00E8025F"/>
    <w:rsid w:val="00E8034E"/>
    <w:rsid w:val="00E804F5"/>
    <w:rsid w:val="00E80E5D"/>
    <w:rsid w:val="00E815C3"/>
    <w:rsid w:val="00E820DA"/>
    <w:rsid w:val="00E82154"/>
    <w:rsid w:val="00E82939"/>
    <w:rsid w:val="00E829BA"/>
    <w:rsid w:val="00E82C4D"/>
    <w:rsid w:val="00E83255"/>
    <w:rsid w:val="00E83417"/>
    <w:rsid w:val="00E835E6"/>
    <w:rsid w:val="00E83C43"/>
    <w:rsid w:val="00E83D8D"/>
    <w:rsid w:val="00E844D7"/>
    <w:rsid w:val="00E8496D"/>
    <w:rsid w:val="00E84A49"/>
    <w:rsid w:val="00E8507B"/>
    <w:rsid w:val="00E8530C"/>
    <w:rsid w:val="00E86055"/>
    <w:rsid w:val="00E86107"/>
    <w:rsid w:val="00E86C97"/>
    <w:rsid w:val="00E86D10"/>
    <w:rsid w:val="00E87308"/>
    <w:rsid w:val="00E87469"/>
    <w:rsid w:val="00E874FF"/>
    <w:rsid w:val="00E8756C"/>
    <w:rsid w:val="00E87595"/>
    <w:rsid w:val="00E87BB6"/>
    <w:rsid w:val="00E87FE1"/>
    <w:rsid w:val="00E91239"/>
    <w:rsid w:val="00E919B8"/>
    <w:rsid w:val="00E91AF2"/>
    <w:rsid w:val="00E91DB7"/>
    <w:rsid w:val="00E928DC"/>
    <w:rsid w:val="00E92B5B"/>
    <w:rsid w:val="00E9387E"/>
    <w:rsid w:val="00E93EB8"/>
    <w:rsid w:val="00E94454"/>
    <w:rsid w:val="00E9541B"/>
    <w:rsid w:val="00E95465"/>
    <w:rsid w:val="00E95BC6"/>
    <w:rsid w:val="00E95F4F"/>
    <w:rsid w:val="00E963A9"/>
    <w:rsid w:val="00E965FC"/>
    <w:rsid w:val="00E97B7C"/>
    <w:rsid w:val="00EA0341"/>
    <w:rsid w:val="00EA0652"/>
    <w:rsid w:val="00EA0ED4"/>
    <w:rsid w:val="00EA12FF"/>
    <w:rsid w:val="00EA17D9"/>
    <w:rsid w:val="00EA1D85"/>
    <w:rsid w:val="00EA1DD3"/>
    <w:rsid w:val="00EA21DC"/>
    <w:rsid w:val="00EA2318"/>
    <w:rsid w:val="00EA2570"/>
    <w:rsid w:val="00EA2E65"/>
    <w:rsid w:val="00EA2F8A"/>
    <w:rsid w:val="00EA343E"/>
    <w:rsid w:val="00EA397A"/>
    <w:rsid w:val="00EA4819"/>
    <w:rsid w:val="00EA4849"/>
    <w:rsid w:val="00EA4B09"/>
    <w:rsid w:val="00EA4D4A"/>
    <w:rsid w:val="00EA4DE6"/>
    <w:rsid w:val="00EA5062"/>
    <w:rsid w:val="00EA5DAD"/>
    <w:rsid w:val="00EA66BC"/>
    <w:rsid w:val="00EA6732"/>
    <w:rsid w:val="00EA6852"/>
    <w:rsid w:val="00EA6BBC"/>
    <w:rsid w:val="00EA6F7C"/>
    <w:rsid w:val="00EA7915"/>
    <w:rsid w:val="00EA7B88"/>
    <w:rsid w:val="00EA7C98"/>
    <w:rsid w:val="00EB0149"/>
    <w:rsid w:val="00EB02F1"/>
    <w:rsid w:val="00EB05AB"/>
    <w:rsid w:val="00EB05F9"/>
    <w:rsid w:val="00EB0B92"/>
    <w:rsid w:val="00EB0E8D"/>
    <w:rsid w:val="00EB136B"/>
    <w:rsid w:val="00EB15D1"/>
    <w:rsid w:val="00EB1965"/>
    <w:rsid w:val="00EB1BA3"/>
    <w:rsid w:val="00EB1C16"/>
    <w:rsid w:val="00EB216C"/>
    <w:rsid w:val="00EB2595"/>
    <w:rsid w:val="00EB2624"/>
    <w:rsid w:val="00EB264D"/>
    <w:rsid w:val="00EB267E"/>
    <w:rsid w:val="00EB2DAA"/>
    <w:rsid w:val="00EB2E9F"/>
    <w:rsid w:val="00EB3040"/>
    <w:rsid w:val="00EB311E"/>
    <w:rsid w:val="00EB3310"/>
    <w:rsid w:val="00EB376A"/>
    <w:rsid w:val="00EB39B1"/>
    <w:rsid w:val="00EB4198"/>
    <w:rsid w:val="00EB43B7"/>
    <w:rsid w:val="00EB4A84"/>
    <w:rsid w:val="00EB4FE5"/>
    <w:rsid w:val="00EB5094"/>
    <w:rsid w:val="00EB57E1"/>
    <w:rsid w:val="00EB5A7F"/>
    <w:rsid w:val="00EB5DFC"/>
    <w:rsid w:val="00EB6213"/>
    <w:rsid w:val="00EB64F2"/>
    <w:rsid w:val="00EB67F1"/>
    <w:rsid w:val="00EB681D"/>
    <w:rsid w:val="00EB6B3C"/>
    <w:rsid w:val="00EB73D2"/>
    <w:rsid w:val="00EC00BC"/>
    <w:rsid w:val="00EC016F"/>
    <w:rsid w:val="00EC030B"/>
    <w:rsid w:val="00EC0357"/>
    <w:rsid w:val="00EC0430"/>
    <w:rsid w:val="00EC0753"/>
    <w:rsid w:val="00EC0869"/>
    <w:rsid w:val="00EC09E1"/>
    <w:rsid w:val="00EC0EEC"/>
    <w:rsid w:val="00EC1A98"/>
    <w:rsid w:val="00EC1B76"/>
    <w:rsid w:val="00EC203F"/>
    <w:rsid w:val="00EC2283"/>
    <w:rsid w:val="00EC2D82"/>
    <w:rsid w:val="00EC324F"/>
    <w:rsid w:val="00EC3619"/>
    <w:rsid w:val="00EC36C9"/>
    <w:rsid w:val="00EC3F08"/>
    <w:rsid w:val="00EC4189"/>
    <w:rsid w:val="00EC42E5"/>
    <w:rsid w:val="00EC433C"/>
    <w:rsid w:val="00EC4AFF"/>
    <w:rsid w:val="00EC4C99"/>
    <w:rsid w:val="00EC4E1F"/>
    <w:rsid w:val="00EC518D"/>
    <w:rsid w:val="00EC554A"/>
    <w:rsid w:val="00EC5575"/>
    <w:rsid w:val="00EC5FC2"/>
    <w:rsid w:val="00EC5FD1"/>
    <w:rsid w:val="00EC6081"/>
    <w:rsid w:val="00EC6295"/>
    <w:rsid w:val="00EC6544"/>
    <w:rsid w:val="00EC6D75"/>
    <w:rsid w:val="00EC79D1"/>
    <w:rsid w:val="00EC7A0E"/>
    <w:rsid w:val="00EC7DC4"/>
    <w:rsid w:val="00EC7F7C"/>
    <w:rsid w:val="00ED0439"/>
    <w:rsid w:val="00ED0540"/>
    <w:rsid w:val="00ED073C"/>
    <w:rsid w:val="00ED08EF"/>
    <w:rsid w:val="00ED0B6D"/>
    <w:rsid w:val="00ED1406"/>
    <w:rsid w:val="00ED1C16"/>
    <w:rsid w:val="00ED1CDE"/>
    <w:rsid w:val="00ED201F"/>
    <w:rsid w:val="00ED21DC"/>
    <w:rsid w:val="00ED22E7"/>
    <w:rsid w:val="00ED26A6"/>
    <w:rsid w:val="00ED3148"/>
    <w:rsid w:val="00ED35B0"/>
    <w:rsid w:val="00ED3622"/>
    <w:rsid w:val="00ED3698"/>
    <w:rsid w:val="00ED374A"/>
    <w:rsid w:val="00ED376F"/>
    <w:rsid w:val="00ED4813"/>
    <w:rsid w:val="00ED51E9"/>
    <w:rsid w:val="00ED567E"/>
    <w:rsid w:val="00ED5A2B"/>
    <w:rsid w:val="00ED5E78"/>
    <w:rsid w:val="00ED61D2"/>
    <w:rsid w:val="00ED677F"/>
    <w:rsid w:val="00ED6852"/>
    <w:rsid w:val="00ED709E"/>
    <w:rsid w:val="00EE097D"/>
    <w:rsid w:val="00EE0F33"/>
    <w:rsid w:val="00EE124F"/>
    <w:rsid w:val="00EE12C4"/>
    <w:rsid w:val="00EE14D2"/>
    <w:rsid w:val="00EE16A0"/>
    <w:rsid w:val="00EE1CC9"/>
    <w:rsid w:val="00EE1D5F"/>
    <w:rsid w:val="00EE2518"/>
    <w:rsid w:val="00EE28D9"/>
    <w:rsid w:val="00EE2A4A"/>
    <w:rsid w:val="00EE2E99"/>
    <w:rsid w:val="00EE3042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2D0"/>
    <w:rsid w:val="00EE5754"/>
    <w:rsid w:val="00EE64EA"/>
    <w:rsid w:val="00EE66D4"/>
    <w:rsid w:val="00EE6C5C"/>
    <w:rsid w:val="00EE6C7C"/>
    <w:rsid w:val="00EE6F6F"/>
    <w:rsid w:val="00EE71AE"/>
    <w:rsid w:val="00EE7C49"/>
    <w:rsid w:val="00EE7C80"/>
    <w:rsid w:val="00EE7F4B"/>
    <w:rsid w:val="00EF0ED3"/>
    <w:rsid w:val="00EF1041"/>
    <w:rsid w:val="00EF1B7E"/>
    <w:rsid w:val="00EF20C7"/>
    <w:rsid w:val="00EF2102"/>
    <w:rsid w:val="00EF2462"/>
    <w:rsid w:val="00EF2576"/>
    <w:rsid w:val="00EF25E8"/>
    <w:rsid w:val="00EF29F1"/>
    <w:rsid w:val="00EF2B8C"/>
    <w:rsid w:val="00EF2DC1"/>
    <w:rsid w:val="00EF3591"/>
    <w:rsid w:val="00EF35D3"/>
    <w:rsid w:val="00EF3748"/>
    <w:rsid w:val="00EF37E8"/>
    <w:rsid w:val="00EF38C9"/>
    <w:rsid w:val="00EF3BB7"/>
    <w:rsid w:val="00EF3BEB"/>
    <w:rsid w:val="00EF41F3"/>
    <w:rsid w:val="00EF43A4"/>
    <w:rsid w:val="00EF4C90"/>
    <w:rsid w:val="00EF508B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EF7FF7"/>
    <w:rsid w:val="00F00C26"/>
    <w:rsid w:val="00F01647"/>
    <w:rsid w:val="00F0187C"/>
    <w:rsid w:val="00F01D7E"/>
    <w:rsid w:val="00F01F1F"/>
    <w:rsid w:val="00F022EE"/>
    <w:rsid w:val="00F026BD"/>
    <w:rsid w:val="00F02957"/>
    <w:rsid w:val="00F02DD6"/>
    <w:rsid w:val="00F02F2D"/>
    <w:rsid w:val="00F0380A"/>
    <w:rsid w:val="00F03AB8"/>
    <w:rsid w:val="00F03CAE"/>
    <w:rsid w:val="00F0409E"/>
    <w:rsid w:val="00F041D4"/>
    <w:rsid w:val="00F04B15"/>
    <w:rsid w:val="00F04BEB"/>
    <w:rsid w:val="00F051B5"/>
    <w:rsid w:val="00F05282"/>
    <w:rsid w:val="00F05C8F"/>
    <w:rsid w:val="00F0701B"/>
    <w:rsid w:val="00F07124"/>
    <w:rsid w:val="00F07354"/>
    <w:rsid w:val="00F0739F"/>
    <w:rsid w:val="00F07804"/>
    <w:rsid w:val="00F07E81"/>
    <w:rsid w:val="00F10041"/>
    <w:rsid w:val="00F10637"/>
    <w:rsid w:val="00F10A2A"/>
    <w:rsid w:val="00F10FD3"/>
    <w:rsid w:val="00F1112C"/>
    <w:rsid w:val="00F11969"/>
    <w:rsid w:val="00F11B30"/>
    <w:rsid w:val="00F11C25"/>
    <w:rsid w:val="00F123F9"/>
    <w:rsid w:val="00F12580"/>
    <w:rsid w:val="00F13B25"/>
    <w:rsid w:val="00F13F1F"/>
    <w:rsid w:val="00F14247"/>
    <w:rsid w:val="00F148FB"/>
    <w:rsid w:val="00F14BB6"/>
    <w:rsid w:val="00F1546D"/>
    <w:rsid w:val="00F15B2E"/>
    <w:rsid w:val="00F1604D"/>
    <w:rsid w:val="00F160A3"/>
    <w:rsid w:val="00F16370"/>
    <w:rsid w:val="00F165F4"/>
    <w:rsid w:val="00F1689B"/>
    <w:rsid w:val="00F17222"/>
    <w:rsid w:val="00F17494"/>
    <w:rsid w:val="00F17AF1"/>
    <w:rsid w:val="00F17D87"/>
    <w:rsid w:val="00F2053F"/>
    <w:rsid w:val="00F20CF4"/>
    <w:rsid w:val="00F211C4"/>
    <w:rsid w:val="00F2153E"/>
    <w:rsid w:val="00F219A8"/>
    <w:rsid w:val="00F21D69"/>
    <w:rsid w:val="00F21FFF"/>
    <w:rsid w:val="00F222EC"/>
    <w:rsid w:val="00F224CB"/>
    <w:rsid w:val="00F229F0"/>
    <w:rsid w:val="00F22ED9"/>
    <w:rsid w:val="00F22FE5"/>
    <w:rsid w:val="00F23317"/>
    <w:rsid w:val="00F241C1"/>
    <w:rsid w:val="00F24964"/>
    <w:rsid w:val="00F24C7F"/>
    <w:rsid w:val="00F2512F"/>
    <w:rsid w:val="00F2524E"/>
    <w:rsid w:val="00F252E2"/>
    <w:rsid w:val="00F253AE"/>
    <w:rsid w:val="00F25773"/>
    <w:rsid w:val="00F25CC9"/>
    <w:rsid w:val="00F2608C"/>
    <w:rsid w:val="00F265C6"/>
    <w:rsid w:val="00F271B5"/>
    <w:rsid w:val="00F272A9"/>
    <w:rsid w:val="00F278A1"/>
    <w:rsid w:val="00F27913"/>
    <w:rsid w:val="00F27AAB"/>
    <w:rsid w:val="00F27F80"/>
    <w:rsid w:val="00F30092"/>
    <w:rsid w:val="00F30B60"/>
    <w:rsid w:val="00F30CD9"/>
    <w:rsid w:val="00F310C1"/>
    <w:rsid w:val="00F320CA"/>
    <w:rsid w:val="00F32A82"/>
    <w:rsid w:val="00F32EC5"/>
    <w:rsid w:val="00F33244"/>
    <w:rsid w:val="00F33763"/>
    <w:rsid w:val="00F33A3F"/>
    <w:rsid w:val="00F33AB4"/>
    <w:rsid w:val="00F33BFF"/>
    <w:rsid w:val="00F33E57"/>
    <w:rsid w:val="00F33E91"/>
    <w:rsid w:val="00F34240"/>
    <w:rsid w:val="00F34A0A"/>
    <w:rsid w:val="00F353B5"/>
    <w:rsid w:val="00F35638"/>
    <w:rsid w:val="00F35802"/>
    <w:rsid w:val="00F35A00"/>
    <w:rsid w:val="00F35A4B"/>
    <w:rsid w:val="00F361C3"/>
    <w:rsid w:val="00F36552"/>
    <w:rsid w:val="00F36721"/>
    <w:rsid w:val="00F36B0F"/>
    <w:rsid w:val="00F37032"/>
    <w:rsid w:val="00F378FE"/>
    <w:rsid w:val="00F37A73"/>
    <w:rsid w:val="00F40A4A"/>
    <w:rsid w:val="00F4113F"/>
    <w:rsid w:val="00F412F9"/>
    <w:rsid w:val="00F419E8"/>
    <w:rsid w:val="00F41A3D"/>
    <w:rsid w:val="00F426E9"/>
    <w:rsid w:val="00F42A5C"/>
    <w:rsid w:val="00F42D47"/>
    <w:rsid w:val="00F430C0"/>
    <w:rsid w:val="00F431AF"/>
    <w:rsid w:val="00F432ED"/>
    <w:rsid w:val="00F43AAA"/>
    <w:rsid w:val="00F43C68"/>
    <w:rsid w:val="00F44581"/>
    <w:rsid w:val="00F44D98"/>
    <w:rsid w:val="00F45077"/>
    <w:rsid w:val="00F45170"/>
    <w:rsid w:val="00F4594B"/>
    <w:rsid w:val="00F45C16"/>
    <w:rsid w:val="00F45F42"/>
    <w:rsid w:val="00F46049"/>
    <w:rsid w:val="00F46DB2"/>
    <w:rsid w:val="00F4738F"/>
    <w:rsid w:val="00F478E7"/>
    <w:rsid w:val="00F508F9"/>
    <w:rsid w:val="00F50A71"/>
    <w:rsid w:val="00F51ABE"/>
    <w:rsid w:val="00F51CE5"/>
    <w:rsid w:val="00F51F09"/>
    <w:rsid w:val="00F5255D"/>
    <w:rsid w:val="00F5287C"/>
    <w:rsid w:val="00F52C80"/>
    <w:rsid w:val="00F52CB6"/>
    <w:rsid w:val="00F531A1"/>
    <w:rsid w:val="00F53730"/>
    <w:rsid w:val="00F53CB1"/>
    <w:rsid w:val="00F541FC"/>
    <w:rsid w:val="00F54300"/>
    <w:rsid w:val="00F54561"/>
    <w:rsid w:val="00F545AA"/>
    <w:rsid w:val="00F546C1"/>
    <w:rsid w:val="00F54AD9"/>
    <w:rsid w:val="00F54CB1"/>
    <w:rsid w:val="00F550B0"/>
    <w:rsid w:val="00F55520"/>
    <w:rsid w:val="00F55E78"/>
    <w:rsid w:val="00F5607B"/>
    <w:rsid w:val="00F562FB"/>
    <w:rsid w:val="00F5675A"/>
    <w:rsid w:val="00F56AE5"/>
    <w:rsid w:val="00F56D2A"/>
    <w:rsid w:val="00F57111"/>
    <w:rsid w:val="00F57129"/>
    <w:rsid w:val="00F5754F"/>
    <w:rsid w:val="00F5775D"/>
    <w:rsid w:val="00F57C73"/>
    <w:rsid w:val="00F57F7D"/>
    <w:rsid w:val="00F60348"/>
    <w:rsid w:val="00F61140"/>
    <w:rsid w:val="00F61909"/>
    <w:rsid w:val="00F620CB"/>
    <w:rsid w:val="00F62718"/>
    <w:rsid w:val="00F62834"/>
    <w:rsid w:val="00F63D39"/>
    <w:rsid w:val="00F641E2"/>
    <w:rsid w:val="00F654FD"/>
    <w:rsid w:val="00F65797"/>
    <w:rsid w:val="00F65830"/>
    <w:rsid w:val="00F65E97"/>
    <w:rsid w:val="00F65EAA"/>
    <w:rsid w:val="00F66031"/>
    <w:rsid w:val="00F661E7"/>
    <w:rsid w:val="00F66340"/>
    <w:rsid w:val="00F6695C"/>
    <w:rsid w:val="00F66A5A"/>
    <w:rsid w:val="00F66F65"/>
    <w:rsid w:val="00F6747B"/>
    <w:rsid w:val="00F675DB"/>
    <w:rsid w:val="00F67B8F"/>
    <w:rsid w:val="00F67BCF"/>
    <w:rsid w:val="00F67D2D"/>
    <w:rsid w:val="00F67D73"/>
    <w:rsid w:val="00F7009C"/>
    <w:rsid w:val="00F7059D"/>
    <w:rsid w:val="00F705AD"/>
    <w:rsid w:val="00F70668"/>
    <w:rsid w:val="00F7083C"/>
    <w:rsid w:val="00F70E32"/>
    <w:rsid w:val="00F710BB"/>
    <w:rsid w:val="00F719B7"/>
    <w:rsid w:val="00F72711"/>
    <w:rsid w:val="00F72804"/>
    <w:rsid w:val="00F733DD"/>
    <w:rsid w:val="00F733F2"/>
    <w:rsid w:val="00F734EC"/>
    <w:rsid w:val="00F7385C"/>
    <w:rsid w:val="00F73CE8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5F7E"/>
    <w:rsid w:val="00F76C8E"/>
    <w:rsid w:val="00F76D03"/>
    <w:rsid w:val="00F76F49"/>
    <w:rsid w:val="00F76FBC"/>
    <w:rsid w:val="00F774BC"/>
    <w:rsid w:val="00F77A41"/>
    <w:rsid w:val="00F77D30"/>
    <w:rsid w:val="00F77E34"/>
    <w:rsid w:val="00F80BE2"/>
    <w:rsid w:val="00F80E72"/>
    <w:rsid w:val="00F81168"/>
    <w:rsid w:val="00F814CD"/>
    <w:rsid w:val="00F8156B"/>
    <w:rsid w:val="00F820E0"/>
    <w:rsid w:val="00F82663"/>
    <w:rsid w:val="00F8285C"/>
    <w:rsid w:val="00F83319"/>
    <w:rsid w:val="00F83646"/>
    <w:rsid w:val="00F8375B"/>
    <w:rsid w:val="00F838F7"/>
    <w:rsid w:val="00F83E32"/>
    <w:rsid w:val="00F841D0"/>
    <w:rsid w:val="00F8493A"/>
    <w:rsid w:val="00F84A9A"/>
    <w:rsid w:val="00F84BA1"/>
    <w:rsid w:val="00F8510B"/>
    <w:rsid w:val="00F85707"/>
    <w:rsid w:val="00F8626C"/>
    <w:rsid w:val="00F867E4"/>
    <w:rsid w:val="00F86814"/>
    <w:rsid w:val="00F86EB3"/>
    <w:rsid w:val="00F8714B"/>
    <w:rsid w:val="00F8720A"/>
    <w:rsid w:val="00F8720B"/>
    <w:rsid w:val="00F872EF"/>
    <w:rsid w:val="00F87951"/>
    <w:rsid w:val="00F87AB5"/>
    <w:rsid w:val="00F87B02"/>
    <w:rsid w:val="00F902B0"/>
    <w:rsid w:val="00F902CC"/>
    <w:rsid w:val="00F905D1"/>
    <w:rsid w:val="00F913DA"/>
    <w:rsid w:val="00F9181E"/>
    <w:rsid w:val="00F91BB1"/>
    <w:rsid w:val="00F920F2"/>
    <w:rsid w:val="00F922A5"/>
    <w:rsid w:val="00F92874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1F8"/>
    <w:rsid w:val="00F9450E"/>
    <w:rsid w:val="00F95002"/>
    <w:rsid w:val="00F95251"/>
    <w:rsid w:val="00F95A6D"/>
    <w:rsid w:val="00F95B73"/>
    <w:rsid w:val="00F95EDE"/>
    <w:rsid w:val="00F95FB7"/>
    <w:rsid w:val="00F961AB"/>
    <w:rsid w:val="00F96FD3"/>
    <w:rsid w:val="00F975FE"/>
    <w:rsid w:val="00F97843"/>
    <w:rsid w:val="00F9791F"/>
    <w:rsid w:val="00F97993"/>
    <w:rsid w:val="00F97CF6"/>
    <w:rsid w:val="00FA01F7"/>
    <w:rsid w:val="00FA029C"/>
    <w:rsid w:val="00FA04FB"/>
    <w:rsid w:val="00FA052D"/>
    <w:rsid w:val="00FA065E"/>
    <w:rsid w:val="00FA0807"/>
    <w:rsid w:val="00FA0833"/>
    <w:rsid w:val="00FA0889"/>
    <w:rsid w:val="00FA0A84"/>
    <w:rsid w:val="00FA0B45"/>
    <w:rsid w:val="00FA0DCF"/>
    <w:rsid w:val="00FA1180"/>
    <w:rsid w:val="00FA1D33"/>
    <w:rsid w:val="00FA2131"/>
    <w:rsid w:val="00FA283F"/>
    <w:rsid w:val="00FA302D"/>
    <w:rsid w:val="00FA3063"/>
    <w:rsid w:val="00FA3E72"/>
    <w:rsid w:val="00FA40E6"/>
    <w:rsid w:val="00FA428A"/>
    <w:rsid w:val="00FA436F"/>
    <w:rsid w:val="00FA4523"/>
    <w:rsid w:val="00FA4C3C"/>
    <w:rsid w:val="00FA4C44"/>
    <w:rsid w:val="00FA52F6"/>
    <w:rsid w:val="00FA5656"/>
    <w:rsid w:val="00FA5A53"/>
    <w:rsid w:val="00FA5E5C"/>
    <w:rsid w:val="00FA601D"/>
    <w:rsid w:val="00FA66DB"/>
    <w:rsid w:val="00FA6835"/>
    <w:rsid w:val="00FA6F2D"/>
    <w:rsid w:val="00FA723C"/>
    <w:rsid w:val="00FA775B"/>
    <w:rsid w:val="00FA7947"/>
    <w:rsid w:val="00FA7B36"/>
    <w:rsid w:val="00FA7C0B"/>
    <w:rsid w:val="00FA7C1B"/>
    <w:rsid w:val="00FA7DAB"/>
    <w:rsid w:val="00FA7F18"/>
    <w:rsid w:val="00FB0116"/>
    <w:rsid w:val="00FB05EB"/>
    <w:rsid w:val="00FB060A"/>
    <w:rsid w:val="00FB0EF6"/>
    <w:rsid w:val="00FB0F9B"/>
    <w:rsid w:val="00FB1394"/>
    <w:rsid w:val="00FB1778"/>
    <w:rsid w:val="00FB1855"/>
    <w:rsid w:val="00FB1ED3"/>
    <w:rsid w:val="00FB250C"/>
    <w:rsid w:val="00FB2723"/>
    <w:rsid w:val="00FB2CFD"/>
    <w:rsid w:val="00FB3154"/>
    <w:rsid w:val="00FB3A15"/>
    <w:rsid w:val="00FB3CEC"/>
    <w:rsid w:val="00FB3D2F"/>
    <w:rsid w:val="00FB4336"/>
    <w:rsid w:val="00FB44D8"/>
    <w:rsid w:val="00FB47D3"/>
    <w:rsid w:val="00FB4F76"/>
    <w:rsid w:val="00FB52CD"/>
    <w:rsid w:val="00FB5A80"/>
    <w:rsid w:val="00FB5C56"/>
    <w:rsid w:val="00FB5C63"/>
    <w:rsid w:val="00FB5D30"/>
    <w:rsid w:val="00FB5EDC"/>
    <w:rsid w:val="00FB62D3"/>
    <w:rsid w:val="00FB6432"/>
    <w:rsid w:val="00FB6518"/>
    <w:rsid w:val="00FB66BB"/>
    <w:rsid w:val="00FB683C"/>
    <w:rsid w:val="00FB6D49"/>
    <w:rsid w:val="00FB6F2B"/>
    <w:rsid w:val="00FB7284"/>
    <w:rsid w:val="00FC0681"/>
    <w:rsid w:val="00FC09C1"/>
    <w:rsid w:val="00FC1234"/>
    <w:rsid w:val="00FC1644"/>
    <w:rsid w:val="00FC186A"/>
    <w:rsid w:val="00FC259D"/>
    <w:rsid w:val="00FC29C5"/>
    <w:rsid w:val="00FC2BB4"/>
    <w:rsid w:val="00FC302B"/>
    <w:rsid w:val="00FC3231"/>
    <w:rsid w:val="00FC351A"/>
    <w:rsid w:val="00FC3C2E"/>
    <w:rsid w:val="00FC3EB3"/>
    <w:rsid w:val="00FC44A2"/>
    <w:rsid w:val="00FC44D7"/>
    <w:rsid w:val="00FC4934"/>
    <w:rsid w:val="00FC507D"/>
    <w:rsid w:val="00FC50A9"/>
    <w:rsid w:val="00FC5136"/>
    <w:rsid w:val="00FC5262"/>
    <w:rsid w:val="00FC5385"/>
    <w:rsid w:val="00FC6222"/>
    <w:rsid w:val="00FC6759"/>
    <w:rsid w:val="00FC6823"/>
    <w:rsid w:val="00FC6FE3"/>
    <w:rsid w:val="00FC72C0"/>
    <w:rsid w:val="00FC7703"/>
    <w:rsid w:val="00FD002A"/>
    <w:rsid w:val="00FD009D"/>
    <w:rsid w:val="00FD02F6"/>
    <w:rsid w:val="00FD0373"/>
    <w:rsid w:val="00FD1187"/>
    <w:rsid w:val="00FD163C"/>
    <w:rsid w:val="00FD1AA1"/>
    <w:rsid w:val="00FD1ACC"/>
    <w:rsid w:val="00FD1DB5"/>
    <w:rsid w:val="00FD25EB"/>
    <w:rsid w:val="00FD28F6"/>
    <w:rsid w:val="00FD2E2C"/>
    <w:rsid w:val="00FD308D"/>
    <w:rsid w:val="00FD346E"/>
    <w:rsid w:val="00FD4343"/>
    <w:rsid w:val="00FD43E8"/>
    <w:rsid w:val="00FD46E4"/>
    <w:rsid w:val="00FD4B2B"/>
    <w:rsid w:val="00FD530C"/>
    <w:rsid w:val="00FD573F"/>
    <w:rsid w:val="00FD59DB"/>
    <w:rsid w:val="00FD5D73"/>
    <w:rsid w:val="00FD5DC4"/>
    <w:rsid w:val="00FD5E84"/>
    <w:rsid w:val="00FD5FAD"/>
    <w:rsid w:val="00FD62C7"/>
    <w:rsid w:val="00FD62F4"/>
    <w:rsid w:val="00FD65D3"/>
    <w:rsid w:val="00FD69D1"/>
    <w:rsid w:val="00FD6AFF"/>
    <w:rsid w:val="00FD6FF5"/>
    <w:rsid w:val="00FD702B"/>
    <w:rsid w:val="00FD793C"/>
    <w:rsid w:val="00FD7ED5"/>
    <w:rsid w:val="00FE00A8"/>
    <w:rsid w:val="00FE047A"/>
    <w:rsid w:val="00FE052E"/>
    <w:rsid w:val="00FE0A2A"/>
    <w:rsid w:val="00FE0ABC"/>
    <w:rsid w:val="00FE0AE6"/>
    <w:rsid w:val="00FE0FAF"/>
    <w:rsid w:val="00FE287D"/>
    <w:rsid w:val="00FE2B00"/>
    <w:rsid w:val="00FE2F1E"/>
    <w:rsid w:val="00FE2FAE"/>
    <w:rsid w:val="00FE30D1"/>
    <w:rsid w:val="00FE3DF9"/>
    <w:rsid w:val="00FE3EE3"/>
    <w:rsid w:val="00FE46E4"/>
    <w:rsid w:val="00FE530F"/>
    <w:rsid w:val="00FE57ED"/>
    <w:rsid w:val="00FE59BF"/>
    <w:rsid w:val="00FE5E2D"/>
    <w:rsid w:val="00FE60AA"/>
    <w:rsid w:val="00FE64E5"/>
    <w:rsid w:val="00FE67C2"/>
    <w:rsid w:val="00FE6D92"/>
    <w:rsid w:val="00FE6DF7"/>
    <w:rsid w:val="00FE70ED"/>
    <w:rsid w:val="00FE7682"/>
    <w:rsid w:val="00FE7B72"/>
    <w:rsid w:val="00FE7C2A"/>
    <w:rsid w:val="00FE7CE1"/>
    <w:rsid w:val="00FF04CE"/>
    <w:rsid w:val="00FF08AE"/>
    <w:rsid w:val="00FF0EE9"/>
    <w:rsid w:val="00FF16BA"/>
    <w:rsid w:val="00FF1A05"/>
    <w:rsid w:val="00FF2467"/>
    <w:rsid w:val="00FF27BD"/>
    <w:rsid w:val="00FF3146"/>
    <w:rsid w:val="00FF3A54"/>
    <w:rsid w:val="00FF3ADE"/>
    <w:rsid w:val="00FF4428"/>
    <w:rsid w:val="00FF4A60"/>
    <w:rsid w:val="00FF4AAD"/>
    <w:rsid w:val="00FF4C8A"/>
    <w:rsid w:val="00FF4D7A"/>
    <w:rsid w:val="00FF50BA"/>
    <w:rsid w:val="00FF5390"/>
    <w:rsid w:val="00FF53C4"/>
    <w:rsid w:val="00FF5A50"/>
    <w:rsid w:val="00FF5BE8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383D3D52"/>
  <w15:docId w15:val="{4F6DFC39-0150-420A-845C-EEEDADC5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4D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  <w:style w:type="numbering" w:customStyle="1" w:styleId="Style1">
    <w:name w:val="Style1"/>
    <w:uiPriority w:val="99"/>
    <w:rsid w:val="001D379F"/>
    <w:pPr>
      <w:numPr>
        <w:numId w:val="40"/>
      </w:numPr>
    </w:pPr>
  </w:style>
  <w:style w:type="numbering" w:customStyle="1" w:styleId="Style2">
    <w:name w:val="Style2"/>
    <w:uiPriority w:val="99"/>
    <w:rsid w:val="001D379F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D2339-2A74-4213-9258-7F249F845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2664</TotalTime>
  <Pages>20</Pages>
  <Words>3164</Words>
  <Characters>18035</Characters>
  <Application>Microsoft Office Word</Application>
  <DocSecurity>0</DocSecurity>
  <Lines>150</Lines>
  <Paragraphs>42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3560</cp:lastModifiedBy>
  <cp:revision>482</cp:revision>
  <cp:lastPrinted>2023-08-24T08:20:00Z</cp:lastPrinted>
  <dcterms:created xsi:type="dcterms:W3CDTF">2023-02-15T15:52:00Z</dcterms:created>
  <dcterms:modified xsi:type="dcterms:W3CDTF">2023-11-03T03:28:00Z</dcterms:modified>
</cp:coreProperties>
</file>