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5ADC5A71" w:rsidR="005471B4" w:rsidRDefault="005471B4" w:rsidP="00266DAE">
      <w:pPr>
        <w:pStyle w:val="Heading3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 xml:space="preserve">Condensed </w:t>
      </w:r>
      <w:r w:rsidR="00D232C9">
        <w:rPr>
          <w:spacing w:val="-3"/>
          <w:szCs w:val="36"/>
        </w:rPr>
        <w:t>i</w:t>
      </w:r>
      <w:r w:rsidRPr="00EC22E9">
        <w:rPr>
          <w:spacing w:val="-3"/>
          <w:szCs w:val="36"/>
        </w:rPr>
        <w:t xml:space="preserve">nterim financial </w:t>
      </w:r>
      <w:proofErr w:type="gramStart"/>
      <w:r w:rsidRPr="00EC22E9">
        <w:rPr>
          <w:spacing w:val="-3"/>
          <w:szCs w:val="36"/>
        </w:rPr>
        <w:t>statements</w:t>
      </w:r>
      <w:proofErr w:type="gramEnd"/>
    </w:p>
    <w:p w14:paraId="78D42E3B" w14:textId="01435B54" w:rsidR="0040647C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40647C">
        <w:rPr>
          <w:sz w:val="36"/>
          <w:szCs w:val="36"/>
        </w:rPr>
        <w:t xml:space="preserve">for the three-month and </w:t>
      </w:r>
      <w:r w:rsidR="00652389">
        <w:rPr>
          <w:sz w:val="36"/>
          <w:szCs w:val="36"/>
        </w:rPr>
        <w:t>nine</w:t>
      </w:r>
      <w:r w:rsidRPr="0040647C">
        <w:rPr>
          <w:sz w:val="36"/>
          <w:szCs w:val="36"/>
        </w:rPr>
        <w:t>-month periods ended</w:t>
      </w:r>
    </w:p>
    <w:p w14:paraId="02FD9FBD" w14:textId="6CA43A25" w:rsidR="00E913DF" w:rsidRPr="00EC22E9" w:rsidRDefault="0040647C" w:rsidP="00BB65B8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40647C">
        <w:rPr>
          <w:sz w:val="36"/>
          <w:szCs w:val="36"/>
        </w:rPr>
        <w:t xml:space="preserve">30 </w:t>
      </w:r>
      <w:r w:rsidR="00652389">
        <w:rPr>
          <w:sz w:val="36"/>
          <w:szCs w:val="36"/>
        </w:rPr>
        <w:t>September</w:t>
      </w:r>
      <w:r>
        <w:rPr>
          <w:sz w:val="36"/>
          <w:szCs w:val="36"/>
        </w:rPr>
        <w:t xml:space="preserve"> </w:t>
      </w:r>
      <w:r w:rsidR="00E913DF" w:rsidRPr="00EC22E9">
        <w:rPr>
          <w:sz w:val="36"/>
          <w:szCs w:val="45"/>
          <w:lang w:val="en-US" w:bidi="th-TH"/>
        </w:rPr>
        <w:t>202</w:t>
      </w:r>
      <w:r w:rsidR="00C867C9">
        <w:rPr>
          <w:rFonts w:cs="Angsana New"/>
          <w:sz w:val="36"/>
          <w:szCs w:val="45"/>
          <w:lang w:val="en-US" w:bidi="th-TH"/>
        </w:rPr>
        <w:t>3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0A7529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1F4EDA" w:rsidRDefault="000F6B51" w:rsidP="001F4EDA">
      <w:pPr>
        <w:pStyle w:val="RNormal"/>
        <w:rPr>
          <w:lang w:val="en-GB"/>
        </w:rPr>
      </w:pPr>
    </w:p>
    <w:p w14:paraId="6C02B3C8" w14:textId="77777777" w:rsidR="000F6B51" w:rsidRPr="001F4EDA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1F4EDA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1F4EDA" w:rsidRDefault="000F6B51" w:rsidP="001F4EDA">
      <w:pPr>
        <w:pStyle w:val="RNormal"/>
        <w:rPr>
          <w:lang w:val="en-GB"/>
        </w:rPr>
      </w:pPr>
    </w:p>
    <w:p w14:paraId="5D38FD87" w14:textId="3BC2EF3E" w:rsidR="00BB65B8" w:rsidRPr="00FD590D" w:rsidRDefault="00BB65B8" w:rsidP="00BB6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 xml:space="preserve">, respectively, as at </w:t>
      </w:r>
      <w:r w:rsidR="0040647C" w:rsidRPr="0040647C">
        <w:t xml:space="preserve">30 </w:t>
      </w:r>
      <w:r w:rsidR="00652389">
        <w:t>September</w:t>
      </w:r>
      <w:r w:rsidR="0040647C" w:rsidRPr="0040647C">
        <w:t xml:space="preserve"> </w:t>
      </w:r>
      <w:r>
        <w:t>202</w:t>
      </w:r>
      <w:r w:rsidR="00C867C9">
        <w:t>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40647C">
        <w:t xml:space="preserve"> for the three-month and </w:t>
      </w:r>
      <w:r w:rsidR="00652389">
        <w:t>nine</w:t>
      </w:r>
      <w:r w:rsidR="0040647C">
        <w:t xml:space="preserve">-month periods ended 30 </w:t>
      </w:r>
      <w:r w:rsidR="00652389">
        <w:t>September</w:t>
      </w:r>
      <w:r w:rsidR="0040647C">
        <w:t xml:space="preserve"> 2023</w:t>
      </w:r>
      <w:r>
        <w:t xml:space="preserve">, </w:t>
      </w:r>
      <w:r w:rsidRPr="00FD590D">
        <w:t>changes in equ</w:t>
      </w:r>
      <w:r>
        <w:t xml:space="preserve">ity and cash flows </w:t>
      </w:r>
      <w:r w:rsidR="0040647C">
        <w:t>for the</w:t>
      </w:r>
      <w:r w:rsidR="00652389">
        <w:t xml:space="preserve"> nine</w:t>
      </w:r>
      <w:r w:rsidR="0040647C" w:rsidRPr="00FD590D">
        <w:t>-</w:t>
      </w:r>
      <w:r w:rsidR="0040647C">
        <w:t xml:space="preserve">month period ended 30 </w:t>
      </w:r>
      <w:r w:rsidR="00652389">
        <w:t>September</w:t>
      </w:r>
      <w:r w:rsidR="0040647C">
        <w:t xml:space="preserve"> </w:t>
      </w:r>
      <w:r w:rsidR="00C867C9">
        <w:t>2023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E6307B2" w14:textId="77777777" w:rsidR="00BB65B8" w:rsidRPr="00EB55B8" w:rsidRDefault="00BB65B8" w:rsidP="00BB65B8">
      <w:pPr>
        <w:pStyle w:val="RNormal"/>
        <w:rPr>
          <w:lang w:val="en-GB"/>
        </w:rPr>
      </w:pPr>
    </w:p>
    <w:p w14:paraId="682B27D4" w14:textId="77777777" w:rsidR="00BB65B8" w:rsidRPr="00476478" w:rsidRDefault="00BB65B8" w:rsidP="00BB65B8">
      <w:pPr>
        <w:jc w:val="both"/>
        <w:rPr>
          <w:i/>
        </w:rPr>
      </w:pPr>
      <w:r w:rsidRPr="00476478">
        <w:rPr>
          <w:i/>
        </w:rPr>
        <w:t>Scope of Review</w:t>
      </w:r>
    </w:p>
    <w:p w14:paraId="5AA3ED12" w14:textId="77777777" w:rsidR="00BB65B8" w:rsidRPr="00476478" w:rsidRDefault="00BB65B8" w:rsidP="00BB65B8">
      <w:pPr>
        <w:jc w:val="both"/>
      </w:pPr>
    </w:p>
    <w:p w14:paraId="5DCAAB72" w14:textId="77777777" w:rsidR="00BB65B8" w:rsidRPr="00476478" w:rsidRDefault="00BB65B8" w:rsidP="00BB65B8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4320216F" w14:textId="77777777" w:rsidR="00BB65B8" w:rsidRPr="00476478" w:rsidRDefault="00BB65B8" w:rsidP="00BB65B8">
      <w:pPr>
        <w:jc w:val="both"/>
      </w:pPr>
    </w:p>
    <w:p w14:paraId="42AF842E" w14:textId="77777777" w:rsidR="00BB65B8" w:rsidRPr="00476478" w:rsidRDefault="00BB65B8" w:rsidP="00BB65B8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26E9EEB" w14:textId="77777777" w:rsidR="00BB65B8" w:rsidRPr="00476478" w:rsidRDefault="00BB65B8" w:rsidP="00BB65B8">
      <w:pPr>
        <w:jc w:val="both"/>
      </w:pPr>
    </w:p>
    <w:p w14:paraId="48D37EC7" w14:textId="77777777" w:rsidR="00BB65B8" w:rsidRDefault="00BB65B8" w:rsidP="00BB65B8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Default="00BB65B8" w:rsidP="00BB65B8">
      <w:pPr>
        <w:jc w:val="both"/>
        <w:rPr>
          <w:szCs w:val="22"/>
        </w:rPr>
      </w:pPr>
    </w:p>
    <w:p w14:paraId="5E54472F" w14:textId="0943E6BF" w:rsidR="000F6B51" w:rsidRPr="00EC22E9" w:rsidRDefault="000F6B51" w:rsidP="004D48B9">
      <w:pPr>
        <w:jc w:val="both"/>
        <w:rPr>
          <w:szCs w:val="22"/>
        </w:rPr>
      </w:pP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5103233C" w14:textId="77777777" w:rsidR="00C867C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01218A93" w:rsidR="000F6B51" w:rsidRPr="00C867C9" w:rsidRDefault="005870F5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10</w:t>
      </w:r>
      <w:r w:rsidR="00274E7A">
        <w:rPr>
          <w:lang w:val="en-US"/>
        </w:rPr>
        <w:t xml:space="preserve"> November</w:t>
      </w:r>
      <w:r w:rsidR="0040647C" w:rsidRPr="0040647C">
        <w:rPr>
          <w:lang w:val="en-US"/>
        </w:rPr>
        <w:t xml:space="preserve"> </w:t>
      </w:r>
      <w:r w:rsidR="00AC1017" w:rsidRPr="00EC22E9">
        <w:rPr>
          <w:rFonts w:cstheme="minorBidi"/>
          <w:lang w:val="en-US" w:bidi="th-TH"/>
        </w:rPr>
        <w:t>202</w:t>
      </w:r>
      <w:r w:rsidR="00C867C9">
        <w:rPr>
          <w:rFonts w:cstheme="minorBidi"/>
          <w:lang w:val="en-US" w:bidi="th-TH"/>
        </w:rPr>
        <w:t>3</w:t>
      </w:r>
    </w:p>
    <w:p w14:paraId="70BC4489" w14:textId="77777777" w:rsidR="00882D87" w:rsidRPr="00334FAB" w:rsidRDefault="00882D87" w:rsidP="003344F5">
      <w:pPr>
        <w:pStyle w:val="IndexHeading1"/>
        <w:spacing w:after="0" w:line="230" w:lineRule="exact"/>
        <w:ind w:left="900" w:hanging="900"/>
        <w:outlineLvl w:val="0"/>
        <w:rPr>
          <w:rFonts w:cstheme="minorBidi"/>
          <w:szCs w:val="22"/>
          <w:cs/>
          <w:lang w:bidi="th-TH"/>
        </w:rPr>
      </w:pPr>
    </w:p>
    <w:sectPr w:rsidR="00882D87" w:rsidRPr="00334FAB" w:rsidSect="003344F5">
      <w:headerReference w:type="default" r:id="rId15"/>
      <w:pgSz w:w="11907" w:h="16840" w:code="9"/>
      <w:pgMar w:top="691" w:right="1152" w:bottom="576" w:left="1152" w:header="720" w:footer="720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2FD4" w14:textId="77777777" w:rsidR="00AF3017" w:rsidRDefault="00AF3017">
      <w:r>
        <w:separator/>
      </w:r>
    </w:p>
  </w:endnote>
  <w:endnote w:type="continuationSeparator" w:id="0">
    <w:p w14:paraId="136CF348" w14:textId="77777777" w:rsidR="00AF3017" w:rsidRDefault="00AF3017">
      <w:r>
        <w:continuationSeparator/>
      </w:r>
    </w:p>
  </w:endnote>
  <w:endnote w:type="continuationNotice" w:id="1">
    <w:p w14:paraId="6CBFE5ED" w14:textId="77777777" w:rsidR="00AF3017" w:rsidRDefault="00AF30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6B3B" w14:textId="77777777" w:rsidR="00AF3017" w:rsidRDefault="00AF3017">
      <w:r>
        <w:separator/>
      </w:r>
    </w:p>
  </w:footnote>
  <w:footnote w:type="continuationSeparator" w:id="0">
    <w:p w14:paraId="746008BE" w14:textId="77777777" w:rsidR="00AF3017" w:rsidRDefault="00AF3017">
      <w:r>
        <w:continuationSeparator/>
      </w:r>
    </w:p>
  </w:footnote>
  <w:footnote w:type="continuationNotice" w:id="1">
    <w:p w14:paraId="5BFDDBC0" w14:textId="77777777" w:rsidR="00AF3017" w:rsidRDefault="00AF30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213"/>
    <w:rsid w:val="0000650F"/>
    <w:rsid w:val="0000665A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A9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64A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1F8"/>
    <w:rsid w:val="00041270"/>
    <w:rsid w:val="000417CC"/>
    <w:rsid w:val="000418B0"/>
    <w:rsid w:val="00041BA3"/>
    <w:rsid w:val="00042383"/>
    <w:rsid w:val="000426D4"/>
    <w:rsid w:val="00042951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4A6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1F57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3EE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2B3"/>
    <w:rsid w:val="000B1418"/>
    <w:rsid w:val="000B144A"/>
    <w:rsid w:val="000B15A1"/>
    <w:rsid w:val="000B169A"/>
    <w:rsid w:val="000B1AF8"/>
    <w:rsid w:val="000B2707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9"/>
    <w:rsid w:val="000B68DD"/>
    <w:rsid w:val="000B6D0E"/>
    <w:rsid w:val="000B733A"/>
    <w:rsid w:val="000B74BB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9CA"/>
    <w:rsid w:val="000D5AC8"/>
    <w:rsid w:val="000D5C66"/>
    <w:rsid w:val="000D5F64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88"/>
    <w:rsid w:val="000E07D1"/>
    <w:rsid w:val="000E0887"/>
    <w:rsid w:val="000E0D63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993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4B7D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0C6E"/>
    <w:rsid w:val="000F12B4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2ECC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68C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5DBF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E2"/>
    <w:rsid w:val="001209F5"/>
    <w:rsid w:val="00120EA0"/>
    <w:rsid w:val="001214F1"/>
    <w:rsid w:val="001215DF"/>
    <w:rsid w:val="00121635"/>
    <w:rsid w:val="00121CB1"/>
    <w:rsid w:val="00121CF9"/>
    <w:rsid w:val="00121CFD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55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3B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5FEB"/>
    <w:rsid w:val="001561E5"/>
    <w:rsid w:val="00156230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57DD2"/>
    <w:rsid w:val="00160054"/>
    <w:rsid w:val="0016057B"/>
    <w:rsid w:val="00160689"/>
    <w:rsid w:val="00160C58"/>
    <w:rsid w:val="00160C90"/>
    <w:rsid w:val="00160D89"/>
    <w:rsid w:val="00160EA3"/>
    <w:rsid w:val="001614DD"/>
    <w:rsid w:val="001619F1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697"/>
    <w:rsid w:val="00174979"/>
    <w:rsid w:val="00174AE4"/>
    <w:rsid w:val="00174D27"/>
    <w:rsid w:val="0017565E"/>
    <w:rsid w:val="00175BDC"/>
    <w:rsid w:val="00175C0C"/>
    <w:rsid w:val="00175ECB"/>
    <w:rsid w:val="00175F57"/>
    <w:rsid w:val="001760F8"/>
    <w:rsid w:val="00176722"/>
    <w:rsid w:val="00176DD8"/>
    <w:rsid w:val="00177126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8CE"/>
    <w:rsid w:val="0018392E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AF3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79"/>
    <w:rsid w:val="00190FAA"/>
    <w:rsid w:val="001913EC"/>
    <w:rsid w:val="001916E3"/>
    <w:rsid w:val="001920C1"/>
    <w:rsid w:val="0019211D"/>
    <w:rsid w:val="0019220B"/>
    <w:rsid w:val="001926EE"/>
    <w:rsid w:val="001928F1"/>
    <w:rsid w:val="00192F0A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5B8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B1B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86F"/>
    <w:rsid w:val="00202A71"/>
    <w:rsid w:val="00202B8A"/>
    <w:rsid w:val="00203199"/>
    <w:rsid w:val="002033EB"/>
    <w:rsid w:val="00203505"/>
    <w:rsid w:val="00203668"/>
    <w:rsid w:val="0020378B"/>
    <w:rsid w:val="00203B9E"/>
    <w:rsid w:val="0020403C"/>
    <w:rsid w:val="00204BDD"/>
    <w:rsid w:val="0020592E"/>
    <w:rsid w:val="00205EDD"/>
    <w:rsid w:val="00205FFE"/>
    <w:rsid w:val="002065C1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AA1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5AA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158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17"/>
    <w:rsid w:val="002342E9"/>
    <w:rsid w:val="0023499B"/>
    <w:rsid w:val="00234CBD"/>
    <w:rsid w:val="00234EEC"/>
    <w:rsid w:val="0023523F"/>
    <w:rsid w:val="0023537E"/>
    <w:rsid w:val="00235888"/>
    <w:rsid w:val="00235A84"/>
    <w:rsid w:val="00235B05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22F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3A2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C8"/>
    <w:rsid w:val="002548FB"/>
    <w:rsid w:val="00254A73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DC8"/>
    <w:rsid w:val="00274E7A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352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5E6D"/>
    <w:rsid w:val="00286189"/>
    <w:rsid w:val="002865D4"/>
    <w:rsid w:val="00286824"/>
    <w:rsid w:val="0028694F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848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64"/>
    <w:rsid w:val="0029599F"/>
    <w:rsid w:val="00295D80"/>
    <w:rsid w:val="00295F1F"/>
    <w:rsid w:val="002962B8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D5E"/>
    <w:rsid w:val="002A4058"/>
    <w:rsid w:val="002A40FF"/>
    <w:rsid w:val="002A4239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06D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D01"/>
    <w:rsid w:val="002C2E09"/>
    <w:rsid w:val="002C2EFB"/>
    <w:rsid w:val="002C305D"/>
    <w:rsid w:val="002C3126"/>
    <w:rsid w:val="002C3201"/>
    <w:rsid w:val="002C32E8"/>
    <w:rsid w:val="002C3505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848"/>
    <w:rsid w:val="002C5F07"/>
    <w:rsid w:val="002C6252"/>
    <w:rsid w:val="002C658F"/>
    <w:rsid w:val="002C6645"/>
    <w:rsid w:val="002C6724"/>
    <w:rsid w:val="002C67E7"/>
    <w:rsid w:val="002C6AC3"/>
    <w:rsid w:val="002C6EF6"/>
    <w:rsid w:val="002C6F2A"/>
    <w:rsid w:val="002C7064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56F"/>
    <w:rsid w:val="002E263D"/>
    <w:rsid w:val="002E29CD"/>
    <w:rsid w:val="002E2A33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081"/>
    <w:rsid w:val="002F439E"/>
    <w:rsid w:val="002F4AE3"/>
    <w:rsid w:val="002F4BD4"/>
    <w:rsid w:val="002F5697"/>
    <w:rsid w:val="002F5842"/>
    <w:rsid w:val="002F59B3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6A"/>
    <w:rsid w:val="00314EC3"/>
    <w:rsid w:val="00314F52"/>
    <w:rsid w:val="0031523D"/>
    <w:rsid w:val="0031539B"/>
    <w:rsid w:val="003153E7"/>
    <w:rsid w:val="003153E9"/>
    <w:rsid w:val="0031575A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6B8A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29F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4F5"/>
    <w:rsid w:val="00334623"/>
    <w:rsid w:val="0033488E"/>
    <w:rsid w:val="00334C74"/>
    <w:rsid w:val="00334CE1"/>
    <w:rsid w:val="00334D25"/>
    <w:rsid w:val="00334D6E"/>
    <w:rsid w:val="00334FAB"/>
    <w:rsid w:val="00334FFA"/>
    <w:rsid w:val="00335189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C74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E4C"/>
    <w:rsid w:val="00356EE6"/>
    <w:rsid w:val="00357670"/>
    <w:rsid w:val="00357DC6"/>
    <w:rsid w:val="00357EE3"/>
    <w:rsid w:val="003609E2"/>
    <w:rsid w:val="00360B1D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846"/>
    <w:rsid w:val="00365942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956"/>
    <w:rsid w:val="00371031"/>
    <w:rsid w:val="003716CC"/>
    <w:rsid w:val="00371900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6602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583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C5C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70C9"/>
    <w:rsid w:val="003A783C"/>
    <w:rsid w:val="003A7BCF"/>
    <w:rsid w:val="003A7F79"/>
    <w:rsid w:val="003B0124"/>
    <w:rsid w:val="003B03C2"/>
    <w:rsid w:val="003B03F7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DBE"/>
    <w:rsid w:val="003C31D4"/>
    <w:rsid w:val="003C346C"/>
    <w:rsid w:val="003C34C0"/>
    <w:rsid w:val="003C3843"/>
    <w:rsid w:val="003C39E6"/>
    <w:rsid w:val="003C3E38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F31"/>
    <w:rsid w:val="003D3F92"/>
    <w:rsid w:val="003D4138"/>
    <w:rsid w:val="003D4247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0E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81D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249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C7A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D1"/>
    <w:rsid w:val="00437238"/>
    <w:rsid w:val="00437260"/>
    <w:rsid w:val="00437377"/>
    <w:rsid w:val="0043773C"/>
    <w:rsid w:val="004378AA"/>
    <w:rsid w:val="00437C0B"/>
    <w:rsid w:val="00440200"/>
    <w:rsid w:val="00440A9A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E6D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709"/>
    <w:rsid w:val="00470851"/>
    <w:rsid w:val="0047091D"/>
    <w:rsid w:val="00470D10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3FD0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0D8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A7F45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395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697A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AE3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3A4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5C42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58B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4D4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78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AC"/>
    <w:rsid w:val="005577E1"/>
    <w:rsid w:val="005578F9"/>
    <w:rsid w:val="00557A4B"/>
    <w:rsid w:val="00557B0C"/>
    <w:rsid w:val="00557F7D"/>
    <w:rsid w:val="005608C3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083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83"/>
    <w:rsid w:val="005727E9"/>
    <w:rsid w:val="00572A5B"/>
    <w:rsid w:val="00572DD9"/>
    <w:rsid w:val="00573050"/>
    <w:rsid w:val="0057324B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CE9"/>
    <w:rsid w:val="00581EE8"/>
    <w:rsid w:val="0058264A"/>
    <w:rsid w:val="005829C5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110"/>
    <w:rsid w:val="0058545F"/>
    <w:rsid w:val="005854E3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0F5"/>
    <w:rsid w:val="00587115"/>
    <w:rsid w:val="00587236"/>
    <w:rsid w:val="0058749F"/>
    <w:rsid w:val="005878C6"/>
    <w:rsid w:val="00587A43"/>
    <w:rsid w:val="00587A66"/>
    <w:rsid w:val="00587AEB"/>
    <w:rsid w:val="00587B90"/>
    <w:rsid w:val="0059111B"/>
    <w:rsid w:val="0059128B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2FC"/>
    <w:rsid w:val="005A5A9A"/>
    <w:rsid w:val="005A5EC6"/>
    <w:rsid w:val="005A5F3F"/>
    <w:rsid w:val="005A608A"/>
    <w:rsid w:val="005A61FA"/>
    <w:rsid w:val="005A6700"/>
    <w:rsid w:val="005A6972"/>
    <w:rsid w:val="005A6EED"/>
    <w:rsid w:val="005A70F7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8B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0F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2E01"/>
    <w:rsid w:val="005E2E61"/>
    <w:rsid w:val="005E33C1"/>
    <w:rsid w:val="005E3CB3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62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65E"/>
    <w:rsid w:val="0062170A"/>
    <w:rsid w:val="00621E7D"/>
    <w:rsid w:val="00622464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6B"/>
    <w:rsid w:val="00642A9F"/>
    <w:rsid w:val="00642C87"/>
    <w:rsid w:val="00643079"/>
    <w:rsid w:val="00643316"/>
    <w:rsid w:val="006440A6"/>
    <w:rsid w:val="006440BE"/>
    <w:rsid w:val="00644581"/>
    <w:rsid w:val="006448F6"/>
    <w:rsid w:val="00644971"/>
    <w:rsid w:val="00644A6C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249"/>
    <w:rsid w:val="00652389"/>
    <w:rsid w:val="00652487"/>
    <w:rsid w:val="00652B6F"/>
    <w:rsid w:val="0065392C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B4E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15F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6DA3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6F66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5F6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981"/>
    <w:rsid w:val="006D3C78"/>
    <w:rsid w:val="006D3D69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4308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66BC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1F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E1D"/>
    <w:rsid w:val="00705FD5"/>
    <w:rsid w:val="00706039"/>
    <w:rsid w:val="007063F7"/>
    <w:rsid w:val="00706808"/>
    <w:rsid w:val="00706839"/>
    <w:rsid w:val="00706C1A"/>
    <w:rsid w:val="00706D35"/>
    <w:rsid w:val="0070707D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AB4"/>
    <w:rsid w:val="00713FFD"/>
    <w:rsid w:val="00714234"/>
    <w:rsid w:val="00714F93"/>
    <w:rsid w:val="007155AC"/>
    <w:rsid w:val="007155AE"/>
    <w:rsid w:val="007158C9"/>
    <w:rsid w:val="0071611C"/>
    <w:rsid w:val="007162D6"/>
    <w:rsid w:val="00716A11"/>
    <w:rsid w:val="00716B32"/>
    <w:rsid w:val="00716BC4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BA3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1C5"/>
    <w:rsid w:val="00731317"/>
    <w:rsid w:val="00731D1F"/>
    <w:rsid w:val="00731DAD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1CA0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05A"/>
    <w:rsid w:val="00745311"/>
    <w:rsid w:val="00745312"/>
    <w:rsid w:val="00745AA4"/>
    <w:rsid w:val="00745E1B"/>
    <w:rsid w:val="007460FA"/>
    <w:rsid w:val="007468CB"/>
    <w:rsid w:val="0074694E"/>
    <w:rsid w:val="00746988"/>
    <w:rsid w:val="00746CE9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D9F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9DD"/>
    <w:rsid w:val="00760C35"/>
    <w:rsid w:val="00760FE6"/>
    <w:rsid w:val="007611BA"/>
    <w:rsid w:val="007613B9"/>
    <w:rsid w:val="00761684"/>
    <w:rsid w:val="00761791"/>
    <w:rsid w:val="007617F4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ED0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E4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6BB"/>
    <w:rsid w:val="007A4B96"/>
    <w:rsid w:val="007A4BE5"/>
    <w:rsid w:val="007A4D30"/>
    <w:rsid w:val="007A4DFB"/>
    <w:rsid w:val="007A4F02"/>
    <w:rsid w:val="007A50BD"/>
    <w:rsid w:val="007A5203"/>
    <w:rsid w:val="007A5970"/>
    <w:rsid w:val="007A5A74"/>
    <w:rsid w:val="007A5C23"/>
    <w:rsid w:val="007A6285"/>
    <w:rsid w:val="007A63F7"/>
    <w:rsid w:val="007A64E8"/>
    <w:rsid w:val="007A656D"/>
    <w:rsid w:val="007A6D41"/>
    <w:rsid w:val="007A74ED"/>
    <w:rsid w:val="007A774C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B7A"/>
    <w:rsid w:val="007B2C76"/>
    <w:rsid w:val="007B2EAE"/>
    <w:rsid w:val="007B31BF"/>
    <w:rsid w:val="007B3204"/>
    <w:rsid w:val="007B321C"/>
    <w:rsid w:val="007B32B5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A03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01B"/>
    <w:rsid w:val="00810270"/>
    <w:rsid w:val="008103FE"/>
    <w:rsid w:val="00810473"/>
    <w:rsid w:val="00810787"/>
    <w:rsid w:val="00810794"/>
    <w:rsid w:val="00810942"/>
    <w:rsid w:val="00810CDE"/>
    <w:rsid w:val="00810EB8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F97"/>
    <w:rsid w:val="0081461E"/>
    <w:rsid w:val="00814A95"/>
    <w:rsid w:val="00814ADC"/>
    <w:rsid w:val="00814E2C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B5D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960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3B7F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1FC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CA1"/>
    <w:rsid w:val="00854E82"/>
    <w:rsid w:val="00855150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438"/>
    <w:rsid w:val="00874574"/>
    <w:rsid w:val="00875166"/>
    <w:rsid w:val="008755E4"/>
    <w:rsid w:val="0087586D"/>
    <w:rsid w:val="00875C96"/>
    <w:rsid w:val="00875CD7"/>
    <w:rsid w:val="00875E99"/>
    <w:rsid w:val="008765CA"/>
    <w:rsid w:val="008771FA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D87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B74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748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2C8D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18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0DF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5EC6"/>
    <w:rsid w:val="008F61D2"/>
    <w:rsid w:val="008F63CC"/>
    <w:rsid w:val="008F6E48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794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A13"/>
    <w:rsid w:val="00916F0C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2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D8C"/>
    <w:rsid w:val="00933EC1"/>
    <w:rsid w:val="00934001"/>
    <w:rsid w:val="0093402F"/>
    <w:rsid w:val="009341E8"/>
    <w:rsid w:val="009343A5"/>
    <w:rsid w:val="00934468"/>
    <w:rsid w:val="009346AD"/>
    <w:rsid w:val="00934967"/>
    <w:rsid w:val="00934D3D"/>
    <w:rsid w:val="00934F9D"/>
    <w:rsid w:val="0093533E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722D"/>
    <w:rsid w:val="009374E6"/>
    <w:rsid w:val="009376E3"/>
    <w:rsid w:val="00937B3C"/>
    <w:rsid w:val="00937BF3"/>
    <w:rsid w:val="00937C9E"/>
    <w:rsid w:val="00940135"/>
    <w:rsid w:val="0094020D"/>
    <w:rsid w:val="00940223"/>
    <w:rsid w:val="00940843"/>
    <w:rsid w:val="0094086D"/>
    <w:rsid w:val="00940C53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29E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4C"/>
    <w:rsid w:val="00962981"/>
    <w:rsid w:val="00962B60"/>
    <w:rsid w:val="00962BAE"/>
    <w:rsid w:val="00962C79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9F6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84D"/>
    <w:rsid w:val="00992907"/>
    <w:rsid w:val="00992C09"/>
    <w:rsid w:val="00992F5E"/>
    <w:rsid w:val="0099303B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179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7F2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21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22B"/>
    <w:rsid w:val="009D13D0"/>
    <w:rsid w:val="009D1586"/>
    <w:rsid w:val="009D162C"/>
    <w:rsid w:val="009D16F2"/>
    <w:rsid w:val="009D1D73"/>
    <w:rsid w:val="009D214D"/>
    <w:rsid w:val="009D21C4"/>
    <w:rsid w:val="009D2557"/>
    <w:rsid w:val="009D26D9"/>
    <w:rsid w:val="009D2C17"/>
    <w:rsid w:val="009D2C37"/>
    <w:rsid w:val="009D2E75"/>
    <w:rsid w:val="009D3097"/>
    <w:rsid w:val="009D366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10A"/>
    <w:rsid w:val="009D62E6"/>
    <w:rsid w:val="009D657A"/>
    <w:rsid w:val="009D66F1"/>
    <w:rsid w:val="009D6891"/>
    <w:rsid w:val="009D68DE"/>
    <w:rsid w:val="009D6C73"/>
    <w:rsid w:val="009D6D10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1D4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BB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510"/>
    <w:rsid w:val="009F0720"/>
    <w:rsid w:val="009F090F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6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5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3A6"/>
    <w:rsid w:val="00A116A1"/>
    <w:rsid w:val="00A117DD"/>
    <w:rsid w:val="00A11A06"/>
    <w:rsid w:val="00A11C3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58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10B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555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BC5"/>
    <w:rsid w:val="00A35CE3"/>
    <w:rsid w:val="00A35CE7"/>
    <w:rsid w:val="00A35D88"/>
    <w:rsid w:val="00A35FDB"/>
    <w:rsid w:val="00A36107"/>
    <w:rsid w:val="00A364B6"/>
    <w:rsid w:val="00A36631"/>
    <w:rsid w:val="00A3675E"/>
    <w:rsid w:val="00A36826"/>
    <w:rsid w:val="00A36CED"/>
    <w:rsid w:val="00A3753A"/>
    <w:rsid w:val="00A379F9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3EE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9E6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AEA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706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8C9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77FBA"/>
    <w:rsid w:val="00A80188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C43"/>
    <w:rsid w:val="00A87D28"/>
    <w:rsid w:val="00A900F6"/>
    <w:rsid w:val="00A901FC"/>
    <w:rsid w:val="00A903FF"/>
    <w:rsid w:val="00A908BC"/>
    <w:rsid w:val="00A908CE"/>
    <w:rsid w:val="00A909CE"/>
    <w:rsid w:val="00A91291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09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5B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A29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89A"/>
    <w:rsid w:val="00AF3017"/>
    <w:rsid w:val="00AF302B"/>
    <w:rsid w:val="00AF35AF"/>
    <w:rsid w:val="00AF38C5"/>
    <w:rsid w:val="00AF3A43"/>
    <w:rsid w:val="00AF3B0D"/>
    <w:rsid w:val="00AF3D80"/>
    <w:rsid w:val="00AF3E34"/>
    <w:rsid w:val="00AF3E52"/>
    <w:rsid w:val="00AF3E91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030D"/>
    <w:rsid w:val="00B011F6"/>
    <w:rsid w:val="00B019C9"/>
    <w:rsid w:val="00B01BCA"/>
    <w:rsid w:val="00B020B4"/>
    <w:rsid w:val="00B02243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E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315F"/>
    <w:rsid w:val="00B132C2"/>
    <w:rsid w:val="00B13376"/>
    <w:rsid w:val="00B1340C"/>
    <w:rsid w:val="00B13BDA"/>
    <w:rsid w:val="00B13D10"/>
    <w:rsid w:val="00B1403A"/>
    <w:rsid w:val="00B14475"/>
    <w:rsid w:val="00B147E4"/>
    <w:rsid w:val="00B148CB"/>
    <w:rsid w:val="00B14AE4"/>
    <w:rsid w:val="00B15169"/>
    <w:rsid w:val="00B15597"/>
    <w:rsid w:val="00B15644"/>
    <w:rsid w:val="00B15A1B"/>
    <w:rsid w:val="00B16042"/>
    <w:rsid w:val="00B16635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4B5"/>
    <w:rsid w:val="00B2250C"/>
    <w:rsid w:val="00B231C5"/>
    <w:rsid w:val="00B235F3"/>
    <w:rsid w:val="00B2371C"/>
    <w:rsid w:val="00B2374F"/>
    <w:rsid w:val="00B23815"/>
    <w:rsid w:val="00B23905"/>
    <w:rsid w:val="00B23A9A"/>
    <w:rsid w:val="00B23ACF"/>
    <w:rsid w:val="00B23E74"/>
    <w:rsid w:val="00B24862"/>
    <w:rsid w:val="00B24881"/>
    <w:rsid w:val="00B2492A"/>
    <w:rsid w:val="00B24E40"/>
    <w:rsid w:val="00B24F33"/>
    <w:rsid w:val="00B25124"/>
    <w:rsid w:val="00B251BF"/>
    <w:rsid w:val="00B25254"/>
    <w:rsid w:val="00B254C6"/>
    <w:rsid w:val="00B257E6"/>
    <w:rsid w:val="00B25809"/>
    <w:rsid w:val="00B25847"/>
    <w:rsid w:val="00B2622D"/>
    <w:rsid w:val="00B2665B"/>
    <w:rsid w:val="00B266B3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8B1"/>
    <w:rsid w:val="00B57D52"/>
    <w:rsid w:val="00B57EFD"/>
    <w:rsid w:val="00B60A91"/>
    <w:rsid w:val="00B61095"/>
    <w:rsid w:val="00B619BE"/>
    <w:rsid w:val="00B61C4C"/>
    <w:rsid w:val="00B62333"/>
    <w:rsid w:val="00B6261D"/>
    <w:rsid w:val="00B63304"/>
    <w:rsid w:val="00B63591"/>
    <w:rsid w:val="00B638E1"/>
    <w:rsid w:val="00B63E0F"/>
    <w:rsid w:val="00B641F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523"/>
    <w:rsid w:val="00B7066A"/>
    <w:rsid w:val="00B70847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C85"/>
    <w:rsid w:val="00B91D7B"/>
    <w:rsid w:val="00B92126"/>
    <w:rsid w:val="00B92136"/>
    <w:rsid w:val="00B921CD"/>
    <w:rsid w:val="00B92312"/>
    <w:rsid w:val="00B9234F"/>
    <w:rsid w:val="00B931AF"/>
    <w:rsid w:val="00B933D1"/>
    <w:rsid w:val="00B93596"/>
    <w:rsid w:val="00B936E2"/>
    <w:rsid w:val="00B93748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AD8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1EE8"/>
    <w:rsid w:val="00BA22A6"/>
    <w:rsid w:val="00BA2710"/>
    <w:rsid w:val="00BA2A26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42E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416"/>
    <w:rsid w:val="00BB2672"/>
    <w:rsid w:val="00BB2E0A"/>
    <w:rsid w:val="00BB3015"/>
    <w:rsid w:val="00BB31E9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8"/>
    <w:rsid w:val="00BD109B"/>
    <w:rsid w:val="00BD140A"/>
    <w:rsid w:val="00BD14A5"/>
    <w:rsid w:val="00BD1955"/>
    <w:rsid w:val="00BD1960"/>
    <w:rsid w:val="00BD1B15"/>
    <w:rsid w:val="00BD1D68"/>
    <w:rsid w:val="00BD1DBB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0A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770"/>
    <w:rsid w:val="00BE3FA8"/>
    <w:rsid w:val="00BE4033"/>
    <w:rsid w:val="00BE4110"/>
    <w:rsid w:val="00BE452B"/>
    <w:rsid w:val="00BE4D3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75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55C"/>
    <w:rsid w:val="00C06A54"/>
    <w:rsid w:val="00C06BF2"/>
    <w:rsid w:val="00C06C01"/>
    <w:rsid w:val="00C06DAB"/>
    <w:rsid w:val="00C06DF7"/>
    <w:rsid w:val="00C07011"/>
    <w:rsid w:val="00C07496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4A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8D6"/>
    <w:rsid w:val="00C24CD5"/>
    <w:rsid w:val="00C24E3E"/>
    <w:rsid w:val="00C24E99"/>
    <w:rsid w:val="00C24EAA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8E8"/>
    <w:rsid w:val="00C42BB9"/>
    <w:rsid w:val="00C42BBE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83F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35D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0FC9"/>
    <w:rsid w:val="00C91112"/>
    <w:rsid w:val="00C914ED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D31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40D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2B9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2C6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AB3"/>
    <w:rsid w:val="00CE4B5F"/>
    <w:rsid w:val="00CE4BEB"/>
    <w:rsid w:val="00CE4E48"/>
    <w:rsid w:val="00CE552D"/>
    <w:rsid w:val="00CE58CE"/>
    <w:rsid w:val="00CE5EA0"/>
    <w:rsid w:val="00CE5FA7"/>
    <w:rsid w:val="00CE601A"/>
    <w:rsid w:val="00CE637D"/>
    <w:rsid w:val="00CE6442"/>
    <w:rsid w:val="00CE696E"/>
    <w:rsid w:val="00CE6B09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08"/>
    <w:rsid w:val="00D10786"/>
    <w:rsid w:val="00D10DD9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2C9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8C"/>
    <w:rsid w:val="00D329F0"/>
    <w:rsid w:val="00D32AC3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4EE9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70"/>
    <w:rsid w:val="00D8279F"/>
    <w:rsid w:val="00D8292A"/>
    <w:rsid w:val="00D82DBB"/>
    <w:rsid w:val="00D83284"/>
    <w:rsid w:val="00D83337"/>
    <w:rsid w:val="00D837AD"/>
    <w:rsid w:val="00D83E03"/>
    <w:rsid w:val="00D84047"/>
    <w:rsid w:val="00D8405B"/>
    <w:rsid w:val="00D847A7"/>
    <w:rsid w:val="00D848D9"/>
    <w:rsid w:val="00D848E1"/>
    <w:rsid w:val="00D84A37"/>
    <w:rsid w:val="00D84F0A"/>
    <w:rsid w:val="00D84F7D"/>
    <w:rsid w:val="00D85008"/>
    <w:rsid w:val="00D850A2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63F"/>
    <w:rsid w:val="00DB2708"/>
    <w:rsid w:val="00DB28B1"/>
    <w:rsid w:val="00DB2CE9"/>
    <w:rsid w:val="00DB31A1"/>
    <w:rsid w:val="00DB3D7B"/>
    <w:rsid w:val="00DB421E"/>
    <w:rsid w:val="00DB42D6"/>
    <w:rsid w:val="00DB438F"/>
    <w:rsid w:val="00DB46CB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B53"/>
    <w:rsid w:val="00DD2E84"/>
    <w:rsid w:val="00DD3017"/>
    <w:rsid w:val="00DD30F2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D7D44"/>
    <w:rsid w:val="00DE0242"/>
    <w:rsid w:val="00DE025B"/>
    <w:rsid w:val="00DE05BD"/>
    <w:rsid w:val="00DE07FC"/>
    <w:rsid w:val="00DE0D09"/>
    <w:rsid w:val="00DE1249"/>
    <w:rsid w:val="00DE1355"/>
    <w:rsid w:val="00DE137C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804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3F85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624"/>
    <w:rsid w:val="00E21985"/>
    <w:rsid w:val="00E21A07"/>
    <w:rsid w:val="00E21CFB"/>
    <w:rsid w:val="00E21D18"/>
    <w:rsid w:val="00E21EA8"/>
    <w:rsid w:val="00E21FC0"/>
    <w:rsid w:val="00E2236A"/>
    <w:rsid w:val="00E2282D"/>
    <w:rsid w:val="00E22ABC"/>
    <w:rsid w:val="00E22F82"/>
    <w:rsid w:val="00E23373"/>
    <w:rsid w:val="00E2350C"/>
    <w:rsid w:val="00E2353C"/>
    <w:rsid w:val="00E235FC"/>
    <w:rsid w:val="00E2374D"/>
    <w:rsid w:val="00E23B62"/>
    <w:rsid w:val="00E23CD7"/>
    <w:rsid w:val="00E23E35"/>
    <w:rsid w:val="00E24493"/>
    <w:rsid w:val="00E245A0"/>
    <w:rsid w:val="00E24AB9"/>
    <w:rsid w:val="00E24BDC"/>
    <w:rsid w:val="00E25398"/>
    <w:rsid w:val="00E253D7"/>
    <w:rsid w:val="00E2568A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916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929"/>
    <w:rsid w:val="00E45F39"/>
    <w:rsid w:val="00E460B0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43B9"/>
    <w:rsid w:val="00E64BE3"/>
    <w:rsid w:val="00E6517E"/>
    <w:rsid w:val="00E65538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CF0"/>
    <w:rsid w:val="00E67D87"/>
    <w:rsid w:val="00E7046E"/>
    <w:rsid w:val="00E707EA"/>
    <w:rsid w:val="00E7083F"/>
    <w:rsid w:val="00E70A9E"/>
    <w:rsid w:val="00E70BBB"/>
    <w:rsid w:val="00E70EAF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391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9D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87F5A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838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01"/>
    <w:rsid w:val="00E94129"/>
    <w:rsid w:val="00E9439F"/>
    <w:rsid w:val="00E9455C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3C9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5F6C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5B4"/>
    <w:rsid w:val="00EF380F"/>
    <w:rsid w:val="00EF38FC"/>
    <w:rsid w:val="00EF3C9F"/>
    <w:rsid w:val="00EF3EC8"/>
    <w:rsid w:val="00EF3F5D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314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0F11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3AE"/>
    <w:rsid w:val="00F24503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6166"/>
    <w:rsid w:val="00F2669A"/>
    <w:rsid w:val="00F26884"/>
    <w:rsid w:val="00F268E8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C0E"/>
    <w:rsid w:val="00F44EB3"/>
    <w:rsid w:val="00F44FDA"/>
    <w:rsid w:val="00F45006"/>
    <w:rsid w:val="00F45B6B"/>
    <w:rsid w:val="00F45D3D"/>
    <w:rsid w:val="00F461A4"/>
    <w:rsid w:val="00F4659C"/>
    <w:rsid w:val="00F4670F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A61"/>
    <w:rsid w:val="00F53C1E"/>
    <w:rsid w:val="00F53C35"/>
    <w:rsid w:val="00F53FA0"/>
    <w:rsid w:val="00F54092"/>
    <w:rsid w:val="00F547A6"/>
    <w:rsid w:val="00F5493B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47F"/>
    <w:rsid w:val="00F57772"/>
    <w:rsid w:val="00F57D47"/>
    <w:rsid w:val="00F609BD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6C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82C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4B9"/>
    <w:rsid w:val="00F70685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1D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AE9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776"/>
    <w:rsid w:val="00F828DD"/>
    <w:rsid w:val="00F82A55"/>
    <w:rsid w:val="00F82E97"/>
    <w:rsid w:val="00F83026"/>
    <w:rsid w:val="00F83264"/>
    <w:rsid w:val="00F835A8"/>
    <w:rsid w:val="00F837AF"/>
    <w:rsid w:val="00F83C29"/>
    <w:rsid w:val="00F83FB6"/>
    <w:rsid w:val="00F84149"/>
    <w:rsid w:val="00F84872"/>
    <w:rsid w:val="00F8514C"/>
    <w:rsid w:val="00F85654"/>
    <w:rsid w:val="00F85C72"/>
    <w:rsid w:val="00F86159"/>
    <w:rsid w:val="00F86452"/>
    <w:rsid w:val="00F868D7"/>
    <w:rsid w:val="00F86987"/>
    <w:rsid w:val="00F86CDC"/>
    <w:rsid w:val="00F86F68"/>
    <w:rsid w:val="00F870F4"/>
    <w:rsid w:val="00F87307"/>
    <w:rsid w:val="00F87365"/>
    <w:rsid w:val="00F87373"/>
    <w:rsid w:val="00F87384"/>
    <w:rsid w:val="00F874E9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4D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A77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796F"/>
    <w:rsid w:val="00F97C04"/>
    <w:rsid w:val="00F97ECF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D7C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CD"/>
    <w:rsid w:val="00FC4ED6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A9A"/>
    <w:rsid w:val="00FC6B0B"/>
    <w:rsid w:val="00FC6B44"/>
    <w:rsid w:val="00FC6CFE"/>
    <w:rsid w:val="00FC6EC4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985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7A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3A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CF7E09F"/>
    <w:rsid w:val="133353FE"/>
    <w:rsid w:val="16A863CB"/>
    <w:rsid w:val="17129D87"/>
    <w:rsid w:val="19AAE7AF"/>
    <w:rsid w:val="1CE0E1B8"/>
    <w:rsid w:val="1E9C44B7"/>
    <w:rsid w:val="213372BF"/>
    <w:rsid w:val="27A9C377"/>
    <w:rsid w:val="2E5DCC27"/>
    <w:rsid w:val="34F84A31"/>
    <w:rsid w:val="36856A05"/>
    <w:rsid w:val="376BB0C7"/>
    <w:rsid w:val="41A558C5"/>
    <w:rsid w:val="43CE7047"/>
    <w:rsid w:val="451A98C0"/>
    <w:rsid w:val="4C53B21D"/>
    <w:rsid w:val="4F563601"/>
    <w:rsid w:val="591B4918"/>
    <w:rsid w:val="68EBE26A"/>
    <w:rsid w:val="6CEFC313"/>
    <w:rsid w:val="720FE5DA"/>
    <w:rsid w:val="72552D92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259EB944-4D06-4AEB-82BC-20F94CFD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97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319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2023-11-06T16:14:00Z</cp:lastPrinted>
  <dcterms:created xsi:type="dcterms:W3CDTF">2023-11-10T04:01:00Z</dcterms:created>
  <dcterms:modified xsi:type="dcterms:W3CDTF">2023-11-10T04:07:00Z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