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A7CE1F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3E4B09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53ADD39D" w14:textId="77777777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05D500CB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F42BD75" w14:textId="3B3712E2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3404317C" w:rsidR="005F24AD" w:rsidRPr="00283726" w:rsidRDefault="005F24AD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02C5AD3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283726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4BCEE781" w:rsidR="00683E1C" w:rsidRPr="00AB2614" w:rsidRDefault="00683E1C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29F34E4" w14:textId="79CE0914" w:rsidR="00683E1C" w:rsidRPr="00283726" w:rsidRDefault="002604E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D44AA0" w:rsidRPr="00283726" w14:paraId="28B548E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403E063" w14:textId="46F93D29" w:rsidR="00D44AA0" w:rsidRPr="00AB2614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3C431BF" w14:textId="4400CD1D" w:rsidR="00D44AA0" w:rsidRPr="0074728F" w:rsidRDefault="007032F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</w:pPr>
            <w:r w:rsidRPr="007032F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3E078D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02631EA0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8</w:t>
            </w:r>
          </w:p>
        </w:tc>
        <w:tc>
          <w:tcPr>
            <w:tcW w:w="7920" w:type="dxa"/>
          </w:tcPr>
          <w:p w14:paraId="2CA71131" w14:textId="711D8A75" w:rsidR="003E078D" w:rsidRPr="00283726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E078D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051A2EDE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0F0007E" w14:textId="36B14204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(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>)</w:t>
            </w:r>
            <w:r w:rsidR="006054BC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054B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ต่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อหุ้น</w:t>
            </w:r>
          </w:p>
        </w:tc>
      </w:tr>
      <w:tr w:rsidR="0084104A" w:rsidRPr="00283726" w14:paraId="46C8B5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7A5A3C" w14:textId="767FFAE5" w:rsidR="0084104A" w:rsidRDefault="0084104A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7E4922D" w14:textId="36C2DA49" w:rsidR="0084104A" w:rsidRPr="00283726" w:rsidRDefault="00073343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073343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3E078D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0E56E052" w:rsidR="003E078D" w:rsidRPr="00283726" w:rsidRDefault="00FD56A6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F3AA524" w14:textId="562A2599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DEA2FE7" w:rsidR="003E078D" w:rsidRPr="00283726" w:rsidRDefault="007032FE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7BB87D34" w14:textId="29F14563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083136D6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84104A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01F46067" w14:textId="61BA16CA" w:rsidR="003E078D" w:rsidRPr="00283726" w:rsidRDefault="006D0F03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D0F03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3E078D" w:rsidRPr="00283726" w14:paraId="7CDD47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207CF54" w14:textId="79CADA04" w:rsidR="003E078D" w:rsidRPr="00AB2614" w:rsidRDefault="00317032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30A9CAFE" w14:textId="78631793" w:rsidR="003E078D" w:rsidRPr="00283726" w:rsidRDefault="00321B3F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C96897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B88DF0D" w:rsidR="00C96897" w:rsidRPr="00283726" w:rsidRDefault="005771C7" w:rsidP="00577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2CCE11FC" w14:textId="242C1914" w:rsidR="00C96897" w:rsidRPr="005771C7" w:rsidRDefault="005771C7" w:rsidP="005771C7">
            <w:pPr>
              <w:pStyle w:val="nineptbodytextbullet"/>
              <w:tabs>
                <w:tab w:val="clear" w:pos="284"/>
              </w:tabs>
              <w:spacing w:after="0" w:line="240" w:lineRule="auto"/>
              <w:ind w:left="-79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771C7">
              <w:rPr>
                <w:rFonts w:asciiTheme="majorBidi" w:eastAsia="Tahoma" w:hAnsiTheme="majorBidi" w:cstheme="majorBidi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484757CC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BE4E4B">
        <w:rPr>
          <w:rFonts w:asciiTheme="majorBidi" w:hAnsiTheme="majorBidi" w:cstheme="majorBidi"/>
          <w:sz w:val="30"/>
          <w:szCs w:val="30"/>
        </w:rPr>
        <w:t>1</w:t>
      </w:r>
      <w:r w:rsidR="007D7C07">
        <w:rPr>
          <w:rFonts w:asciiTheme="majorBidi" w:hAnsiTheme="majorBidi" w:cstheme="majorBidi"/>
          <w:sz w:val="30"/>
          <w:szCs w:val="30"/>
        </w:rPr>
        <w:t xml:space="preserve">3 </w:t>
      </w:r>
      <w:r w:rsidR="007D7C0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B3B98" w:rsidRPr="00BB3B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</w:t>
      </w:r>
      <w:r w:rsidR="00265841">
        <w:rPr>
          <w:rFonts w:asciiTheme="majorBidi" w:hAnsiTheme="majorBidi" w:cstheme="majorBidi"/>
          <w:sz w:val="30"/>
          <w:szCs w:val="30"/>
        </w:rPr>
        <w:t>66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86418E" w14:textId="77777777" w:rsidR="00C142F6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C142F6" w:rsidRPr="00283726">
        <w:rPr>
          <w:rFonts w:asciiTheme="majorBidi" w:hAnsiTheme="majorBidi" w:cstheme="majorBidi"/>
          <w:sz w:val="30"/>
          <w:szCs w:val="30"/>
        </w:rPr>
        <w:tab/>
      </w:r>
      <w:r w:rsidR="008E5B5B"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F109BA4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D6213" w:rsidRPr="00EA41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000FB0D" w:rsidR="001A1B59" w:rsidRPr="00EA41C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562AAC" w:rsidRPr="00EA41C6">
        <w:rPr>
          <w:rFonts w:asciiTheme="majorBidi" w:hAnsiTheme="majorBidi" w:cstheme="majorBidi"/>
          <w:sz w:val="30"/>
          <w:szCs w:val="30"/>
        </w:rPr>
        <w:t>5</w:t>
      </w:r>
    </w:p>
    <w:p w14:paraId="2B9388B2" w14:textId="77777777" w:rsidR="008901EE" w:rsidRDefault="008901EE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4424F76" w14:textId="77777777" w:rsidR="00C255E9" w:rsidRPr="00283726" w:rsidRDefault="005F24AD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7F1862" w:rsidRPr="00283726">
        <w:rPr>
          <w:rFonts w:asciiTheme="majorBidi" w:hAnsiTheme="majorBidi" w:cstheme="majorBidi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AF2471" w14:textId="77777777" w:rsidR="007223C2" w:rsidRPr="007223C2" w:rsidRDefault="007223C2" w:rsidP="000F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6B3FB7F9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และทางอ้อมเท่ากับ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B2614" w:rsidRPr="00CA67AA">
        <w:rPr>
          <w:rFonts w:asciiTheme="majorBidi" w:hAnsiTheme="majorBidi" w:cstheme="majorBidi"/>
          <w:sz w:val="30"/>
          <w:szCs w:val="30"/>
        </w:rPr>
        <w:t>4</w:t>
      </w:r>
      <w:r w:rsidR="00C70697" w:rsidRPr="00CA67AA">
        <w:rPr>
          <w:rFonts w:asciiTheme="majorBidi" w:hAnsiTheme="majorBidi" w:cstheme="majorBidi"/>
          <w:sz w:val="30"/>
          <w:szCs w:val="30"/>
        </w:rPr>
        <w:t>5.</w:t>
      </w:r>
      <w:r w:rsidR="00AE06DF" w:rsidRPr="00CA67AA">
        <w:rPr>
          <w:rFonts w:asciiTheme="majorBidi" w:hAnsiTheme="majorBidi" w:cstheme="majorBidi"/>
          <w:sz w:val="30"/>
          <w:szCs w:val="30"/>
        </w:rPr>
        <w:t>38</w:t>
      </w:r>
      <w:r w:rsidRPr="007A2012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8D4E94">
        <w:rPr>
          <w:rFonts w:asciiTheme="majorBidi" w:hAnsiTheme="majorBidi" w:cstheme="majorBidi"/>
          <w:sz w:val="30"/>
          <w:szCs w:val="30"/>
          <w:cs/>
        </w:rPr>
        <w:t xml:space="preserve">สิทธิออกเสียงทั้งหมดของบริษัท ณ วันปิดสมุดทะเบียนผู้ถือหุ้นล่าสุดเมื่อวันที่ </w:t>
      </w:r>
      <w:r w:rsidR="00F2663B" w:rsidRPr="00CA67AA">
        <w:rPr>
          <w:rFonts w:asciiTheme="majorBidi" w:hAnsiTheme="majorBidi" w:cstheme="majorBidi"/>
          <w:sz w:val="30"/>
          <w:szCs w:val="30"/>
        </w:rPr>
        <w:t xml:space="preserve">9 </w:t>
      </w:r>
      <w:r w:rsidR="00F2663B" w:rsidRPr="00CA67AA">
        <w:rPr>
          <w:rFonts w:asciiTheme="majorBidi" w:hAnsiTheme="majorBidi" w:cstheme="majorBidi" w:hint="cs"/>
          <w:sz w:val="30"/>
          <w:szCs w:val="30"/>
          <w:cs/>
        </w:rPr>
        <w:t>พฤษ</w:t>
      </w:r>
      <w:r w:rsidR="00995B50" w:rsidRPr="00CA67AA"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Pr="00CA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CA67AA">
        <w:rPr>
          <w:rFonts w:asciiTheme="majorBidi" w:hAnsiTheme="majorBidi" w:cstheme="majorBidi"/>
          <w:sz w:val="30"/>
          <w:szCs w:val="30"/>
        </w:rPr>
        <w:t>256</w:t>
      </w:r>
      <w:r w:rsidR="00AE06DF" w:rsidRPr="00CA67AA">
        <w:rPr>
          <w:rFonts w:asciiTheme="majorBidi" w:hAnsiTheme="majorBidi" w:cstheme="majorBidi"/>
          <w:sz w:val="30"/>
          <w:szCs w:val="30"/>
        </w:rPr>
        <w:t>6</w:t>
      </w:r>
      <w:r w:rsidR="00224219">
        <w:rPr>
          <w:rFonts w:asciiTheme="majorBidi" w:hAnsiTheme="majorBidi" w:cstheme="majorBidi"/>
          <w:sz w:val="30"/>
          <w:szCs w:val="30"/>
          <w:cs/>
        </w:rPr>
        <w:tab/>
      </w:r>
    </w:p>
    <w:p w14:paraId="3E9B1A43" w14:textId="77777777" w:rsidR="007271AD" w:rsidRDefault="007271AD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755AFB52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/>
          <w:sz w:val="30"/>
          <w:szCs w:val="30"/>
        </w:rPr>
        <w:t xml:space="preserve">3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</w:t>
      </w:r>
    </w:p>
    <w:p w14:paraId="3D7B8209" w14:textId="16A49485" w:rsidR="005364D4" w:rsidRPr="00BE2FFA" w:rsidRDefault="00536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D798C1" w14:textId="77777777" w:rsidR="005F24AD" w:rsidRDefault="005F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08DB4C" w14:textId="066893B4" w:rsidR="0082004E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7C49F0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="00B711E9"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A05E0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7C49F0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E17645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F264AE5" w14:textId="77777777" w:rsidR="006A05E0" w:rsidRPr="008A65CC" w:rsidRDefault="006A05E0" w:rsidP="006A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1C57E010" w14:textId="77777777">
        <w:trPr>
          <w:trHeight w:val="302"/>
        </w:trPr>
        <w:tc>
          <w:tcPr>
            <w:tcW w:w="4614" w:type="dxa"/>
            <w:vAlign w:val="center"/>
          </w:tcPr>
          <w:p w14:paraId="2B14223D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E723921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067EF4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774139EB" w14:textId="77777777" w:rsidR="006A05E0" w:rsidRPr="007B685F" w:rsidRDefault="006A05E0" w:rsidP="00A1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6D41FB5E" w14:textId="77777777">
        <w:tc>
          <w:tcPr>
            <w:tcW w:w="4614" w:type="dxa"/>
          </w:tcPr>
          <w:p w14:paraId="723B8AAB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3BF8C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1860C2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4D8E7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305FDC9C" w14:textId="77777777">
        <w:tc>
          <w:tcPr>
            <w:tcW w:w="4614" w:type="dxa"/>
          </w:tcPr>
          <w:p w14:paraId="17554341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1E310" w14:textId="182F9863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0BD79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18A92" w14:textId="15C83E2C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CDE50C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D8C751" w14:textId="1DC85C5D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32C9E" w14:textId="77777777" w:rsidR="006A05E0" w:rsidRPr="007B685F" w:rsidRDefault="006A05E0" w:rsidP="006A05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37A18" w14:textId="5C62D5CB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4969B1B" w14:textId="77777777">
        <w:tc>
          <w:tcPr>
            <w:tcW w:w="4614" w:type="dxa"/>
            <w:hideMark/>
          </w:tcPr>
          <w:p w14:paraId="689F2A1B" w14:textId="1CC01CED" w:rsidR="006A05E0" w:rsidRPr="007B685F" w:rsidRDefault="006A05E0" w:rsidP="00616AA6">
            <w:pPr>
              <w:pStyle w:val="ListParagraph"/>
              <w:numPr>
                <w:ilvl w:val="0"/>
                <w:numId w:val="13"/>
              </w:numPr>
              <w:ind w:left="1050" w:right="-108" w:hanging="6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3D1F3B0E" w14:textId="77777777" w:rsidR="006A05E0" w:rsidRPr="007B685F" w:rsidRDefault="006A05E0" w:rsidP="006A05E0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2295B7A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A75DE4" w14:textId="77777777" w:rsidR="006A05E0" w:rsidRPr="007B685F" w:rsidRDefault="006A05E0" w:rsidP="006A05E0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AC9D65C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315BCB" w14:textId="77777777" w:rsidR="006A05E0" w:rsidRPr="007B685F" w:rsidRDefault="006A05E0" w:rsidP="006A05E0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C9B4274" w14:textId="77777777" w:rsidR="006A05E0" w:rsidRPr="007B685F" w:rsidRDefault="006A05E0" w:rsidP="006A05E0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512F76" w14:textId="77777777" w:rsidR="006A05E0" w:rsidRPr="007B685F" w:rsidRDefault="006A05E0" w:rsidP="006A05E0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6A05E0" w:rsidRPr="007B685F" w14:paraId="0EC47041" w14:textId="77777777">
        <w:tc>
          <w:tcPr>
            <w:tcW w:w="4614" w:type="dxa"/>
            <w:hideMark/>
          </w:tcPr>
          <w:p w14:paraId="30C94176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33E11FD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02C8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08858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6F05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6E4BB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66D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293AD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55A1C087" w14:textId="77777777" w:rsidTr="0074728F">
        <w:tc>
          <w:tcPr>
            <w:tcW w:w="4614" w:type="dxa"/>
          </w:tcPr>
          <w:p w14:paraId="21132F2E" w14:textId="77777777" w:rsidR="006A05E0" w:rsidRPr="00DE134C" w:rsidRDefault="006A05E0" w:rsidP="006A05E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auto"/>
          </w:tcPr>
          <w:p w14:paraId="7805A8B6" w14:textId="7FBF5AA8" w:rsidR="006A05E0" w:rsidRPr="0074728F" w:rsidRDefault="0074728F" w:rsidP="0086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26466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66BF3F" w14:textId="07E5B4D4" w:rsidR="006A05E0" w:rsidRPr="007B685F" w:rsidRDefault="00C5254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C39CB9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600799" w14:textId="4D26DB20" w:rsidR="006A05E0" w:rsidRPr="007B685F" w:rsidRDefault="006B5D8A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060BB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85BD25B" w14:textId="27E88FDF" w:rsidR="006A05E0" w:rsidRPr="007B685F" w:rsidRDefault="00C5254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5E0" w:rsidRPr="007B685F" w14:paraId="129C1E93" w14:textId="77777777" w:rsidTr="00C52547">
        <w:tc>
          <w:tcPr>
            <w:tcW w:w="4614" w:type="dxa"/>
            <w:hideMark/>
          </w:tcPr>
          <w:p w14:paraId="3963E238" w14:textId="77777777" w:rsidR="006A05E0" w:rsidRPr="007B685F" w:rsidRDefault="006A05E0" w:rsidP="006A05E0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47EA5CC1" w14:textId="6109F47C" w:rsidR="006A05E0" w:rsidRPr="007B685F" w:rsidRDefault="00353116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4F52CD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C6B81B" w14:textId="1256D2FB" w:rsidR="006A05E0" w:rsidRPr="007B685F" w:rsidRDefault="00C52547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91C8E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D48794" w14:textId="66B13C7B" w:rsidR="006A05E0" w:rsidRPr="007B685F" w:rsidRDefault="006B5D8A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20DD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1B89E42" w14:textId="1FE429B1" w:rsidR="006A05E0" w:rsidRPr="007B685F" w:rsidRDefault="00C52547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3E18" w:rsidRPr="007B685F" w14:paraId="3BA1BE28" w14:textId="77777777" w:rsidTr="00C52547">
        <w:tc>
          <w:tcPr>
            <w:tcW w:w="4614" w:type="dxa"/>
          </w:tcPr>
          <w:p w14:paraId="5DE99908" w14:textId="03D6B444" w:rsidR="004D3E18" w:rsidRPr="007B685F" w:rsidRDefault="00353116" w:rsidP="006A05E0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11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 w:rsidRPr="0035311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3116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  <w:r w:rsidRPr="0035311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53116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94" w:type="dxa"/>
          </w:tcPr>
          <w:p w14:paraId="65A0AA6F" w14:textId="7B11EA04" w:rsidR="004D3E18" w:rsidRPr="007B685F" w:rsidRDefault="0074728F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B75F0E" w14:textId="77777777" w:rsidR="004D3E18" w:rsidRPr="007B685F" w:rsidRDefault="004D3E1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C68A29" w14:textId="06F148A5" w:rsidR="004D3E18" w:rsidRDefault="00353116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AEF3DB" w14:textId="77777777" w:rsidR="004D3E18" w:rsidRPr="007B685F" w:rsidRDefault="004D3E1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CDCB70" w14:textId="207773E1" w:rsidR="004D3E18" w:rsidRDefault="003874B5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0247FA" w14:textId="77777777" w:rsidR="004D3E18" w:rsidRPr="007B685F" w:rsidRDefault="004D3E18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D9015D1" w14:textId="21A533B7" w:rsidR="004D3E18" w:rsidRDefault="003874B5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6A05E0" w:rsidRPr="007B685F" w14:paraId="1B410086" w14:textId="77777777">
        <w:trPr>
          <w:trHeight w:hRule="exact" w:val="360"/>
        </w:trPr>
        <w:tc>
          <w:tcPr>
            <w:tcW w:w="4614" w:type="dxa"/>
          </w:tcPr>
          <w:p w14:paraId="0A4DA3A7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5F8C04A0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A487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DBBF7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4E4E0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A14CCD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353E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9B7CD0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05C5CB9C" w14:textId="77777777">
        <w:tc>
          <w:tcPr>
            <w:tcW w:w="4614" w:type="dxa"/>
          </w:tcPr>
          <w:p w14:paraId="27BDE814" w14:textId="77777777" w:rsidR="006A05E0" w:rsidRPr="007B685F" w:rsidRDefault="006A05E0" w:rsidP="006A05E0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3B7D011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A071B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36DAC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3328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66F82E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BD5F3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5BB1E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6BFF" w:rsidRPr="007B685F" w14:paraId="72622B8C" w14:textId="77777777">
        <w:tc>
          <w:tcPr>
            <w:tcW w:w="4614" w:type="dxa"/>
          </w:tcPr>
          <w:p w14:paraId="1020D27A" w14:textId="77777777" w:rsidR="00626BFF" w:rsidRPr="00B3369F" w:rsidRDefault="00626BFF" w:rsidP="00626BFF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56374BA4" w14:textId="4B510DC9" w:rsidR="00626BFF" w:rsidRPr="007B685F" w:rsidRDefault="003C5310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5DAAB2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6A3984" w14:textId="2025EFEB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D6866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0AFD2E" w14:textId="3490E250" w:rsidR="00626BFF" w:rsidRPr="007B685F" w:rsidRDefault="006B5D8A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8,147</w:t>
            </w:r>
          </w:p>
        </w:tc>
        <w:tc>
          <w:tcPr>
            <w:tcW w:w="270" w:type="dxa"/>
          </w:tcPr>
          <w:p w14:paraId="119F8550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FC9F8FF" w14:textId="22719881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16,542</w:t>
            </w:r>
          </w:p>
        </w:tc>
      </w:tr>
      <w:tr w:rsidR="00626BFF" w:rsidRPr="007B685F" w14:paraId="686E32D6" w14:textId="77777777">
        <w:tc>
          <w:tcPr>
            <w:tcW w:w="4614" w:type="dxa"/>
          </w:tcPr>
          <w:p w14:paraId="14A42A22" w14:textId="77777777" w:rsidR="00626BFF" w:rsidRPr="007B685F" w:rsidRDefault="00626BFF" w:rsidP="00626BFF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78F104D5" w14:textId="25714E71" w:rsidR="00626BFF" w:rsidRPr="007B685F" w:rsidRDefault="003C531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535F35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78499A" w14:textId="6A71C7F6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C4826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58C448" w14:textId="5822E12E" w:rsidR="00626BFF" w:rsidRPr="007B685F" w:rsidRDefault="00080065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4,461</w:t>
            </w:r>
          </w:p>
        </w:tc>
        <w:tc>
          <w:tcPr>
            <w:tcW w:w="270" w:type="dxa"/>
          </w:tcPr>
          <w:p w14:paraId="2B6EB5E8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1453E27" w14:textId="37506BA5" w:rsidR="00626BFF" w:rsidRPr="007B685F" w:rsidRDefault="00151C83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4,207</w:t>
            </w:r>
          </w:p>
        </w:tc>
      </w:tr>
      <w:tr w:rsidR="00626BFF" w:rsidRPr="005B3FDC" w14:paraId="4E8BA0B8" w14:textId="77777777">
        <w:tc>
          <w:tcPr>
            <w:tcW w:w="4614" w:type="dxa"/>
          </w:tcPr>
          <w:p w14:paraId="66A11F52" w14:textId="77777777" w:rsidR="00626BFF" w:rsidRPr="007B685F" w:rsidRDefault="00626BFF" w:rsidP="00626BFF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4E3B75FD" w14:textId="06DB1C6C" w:rsidR="00626BFF" w:rsidRPr="007B685F" w:rsidRDefault="003C5310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2A45A6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BEC9DF" w14:textId="2A110E0C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33E51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8A55C8" w14:textId="7B182E78" w:rsidR="00626BFF" w:rsidRPr="007B685F" w:rsidRDefault="00080065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609C7E1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045BDB5" w14:textId="459188EB" w:rsidR="00626BFF" w:rsidRPr="007B685F" w:rsidRDefault="00151C83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</w:tr>
      <w:tr w:rsidR="00626BFF" w:rsidRPr="007B685F" w14:paraId="36E80103" w14:textId="77777777">
        <w:tc>
          <w:tcPr>
            <w:tcW w:w="4614" w:type="dxa"/>
          </w:tcPr>
          <w:p w14:paraId="5DA1961F" w14:textId="77777777" w:rsidR="00626BFF" w:rsidRDefault="00626BFF" w:rsidP="00626BFF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1B0916F4" w14:textId="1EDE06C5" w:rsidR="00626BFF" w:rsidRDefault="003C5310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C25380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0A2C92" w14:textId="6B54A87D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C9310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82A53A" w14:textId="60C725EF" w:rsidR="00626BFF" w:rsidRDefault="00080065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0278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0988CC" w14:textId="77777777" w:rsidR="00626BFF" w:rsidRPr="007B685F" w:rsidRDefault="00626BF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2D1D513" w14:textId="4AEDD212" w:rsidR="00626BFF" w:rsidRPr="002606E5" w:rsidRDefault="009B1013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</w:tr>
      <w:tr w:rsidR="0000278F" w:rsidRPr="007B685F" w14:paraId="309A2392" w14:textId="77777777">
        <w:tc>
          <w:tcPr>
            <w:tcW w:w="4614" w:type="dxa"/>
          </w:tcPr>
          <w:p w14:paraId="30CE564F" w14:textId="776A8E9A" w:rsidR="0000278F" w:rsidRPr="007B685F" w:rsidRDefault="00D5528C" w:rsidP="00626BFF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76D1ECE3" w14:textId="46B67B7F" w:rsidR="0000278F" w:rsidRDefault="003C5310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79B8A6" w14:textId="77777777" w:rsidR="0000278F" w:rsidRPr="007B685F" w:rsidRDefault="0000278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AD9FA1" w14:textId="4DEDAE91" w:rsidR="0000278F" w:rsidRPr="00D5528C" w:rsidRDefault="00D5528C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D1CFE8" w14:textId="77777777" w:rsidR="0000278F" w:rsidRPr="007B685F" w:rsidRDefault="0000278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21F11E" w14:textId="324EDDFF" w:rsidR="0000278F" w:rsidRDefault="00D5528C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A2BCCDC" w14:textId="77777777" w:rsidR="0000278F" w:rsidRPr="007B685F" w:rsidRDefault="0000278F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5F0045" w14:textId="53BD8989" w:rsidR="0000278F" w:rsidRDefault="00B76D3C" w:rsidP="006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5310" w:rsidRPr="007B685F" w14:paraId="3BF73875" w14:textId="77777777">
        <w:tc>
          <w:tcPr>
            <w:tcW w:w="4614" w:type="dxa"/>
          </w:tcPr>
          <w:p w14:paraId="687B3AD5" w14:textId="13A7B971" w:rsidR="003C5310" w:rsidRDefault="003C5310" w:rsidP="003C531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C8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94" w:type="dxa"/>
          </w:tcPr>
          <w:p w14:paraId="5A8CEA19" w14:textId="2481EA09" w:rsidR="003C5310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FDB06C" w14:textId="77777777" w:rsidR="003C5310" w:rsidRPr="007B685F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661C4B" w14:textId="26FC27C6" w:rsidR="003C5310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5822DD" w14:textId="77777777" w:rsidR="003C5310" w:rsidRPr="007B685F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3E6C47" w14:textId="5226C33F" w:rsidR="003C5310" w:rsidRDefault="00B76D3C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C9A29" w14:textId="77777777" w:rsidR="003C5310" w:rsidRPr="007B685F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E4303D8" w14:textId="23FE4B52" w:rsidR="003C5310" w:rsidRDefault="003C5310" w:rsidP="003C5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8,478</w:t>
            </w:r>
          </w:p>
        </w:tc>
      </w:tr>
      <w:tr w:rsidR="008E3095" w:rsidRPr="007B685F" w14:paraId="3EDACF29" w14:textId="77777777">
        <w:tc>
          <w:tcPr>
            <w:tcW w:w="4614" w:type="dxa"/>
          </w:tcPr>
          <w:p w14:paraId="1340CFBA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86DC359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C10AF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C49043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4328A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5838936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3B57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4C619D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165AB073" w14:textId="77777777">
        <w:tc>
          <w:tcPr>
            <w:tcW w:w="4614" w:type="dxa"/>
          </w:tcPr>
          <w:p w14:paraId="6B4A213F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15EA676C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E65B0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DFE767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D4BC8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11310B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3305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5B33090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3095" w:rsidRPr="007B685F" w14:paraId="7293BBB7" w14:textId="77777777">
        <w:tc>
          <w:tcPr>
            <w:tcW w:w="4614" w:type="dxa"/>
          </w:tcPr>
          <w:p w14:paraId="302FDEBB" w14:textId="77777777" w:rsidR="008E3095" w:rsidRPr="007B685F" w:rsidRDefault="008E3095" w:rsidP="008E3095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7807331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FEEAC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042E74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6D62F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038BD5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86483" w14:textId="77777777" w:rsidR="008E3095" w:rsidRPr="007B685F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FD4D248" w14:textId="77777777" w:rsidR="008E3095" w:rsidRDefault="008E3095" w:rsidP="008E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4E0" w:rsidRPr="007B685F" w14:paraId="43D0AC1C" w14:textId="77777777">
        <w:tc>
          <w:tcPr>
            <w:tcW w:w="4614" w:type="dxa"/>
          </w:tcPr>
          <w:p w14:paraId="28955817" w14:textId="77777777" w:rsidR="00FD64E0" w:rsidRPr="007B685F" w:rsidRDefault="00FD64E0" w:rsidP="00FD64E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4612088" w14:textId="42999A5C" w:rsidR="00FD64E0" w:rsidRDefault="00B85C02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</w:t>
            </w:r>
            <w:r w:rsidR="00C16C50"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1D29C166" w14:textId="77777777" w:rsidR="00FD64E0" w:rsidRPr="007B685F" w:rsidRDefault="00FD64E0" w:rsidP="00C1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5ED1E2D" w14:textId="64EEAC4C" w:rsidR="00FD64E0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49,787</w:t>
            </w:r>
          </w:p>
        </w:tc>
        <w:tc>
          <w:tcPr>
            <w:tcW w:w="270" w:type="dxa"/>
          </w:tcPr>
          <w:p w14:paraId="54AB800F" w14:textId="77777777" w:rsidR="00FD64E0" w:rsidRPr="007B685F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5CA5E0" w14:textId="7EC4599B" w:rsidR="00FD64E0" w:rsidRDefault="00715E9C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132DF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5467D4" w14:textId="77777777" w:rsidR="00FD64E0" w:rsidRPr="007B685F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C20079C" w14:textId="502ED32A" w:rsidR="00FD64E0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</w:tr>
      <w:tr w:rsidR="00FD64E0" w:rsidRPr="007B685F" w14:paraId="1177D86C" w14:textId="77777777">
        <w:tc>
          <w:tcPr>
            <w:tcW w:w="4614" w:type="dxa"/>
          </w:tcPr>
          <w:p w14:paraId="3767901B" w14:textId="77777777" w:rsidR="00FD64E0" w:rsidRPr="007B685F" w:rsidRDefault="00FD64E0" w:rsidP="00FD64E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1B101ECC" w14:textId="34063489" w:rsidR="00FD64E0" w:rsidRDefault="00B85C02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14:paraId="547A3A6C" w14:textId="77777777" w:rsidR="00FD64E0" w:rsidRPr="007B685F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20118E" w14:textId="0D3672E2" w:rsidR="00FD64E0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015600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194E6A00" w14:textId="77777777" w:rsidR="00FD64E0" w:rsidRPr="007B685F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454DC0" w14:textId="67FB3ABE" w:rsidR="00FD64E0" w:rsidRDefault="00715E9C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DC4B118" w14:textId="77777777" w:rsidR="00FD64E0" w:rsidRPr="007B685F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CAA063" w14:textId="2F67D278" w:rsidR="00FD64E0" w:rsidRDefault="00FD64E0" w:rsidP="00FD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B85C02" w:rsidRPr="007B685F" w14:paraId="65509599" w14:textId="77777777">
        <w:tc>
          <w:tcPr>
            <w:tcW w:w="4614" w:type="dxa"/>
          </w:tcPr>
          <w:p w14:paraId="7A381C11" w14:textId="7566B509" w:rsidR="00B85C02" w:rsidRPr="007B685F" w:rsidRDefault="00B85C02" w:rsidP="00B85C0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5599C3D7" w14:textId="003C0340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06FAFF21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1A374E" w14:textId="19554DCC" w:rsidR="00B85C02" w:rsidRPr="00015600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16C88C85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C39459" w14:textId="789650A4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EDF7E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370B15A" w14:textId="39A0A15D" w:rsidR="00B85C02" w:rsidRPr="00C773C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5C02" w:rsidRPr="007B685F" w14:paraId="4BD1C287" w14:textId="77777777">
        <w:tc>
          <w:tcPr>
            <w:tcW w:w="4614" w:type="dxa"/>
          </w:tcPr>
          <w:p w14:paraId="3DB674C9" w14:textId="77777777" w:rsidR="00B85C02" w:rsidRPr="007B685F" w:rsidRDefault="00B85C02" w:rsidP="00B85C0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BAB1CC9" w14:textId="206C6BB2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0E7C15BA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5A37B8" w14:textId="7CE1F7D4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5185BB2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2828AF0" w14:textId="2C097FFD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8F9C5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32D993" w14:textId="3D0201C3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5C02" w:rsidRPr="007B685F" w14:paraId="2F35E1E7" w14:textId="77777777">
        <w:tc>
          <w:tcPr>
            <w:tcW w:w="4614" w:type="dxa"/>
          </w:tcPr>
          <w:p w14:paraId="1751FD74" w14:textId="740B23E0" w:rsidR="00B85C02" w:rsidRPr="007B685F" w:rsidRDefault="00B85C02" w:rsidP="00B85C0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3F74FC4B" w14:textId="28AA7821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5FFA915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064A52" w14:textId="358AE63F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C3DF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85DEE66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8FAB41" w14:textId="5A20A3D0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A99B2D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5B300E3" w14:textId="44A0C467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85C02" w:rsidRPr="007B685F" w14:paraId="0BD9D42A" w14:textId="77777777">
        <w:tc>
          <w:tcPr>
            <w:tcW w:w="4614" w:type="dxa"/>
          </w:tcPr>
          <w:p w14:paraId="75B0331F" w14:textId="204A476F" w:rsidR="00B85C02" w:rsidRPr="007B685F" w:rsidRDefault="00B85C02" w:rsidP="00B85C0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03A61DDB" w14:textId="0E82E6D0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6D41C20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247A8A0" w14:textId="2CAFC971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1CFA62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BE6FE5" w14:textId="31394552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78C6B" w14:textId="77777777" w:rsidR="00B85C02" w:rsidRPr="007B685F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832B1C0" w14:textId="669B8EDD" w:rsidR="00B85C02" w:rsidRDefault="00B85C02" w:rsidP="00B8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920A4FC" w14:textId="77777777" w:rsidR="006A05E0" w:rsidRDefault="006A05E0" w:rsidP="006A05E0"/>
    <w:p w14:paraId="04663FA0" w14:textId="77777777" w:rsidR="006A05E0" w:rsidRDefault="006A05E0" w:rsidP="006A05E0"/>
    <w:p w14:paraId="5AB7CBDB" w14:textId="77777777" w:rsidR="006A05E0" w:rsidRDefault="006A05E0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6C6C09E1" w14:textId="77777777">
        <w:trPr>
          <w:trHeight w:val="302"/>
        </w:trPr>
        <w:tc>
          <w:tcPr>
            <w:tcW w:w="4614" w:type="dxa"/>
            <w:vAlign w:val="center"/>
          </w:tcPr>
          <w:p w14:paraId="61A39C10" w14:textId="3C59C3C2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5CA701D4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FE1110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66E14DA1" w14:textId="77777777" w:rsidR="006A05E0" w:rsidRPr="007B685F" w:rsidRDefault="006A05E0" w:rsidP="00A1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5E9EFBD0" w14:textId="77777777">
        <w:tc>
          <w:tcPr>
            <w:tcW w:w="4614" w:type="dxa"/>
          </w:tcPr>
          <w:p w14:paraId="07C3E844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21EFF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BC925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0663D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1372A9FD" w14:textId="77777777">
        <w:tc>
          <w:tcPr>
            <w:tcW w:w="4614" w:type="dxa"/>
          </w:tcPr>
          <w:p w14:paraId="142F499C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7A07D" w14:textId="442C424F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4CBCE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B62FF" w14:textId="109ECBB1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219D36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9912E3" w14:textId="0BFED2D8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64204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F6C18" w14:textId="64362FF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DF72E04" w14:textId="77777777">
        <w:tc>
          <w:tcPr>
            <w:tcW w:w="4614" w:type="dxa"/>
            <w:hideMark/>
          </w:tcPr>
          <w:p w14:paraId="0A6434DA" w14:textId="22B2F64D" w:rsidR="006A05E0" w:rsidRPr="00616AA6" w:rsidRDefault="006A05E0" w:rsidP="00616AA6">
            <w:pPr>
              <w:pStyle w:val="ListParagraph"/>
              <w:numPr>
                <w:ilvl w:val="0"/>
                <w:numId w:val="13"/>
              </w:numPr>
              <w:ind w:left="1050" w:right="-108" w:hanging="6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16AA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ค่าใช้จ่ายและอื่นๆ</w:t>
            </w:r>
          </w:p>
        </w:tc>
        <w:tc>
          <w:tcPr>
            <w:tcW w:w="894" w:type="dxa"/>
          </w:tcPr>
          <w:p w14:paraId="414C471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2A8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C7C4978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B64EB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FB93F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849A9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01DEDDF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61228FD7" w14:textId="77777777">
        <w:tc>
          <w:tcPr>
            <w:tcW w:w="4614" w:type="dxa"/>
            <w:hideMark/>
          </w:tcPr>
          <w:p w14:paraId="6EAD3A00" w14:textId="77777777" w:rsidR="006A05E0" w:rsidRPr="007B685F" w:rsidRDefault="006A05E0" w:rsidP="006A05E0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06970E1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40DA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28D7BB6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B9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DF491A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552F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77CBD11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F1A" w:rsidRPr="007B685F" w14:paraId="5F468C24" w14:textId="77777777" w:rsidTr="00C52547">
        <w:tc>
          <w:tcPr>
            <w:tcW w:w="4614" w:type="dxa"/>
            <w:hideMark/>
          </w:tcPr>
          <w:p w14:paraId="05F5156F" w14:textId="77777777" w:rsidR="00FE6F1A" w:rsidRPr="007B685F" w:rsidRDefault="00FE6F1A" w:rsidP="00FE6F1A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2643ED23" w14:textId="2F8F7916" w:rsidR="00FE6F1A" w:rsidRPr="007B685F" w:rsidRDefault="001A67D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9,113</w:t>
            </w:r>
          </w:p>
        </w:tc>
        <w:tc>
          <w:tcPr>
            <w:tcW w:w="270" w:type="dxa"/>
          </w:tcPr>
          <w:p w14:paraId="16ED18D5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DE50F0" w14:textId="544CC233" w:rsidR="00FE6F1A" w:rsidRPr="007B685F" w:rsidRDefault="00FE6F1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9,177</w:t>
            </w:r>
          </w:p>
        </w:tc>
        <w:tc>
          <w:tcPr>
            <w:tcW w:w="270" w:type="dxa"/>
          </w:tcPr>
          <w:p w14:paraId="0BD3CB73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30C076" w14:textId="3FA1CA84" w:rsidR="00FE6F1A" w:rsidRPr="007B685F" w:rsidRDefault="000D1A12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14:paraId="045445DD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008DE57" w14:textId="08C1BAA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2,280</w:t>
            </w:r>
          </w:p>
        </w:tc>
      </w:tr>
      <w:tr w:rsidR="00FE6F1A" w:rsidRPr="007B685F" w14:paraId="7F79E287" w14:textId="77777777" w:rsidTr="00C52547">
        <w:tc>
          <w:tcPr>
            <w:tcW w:w="4614" w:type="dxa"/>
            <w:hideMark/>
          </w:tcPr>
          <w:p w14:paraId="307B276E" w14:textId="77777777" w:rsidR="00FE6F1A" w:rsidRPr="007B685F" w:rsidRDefault="00FE6F1A" w:rsidP="00FE6F1A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7FA48571" w14:textId="4995D169" w:rsidR="00FE6F1A" w:rsidRPr="007B685F" w:rsidRDefault="001A67D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65A04220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015AC0D" w14:textId="1FC2F11A" w:rsidR="00FE6F1A" w:rsidRPr="007B685F" w:rsidRDefault="00FE6F1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3,735</w:t>
            </w:r>
          </w:p>
        </w:tc>
        <w:tc>
          <w:tcPr>
            <w:tcW w:w="270" w:type="dxa"/>
          </w:tcPr>
          <w:p w14:paraId="6A76542C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8819F0" w14:textId="1B2D197B" w:rsidR="00FE6F1A" w:rsidRPr="007B685F" w:rsidRDefault="000D1A12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7857F2FC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111B5D7" w14:textId="0B225B95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</w:tr>
      <w:tr w:rsidR="00FE6F1A" w:rsidRPr="007B685F" w14:paraId="4891CAA4" w14:textId="77777777">
        <w:tc>
          <w:tcPr>
            <w:tcW w:w="4614" w:type="dxa"/>
          </w:tcPr>
          <w:p w14:paraId="14FB728C" w14:textId="55D4C5BB" w:rsidR="00FE6F1A" w:rsidRPr="007B685F" w:rsidRDefault="00FE6F1A" w:rsidP="00FE6F1A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0D661CE9" w14:textId="241D51AA" w:rsidR="00FE6F1A" w:rsidRDefault="001A67D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216FC507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E661BA" w14:textId="6CC6F151" w:rsidR="00FE6F1A" w:rsidRDefault="004B7247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001A6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8C186A" w14:textId="2724AD7C" w:rsidR="00FE6F1A" w:rsidRDefault="004B7247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195EA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F311223" w14:textId="452027AB" w:rsidR="00FE6F1A" w:rsidRDefault="004B7247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6F1A" w:rsidRPr="007B685F" w14:paraId="78640E0C" w14:textId="77777777" w:rsidTr="00C52547">
        <w:tc>
          <w:tcPr>
            <w:tcW w:w="4614" w:type="dxa"/>
            <w:hideMark/>
          </w:tcPr>
          <w:p w14:paraId="01F444B1" w14:textId="77777777" w:rsidR="00FE6F1A" w:rsidRPr="007B685F" w:rsidRDefault="00FE6F1A" w:rsidP="00FE6F1A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12FBE04B" w14:textId="0510BEAB" w:rsidR="00FE6F1A" w:rsidRPr="007B685F" w:rsidRDefault="001A67D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63D8543E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24CBCD" w14:textId="0B3B200F" w:rsidR="00FE6F1A" w:rsidRPr="007B685F" w:rsidRDefault="00FE6F1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624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07AB6C4A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660D40" w14:textId="7D9E98BE" w:rsidR="00FE6F1A" w:rsidRPr="007B685F" w:rsidRDefault="004B7247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73D33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93850D" w14:textId="5E63E33E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6F1A" w:rsidRPr="007B685F" w14:paraId="35268A35" w14:textId="77777777">
        <w:trPr>
          <w:trHeight w:val="331"/>
        </w:trPr>
        <w:tc>
          <w:tcPr>
            <w:tcW w:w="4614" w:type="dxa"/>
          </w:tcPr>
          <w:p w14:paraId="317BE9C2" w14:textId="77777777" w:rsidR="00FE6F1A" w:rsidRPr="00C46C20" w:rsidRDefault="00FE6F1A" w:rsidP="00FE6F1A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79C373A4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38554F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2DA5EB" w14:textId="77777777" w:rsidR="00FE6F1A" w:rsidRPr="007B685F" w:rsidRDefault="00FE6F1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309A0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D5367C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81A87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3E5A9A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F1A" w:rsidRPr="007B685F" w14:paraId="359A6025" w14:textId="77777777">
        <w:tc>
          <w:tcPr>
            <w:tcW w:w="4614" w:type="dxa"/>
          </w:tcPr>
          <w:p w14:paraId="2290D8F0" w14:textId="77777777" w:rsidR="00FE6F1A" w:rsidRPr="007B685F" w:rsidRDefault="00FE6F1A" w:rsidP="00FE6F1A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9DF462E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42820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D45686" w14:textId="77777777" w:rsidR="00FE6F1A" w:rsidRPr="007B685F" w:rsidRDefault="00FE6F1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391C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83A642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E2FEF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0D1A456" w14:textId="77777777" w:rsidR="00FE6F1A" w:rsidRPr="007B685F" w:rsidRDefault="00FE6F1A" w:rsidP="00FE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032C" w:rsidRPr="007B685F" w14:paraId="11006FCD" w14:textId="77777777">
        <w:tc>
          <w:tcPr>
            <w:tcW w:w="4614" w:type="dxa"/>
          </w:tcPr>
          <w:p w14:paraId="7E672A4E" w14:textId="77777777" w:rsidR="0001032C" w:rsidRPr="001B4C72" w:rsidRDefault="0001032C" w:rsidP="0001032C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4C7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56CEDB62" w14:textId="24300E06" w:rsidR="0001032C" w:rsidRPr="001B4C72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331EA" w14:textId="77777777" w:rsidR="0001032C" w:rsidRPr="001B4C72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5ECCC0" w14:textId="35DEE796" w:rsidR="0001032C" w:rsidRPr="001B4C72" w:rsidRDefault="0001032C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1CD6B" w14:textId="77777777" w:rsidR="0001032C" w:rsidRPr="001B4C72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9282BF" w14:textId="7BD16480" w:rsidR="0001032C" w:rsidRPr="001B4C72" w:rsidRDefault="000D1A12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1,488</w:t>
            </w:r>
          </w:p>
        </w:tc>
        <w:tc>
          <w:tcPr>
            <w:tcW w:w="270" w:type="dxa"/>
          </w:tcPr>
          <w:p w14:paraId="42AEC369" w14:textId="77777777" w:rsidR="0001032C" w:rsidRPr="001B4C72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58B6DCF" w14:textId="640C1A62" w:rsidR="0001032C" w:rsidRPr="001B4C72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1,202</w:t>
            </w:r>
          </w:p>
        </w:tc>
      </w:tr>
      <w:tr w:rsidR="0001032C" w:rsidRPr="007B685F" w14:paraId="32616F28" w14:textId="77777777">
        <w:tc>
          <w:tcPr>
            <w:tcW w:w="4614" w:type="dxa"/>
          </w:tcPr>
          <w:p w14:paraId="58CDB788" w14:textId="77777777" w:rsidR="0001032C" w:rsidRPr="007B685F" w:rsidRDefault="0001032C" w:rsidP="0001032C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6706AEC0" w14:textId="6296B593" w:rsidR="0001032C" w:rsidRPr="007B685F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AED7F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25CA46" w14:textId="436735F7" w:rsidR="0001032C" w:rsidRDefault="0001032C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CDAE8D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AE503C" w14:textId="5FBA045B" w:rsidR="0001032C" w:rsidRDefault="000D1A12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248CEC3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30D4D2" w14:textId="3F5D112C" w:rsidR="0001032C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01032C" w:rsidRPr="007B685F" w14:paraId="60ACB769" w14:textId="77777777">
        <w:tc>
          <w:tcPr>
            <w:tcW w:w="4614" w:type="dxa"/>
          </w:tcPr>
          <w:p w14:paraId="675ECCEB" w14:textId="77777777" w:rsidR="0001032C" w:rsidRPr="007B685F" w:rsidRDefault="0001032C" w:rsidP="0001032C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3AE8518D" w14:textId="4AC0A77C" w:rsidR="0001032C" w:rsidRPr="007B685F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D6F07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E95375" w14:textId="698E21B7" w:rsidR="0001032C" w:rsidRPr="007B685F" w:rsidRDefault="0001032C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38958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28C6A3" w14:textId="4EDC4090" w:rsidR="0001032C" w:rsidRPr="007B685F" w:rsidRDefault="000D1A12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66595AF7" w14:textId="77777777" w:rsidR="0001032C" w:rsidRPr="007B685F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D03AA66" w14:textId="54A0CA51" w:rsidR="0001032C" w:rsidRPr="007B685F" w:rsidRDefault="007A6441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01032C" w:rsidRPr="007B685F" w14:paraId="062B8C20" w14:textId="77777777">
        <w:tc>
          <w:tcPr>
            <w:tcW w:w="4614" w:type="dxa"/>
          </w:tcPr>
          <w:p w14:paraId="5D05255D" w14:textId="77777777" w:rsidR="0001032C" w:rsidRPr="006C4C50" w:rsidRDefault="0001032C" w:rsidP="0001032C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2977420B" w14:textId="5BE62D24" w:rsidR="0001032C" w:rsidRPr="006C4C50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D70FE" w14:textId="77777777" w:rsidR="0001032C" w:rsidRPr="006C4C50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54A7AC" w14:textId="0CB05348" w:rsidR="0001032C" w:rsidRPr="006C4C50" w:rsidRDefault="0001032C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164CC" w14:textId="77777777" w:rsidR="0001032C" w:rsidRPr="006C4C50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74D4EE" w14:textId="43813EB7" w:rsidR="0001032C" w:rsidRPr="006C4C50" w:rsidRDefault="006254F5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8197ABD" w14:textId="77777777" w:rsidR="0001032C" w:rsidRPr="006C4C50" w:rsidRDefault="0001032C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4867B0E" w14:textId="34AA0CC7" w:rsidR="0001032C" w:rsidRPr="006C4C50" w:rsidRDefault="00E31224" w:rsidP="0001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53913" w:rsidRPr="007B685F" w14:paraId="7BF3BAFE" w14:textId="77777777">
        <w:tc>
          <w:tcPr>
            <w:tcW w:w="4614" w:type="dxa"/>
          </w:tcPr>
          <w:p w14:paraId="741A3AED" w14:textId="375C5426" w:rsidR="00F53913" w:rsidRPr="007B685F" w:rsidRDefault="00F53913" w:rsidP="00F53913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2D538B36" w14:textId="6C15029B" w:rsidR="00F53913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06CDB" w14:textId="77777777" w:rsidR="00F53913" w:rsidRPr="007B685F" w:rsidRDefault="00F53913" w:rsidP="00F5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2D1063" w14:textId="7D11D51D" w:rsidR="00F53913" w:rsidRDefault="00F5391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A5F24" w14:textId="77777777" w:rsidR="00F53913" w:rsidRPr="007B685F" w:rsidRDefault="00F53913" w:rsidP="00F5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808BE6" w14:textId="3029AD73" w:rsidR="00F53913" w:rsidRDefault="00F53913" w:rsidP="00F5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3A349" w14:textId="77777777" w:rsidR="00F53913" w:rsidRPr="007B685F" w:rsidRDefault="00F53913" w:rsidP="00F5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C1C1238" w14:textId="49EFEE9E" w:rsidR="00F53913" w:rsidRDefault="00F53913" w:rsidP="00F5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A65E8E" w:rsidRPr="007B685F" w14:paraId="1E0FC951" w14:textId="77777777">
        <w:tc>
          <w:tcPr>
            <w:tcW w:w="4614" w:type="dxa"/>
          </w:tcPr>
          <w:p w14:paraId="30AB15B2" w14:textId="784B5334" w:rsidR="00A65E8E" w:rsidRDefault="00A65E8E" w:rsidP="00A65E8E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2E6C197E" w14:textId="7CC3DC23" w:rsidR="00A65E8E" w:rsidRDefault="00A65E8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AC9B9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B9749C" w14:textId="00E11A70" w:rsidR="00A65E8E" w:rsidRDefault="00A65E8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B3333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A82402" w14:textId="75682809" w:rsidR="00A65E8E" w:rsidRDefault="00526E91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C7A63EC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585708" w14:textId="784CE947" w:rsidR="00A65E8E" w:rsidRDefault="00526E91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A65E8E" w:rsidRPr="007B685F" w14:paraId="7AC178E4" w14:textId="77777777">
        <w:tc>
          <w:tcPr>
            <w:tcW w:w="4614" w:type="dxa"/>
          </w:tcPr>
          <w:p w14:paraId="4344B3C8" w14:textId="77777777" w:rsidR="00A65E8E" w:rsidRPr="007B685F" w:rsidRDefault="00A65E8E" w:rsidP="00A65E8E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DB1C7E3" w14:textId="77777777" w:rsidR="00A65E8E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E2D33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28E049" w14:textId="77777777" w:rsidR="00A65E8E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1136F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C344AB" w14:textId="77777777" w:rsidR="00A65E8E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E2891" w14:textId="77777777" w:rsidR="00A65E8E" w:rsidRPr="007B685F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9D71159" w14:textId="77777777" w:rsidR="00A65E8E" w:rsidRDefault="00A65E8E" w:rsidP="00A6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B47C2CE" w14:textId="77777777" w:rsidR="006A05E0" w:rsidRDefault="006A05E0" w:rsidP="006A05E0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6A05E0" w:rsidRPr="007B685F" w14:paraId="2394AAA3" w14:textId="77777777">
        <w:trPr>
          <w:trHeight w:hRule="exact" w:val="346"/>
        </w:trPr>
        <w:tc>
          <w:tcPr>
            <w:tcW w:w="4614" w:type="dxa"/>
            <w:vAlign w:val="center"/>
          </w:tcPr>
          <w:p w14:paraId="3B093BF7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6C4E588E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A83A06" w14:textId="77777777" w:rsidR="006A05E0" w:rsidRPr="007B685F" w:rsidRDefault="006A05E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14C6A42A" w14:textId="77777777" w:rsidR="006A05E0" w:rsidRPr="007B685F" w:rsidRDefault="006A05E0" w:rsidP="00A1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A05E0" w:rsidRPr="007B685F" w14:paraId="18DF3C5C" w14:textId="77777777">
        <w:tc>
          <w:tcPr>
            <w:tcW w:w="4614" w:type="dxa"/>
          </w:tcPr>
          <w:p w14:paraId="1962FEB7" w14:textId="77777777" w:rsidR="006A05E0" w:rsidRPr="007B685F" w:rsidRDefault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2819C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C2E9F4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61CE5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7B685F" w14:paraId="5C883A56" w14:textId="77777777">
        <w:tc>
          <w:tcPr>
            <w:tcW w:w="4614" w:type="dxa"/>
          </w:tcPr>
          <w:p w14:paraId="471B4D9E" w14:textId="77777777" w:rsidR="006A05E0" w:rsidRPr="007B685F" w:rsidRDefault="006A05E0" w:rsidP="006A05E0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7D8913" w14:textId="7B725790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0A692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0314DE" w14:textId="55C6EE03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445CB7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D109" w14:textId="0AF81435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15070" w14:textId="77777777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7B06D" w14:textId="2F3BFA3F" w:rsidR="006A05E0" w:rsidRPr="007B685F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A05E0" w:rsidRPr="007B685F" w14:paraId="564ECCE8" w14:textId="77777777">
        <w:tc>
          <w:tcPr>
            <w:tcW w:w="4614" w:type="dxa"/>
            <w:hideMark/>
          </w:tcPr>
          <w:p w14:paraId="7132CEEE" w14:textId="77777777" w:rsidR="006A05E0" w:rsidRPr="007B685F" w:rsidRDefault="006A05E0" w:rsidP="006A05E0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45396A8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9D19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1AA0E9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F231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F291A1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9D0F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2634B5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1368F3E7" w14:textId="77777777">
        <w:tc>
          <w:tcPr>
            <w:tcW w:w="4614" w:type="dxa"/>
          </w:tcPr>
          <w:p w14:paraId="2817BADF" w14:textId="77777777" w:rsidR="006A05E0" w:rsidRPr="007B685F" w:rsidRDefault="006A05E0" w:rsidP="006A05E0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3168C7A4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FB51F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94383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E24B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12A4C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7E6D2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B6EC42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544D1228" w14:textId="77777777">
        <w:tc>
          <w:tcPr>
            <w:tcW w:w="4614" w:type="dxa"/>
            <w:hideMark/>
          </w:tcPr>
          <w:p w14:paraId="3C619AA4" w14:textId="77777777" w:rsidR="006A05E0" w:rsidRPr="007B685F" w:rsidRDefault="006A05E0" w:rsidP="006A05E0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0776687D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932DE5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5483A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B993A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420DC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75E9C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5958647" w14:textId="77777777" w:rsidR="006A05E0" w:rsidRPr="007B685F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3BE01882" w14:textId="77777777" w:rsidTr="00F006BC">
        <w:tc>
          <w:tcPr>
            <w:tcW w:w="4614" w:type="dxa"/>
            <w:hideMark/>
          </w:tcPr>
          <w:p w14:paraId="2BBE637F" w14:textId="05799807" w:rsidR="006A05E0" w:rsidRPr="00F006BC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41FBC63E" w14:textId="457861DC" w:rsidR="006A05E0" w:rsidRPr="00F006BC" w:rsidRDefault="007C1971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57,990</w:t>
            </w:r>
          </w:p>
        </w:tc>
        <w:tc>
          <w:tcPr>
            <w:tcW w:w="270" w:type="dxa"/>
          </w:tcPr>
          <w:p w14:paraId="72F120D2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7851280" w14:textId="07204DF2" w:rsidR="006A05E0" w:rsidRPr="00F006BC" w:rsidRDefault="00026C4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40,082</w:t>
            </w:r>
          </w:p>
        </w:tc>
        <w:tc>
          <w:tcPr>
            <w:tcW w:w="270" w:type="dxa"/>
            <w:shd w:val="clear" w:color="auto" w:fill="auto"/>
          </w:tcPr>
          <w:p w14:paraId="372375DE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66D966B" w14:textId="47422916" w:rsidR="006A05E0" w:rsidRPr="00F006BC" w:rsidRDefault="00D90397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15307FBC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00A10241" w14:textId="30345F97" w:rsidR="006A05E0" w:rsidRPr="00F006BC" w:rsidRDefault="00A45042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</w:tr>
      <w:tr w:rsidR="007417C5" w:rsidRPr="007B685F" w14:paraId="42CD9D67" w14:textId="77777777" w:rsidTr="00F006BC">
        <w:tc>
          <w:tcPr>
            <w:tcW w:w="4614" w:type="dxa"/>
          </w:tcPr>
          <w:p w14:paraId="159B1056" w14:textId="4DDEAA38" w:rsidR="007417C5" w:rsidRPr="00F006BC" w:rsidRDefault="007417C5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894" w:type="dxa"/>
          </w:tcPr>
          <w:p w14:paraId="78CE5DF3" w14:textId="35949263" w:rsidR="007417C5" w:rsidRPr="00F006BC" w:rsidRDefault="00D24461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3,341</w:t>
            </w:r>
          </w:p>
        </w:tc>
        <w:tc>
          <w:tcPr>
            <w:tcW w:w="270" w:type="dxa"/>
          </w:tcPr>
          <w:p w14:paraId="1FF721A6" w14:textId="77777777" w:rsidR="007417C5" w:rsidRPr="00F006BC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6D2A635" w14:textId="2756E065" w:rsidR="007417C5" w:rsidRPr="00F006BC" w:rsidRDefault="00957B0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1,655</w:t>
            </w:r>
          </w:p>
        </w:tc>
        <w:tc>
          <w:tcPr>
            <w:tcW w:w="270" w:type="dxa"/>
            <w:shd w:val="clear" w:color="auto" w:fill="auto"/>
          </w:tcPr>
          <w:p w14:paraId="3A3F3557" w14:textId="77777777" w:rsidR="007417C5" w:rsidRPr="00F006BC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5EE2EA3" w14:textId="63ECB789" w:rsidR="007417C5" w:rsidRPr="00F006BC" w:rsidRDefault="00FE056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D7FE980" w14:textId="77777777" w:rsidR="007417C5" w:rsidRPr="00F006BC" w:rsidRDefault="007417C5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6F2D9582" w14:textId="4C2C63F9" w:rsidR="007417C5" w:rsidRPr="00F006BC" w:rsidRDefault="00451155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A05E0" w:rsidRPr="007B685F" w14:paraId="6DD64A3D" w14:textId="77777777" w:rsidTr="00F006BC">
        <w:tc>
          <w:tcPr>
            <w:tcW w:w="4614" w:type="dxa"/>
          </w:tcPr>
          <w:p w14:paraId="1F19031B" w14:textId="77777777" w:rsidR="006A05E0" w:rsidRPr="00F006BC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1D98D384" w14:textId="77777777" w:rsidR="006A05E0" w:rsidRPr="00F006BC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724FB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652633C" w14:textId="77777777" w:rsidR="006A05E0" w:rsidRPr="00F006BC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B5DB86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8B37EA5" w14:textId="77777777" w:rsidR="006A05E0" w:rsidRPr="00F006BC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0E470D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73C87FA8" w14:textId="77777777" w:rsidR="006A05E0" w:rsidRPr="00F006BC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05E0" w:rsidRPr="007B685F" w14:paraId="39B7CEA9" w14:textId="77777777" w:rsidTr="00F006BC">
        <w:tc>
          <w:tcPr>
            <w:tcW w:w="4614" w:type="dxa"/>
          </w:tcPr>
          <w:p w14:paraId="50EAE9E4" w14:textId="423D9F62" w:rsidR="006A05E0" w:rsidRPr="00F006BC" w:rsidRDefault="006A05E0" w:rsidP="006A05E0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</w:t>
            </w:r>
            <w:r w:rsidR="00D37E5A"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94" w:type="dxa"/>
          </w:tcPr>
          <w:p w14:paraId="5F1BA0AD" w14:textId="1026C3B6" w:rsidR="006A05E0" w:rsidRPr="00F006BC" w:rsidRDefault="005B6643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  <w:tc>
          <w:tcPr>
            <w:tcW w:w="270" w:type="dxa"/>
          </w:tcPr>
          <w:p w14:paraId="41EFE650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B636042" w14:textId="440AB30D" w:rsidR="006A05E0" w:rsidRPr="00F006BC" w:rsidRDefault="00F6009A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2,058</w:t>
            </w:r>
          </w:p>
        </w:tc>
        <w:tc>
          <w:tcPr>
            <w:tcW w:w="270" w:type="dxa"/>
            <w:shd w:val="clear" w:color="auto" w:fill="auto"/>
          </w:tcPr>
          <w:p w14:paraId="1E708B9C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EA8AC06" w14:textId="383C9CF3" w:rsidR="006A05E0" w:rsidRPr="00F006BC" w:rsidRDefault="00D90397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7DC3F8B" w14:textId="77777777" w:rsidR="006A05E0" w:rsidRPr="00F006BC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277E7769" w14:textId="4583C10D" w:rsidR="006A05E0" w:rsidRPr="00F006BC" w:rsidRDefault="00366CC1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1372FE" w:rsidRPr="007B685F" w14:paraId="47855D64" w14:textId="77777777" w:rsidTr="00F006BC">
        <w:tc>
          <w:tcPr>
            <w:tcW w:w="4614" w:type="dxa"/>
          </w:tcPr>
          <w:p w14:paraId="1ED53C1D" w14:textId="67D97312" w:rsidR="001372FE" w:rsidRPr="00F006BC" w:rsidRDefault="001372FE" w:rsidP="001372FE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756FDB01" w14:textId="1C2058ED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270" w:type="dxa"/>
          </w:tcPr>
          <w:p w14:paraId="5F31B796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15CEA02" w14:textId="20003858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14:paraId="348A1383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01B58B1" w14:textId="437E3CF1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24263872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69504574" w14:textId="5CF4D37F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1372FE" w:rsidRPr="007B685F" w14:paraId="7D2B3CFB" w14:textId="77777777" w:rsidTr="00F006BC">
        <w:tc>
          <w:tcPr>
            <w:tcW w:w="4614" w:type="dxa"/>
          </w:tcPr>
          <w:p w14:paraId="5B80093A" w14:textId="77777777" w:rsidR="001372FE" w:rsidRPr="00F006BC" w:rsidRDefault="001372FE" w:rsidP="001372FE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94" w:type="dxa"/>
          </w:tcPr>
          <w:p w14:paraId="59EEDC1F" w14:textId="7777777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7F7A3D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4813BFF" w14:textId="7777777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E76435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FBEC12" w14:textId="7777777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9C2577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0B55FF2E" w14:textId="7777777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2FE" w:rsidRPr="007B685F" w14:paraId="4CA4436E" w14:textId="77777777" w:rsidTr="00F006BC">
        <w:tc>
          <w:tcPr>
            <w:tcW w:w="4614" w:type="dxa"/>
          </w:tcPr>
          <w:p w14:paraId="7ECF6F01" w14:textId="77777777" w:rsidR="001372FE" w:rsidRPr="00F006BC" w:rsidRDefault="001372FE" w:rsidP="001372FE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76E26316" w14:textId="77619408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66002838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F13D578" w14:textId="33168AAC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  <w:shd w:val="clear" w:color="auto" w:fill="auto"/>
          </w:tcPr>
          <w:p w14:paraId="26F1305E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DD93C7A" w14:textId="35441BA2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61F1BBE1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11C1A359" w14:textId="6A1C9C1C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1372FE" w:rsidRPr="007B685F" w14:paraId="06C61D52" w14:textId="77777777" w:rsidTr="00F006BC">
        <w:tc>
          <w:tcPr>
            <w:tcW w:w="4614" w:type="dxa"/>
          </w:tcPr>
          <w:p w14:paraId="15A21043" w14:textId="758910F4" w:rsidR="001372FE" w:rsidRPr="00F006BC" w:rsidRDefault="001372FE" w:rsidP="001372FE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894" w:type="dxa"/>
          </w:tcPr>
          <w:p w14:paraId="0556A067" w14:textId="39B5F9E4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67543C86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5A2C7DC" w14:textId="5998A15A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70D9FAF7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57DD0D6" w14:textId="1484A5FE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D32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C18C5D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7A32B7E7" w14:textId="5E8CBD25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1372FE" w:rsidRPr="007B685F" w14:paraId="64E568BA" w14:textId="77777777" w:rsidTr="00F006BC">
        <w:tc>
          <w:tcPr>
            <w:tcW w:w="4614" w:type="dxa"/>
          </w:tcPr>
          <w:p w14:paraId="057387F5" w14:textId="77777777" w:rsidR="001372FE" w:rsidRPr="00F006BC" w:rsidRDefault="001372FE" w:rsidP="001372FE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3C337C60" w14:textId="5223EA8A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1E374C74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A7CC3AC" w14:textId="3DB158D0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2F6B8CE7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C095794" w14:textId="0961341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1A48E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2BC2A29F" w14:textId="5068B7C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2FE" w:rsidRPr="007B685F" w14:paraId="5615E700" w14:textId="77777777" w:rsidTr="00F006BC">
        <w:tc>
          <w:tcPr>
            <w:tcW w:w="4614" w:type="dxa"/>
          </w:tcPr>
          <w:p w14:paraId="4FEFA5E6" w14:textId="77777777" w:rsidR="001372FE" w:rsidRPr="00F006BC" w:rsidRDefault="001372FE" w:rsidP="001372FE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37BC4BD6" w14:textId="29D85C8B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4DB61E11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EAC5D66" w14:textId="044578F1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1587E920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A0726A7" w14:textId="711816B7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6286B9" w14:textId="77777777" w:rsidR="001372FE" w:rsidRPr="00F006BC" w:rsidRDefault="001372FE" w:rsidP="0013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21D72793" w14:textId="669DD9CD" w:rsidR="001372FE" w:rsidRPr="00F006BC" w:rsidRDefault="001372FE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74C76" w:rsidRPr="007B685F" w14:paraId="6425F3E9" w14:textId="77777777" w:rsidTr="00F006BC">
        <w:tc>
          <w:tcPr>
            <w:tcW w:w="4614" w:type="dxa"/>
          </w:tcPr>
          <w:p w14:paraId="49A630BF" w14:textId="7A2A9483" w:rsidR="00E74C76" w:rsidRPr="00F006BC" w:rsidRDefault="00E74C76" w:rsidP="00E74C76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</w:tcPr>
          <w:p w14:paraId="07A8DA3E" w14:textId="4E90505D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73C9419B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AE6C349" w14:textId="1167D37C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51DE7141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DABAB1F" w14:textId="5728EB67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DD09C4E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67092038" w14:textId="57DBA077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E74C76" w:rsidRPr="007B685F" w14:paraId="0FEC982F" w14:textId="77777777" w:rsidTr="00F006BC">
        <w:tc>
          <w:tcPr>
            <w:tcW w:w="4614" w:type="dxa"/>
          </w:tcPr>
          <w:p w14:paraId="062AFAC1" w14:textId="1660F89D" w:rsidR="00E74C76" w:rsidRPr="00F006BC" w:rsidRDefault="00E74C76" w:rsidP="00E74C76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ค่าส่งเสริมการขาย</w:t>
            </w:r>
          </w:p>
        </w:tc>
        <w:tc>
          <w:tcPr>
            <w:tcW w:w="894" w:type="dxa"/>
          </w:tcPr>
          <w:p w14:paraId="39E272A4" w14:textId="212E67B8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3F54BDB8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0FF01E7" w14:textId="0C4DB8AA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41F8CE63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1129325" w14:textId="1CB21BCA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A3AA7D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61D05227" w14:textId="77E0D98A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74C76" w:rsidRPr="007B685F" w14:paraId="35969ECD" w14:textId="77777777" w:rsidTr="00F006BC">
        <w:tc>
          <w:tcPr>
            <w:tcW w:w="4614" w:type="dxa"/>
          </w:tcPr>
          <w:p w14:paraId="73294BA9" w14:textId="325C8646" w:rsidR="00E74C76" w:rsidRPr="00F006BC" w:rsidRDefault="00E74C76" w:rsidP="00E74C76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ค่าใช้จ่ายในการซ่อมแซม</w:t>
            </w:r>
          </w:p>
        </w:tc>
        <w:tc>
          <w:tcPr>
            <w:tcW w:w="894" w:type="dxa"/>
          </w:tcPr>
          <w:p w14:paraId="12488B1B" w14:textId="2297EA39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040D5644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EB31ECF" w14:textId="3901486D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08B1B635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4A7BBEA" w14:textId="01444E86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1E0BD60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35CDDCA6" w14:textId="348524C0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E74C76" w:rsidRPr="007B685F" w14:paraId="740EA1BF" w14:textId="77777777" w:rsidTr="00F006BC">
        <w:tc>
          <w:tcPr>
            <w:tcW w:w="4614" w:type="dxa"/>
          </w:tcPr>
          <w:p w14:paraId="3E034D0D" w14:textId="59216FCD" w:rsidR="00E74C76" w:rsidRPr="00F006BC" w:rsidRDefault="00E74C76" w:rsidP="00E74C76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F006B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1FAFBB73" w14:textId="72EEF1B8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E2E7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B6E872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B0023B3" w14:textId="59A273FB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F664C0B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27FF672" w14:textId="69B1B398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E52F2" w14:textId="77777777" w:rsidR="00E74C76" w:rsidRPr="00F006BC" w:rsidRDefault="00E74C76" w:rsidP="00E7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1060FE76" w14:textId="5C5F3957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4C76" w:rsidRPr="007B685F" w14:paraId="1308D885" w14:textId="77777777" w:rsidTr="00F006BC">
        <w:tc>
          <w:tcPr>
            <w:tcW w:w="4614" w:type="dxa"/>
            <w:shd w:val="clear" w:color="auto" w:fill="FFFFFF"/>
            <w:hideMark/>
          </w:tcPr>
          <w:p w14:paraId="06BA6CF5" w14:textId="77777777" w:rsidR="00E74C76" w:rsidRPr="00F006BC" w:rsidRDefault="00E74C76" w:rsidP="00E74C76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38F29F83" w14:textId="0EC32658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3B4A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4EDE3A62" w14:textId="77777777" w:rsidR="00E74C76" w:rsidRPr="00F006BC" w:rsidRDefault="00E74C76" w:rsidP="00E74C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E729A9E" w14:textId="684F3AF8" w:rsidR="00E74C76" w:rsidRPr="00F006BC" w:rsidRDefault="00046898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4DA27125" w14:textId="77777777" w:rsidR="00E74C76" w:rsidRPr="00F006BC" w:rsidRDefault="00E74C76" w:rsidP="00E74C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BDB78CC" w14:textId="31C94835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DB61A93" w14:textId="77777777" w:rsidR="00E74C76" w:rsidRPr="00F006BC" w:rsidRDefault="00E74C76" w:rsidP="00E74C7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2E266BF8" w14:textId="2EF4FBB2" w:rsidR="00E74C76" w:rsidRPr="00F006BC" w:rsidRDefault="00E74C76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</w:tbl>
    <w:p w14:paraId="38104257" w14:textId="77777777" w:rsidR="006A05E0" w:rsidRPr="00433840" w:rsidRDefault="006A05E0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spacing w:val="-2"/>
          <w:sz w:val="30"/>
          <w:szCs w:val="30"/>
        </w:rPr>
      </w:pPr>
    </w:p>
    <w:p w14:paraId="67A9CED5" w14:textId="77777777" w:rsidR="004346D5" w:rsidRDefault="0043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47EA3FBB" w14:textId="09CBB9F6" w:rsidR="0080549B" w:rsidRPr="00283726" w:rsidRDefault="003E21B6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EB7616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6A05E0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C49F0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76626A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28372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DD720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ED21F12" w14:textId="77777777" w:rsidR="008F00C7" w:rsidRPr="008A65CC" w:rsidRDefault="008F00C7" w:rsidP="008F00C7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033D0146" w:rsidR="00F022AE" w:rsidRPr="00283726" w:rsidRDefault="003E21B6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9AFFF49" w:rsidR="00E62EBA" w:rsidRPr="008A65CC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6"/>
        <w:gridCol w:w="269"/>
        <w:gridCol w:w="1089"/>
        <w:gridCol w:w="280"/>
        <w:gridCol w:w="1069"/>
        <w:gridCol w:w="298"/>
        <w:gridCol w:w="1071"/>
      </w:tblGrid>
      <w:tr w:rsidR="00DA3F54" w:rsidRPr="00283726" w14:paraId="75CE4969" w14:textId="77777777" w:rsidTr="005436BA">
        <w:trPr>
          <w:trHeight w:hRule="exact" w:val="331"/>
        </w:trPr>
        <w:tc>
          <w:tcPr>
            <w:tcW w:w="2200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D7C54CF" w14:textId="77777777" w:rsidR="00DA3F54" w:rsidRPr="00283726" w:rsidRDefault="00DA3F54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DA3F54">
        <w:trPr>
          <w:trHeight w:hRule="exact" w:val="374"/>
        </w:trPr>
        <w:tc>
          <w:tcPr>
            <w:tcW w:w="2200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9F0" w:rsidRPr="00283726" w14:paraId="1E883C42" w14:textId="77777777" w:rsidTr="00DA3F54">
        <w:trPr>
          <w:trHeight w:hRule="exact" w:val="374"/>
        </w:trPr>
        <w:tc>
          <w:tcPr>
            <w:tcW w:w="2200" w:type="pct"/>
          </w:tcPr>
          <w:p w14:paraId="30B824EE" w14:textId="77777777" w:rsidR="007C49F0" w:rsidRPr="00283726" w:rsidRDefault="007C49F0" w:rsidP="007C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36D8F50" w14:textId="548C40C3" w:rsidR="007C49F0" w:rsidRPr="00283726" w:rsidRDefault="007C49F0" w:rsidP="00F0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D1FA32A" w14:textId="77777777" w:rsidR="007C49F0" w:rsidRPr="00283726" w:rsidRDefault="007C49F0" w:rsidP="007C49F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C35775" w14:textId="4242D7DB" w:rsidR="007C49F0" w:rsidRPr="00283726" w:rsidRDefault="007C49F0" w:rsidP="00065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7C49F0" w:rsidRPr="00283726" w:rsidRDefault="007C49F0" w:rsidP="007C49F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CFAC48" w14:textId="73F4F850" w:rsidR="007C49F0" w:rsidRPr="00283726" w:rsidRDefault="007C49F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7113A85" w14:textId="77777777" w:rsidR="007C49F0" w:rsidRPr="00283726" w:rsidRDefault="007C49F0" w:rsidP="007C49F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AFEDD99" w14:textId="0D33FD04" w:rsidR="007C49F0" w:rsidRPr="00283726" w:rsidRDefault="007C49F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145D7BBE" w14:textId="77777777" w:rsidTr="00DA3F54">
        <w:trPr>
          <w:trHeight w:hRule="exact" w:val="374"/>
        </w:trPr>
        <w:tc>
          <w:tcPr>
            <w:tcW w:w="2200" w:type="pct"/>
          </w:tcPr>
          <w:p w14:paraId="3878F32E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15FFEF" w14:textId="4EC4B7CD" w:rsidR="006A05E0" w:rsidRPr="00283726" w:rsidRDefault="006A05E0" w:rsidP="00F0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E082D98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C9FBC8" w14:textId="60CB72D6" w:rsidR="006A05E0" w:rsidRPr="00283726" w:rsidRDefault="006A05E0" w:rsidP="00065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1CD0026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08B7923" w14:textId="1A0DB32E" w:rsidR="006A05E0" w:rsidRPr="00283726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" w:type="pct"/>
          </w:tcPr>
          <w:p w14:paraId="11B30A8F" w14:textId="77777777" w:rsidR="006A05E0" w:rsidRPr="00283726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A8D76F" w14:textId="05533B2C" w:rsidR="006A05E0" w:rsidRPr="00283726" w:rsidRDefault="006A05E0" w:rsidP="002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A05E0" w:rsidRPr="00283726" w14:paraId="1D12CF0D" w14:textId="77777777">
        <w:trPr>
          <w:trHeight w:hRule="exact" w:val="374"/>
        </w:trPr>
        <w:tc>
          <w:tcPr>
            <w:tcW w:w="2200" w:type="pct"/>
          </w:tcPr>
          <w:p w14:paraId="4909E8D1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357F4E" w14:textId="2A236322" w:rsidR="006A05E0" w:rsidRPr="00283726" w:rsidRDefault="006B077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B61A3F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BDBD8EC" w14:textId="61A6EA48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3C1DDDA8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CD3CB0" w14:textId="4D0E521F" w:rsidR="006A05E0" w:rsidRPr="00283726" w:rsidRDefault="00502565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18" w:lineRule="atLeast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pct"/>
          </w:tcPr>
          <w:p w14:paraId="3C9E10C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16F701F5" w14:textId="313FDF7D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3424FB90" w14:textId="77777777">
        <w:trPr>
          <w:trHeight w:hRule="exact" w:val="374"/>
        </w:trPr>
        <w:tc>
          <w:tcPr>
            <w:tcW w:w="2200" w:type="pct"/>
          </w:tcPr>
          <w:p w14:paraId="759DDE4A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465C268" w14:textId="2A9EE3DF" w:rsidR="006A05E0" w:rsidRPr="00283726" w:rsidRDefault="006B077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DFDDA3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3D465F20" w14:textId="5B76C64A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6BE344" w14:textId="0B31B3D5" w:rsidR="006A05E0" w:rsidRPr="00283726" w:rsidRDefault="00261F52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18" w:lineRule="atLeast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62" w:type="pct"/>
          </w:tcPr>
          <w:p w14:paraId="22FA6778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B60302C" w14:textId="7A6D85AA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6A05E0" w:rsidRPr="00283726" w14:paraId="7C49AED7" w14:textId="77777777">
        <w:trPr>
          <w:trHeight w:hRule="exact" w:val="374"/>
        </w:trPr>
        <w:tc>
          <w:tcPr>
            <w:tcW w:w="2200" w:type="pct"/>
          </w:tcPr>
          <w:p w14:paraId="09D39104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</w:tcPr>
          <w:p w14:paraId="146F07CB" w14:textId="4B384CE4" w:rsidR="006A05E0" w:rsidRPr="00283726" w:rsidRDefault="00D0765C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9469B0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46" w:type="pct"/>
          </w:tcPr>
          <w:p w14:paraId="028AB93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EF00484" w14:textId="76A1E191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152" w:type="pct"/>
          </w:tcPr>
          <w:p w14:paraId="78EA02C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8D645" w14:textId="0CCCA6D5" w:rsidR="006A05E0" w:rsidRPr="00283726" w:rsidRDefault="00261F52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18" w:lineRule="atLeast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" w:type="pct"/>
          </w:tcPr>
          <w:p w14:paraId="6AC0F067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6D3895F" w14:textId="56ADC0FE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A05E0" w:rsidRPr="00283726" w14:paraId="162E9373" w14:textId="77777777">
        <w:trPr>
          <w:trHeight w:hRule="exact" w:val="374"/>
        </w:trPr>
        <w:tc>
          <w:tcPr>
            <w:tcW w:w="2200" w:type="pct"/>
          </w:tcPr>
          <w:p w14:paraId="31C56A30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D87857B" w14:textId="16A20527" w:rsidR="006A05E0" w:rsidRPr="00283726" w:rsidRDefault="00D0765C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4,702</w:t>
            </w:r>
          </w:p>
        </w:tc>
        <w:tc>
          <w:tcPr>
            <w:tcW w:w="146" w:type="pct"/>
          </w:tcPr>
          <w:p w14:paraId="5318BBEA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76EDE023" w14:textId="3B576BF7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152" w:type="pct"/>
          </w:tcPr>
          <w:p w14:paraId="1EBCA0A5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56B8C38" w14:textId="03A9BA8A" w:rsidR="006A05E0" w:rsidRPr="00283726" w:rsidRDefault="00261F52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18" w:lineRule="atLeast"/>
              <w:ind w:left="-10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1,613</w:t>
            </w:r>
          </w:p>
        </w:tc>
        <w:tc>
          <w:tcPr>
            <w:tcW w:w="162" w:type="pct"/>
          </w:tcPr>
          <w:p w14:paraId="49EF159D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41CF6A2" w14:textId="62D1C263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6A05E0" w:rsidRPr="00283726" w14:paraId="26C75CB9" w14:textId="77777777">
        <w:trPr>
          <w:trHeight w:hRule="exact" w:val="381"/>
        </w:trPr>
        <w:tc>
          <w:tcPr>
            <w:tcW w:w="2200" w:type="pct"/>
          </w:tcPr>
          <w:p w14:paraId="13DB5A27" w14:textId="77777777" w:rsidR="006A05E0" w:rsidRPr="00283726" w:rsidRDefault="006A05E0" w:rsidP="006A05E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1FF56FE4" w:rsidR="006A05E0" w:rsidRPr="00283726" w:rsidRDefault="00D0765C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9469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46" w:type="pct"/>
          </w:tcPr>
          <w:p w14:paraId="6185C539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23D5B8FA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</w:p>
        </w:tc>
        <w:tc>
          <w:tcPr>
            <w:tcW w:w="152" w:type="pct"/>
          </w:tcPr>
          <w:p w14:paraId="6F659FF3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69468F1B" w:rsidR="006A05E0" w:rsidRPr="00283726" w:rsidRDefault="00261F52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18" w:lineRule="atLeast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2,251</w:t>
            </w:r>
          </w:p>
        </w:tc>
        <w:tc>
          <w:tcPr>
            <w:tcW w:w="162" w:type="pct"/>
          </w:tcPr>
          <w:p w14:paraId="6E4F4CC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241B424F" w:rsidR="006A05E0" w:rsidRPr="00283726" w:rsidRDefault="006A05E0" w:rsidP="00007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</w:t>
            </w:r>
          </w:p>
        </w:tc>
      </w:tr>
    </w:tbl>
    <w:p w14:paraId="165AFE5A" w14:textId="77777777" w:rsidR="004346D5" w:rsidRDefault="004346D5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93F7D5" w14:textId="7870B19E" w:rsidR="0080549B" w:rsidRPr="00283726" w:rsidRDefault="003E21B6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6B0DAD95" w:rsidR="00D00B4F" w:rsidRPr="00B476EE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25"/>
        <w:gridCol w:w="270"/>
        <w:gridCol w:w="1134"/>
        <w:gridCol w:w="270"/>
        <w:gridCol w:w="1107"/>
      </w:tblGrid>
      <w:tr w:rsidR="00E045F2" w:rsidRPr="00A57B00" w14:paraId="30F5460E" w14:textId="77777777" w:rsidTr="00CC2F09">
        <w:trPr>
          <w:trHeight w:hRule="exact" w:val="331"/>
        </w:trPr>
        <w:tc>
          <w:tcPr>
            <w:tcW w:w="5310" w:type="dxa"/>
          </w:tcPr>
          <w:p w14:paraId="2FBD59FD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vAlign w:val="center"/>
          </w:tcPr>
          <w:p w14:paraId="0E320BA4" w14:textId="77777777" w:rsidR="00E045F2" w:rsidRPr="00A57B00" w:rsidRDefault="00E045F2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045F2" w:rsidRPr="00A57B00" w14:paraId="4F3C89DF" w14:textId="77777777" w:rsidTr="00CC2F09">
        <w:tc>
          <w:tcPr>
            <w:tcW w:w="5310" w:type="dxa"/>
          </w:tcPr>
          <w:p w14:paraId="4C8D58C2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tcBorders>
              <w:bottom w:val="single" w:sz="4" w:space="0" w:color="auto"/>
            </w:tcBorders>
          </w:tcPr>
          <w:p w14:paraId="6592E3DD" w14:textId="77777777" w:rsidR="00E045F2" w:rsidRPr="00A57B00" w:rsidRDefault="00E045F2" w:rsidP="0000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5F2" w:rsidRPr="00A57B00" w14:paraId="3848831A" w14:textId="77777777" w:rsidTr="00CC2F09">
        <w:tc>
          <w:tcPr>
            <w:tcW w:w="5310" w:type="dxa"/>
          </w:tcPr>
          <w:p w14:paraId="60822220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417F6" w14:textId="77777777" w:rsidR="00E045F2" w:rsidRPr="00A57B00" w:rsidRDefault="00E045F2" w:rsidP="0000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83F9D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3AD3EA1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4EC09E73" w14:textId="77777777" w:rsidTr="00CC2F09">
        <w:tc>
          <w:tcPr>
            <w:tcW w:w="5310" w:type="dxa"/>
          </w:tcPr>
          <w:p w14:paraId="50DA4367" w14:textId="77777777" w:rsidR="006A05E0" w:rsidRPr="00A57B00" w:rsidRDefault="006A05E0" w:rsidP="006A05E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058A0C8" w14:textId="65CC60D7" w:rsidR="006A05E0" w:rsidRPr="00A57B00" w:rsidRDefault="007C49F0" w:rsidP="009E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CF4BE" w14:textId="77777777" w:rsidR="006A05E0" w:rsidRPr="00A57B00" w:rsidRDefault="006A05E0" w:rsidP="006A05E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E5FFEE" w14:textId="547C8415" w:rsidR="006A05E0" w:rsidRPr="00A57B00" w:rsidRDefault="006A05E0" w:rsidP="009E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981E4F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8CF9629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1CDB2462" w14:textId="77777777" w:rsidTr="00CC2F09">
        <w:tc>
          <w:tcPr>
            <w:tcW w:w="5310" w:type="dxa"/>
          </w:tcPr>
          <w:p w14:paraId="4E8B8FD9" w14:textId="77777777" w:rsidR="006A05E0" w:rsidRPr="00A57B00" w:rsidRDefault="006A05E0" w:rsidP="006A05E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B1A4B27" w14:textId="3B420073" w:rsidR="006A05E0" w:rsidRPr="00A57B00" w:rsidRDefault="006A05E0" w:rsidP="009E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AC1F069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30AC6F" w14:textId="30ADDC93" w:rsidR="006A05E0" w:rsidRPr="00A57B00" w:rsidRDefault="006A05E0" w:rsidP="009E1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53F251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283FF05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6E6F6060" w14:textId="77777777" w:rsidTr="00CC2F09">
        <w:trPr>
          <w:trHeight w:hRule="exact" w:val="432"/>
        </w:trPr>
        <w:tc>
          <w:tcPr>
            <w:tcW w:w="5310" w:type="dxa"/>
          </w:tcPr>
          <w:p w14:paraId="1E0F749C" w14:textId="77777777" w:rsidR="006A05E0" w:rsidRPr="00A57B00" w:rsidRDefault="006A05E0" w:rsidP="006A05E0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51F94735" w14:textId="67DD4D41" w:rsidR="006A05E0" w:rsidRPr="00A57B00" w:rsidRDefault="00261F52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10,105</w:t>
            </w:r>
          </w:p>
        </w:tc>
        <w:tc>
          <w:tcPr>
            <w:tcW w:w="270" w:type="dxa"/>
          </w:tcPr>
          <w:p w14:paraId="632DA17B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98D4BB" w14:textId="51D852E2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4A25FD19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E6B88E4" w14:textId="42FA00FE" w:rsidR="006A05E0" w:rsidRPr="00A57B00" w:rsidRDefault="00261F52" w:rsidP="00E6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9,266</w:t>
            </w:r>
          </w:p>
        </w:tc>
      </w:tr>
      <w:tr w:rsidR="006A05E0" w:rsidRPr="00A57B00" w14:paraId="02511328" w14:textId="77777777" w:rsidTr="00CC2F09">
        <w:trPr>
          <w:trHeight w:hRule="exact" w:val="432"/>
        </w:trPr>
        <w:tc>
          <w:tcPr>
            <w:tcW w:w="5310" w:type="dxa"/>
          </w:tcPr>
          <w:p w14:paraId="41D14301" w14:textId="77777777" w:rsidR="006A05E0" w:rsidRPr="00A57B00" w:rsidRDefault="006A05E0" w:rsidP="006A05E0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044838" w14:textId="102D0B5B" w:rsidR="006A05E0" w:rsidRPr="00A57B00" w:rsidRDefault="00261F52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10,105</w:t>
            </w:r>
          </w:p>
        </w:tc>
        <w:tc>
          <w:tcPr>
            <w:tcW w:w="270" w:type="dxa"/>
          </w:tcPr>
          <w:p w14:paraId="0353516F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E67AE92" w14:textId="72F08622" w:rsidR="006A05E0" w:rsidRPr="00A57B00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5AA0E710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9CD415A" w14:textId="68490370" w:rsidR="006A05E0" w:rsidRPr="00A57B00" w:rsidRDefault="00261F52" w:rsidP="00E6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18" w:lineRule="atLeast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9,266</w:t>
            </w:r>
          </w:p>
        </w:tc>
      </w:tr>
    </w:tbl>
    <w:p w14:paraId="5BAF4013" w14:textId="77777777" w:rsidR="007060F5" w:rsidRDefault="007060F5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D1D2" w14:textId="7D8C83BC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C49F0" w:rsidRPr="007C49F0">
        <w:rPr>
          <w:rFonts w:asciiTheme="majorBidi" w:hAnsiTheme="majorBidi" w:cstheme="majorBidi"/>
          <w:sz w:val="30"/>
          <w:szCs w:val="30"/>
        </w:rPr>
        <w:t xml:space="preserve">30 </w:t>
      </w:r>
      <w:r w:rsidR="007C49F0" w:rsidRPr="007C49F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C49F0">
        <w:rPr>
          <w:rFonts w:asciiTheme="majorBidi" w:hAnsiTheme="majorBidi" w:cs="Angsana New"/>
          <w:sz w:val="30"/>
          <w:szCs w:val="30"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>ร้อย</w:t>
      </w:r>
      <w:r w:rsidRPr="000E467B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52741F" w:rsidRPr="000E467B">
        <w:rPr>
          <w:rFonts w:asciiTheme="majorBidi" w:hAnsiTheme="majorBidi" w:cstheme="majorBidi"/>
          <w:sz w:val="30"/>
          <w:szCs w:val="30"/>
        </w:rPr>
        <w:t>6.03</w:t>
      </w:r>
      <w:r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F5A3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5.91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วันสิ้นเดือนโดยไม่รวม</w:t>
      </w:r>
      <w:r w:rsidR="008F5A3E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ดอกเบี้ยค้างรับ</w:t>
      </w:r>
    </w:p>
    <w:p w14:paraId="566E8EB1" w14:textId="6A6EAFEC" w:rsidR="00D3130D" w:rsidRPr="00040E6F" w:rsidRDefault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5EB42F" w14:textId="77777777" w:rsidR="00482256" w:rsidRDefault="004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9899B4D" w14:textId="6E039457" w:rsidR="005A6EB0" w:rsidRPr="00283726" w:rsidRDefault="00D57AC9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6673D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B476EE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563EC8D" w14:textId="77777777" w:rsidTr="00CE349F">
        <w:trPr>
          <w:trHeight w:hRule="exact" w:val="331"/>
        </w:trPr>
        <w:tc>
          <w:tcPr>
            <w:tcW w:w="2202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A3A3082" w14:textId="77777777" w:rsidR="006B2948" w:rsidRPr="00283726" w:rsidRDefault="006B2948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CE349F">
        <w:tc>
          <w:tcPr>
            <w:tcW w:w="2202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473F971A" w14:textId="77777777" w:rsidTr="00CE349F">
        <w:tc>
          <w:tcPr>
            <w:tcW w:w="2202" w:type="pct"/>
          </w:tcPr>
          <w:p w14:paraId="091CFC47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06EE82" w14:textId="6A2A5A7E" w:rsidR="006A05E0" w:rsidRPr="00283726" w:rsidRDefault="00D15E9C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23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CF8CC56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FC3FAA6" w14:textId="7B84335F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739270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8C5AE54" w14:textId="6DAB4095" w:rsidR="006A05E0" w:rsidRPr="00283726" w:rsidRDefault="00D15E9C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23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2BD859D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BBB9B3F" w14:textId="5C03902A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0D7CA590" w14:textId="77777777" w:rsidTr="00CE349F">
        <w:tc>
          <w:tcPr>
            <w:tcW w:w="2202" w:type="pct"/>
          </w:tcPr>
          <w:p w14:paraId="6041680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416535" w14:textId="03BE38D0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0FD47BB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59B1709" w14:textId="25686532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9CFA245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D90D70D" w14:textId="6C71111F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8971173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68528D8" w14:textId="7DB7168D" w:rsidR="006A05E0" w:rsidRPr="00283726" w:rsidRDefault="006A05E0" w:rsidP="001A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05E0" w:rsidRPr="00283726" w14:paraId="4EC7F91D" w14:textId="77777777" w:rsidTr="00CE349F">
        <w:tc>
          <w:tcPr>
            <w:tcW w:w="2202" w:type="pct"/>
          </w:tcPr>
          <w:p w14:paraId="66887876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8" w:type="pct"/>
          </w:tcPr>
          <w:p w14:paraId="1C8244E6" w14:textId="0472D540" w:rsidR="006A05E0" w:rsidRPr="001A2356" w:rsidRDefault="002F63E5" w:rsidP="001A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A2356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51" w:type="pct"/>
          </w:tcPr>
          <w:p w14:paraId="4C99F2F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490AA52D" w14:textId="2563928F" w:rsidR="006A05E0" w:rsidRPr="00D50D3E" w:rsidRDefault="006A05E0" w:rsidP="00D50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50D3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386F991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502CB2" w14:textId="23A0C602" w:rsidR="006A05E0" w:rsidRPr="00283726" w:rsidRDefault="00B33886" w:rsidP="00782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ACF6462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4AD487" w14:textId="45FACF6D" w:rsidR="006A05E0" w:rsidRPr="001D0BF5" w:rsidRDefault="006A05E0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1DC40175" w14:textId="77777777" w:rsidTr="00CE349F">
        <w:tc>
          <w:tcPr>
            <w:tcW w:w="2202" w:type="pct"/>
          </w:tcPr>
          <w:p w14:paraId="68AC9E9B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414D8EAE" w14:textId="51F8B641" w:rsidR="006A05E0" w:rsidRPr="001A2356" w:rsidRDefault="002F63E5" w:rsidP="001A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A2356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51" w:type="pct"/>
          </w:tcPr>
          <w:p w14:paraId="5767720A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8ED8C1" w14:textId="77FA4DE4" w:rsidR="006A05E0" w:rsidRPr="00D50D3E" w:rsidRDefault="006A05E0" w:rsidP="00D50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D50D3E">
              <w:rPr>
                <w:rFonts w:asciiTheme="majorBidi" w:hAnsiTheme="majorBidi" w:cstheme="majorBidi"/>
                <w:sz w:val="30"/>
                <w:szCs w:val="30"/>
              </w:rPr>
              <w:t>2,706</w:t>
            </w:r>
          </w:p>
        </w:tc>
        <w:tc>
          <w:tcPr>
            <w:tcW w:w="128" w:type="pct"/>
          </w:tcPr>
          <w:p w14:paraId="211E25E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0D4D4" w14:textId="69D91204" w:rsidR="006A05E0" w:rsidRPr="00283726" w:rsidRDefault="00B33886" w:rsidP="00782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18E8C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968046" w14:textId="41F465CF" w:rsidR="006A05E0" w:rsidRPr="001D0BF5" w:rsidRDefault="006A05E0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1C62E49F" w14:textId="77777777" w:rsidTr="00CE349F">
        <w:tc>
          <w:tcPr>
            <w:tcW w:w="2202" w:type="pct"/>
          </w:tcPr>
          <w:p w14:paraId="03789B15" w14:textId="77777777" w:rsidR="006A05E0" w:rsidRPr="00283726" w:rsidRDefault="006A05E0" w:rsidP="006A05E0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40ADC984" w:rsidR="006A05E0" w:rsidRPr="00283726" w:rsidRDefault="002F63E5" w:rsidP="00D50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319</w:t>
            </w:r>
          </w:p>
        </w:tc>
        <w:tc>
          <w:tcPr>
            <w:tcW w:w="151" w:type="pct"/>
          </w:tcPr>
          <w:p w14:paraId="326E8DE3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88B0AC7" w:rsidR="006A05E0" w:rsidRPr="00D50D3E" w:rsidRDefault="006A05E0" w:rsidP="00D50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128" w:type="pct"/>
          </w:tcPr>
          <w:p w14:paraId="59CDBEF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479514BF" w:rsidR="006A05E0" w:rsidRPr="00283726" w:rsidRDefault="00B33886" w:rsidP="00782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91ED14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6A05E0" w:rsidRPr="001D0BF5" w:rsidRDefault="006A05E0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298A67" w14:textId="77777777" w:rsidR="00D3130D" w:rsidRPr="00690778" w:rsidRDefault="00D3130D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A350947" w14:textId="6A64FC22" w:rsidR="000E6837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4519B716" w:rsidR="00F8324E" w:rsidRPr="00690778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7"/>
        <w:gridCol w:w="1042"/>
        <w:gridCol w:w="236"/>
        <w:gridCol w:w="1145"/>
        <w:gridCol w:w="278"/>
        <w:gridCol w:w="1081"/>
      </w:tblGrid>
      <w:tr w:rsidR="006B2948" w:rsidRPr="00283726" w14:paraId="58F1F44D" w14:textId="77777777" w:rsidTr="006A05E0">
        <w:trPr>
          <w:trHeight w:hRule="exact" w:val="331"/>
          <w:tblHeader/>
        </w:trPr>
        <w:tc>
          <w:tcPr>
            <w:tcW w:w="2204" w:type="pct"/>
          </w:tcPr>
          <w:p w14:paraId="7DA002E9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5EDCD55B" w14:textId="77777777" w:rsidR="006B2948" w:rsidRPr="00283726" w:rsidRDefault="006B2948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6A05E0">
        <w:trPr>
          <w:tblHeader/>
        </w:trPr>
        <w:tc>
          <w:tcPr>
            <w:tcW w:w="2204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303E68D8" w14:textId="77777777" w:rsidTr="00783781">
        <w:trPr>
          <w:tblHeader/>
        </w:trPr>
        <w:tc>
          <w:tcPr>
            <w:tcW w:w="2204" w:type="pct"/>
          </w:tcPr>
          <w:p w14:paraId="7585CAF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C7AB5D" w14:textId="1A5CC885" w:rsidR="006A05E0" w:rsidRPr="00283726" w:rsidRDefault="00D15E9C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D0B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F05D599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DDFF4A5" w14:textId="1BF950F3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3B94245" w14:textId="77777777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530334C" w14:textId="1B72B1B9" w:rsidR="006A05E0" w:rsidRPr="00283726" w:rsidRDefault="00D15E9C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D0B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52CC979" w14:textId="77777777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239D8C8" w14:textId="5CAD0E9F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61AA4432" w14:textId="77777777" w:rsidTr="00783781">
        <w:trPr>
          <w:tblHeader/>
        </w:trPr>
        <w:tc>
          <w:tcPr>
            <w:tcW w:w="2204" w:type="pct"/>
          </w:tcPr>
          <w:p w14:paraId="317701E4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905348" w14:textId="20C07CC0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D7C79F" w14:textId="77777777" w:rsidR="006A05E0" w:rsidRPr="00283726" w:rsidRDefault="006A05E0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5121021" w14:textId="4CE2AC77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1019502" w14:textId="77777777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4BE5176" w14:textId="69638578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447C646" w14:textId="77777777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08E644A" w14:textId="5842A154" w:rsidR="006A05E0" w:rsidRPr="00283726" w:rsidRDefault="006A05E0" w:rsidP="001D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0E9C" w:rsidRPr="00283726" w14:paraId="4A7F7457" w14:textId="77777777" w:rsidTr="007F0E9C">
        <w:trPr>
          <w:tblHeader/>
        </w:trPr>
        <w:tc>
          <w:tcPr>
            <w:tcW w:w="2204" w:type="pct"/>
          </w:tcPr>
          <w:p w14:paraId="4D1AD138" w14:textId="111720BD" w:rsidR="007F0E9C" w:rsidRPr="00283726" w:rsidRDefault="007F0E9C" w:rsidP="007F0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</w:t>
            </w:r>
            <w:r w:rsidR="000A6E24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ย่อย</w:t>
            </w:r>
          </w:p>
        </w:tc>
        <w:tc>
          <w:tcPr>
            <w:tcW w:w="588" w:type="pct"/>
          </w:tcPr>
          <w:p w14:paraId="18D92FFB" w14:textId="60741F78" w:rsidR="007F0E9C" w:rsidRPr="001D0BF5" w:rsidRDefault="000A6E24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F127378" w14:textId="77777777" w:rsidR="007F0E9C" w:rsidRPr="00283726" w:rsidRDefault="007F0E9C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E4A0C7" w14:textId="61E826D1" w:rsidR="007F0E9C" w:rsidRPr="0062548F" w:rsidRDefault="000A6E24" w:rsidP="0062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254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AF8D87F" w14:textId="77777777" w:rsidR="007F0E9C" w:rsidRPr="00283726" w:rsidRDefault="007F0E9C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79650AF" w14:textId="638594B3" w:rsidR="007F0E9C" w:rsidRPr="000A6E24" w:rsidRDefault="000A6E24" w:rsidP="00C56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0A6E2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449</w:t>
            </w:r>
          </w:p>
        </w:tc>
        <w:tc>
          <w:tcPr>
            <w:tcW w:w="151" w:type="pct"/>
          </w:tcPr>
          <w:p w14:paraId="3CA22D87" w14:textId="77777777" w:rsidR="007F0E9C" w:rsidRPr="00283726" w:rsidRDefault="007F0E9C" w:rsidP="006A05E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B979B9" w14:textId="16A6712B" w:rsidR="007F0E9C" w:rsidRPr="00AB2614" w:rsidRDefault="000A6E24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7D6A2C6A" w14:textId="77777777" w:rsidTr="00783781">
        <w:trPr>
          <w:trHeight w:hRule="exact" w:val="374"/>
        </w:trPr>
        <w:tc>
          <w:tcPr>
            <w:tcW w:w="2204" w:type="pct"/>
          </w:tcPr>
          <w:p w14:paraId="0BC67E0C" w14:textId="77777777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58DE36C6" w14:textId="0281DD20" w:rsidR="006A05E0" w:rsidRPr="001D0BF5" w:rsidRDefault="00CD3468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51" w:type="pct"/>
          </w:tcPr>
          <w:p w14:paraId="5FE82E68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493BDF" w14:textId="1069445F" w:rsidR="006A05E0" w:rsidRPr="0062548F" w:rsidRDefault="006A05E0" w:rsidP="0062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2548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398AD00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D5B533E" w14:textId="1278B1CF" w:rsidR="006A05E0" w:rsidRPr="00283726" w:rsidRDefault="00935C24" w:rsidP="00C56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3953BED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28DB1A" w14:textId="7495662D" w:rsidR="006A05E0" w:rsidRPr="00C5640E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564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5EE9B95D" w14:textId="77777777" w:rsidTr="00783781">
        <w:trPr>
          <w:trHeight w:hRule="exact" w:val="374"/>
        </w:trPr>
        <w:tc>
          <w:tcPr>
            <w:tcW w:w="2204" w:type="pct"/>
          </w:tcPr>
          <w:p w14:paraId="68800694" w14:textId="77777777" w:rsidR="006A05E0" w:rsidRPr="00283726" w:rsidRDefault="006A05E0" w:rsidP="006A05E0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2651B880" w:rsidR="006A05E0" w:rsidRPr="001D0BF5" w:rsidRDefault="00CD3468" w:rsidP="001D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B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51" w:type="pct"/>
          </w:tcPr>
          <w:p w14:paraId="39ED928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3170B72C" w:rsidR="006A05E0" w:rsidRPr="00C5640E" w:rsidRDefault="006A05E0" w:rsidP="00C56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2A3AFB48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0EF63DA4" w:rsidR="006A05E0" w:rsidRPr="00C5640E" w:rsidRDefault="00C3624C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C5640E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449</w:t>
            </w:r>
          </w:p>
        </w:tc>
        <w:tc>
          <w:tcPr>
            <w:tcW w:w="151" w:type="pct"/>
          </w:tcPr>
          <w:p w14:paraId="68A88B36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6A05E0" w:rsidRPr="00C5640E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F4AE54" w14:textId="77777777" w:rsidR="001A3671" w:rsidRDefault="001A3671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38477D" w14:textId="658066CD" w:rsidR="002F5AAA" w:rsidRPr="00283726" w:rsidRDefault="00D57AC9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289CE0E4" w:rsidR="00F6614E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25"/>
        <w:gridCol w:w="266"/>
        <w:gridCol w:w="1138"/>
        <w:gridCol w:w="266"/>
        <w:gridCol w:w="1102"/>
      </w:tblGrid>
      <w:tr w:rsidR="00046159" w:rsidRPr="00A57B00" w14:paraId="7AC1D1E8" w14:textId="77777777">
        <w:trPr>
          <w:trHeight w:hRule="exact" w:val="331"/>
        </w:trPr>
        <w:tc>
          <w:tcPr>
            <w:tcW w:w="5310" w:type="dxa"/>
          </w:tcPr>
          <w:p w14:paraId="376CF48C" w14:textId="77777777" w:rsidR="00046159" w:rsidRPr="00A57B00" w:rsidRDefault="0004615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vAlign w:val="center"/>
          </w:tcPr>
          <w:p w14:paraId="69EE6C68" w14:textId="77777777" w:rsidR="00046159" w:rsidRPr="00A57B00" w:rsidRDefault="00046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46159" w:rsidRPr="00A57B00" w14:paraId="076DC545" w14:textId="77777777">
        <w:trPr>
          <w:trHeight w:val="426"/>
        </w:trPr>
        <w:tc>
          <w:tcPr>
            <w:tcW w:w="5310" w:type="dxa"/>
          </w:tcPr>
          <w:p w14:paraId="789EA258" w14:textId="77777777" w:rsidR="00046159" w:rsidRPr="00A57B00" w:rsidRDefault="0004615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tcBorders>
              <w:bottom w:val="single" w:sz="4" w:space="0" w:color="auto"/>
            </w:tcBorders>
          </w:tcPr>
          <w:p w14:paraId="78C70DEA" w14:textId="34A0420A" w:rsidR="00046159" w:rsidRPr="00C5640E" w:rsidRDefault="0004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D11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46159" w:rsidRPr="00A57B00" w14:paraId="6177688A" w14:textId="77777777">
        <w:trPr>
          <w:trHeight w:val="401"/>
        </w:trPr>
        <w:tc>
          <w:tcPr>
            <w:tcW w:w="5310" w:type="dxa"/>
          </w:tcPr>
          <w:p w14:paraId="193593E7" w14:textId="77777777" w:rsidR="00046159" w:rsidRPr="00A57B00" w:rsidRDefault="0004615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77C25C" w14:textId="77777777" w:rsidR="00046159" w:rsidRPr="00A57B00" w:rsidRDefault="0004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8681B2B" w14:textId="77777777" w:rsidR="00046159" w:rsidRPr="00A57B00" w:rsidRDefault="000461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CE6E8A3" w14:textId="77777777" w:rsidR="00046159" w:rsidRPr="00A57B00" w:rsidRDefault="000461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159" w:rsidRPr="00A57B00" w14:paraId="4D6B0914" w14:textId="77777777">
        <w:trPr>
          <w:trHeight w:val="401"/>
        </w:trPr>
        <w:tc>
          <w:tcPr>
            <w:tcW w:w="5310" w:type="dxa"/>
          </w:tcPr>
          <w:p w14:paraId="3CF2603B" w14:textId="77777777" w:rsidR="00046159" w:rsidRPr="00A57B00" w:rsidRDefault="0004615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9629911" w14:textId="77777777" w:rsidR="00046159" w:rsidRPr="00A57B00" w:rsidRDefault="0004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56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696EEA8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74E4F77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24B570E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F579139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159" w:rsidRPr="00A57B00" w14:paraId="4E377D94" w14:textId="77777777">
        <w:trPr>
          <w:trHeight w:val="401"/>
        </w:trPr>
        <w:tc>
          <w:tcPr>
            <w:tcW w:w="5310" w:type="dxa"/>
          </w:tcPr>
          <w:p w14:paraId="1E482826" w14:textId="77777777" w:rsidR="00046159" w:rsidRPr="00A57B00" w:rsidRDefault="0004615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138F226" w14:textId="77777777" w:rsidR="00046159" w:rsidRPr="00A57B00" w:rsidRDefault="0004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0AE8C6D" w14:textId="77777777" w:rsidR="00046159" w:rsidRPr="00A57B00" w:rsidRDefault="00046159">
            <w:pPr>
              <w:spacing w:line="18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34DE54D" w14:textId="77777777" w:rsidR="00046159" w:rsidRPr="00A57B00" w:rsidRDefault="00046159">
            <w:pPr>
              <w:spacing w:line="18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2E627B30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31CAD78" w14:textId="77777777" w:rsidR="00046159" w:rsidRPr="00A57B00" w:rsidRDefault="00046159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046159" w:rsidRPr="00A57B00" w14:paraId="34329D69" w14:textId="77777777">
        <w:trPr>
          <w:trHeight w:hRule="exact" w:val="432"/>
        </w:trPr>
        <w:tc>
          <w:tcPr>
            <w:tcW w:w="5310" w:type="dxa"/>
          </w:tcPr>
          <w:p w14:paraId="41D97E51" w14:textId="6ADB48B1" w:rsidR="00046159" w:rsidRPr="00A57B00" w:rsidRDefault="009F0053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1D11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125" w:type="dxa"/>
            <w:vAlign w:val="bottom"/>
          </w:tcPr>
          <w:p w14:paraId="4FCFC450" w14:textId="27FCC8A3" w:rsidR="00046159" w:rsidRPr="00A57B00" w:rsidRDefault="0041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66" w:type="dxa"/>
            <w:vAlign w:val="bottom"/>
          </w:tcPr>
          <w:p w14:paraId="70AB1790" w14:textId="77777777" w:rsidR="00046159" w:rsidRPr="00A57B00" w:rsidRDefault="00046159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EB3DBBB" w14:textId="27C7CBDB" w:rsidR="00046159" w:rsidRPr="00A57B00" w:rsidRDefault="00700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05018ED9" w14:textId="77777777" w:rsidR="00046159" w:rsidRPr="00576CCB" w:rsidRDefault="00046159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7D1BC54" w14:textId="350911EA" w:rsidR="00046159" w:rsidRPr="00A57B00" w:rsidRDefault="007E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046159" w:rsidRPr="00A57B00" w14:paraId="1456EDF7" w14:textId="77777777">
        <w:trPr>
          <w:trHeight w:hRule="exact" w:val="432"/>
        </w:trPr>
        <w:tc>
          <w:tcPr>
            <w:tcW w:w="5310" w:type="dxa"/>
          </w:tcPr>
          <w:p w14:paraId="43A44727" w14:textId="0377DE73" w:rsidR="00046159" w:rsidRPr="00A57B00" w:rsidRDefault="004E0CEF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A74EB" w14:textId="4CB35DA7" w:rsidR="00046159" w:rsidRPr="00576CCB" w:rsidRDefault="0041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  <w:tc>
          <w:tcPr>
            <w:tcW w:w="266" w:type="dxa"/>
            <w:vAlign w:val="bottom"/>
          </w:tcPr>
          <w:p w14:paraId="1374155E" w14:textId="77777777" w:rsidR="00046159" w:rsidRPr="00576CCB" w:rsidRDefault="00046159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48140" w14:textId="6B3A9E0F" w:rsidR="00046159" w:rsidRPr="00576CCB" w:rsidRDefault="00417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5BF66BE" w14:textId="77777777" w:rsidR="00046159" w:rsidRPr="00576CCB" w:rsidRDefault="00046159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4F7A" w14:textId="78E5D9DA" w:rsidR="00046159" w:rsidRPr="00CC2F09" w:rsidRDefault="007E5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</w:tbl>
    <w:p w14:paraId="439F815B" w14:textId="77777777" w:rsidR="00046159" w:rsidRDefault="00046159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7B0605DA" w14:textId="1B052BB3" w:rsidR="007E59B3" w:rsidRDefault="007E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C217E8F" w14:textId="460852C0" w:rsidR="00046159" w:rsidRPr="00283726" w:rsidRDefault="00046159" w:rsidP="00046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1D112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184D7F3D" w14:textId="77777777" w:rsidR="00046159" w:rsidRPr="00365845" w:rsidRDefault="00046159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25"/>
        <w:gridCol w:w="266"/>
        <w:gridCol w:w="1138"/>
        <w:gridCol w:w="266"/>
        <w:gridCol w:w="1102"/>
      </w:tblGrid>
      <w:tr w:rsidR="00D31C21" w:rsidRPr="00A57B00" w14:paraId="1EAF1BCD" w14:textId="77777777" w:rsidTr="00CC2F09">
        <w:trPr>
          <w:trHeight w:hRule="exact" w:val="331"/>
        </w:trPr>
        <w:tc>
          <w:tcPr>
            <w:tcW w:w="5310" w:type="dxa"/>
          </w:tcPr>
          <w:p w14:paraId="15230E11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vAlign w:val="center"/>
          </w:tcPr>
          <w:p w14:paraId="7CDF5439" w14:textId="77777777" w:rsidR="00D31C21" w:rsidRPr="00A57B00" w:rsidRDefault="00D31C21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1C21" w:rsidRPr="00A57B00" w14:paraId="0ED5DAEC" w14:textId="77777777" w:rsidTr="00CC2F09">
        <w:trPr>
          <w:trHeight w:val="426"/>
        </w:trPr>
        <w:tc>
          <w:tcPr>
            <w:tcW w:w="5310" w:type="dxa"/>
          </w:tcPr>
          <w:p w14:paraId="3ECA3C26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  <w:tcBorders>
              <w:bottom w:val="single" w:sz="4" w:space="0" w:color="auto"/>
            </w:tcBorders>
          </w:tcPr>
          <w:p w14:paraId="6F724BE1" w14:textId="77777777" w:rsidR="00D31C21" w:rsidRPr="00C5640E" w:rsidRDefault="00D31C21" w:rsidP="00C5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21" w:rsidRPr="00A57B00" w14:paraId="04D3A67B" w14:textId="77777777" w:rsidTr="00CC2F09">
        <w:trPr>
          <w:trHeight w:val="401"/>
        </w:trPr>
        <w:tc>
          <w:tcPr>
            <w:tcW w:w="5310" w:type="dxa"/>
          </w:tcPr>
          <w:p w14:paraId="3D3C3DAA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89DC" w14:textId="77777777" w:rsidR="00D31C21" w:rsidRPr="00A57B00" w:rsidRDefault="00D31C21" w:rsidP="00C5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AB3945D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64F8CA7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7C12CB14" w14:textId="77777777" w:rsidTr="00CC2F09">
        <w:trPr>
          <w:trHeight w:val="401"/>
        </w:trPr>
        <w:tc>
          <w:tcPr>
            <w:tcW w:w="5310" w:type="dxa"/>
          </w:tcPr>
          <w:p w14:paraId="46A67EEC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5FED16" w14:textId="79CAEBA3" w:rsidR="006A05E0" w:rsidRPr="00A57B00" w:rsidRDefault="00D15E9C" w:rsidP="00C5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E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56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175E88" w14:textId="77777777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6922C7F" w14:textId="31DD6340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0C1DA9A" w14:textId="77777777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7EC3750" w14:textId="77777777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693650A0" w14:textId="77777777" w:rsidTr="00CC2F09">
        <w:trPr>
          <w:trHeight w:val="401"/>
        </w:trPr>
        <w:tc>
          <w:tcPr>
            <w:tcW w:w="5310" w:type="dxa"/>
          </w:tcPr>
          <w:p w14:paraId="7805C85B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0E44246" w14:textId="472F0DE9" w:rsidR="006A05E0" w:rsidRPr="00A57B00" w:rsidRDefault="006A05E0" w:rsidP="00C56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1FCF2A9C" w14:textId="77777777" w:rsidR="006A05E0" w:rsidRPr="00A57B00" w:rsidRDefault="006A05E0" w:rsidP="00C5640E">
            <w:pPr>
              <w:spacing w:line="18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9A25878" w14:textId="7D41DE90" w:rsidR="006A05E0" w:rsidRPr="00A57B00" w:rsidRDefault="006A05E0" w:rsidP="00C5640E">
            <w:pPr>
              <w:spacing w:line="18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428DD78" w14:textId="77777777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EC51151" w14:textId="77777777" w:rsidR="006A05E0" w:rsidRPr="00A57B00" w:rsidRDefault="006A05E0" w:rsidP="00C564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52DB39C4" w14:textId="77777777" w:rsidTr="00CC2F09">
        <w:trPr>
          <w:trHeight w:hRule="exact" w:val="432"/>
        </w:trPr>
        <w:tc>
          <w:tcPr>
            <w:tcW w:w="5310" w:type="dxa"/>
          </w:tcPr>
          <w:p w14:paraId="63C0023C" w14:textId="77777777" w:rsidR="006A05E0" w:rsidRPr="00A57B00" w:rsidRDefault="006A05E0" w:rsidP="006A05E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8229827" w14:textId="5F628E9A" w:rsidR="006A05E0" w:rsidRPr="00A57B00" w:rsidRDefault="00EA1F05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66" w:type="dxa"/>
            <w:vAlign w:val="bottom"/>
          </w:tcPr>
          <w:p w14:paraId="423400A3" w14:textId="77777777" w:rsidR="006A05E0" w:rsidRPr="00A57B00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0093957" w14:textId="2C2865E9" w:rsidR="006A05E0" w:rsidRPr="00A57B00" w:rsidRDefault="006A05E0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66" w:type="dxa"/>
            <w:vAlign w:val="bottom"/>
          </w:tcPr>
          <w:p w14:paraId="5CE9AD6C" w14:textId="77777777" w:rsidR="006A05E0" w:rsidRPr="00576CCB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0BAEFAE1" w14:textId="70C9A9DA" w:rsidR="006A05E0" w:rsidRPr="00A57B00" w:rsidRDefault="00EA1F05" w:rsidP="00CC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A4DE3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6A05E0" w:rsidRPr="00A57B00" w14:paraId="5076BBF2" w14:textId="77777777" w:rsidTr="00CC2F09">
        <w:trPr>
          <w:trHeight w:hRule="exact" w:val="432"/>
        </w:trPr>
        <w:tc>
          <w:tcPr>
            <w:tcW w:w="5310" w:type="dxa"/>
          </w:tcPr>
          <w:p w14:paraId="7F3B8911" w14:textId="304D4DB3" w:rsidR="006A05E0" w:rsidRPr="00A57B00" w:rsidRDefault="006A05E0" w:rsidP="006A05E0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25" w:type="dxa"/>
            <w:vAlign w:val="bottom"/>
          </w:tcPr>
          <w:p w14:paraId="2A065A5F" w14:textId="630592EB" w:rsidR="006A05E0" w:rsidRPr="00A57B00" w:rsidRDefault="00EA1F05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50C5B877" w14:textId="77777777" w:rsidR="006A05E0" w:rsidRPr="00A57B00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C4291C9" w14:textId="4A2E562C" w:rsidR="006A05E0" w:rsidRDefault="006A05E0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66" w:type="dxa"/>
            <w:vAlign w:val="bottom"/>
          </w:tcPr>
          <w:p w14:paraId="30DF9CB8" w14:textId="77777777" w:rsidR="006A05E0" w:rsidRPr="00576CCB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D8C0A60" w14:textId="77AF79CA" w:rsidR="006A05E0" w:rsidRPr="00A57B00" w:rsidRDefault="003B5446" w:rsidP="00CC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03FFA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A05E0" w:rsidRPr="00A57B00" w14:paraId="3B7F1975" w14:textId="77777777" w:rsidTr="00CC2F09">
        <w:trPr>
          <w:trHeight w:hRule="exact" w:val="432"/>
        </w:trPr>
        <w:tc>
          <w:tcPr>
            <w:tcW w:w="5310" w:type="dxa"/>
          </w:tcPr>
          <w:p w14:paraId="3F43FE9A" w14:textId="7F40E4C6" w:rsidR="006A05E0" w:rsidRPr="00A57B00" w:rsidRDefault="00702ECE" w:rsidP="006A05E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B3117" w14:textId="39201F7C" w:rsidR="006A05E0" w:rsidRPr="00576CCB" w:rsidRDefault="00EA1F05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66" w:type="dxa"/>
            <w:vAlign w:val="bottom"/>
          </w:tcPr>
          <w:p w14:paraId="2CE6FC59" w14:textId="77777777" w:rsidR="006A05E0" w:rsidRPr="00576CCB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BB6A1" w14:textId="42764822" w:rsidR="006A05E0" w:rsidRPr="00576CCB" w:rsidRDefault="006A05E0" w:rsidP="00576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66" w:type="dxa"/>
            <w:vAlign w:val="bottom"/>
          </w:tcPr>
          <w:p w14:paraId="2349FF3A" w14:textId="77777777" w:rsidR="006A05E0" w:rsidRPr="00576CCB" w:rsidRDefault="006A05E0" w:rsidP="00576CCB">
            <w:pPr>
              <w:tabs>
                <w:tab w:val="decimal" w:pos="864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12B82" w14:textId="63AA6092" w:rsidR="006A05E0" w:rsidRPr="00CC2F09" w:rsidRDefault="006342A0" w:rsidP="00CC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86</w:t>
            </w:r>
          </w:p>
        </w:tc>
      </w:tr>
    </w:tbl>
    <w:p w14:paraId="7B5641DE" w14:textId="77777777" w:rsidR="00CE0193" w:rsidRPr="00690778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B63D32A" w14:textId="366550E0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15E9C" w:rsidRPr="00D15E9C">
        <w:rPr>
          <w:rFonts w:asciiTheme="majorBidi" w:hAnsiTheme="majorBidi" w:cstheme="majorBidi"/>
          <w:sz w:val="30"/>
          <w:szCs w:val="30"/>
        </w:rPr>
        <w:t xml:space="preserve">30 </w:t>
      </w:r>
      <w:r w:rsidR="00D15E9C" w:rsidRPr="00D15E9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D15E9C" w:rsidRPr="00D15E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AE3866" w:rsidRPr="001A53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5496" w:rsidRPr="000E467B">
        <w:rPr>
          <w:rFonts w:asciiTheme="majorBidi" w:hAnsiTheme="majorBidi" w:cstheme="majorBidi"/>
          <w:sz w:val="30"/>
          <w:szCs w:val="30"/>
        </w:rPr>
        <w:t>4.62</w:t>
      </w:r>
      <w:r w:rsidR="00442A92">
        <w:rPr>
          <w:rFonts w:asciiTheme="majorBidi" w:hAnsiTheme="majorBidi" w:cstheme="majorBidi"/>
          <w:sz w:val="30"/>
          <w:szCs w:val="30"/>
        </w:rPr>
        <w:t xml:space="preserve"> </w:t>
      </w:r>
      <w:r w:rsidR="00B12B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F5EA1">
        <w:rPr>
          <w:rFonts w:asciiTheme="majorBidi" w:hAnsiTheme="majorBidi" w:cstheme="majorBidi"/>
          <w:sz w:val="30"/>
          <w:szCs w:val="30"/>
        </w:rPr>
        <w:t xml:space="preserve"> 13.20</w:t>
      </w:r>
      <w:r w:rsidR="00442A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 w:rsidRPr="005A00F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A4F27" w:rsidRPr="001A53E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1A53E5">
        <w:rPr>
          <w:rFonts w:asciiTheme="majorBidi" w:hAnsiTheme="majorBidi" w:cstheme="majorBidi"/>
          <w:i/>
          <w:iCs/>
          <w:sz w:val="30"/>
          <w:szCs w:val="30"/>
        </w:rPr>
        <w:t>4.60</w:t>
      </w:r>
      <w:r w:rsidR="00A55469"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0439" w:rsidRPr="002C0439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</w:t>
      </w:r>
      <w:r w:rsidR="004F72BB"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25586C56" w14:textId="77777777" w:rsidR="006C550A" w:rsidRDefault="006C550A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235F1DC7" w:rsidR="002179CB" w:rsidRDefault="00D57AC9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2179CB" w:rsidRPr="00E47EB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F0084" w:rsidRPr="00E47EB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690778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054"/>
        <w:gridCol w:w="237"/>
        <w:gridCol w:w="1144"/>
        <w:gridCol w:w="277"/>
        <w:gridCol w:w="1069"/>
      </w:tblGrid>
      <w:tr w:rsidR="00604334" w:rsidRPr="00283726" w14:paraId="13BD80B5" w14:textId="77777777" w:rsidTr="007A4D70">
        <w:trPr>
          <w:tblHeader/>
        </w:trPr>
        <w:tc>
          <w:tcPr>
            <w:tcW w:w="2206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16960153" w14:textId="77777777" w:rsidR="00604334" w:rsidRPr="00283726" w:rsidRDefault="00604334" w:rsidP="00A12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7A4D70">
        <w:trPr>
          <w:tblHeader/>
        </w:trPr>
        <w:tc>
          <w:tcPr>
            <w:tcW w:w="2206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D77252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95DD6F2" w14:textId="77777777" w:rsidR="00604334" w:rsidRPr="00D77252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tcBorders>
              <w:bottom w:val="single" w:sz="4" w:space="0" w:color="auto"/>
            </w:tcBorders>
          </w:tcPr>
          <w:p w14:paraId="000BF083" w14:textId="77777777" w:rsidR="00604334" w:rsidRPr="00D77252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5E0" w:rsidRPr="00283726" w14:paraId="5C64DEB4" w14:textId="77777777" w:rsidTr="007A4D70">
        <w:trPr>
          <w:tblHeader/>
        </w:trPr>
        <w:tc>
          <w:tcPr>
            <w:tcW w:w="2206" w:type="pct"/>
          </w:tcPr>
          <w:p w14:paraId="2C912820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7BD242C" w14:textId="4005A557" w:rsidR="006A05E0" w:rsidRPr="00D77252" w:rsidRDefault="00CA3BAE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72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E218FF1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89BCFDE" w14:textId="77CC17AC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72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4C823DC8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B88FC18" w14:textId="0B839F70" w:rsidR="006A05E0" w:rsidRPr="00D77252" w:rsidRDefault="00CA3BAE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72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13C07C7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70315B7" w14:textId="4DAB4479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72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05E0" w:rsidRPr="00283726" w14:paraId="4C516D3F" w14:textId="77777777" w:rsidTr="007A4D70">
        <w:trPr>
          <w:tblHeader/>
        </w:trPr>
        <w:tc>
          <w:tcPr>
            <w:tcW w:w="2206" w:type="pct"/>
          </w:tcPr>
          <w:p w14:paraId="24C07556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66224D6" w14:textId="57A3441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E2BC8E1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C66735" w14:textId="70DA2241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67245AF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8E7ED90" w14:textId="542C1773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2491A6D9" w14:textId="77777777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2BA9E24" w14:textId="5F9465CE" w:rsidR="006A05E0" w:rsidRPr="00D77252" w:rsidRDefault="006A05E0" w:rsidP="00D7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A05E0" w:rsidRPr="00283726" w14:paraId="3C79D0AA" w14:textId="77777777" w:rsidTr="007A4D70">
        <w:trPr>
          <w:trHeight w:hRule="exact" w:val="374"/>
        </w:trPr>
        <w:tc>
          <w:tcPr>
            <w:tcW w:w="2206" w:type="pct"/>
          </w:tcPr>
          <w:p w14:paraId="577457BE" w14:textId="6A8C8052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2556FB94" w14:textId="03456912" w:rsidR="006A05E0" w:rsidRPr="004854E8" w:rsidRDefault="0087788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FE114B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A2A62" w14:textId="4003123C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68DE06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1A5FBA" w14:textId="5D4E0E9B" w:rsidR="006A05E0" w:rsidRPr="00283726" w:rsidRDefault="00A069B4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51" w:type="pct"/>
          </w:tcPr>
          <w:p w14:paraId="4FD72A5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8098FD" w14:textId="0E804A99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6A05E0" w:rsidRPr="00283726" w14:paraId="30354E00" w14:textId="77777777" w:rsidTr="007A4D70">
        <w:trPr>
          <w:trHeight w:hRule="exact" w:val="374"/>
        </w:trPr>
        <w:tc>
          <w:tcPr>
            <w:tcW w:w="2206" w:type="pct"/>
          </w:tcPr>
          <w:p w14:paraId="23567CE7" w14:textId="0269BBEB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48025D18" w14:textId="0D5B554D" w:rsidR="006A05E0" w:rsidRPr="004854E8" w:rsidRDefault="0087788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167</w:t>
            </w:r>
          </w:p>
        </w:tc>
        <w:tc>
          <w:tcPr>
            <w:tcW w:w="146" w:type="pct"/>
          </w:tcPr>
          <w:p w14:paraId="1DBA3DE2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E4CA9E" w14:textId="648B18D5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9" w:type="pct"/>
          </w:tcPr>
          <w:p w14:paraId="403DB5C3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1A72D3AE" w14:textId="169326C7" w:rsidR="006A05E0" w:rsidRPr="00283726" w:rsidRDefault="00A069B4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22F8BE2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16367E" w14:textId="6ABA81DB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5E0" w:rsidRPr="00283726" w14:paraId="4DBFE185" w14:textId="77777777" w:rsidTr="007A4D70">
        <w:trPr>
          <w:trHeight w:hRule="exact" w:val="374"/>
        </w:trPr>
        <w:tc>
          <w:tcPr>
            <w:tcW w:w="2206" w:type="pct"/>
          </w:tcPr>
          <w:p w14:paraId="6AD8DD22" w14:textId="4A2A1A48" w:rsidR="006A05E0" w:rsidRPr="00283726" w:rsidRDefault="006A05E0" w:rsidP="006A05E0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9" w:type="pct"/>
          </w:tcPr>
          <w:p w14:paraId="1CA84AA1" w14:textId="50DFEEC3" w:rsidR="006A05E0" w:rsidRPr="004854E8" w:rsidRDefault="0087788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116</w:t>
            </w:r>
          </w:p>
        </w:tc>
        <w:tc>
          <w:tcPr>
            <w:tcW w:w="146" w:type="pct"/>
          </w:tcPr>
          <w:p w14:paraId="7F43BDE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D948B1" w14:textId="0AFE613F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9" w:type="pct"/>
          </w:tcPr>
          <w:p w14:paraId="7EC69F3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</w:tcPr>
          <w:p w14:paraId="24D6F6EB" w14:textId="037815A2" w:rsidR="006A05E0" w:rsidRPr="00283726" w:rsidRDefault="00A069B4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  <w:tc>
          <w:tcPr>
            <w:tcW w:w="151" w:type="pct"/>
          </w:tcPr>
          <w:p w14:paraId="65CB6B9D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EC427F" w14:textId="03D1E868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A05E0" w:rsidRPr="00283726" w14:paraId="063048EE" w14:textId="77777777" w:rsidTr="007A4D70">
        <w:trPr>
          <w:trHeight w:hRule="exact" w:val="374"/>
        </w:trPr>
        <w:tc>
          <w:tcPr>
            <w:tcW w:w="2206" w:type="pct"/>
          </w:tcPr>
          <w:p w14:paraId="553B8DEC" w14:textId="77777777" w:rsidR="006A05E0" w:rsidRPr="00283726" w:rsidRDefault="006A05E0" w:rsidP="006A05E0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356D136D" w:rsidR="006A05E0" w:rsidRPr="004854E8" w:rsidRDefault="00877886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39E5067D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24802CD9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29" w:type="pct"/>
          </w:tcPr>
          <w:p w14:paraId="29018A8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01E9261F" w:rsidR="006A05E0" w:rsidRPr="00283726" w:rsidRDefault="00A069B4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29175B3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6733BFDE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</w:tr>
    </w:tbl>
    <w:p w14:paraId="10FFA584" w14:textId="5C982D9B" w:rsidR="00D36E03" w:rsidRDefault="00D3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FAD8E8" w14:textId="77777777" w:rsidR="00F80500" w:rsidRDefault="00F80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F757F3E" w14:textId="79736BC8" w:rsidR="00A1783B" w:rsidRPr="00283726" w:rsidRDefault="00D57AC9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4F996003" w:rsidR="003D3212" w:rsidRPr="00365845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081"/>
        <w:gridCol w:w="272"/>
        <w:gridCol w:w="1052"/>
        <w:gridCol w:w="269"/>
        <w:gridCol w:w="1109"/>
        <w:gridCol w:w="280"/>
        <w:gridCol w:w="1089"/>
      </w:tblGrid>
      <w:tr w:rsidR="00EC6016" w:rsidRPr="00283726" w14:paraId="27D9FE84" w14:textId="77777777" w:rsidTr="007A4D70">
        <w:trPr>
          <w:trHeight w:hRule="exact" w:val="380"/>
        </w:trPr>
        <w:tc>
          <w:tcPr>
            <w:tcW w:w="2199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20EC648B" w14:textId="77777777" w:rsidR="00EC6016" w:rsidRPr="00283726" w:rsidRDefault="00EC6016" w:rsidP="008F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7A4D70">
        <w:trPr>
          <w:trHeight w:hRule="exact" w:val="380"/>
        </w:trPr>
        <w:tc>
          <w:tcPr>
            <w:tcW w:w="2199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A241B0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A241B0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A241B0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70" w:rsidRPr="00283726" w14:paraId="7F7DE272" w14:textId="77777777" w:rsidTr="007A4D70">
        <w:trPr>
          <w:trHeight w:hRule="exact" w:val="380"/>
        </w:trPr>
        <w:tc>
          <w:tcPr>
            <w:tcW w:w="2199" w:type="pct"/>
          </w:tcPr>
          <w:p w14:paraId="40A963B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D627A22" w14:textId="1286203C" w:rsidR="006A05E0" w:rsidRPr="00283726" w:rsidRDefault="00CA3BAE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1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05F4355C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4AFB715" w14:textId="2A0E1C78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C95D069" w14:textId="24F28B3B" w:rsidR="006A05E0" w:rsidRPr="00283726" w:rsidRDefault="00CA3BAE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241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5A691EA4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DC952E5" w14:textId="5D76A07B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4D70" w:rsidRPr="00283726" w14:paraId="4EF1B764" w14:textId="77777777" w:rsidTr="007A4D70">
        <w:trPr>
          <w:trHeight w:hRule="exact" w:val="380"/>
        </w:trPr>
        <w:tc>
          <w:tcPr>
            <w:tcW w:w="2199" w:type="pct"/>
          </w:tcPr>
          <w:p w14:paraId="72277B2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AD241E" w14:textId="27B8B3FC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04F8AB5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892CAD" w14:textId="50BD72F9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783CA68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5F8BE4A" w14:textId="22FF467D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42A8F3CD" w14:textId="77777777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69DCDEC" w14:textId="3067D443" w:rsidR="006A05E0" w:rsidRPr="00283726" w:rsidRDefault="006A05E0" w:rsidP="00A24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A4D70" w:rsidRPr="00283726" w14:paraId="1C4D0AC3" w14:textId="77777777" w:rsidTr="007A4D70">
        <w:trPr>
          <w:trHeight w:hRule="exact" w:val="380"/>
        </w:trPr>
        <w:tc>
          <w:tcPr>
            <w:tcW w:w="2199" w:type="pct"/>
          </w:tcPr>
          <w:p w14:paraId="03EEA36F" w14:textId="77777777" w:rsidR="006A05E0" w:rsidRPr="00283726" w:rsidRDefault="006A05E0" w:rsidP="006A05E0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5008D3F" w14:textId="7A0DDD57" w:rsidR="006A05E0" w:rsidRPr="00531E88" w:rsidRDefault="006B09DF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51</w:t>
            </w:r>
            <w:r w:rsidR="00555A38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137A55F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CFEE2D" w14:textId="24914020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46" w:type="pct"/>
          </w:tcPr>
          <w:p w14:paraId="49F104D2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E52C947" w14:textId="620861B9" w:rsidR="006A05E0" w:rsidRPr="00283726" w:rsidRDefault="00523EB5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</w:t>
            </w:r>
          </w:p>
        </w:tc>
        <w:tc>
          <w:tcPr>
            <w:tcW w:w="152" w:type="pct"/>
          </w:tcPr>
          <w:p w14:paraId="09006C3B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044D930" w14:textId="38E6F377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4D70" w:rsidRPr="0005399D" w14:paraId="68AAAC7F" w14:textId="77777777" w:rsidTr="007A4D70">
        <w:trPr>
          <w:trHeight w:hRule="exact" w:val="380"/>
        </w:trPr>
        <w:tc>
          <w:tcPr>
            <w:tcW w:w="2199" w:type="pct"/>
          </w:tcPr>
          <w:p w14:paraId="52A2AC49" w14:textId="77777777" w:rsidR="006A05E0" w:rsidRPr="00283726" w:rsidRDefault="006A05E0" w:rsidP="006A05E0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5B8575E" w14:textId="18F37317" w:rsidR="006A05E0" w:rsidRPr="00531E88" w:rsidRDefault="007A4D7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FC8BBD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</w:tcPr>
          <w:p w14:paraId="32899C4A" w14:textId="7355C372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33BC92" w14:textId="06D1E265" w:rsidR="006A05E0" w:rsidRPr="00283726" w:rsidRDefault="00523EB5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</w:t>
            </w:r>
          </w:p>
        </w:tc>
        <w:tc>
          <w:tcPr>
            <w:tcW w:w="152" w:type="pct"/>
          </w:tcPr>
          <w:p w14:paraId="1DD5FBF1" w14:textId="77777777" w:rsidR="006A05E0" w:rsidRPr="00283726" w:rsidRDefault="006A05E0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2F0A4B" w14:textId="0F16FBFE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A4D70" w:rsidRPr="00283726" w14:paraId="213528A3" w14:textId="77777777" w:rsidTr="007A4D70">
        <w:trPr>
          <w:trHeight w:hRule="exact" w:val="380"/>
        </w:trPr>
        <w:tc>
          <w:tcPr>
            <w:tcW w:w="2199" w:type="pct"/>
          </w:tcPr>
          <w:p w14:paraId="76A86863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99F84" w14:textId="2CE64C8B" w:rsidR="006A05E0" w:rsidRPr="00531E88" w:rsidRDefault="006B09DF" w:rsidP="006A0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</w:t>
            </w:r>
            <w:r w:rsidR="0043285F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381</w:t>
            </w:r>
          </w:p>
        </w:tc>
        <w:tc>
          <w:tcPr>
            <w:tcW w:w="148" w:type="pct"/>
          </w:tcPr>
          <w:p w14:paraId="2D29670B" w14:textId="77777777" w:rsidR="006A05E0" w:rsidRPr="00283726" w:rsidRDefault="006A05E0" w:rsidP="006A05E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</w:tcPr>
          <w:p w14:paraId="2862CD8A" w14:textId="3C37D29E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8,393</w:t>
            </w:r>
          </w:p>
        </w:tc>
        <w:tc>
          <w:tcPr>
            <w:tcW w:w="146" w:type="pct"/>
          </w:tcPr>
          <w:p w14:paraId="7173F7FA" w14:textId="77777777" w:rsidR="006A05E0" w:rsidRPr="00283726" w:rsidRDefault="006A05E0" w:rsidP="006A05E0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FD31A7" w14:textId="3CE6FC75" w:rsidR="006A05E0" w:rsidRPr="00283726" w:rsidRDefault="00523EB5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746682A5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1BAEEFE0" w14:textId="7FCDF7FE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4D70" w:rsidRPr="00283726" w14:paraId="42D7CD0F" w14:textId="77777777" w:rsidTr="007A4D70">
        <w:trPr>
          <w:trHeight w:hRule="exact" w:val="380"/>
        </w:trPr>
        <w:tc>
          <w:tcPr>
            <w:tcW w:w="2199" w:type="pct"/>
          </w:tcPr>
          <w:p w14:paraId="0F64BAE7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62E08C" w14:textId="62F6780B" w:rsidR="006A05E0" w:rsidRPr="00531E88" w:rsidRDefault="0043285F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</w:t>
            </w:r>
            <w:r w:rsidR="008F03B8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3A4D3047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41F054" w14:textId="4497C7F2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10,905</w:t>
            </w:r>
          </w:p>
        </w:tc>
        <w:tc>
          <w:tcPr>
            <w:tcW w:w="146" w:type="pct"/>
          </w:tcPr>
          <w:p w14:paraId="02ADACDF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BCD9F22" w14:textId="52A7B3B4" w:rsidR="006A05E0" w:rsidRPr="00283726" w:rsidRDefault="00523EB5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</w:t>
            </w:r>
          </w:p>
        </w:tc>
        <w:tc>
          <w:tcPr>
            <w:tcW w:w="152" w:type="pct"/>
          </w:tcPr>
          <w:p w14:paraId="7A5EB710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EA1DE3F" w14:textId="1BAFB85F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A4D70" w:rsidRPr="00283726" w14:paraId="5B0C8A27" w14:textId="77777777" w:rsidTr="007A4D70">
        <w:trPr>
          <w:trHeight w:hRule="exact" w:val="380"/>
        </w:trPr>
        <w:tc>
          <w:tcPr>
            <w:tcW w:w="2199" w:type="pct"/>
          </w:tcPr>
          <w:p w14:paraId="6BE29ECD" w14:textId="77777777" w:rsidR="006A05E0" w:rsidRPr="00283726" w:rsidRDefault="006A05E0" w:rsidP="006A05E0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13A639AF" w:rsidR="006A05E0" w:rsidRPr="00283726" w:rsidRDefault="0011014E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16,861</w:t>
            </w:r>
          </w:p>
        </w:tc>
        <w:tc>
          <w:tcPr>
            <w:tcW w:w="148" w:type="pct"/>
          </w:tcPr>
          <w:p w14:paraId="57DF1ECA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0DDE72DF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19,660</w:t>
            </w:r>
          </w:p>
        </w:tc>
        <w:tc>
          <w:tcPr>
            <w:tcW w:w="146" w:type="pct"/>
          </w:tcPr>
          <w:p w14:paraId="7C9F4B7E" w14:textId="77777777" w:rsidR="006A05E0" w:rsidRPr="00283726" w:rsidRDefault="006A05E0" w:rsidP="006A05E0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6144BD78" w:rsidR="006A05E0" w:rsidRPr="00283726" w:rsidRDefault="00523EB5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52" w:type="pct"/>
          </w:tcPr>
          <w:p w14:paraId="18B7F2EA" w14:textId="77777777" w:rsidR="006A05E0" w:rsidRPr="00283726" w:rsidRDefault="006A05E0" w:rsidP="006A05E0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3F40D9F8" w:rsidR="006A05E0" w:rsidRPr="007A4D70" w:rsidRDefault="006A05E0" w:rsidP="007A4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</w:tr>
    </w:tbl>
    <w:p w14:paraId="7F605AAD" w14:textId="7983FE8E" w:rsidR="00B87CA3" w:rsidRPr="00690778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1B59E" w14:textId="1AE8DFF1" w:rsidR="00F94C6E" w:rsidRPr="00283726" w:rsidRDefault="00D57AC9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57A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A4100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6C701E" w14:textId="7F1039C9" w:rsidR="003D3212" w:rsidRPr="00690778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6"/>
        <w:gridCol w:w="279"/>
        <w:gridCol w:w="1134"/>
        <w:gridCol w:w="270"/>
        <w:gridCol w:w="1098"/>
      </w:tblGrid>
      <w:tr w:rsidR="00B75A30" w:rsidRPr="00A57B00" w14:paraId="6ECAAF83" w14:textId="77777777" w:rsidTr="00CC2F09">
        <w:trPr>
          <w:trHeight w:hRule="exact" w:val="360"/>
        </w:trPr>
        <w:tc>
          <w:tcPr>
            <w:tcW w:w="5310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</w:tcPr>
          <w:p w14:paraId="4879414B" w14:textId="77777777" w:rsidR="00B75A30" w:rsidRPr="0072628D" w:rsidRDefault="00B75A3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CC2F09">
        <w:trPr>
          <w:trHeight w:hRule="exact" w:val="432"/>
        </w:trPr>
        <w:tc>
          <w:tcPr>
            <w:tcW w:w="5310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</w:tcPr>
          <w:p w14:paraId="7D92F4E3" w14:textId="6335C68C" w:rsidR="00B75A30" w:rsidRPr="00A57B00" w:rsidRDefault="00B75A3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CC2F09">
        <w:trPr>
          <w:trHeight w:hRule="exact" w:val="432"/>
        </w:trPr>
        <w:tc>
          <w:tcPr>
            <w:tcW w:w="5310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5E0" w:rsidRPr="00A57B00" w14:paraId="68E934FF" w14:textId="77777777" w:rsidTr="00CC2F09">
        <w:trPr>
          <w:trHeight w:hRule="exact" w:val="432"/>
        </w:trPr>
        <w:tc>
          <w:tcPr>
            <w:tcW w:w="5310" w:type="dxa"/>
          </w:tcPr>
          <w:p w14:paraId="46EB943D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6A2C153" w14:textId="038D5605" w:rsidR="006A05E0" w:rsidRPr="00A57B00" w:rsidRDefault="00CA3BAE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3B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CDF6CD6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5F25DB" w14:textId="231D1B8B" w:rsidR="006A05E0" w:rsidRPr="00A57B00" w:rsidRDefault="008C019A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73C33C6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B9B1E60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1C3750A8" w14:textId="77777777" w:rsidTr="00CC2F09">
        <w:trPr>
          <w:trHeight w:hRule="exact" w:val="432"/>
        </w:trPr>
        <w:tc>
          <w:tcPr>
            <w:tcW w:w="5310" w:type="dxa"/>
          </w:tcPr>
          <w:p w14:paraId="55A2F899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827D6E1" w14:textId="16AC7E23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5B6B52A6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4E8D23" w14:textId="6858374A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894198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7D678A72" w14:textId="77777777" w:rsidTr="00CC2F09">
        <w:trPr>
          <w:trHeight w:hRule="exact" w:val="432"/>
        </w:trPr>
        <w:tc>
          <w:tcPr>
            <w:tcW w:w="5310" w:type="dxa"/>
          </w:tcPr>
          <w:p w14:paraId="64E3D093" w14:textId="017495DD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2C5779D" w14:textId="4BC1DA9A" w:rsidR="006A05E0" w:rsidRPr="004C0082" w:rsidRDefault="00C86E07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  <w:tc>
          <w:tcPr>
            <w:tcW w:w="279" w:type="dxa"/>
          </w:tcPr>
          <w:p w14:paraId="3C8A7E34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186543" w14:textId="3A0D342F" w:rsidR="006A05E0" w:rsidRPr="000A400A" w:rsidRDefault="006A05E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4AF1830C" w14:textId="77777777" w:rsidR="006A05E0" w:rsidRPr="00A57B00" w:rsidRDefault="006A05E0" w:rsidP="006A05E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E3D36AE" w14:textId="0E1CD666" w:rsidR="006A05E0" w:rsidRPr="00A57B00" w:rsidRDefault="0017769B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</w:tr>
      <w:tr w:rsidR="006A05E0" w:rsidRPr="00A57B00" w14:paraId="2453359F" w14:textId="77777777" w:rsidTr="00CC2F09">
        <w:trPr>
          <w:trHeight w:hRule="exact" w:val="432"/>
        </w:trPr>
        <w:tc>
          <w:tcPr>
            <w:tcW w:w="5310" w:type="dxa"/>
          </w:tcPr>
          <w:p w14:paraId="111E0830" w14:textId="7ECC271D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82CD408" w14:textId="48634E52" w:rsidR="006A05E0" w:rsidRPr="004C0082" w:rsidRDefault="00C86E07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7F2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7ACF1264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17E36" w14:textId="2797B043" w:rsidR="006A05E0" w:rsidRPr="00A57B00" w:rsidRDefault="006A05E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  <w:vAlign w:val="bottom"/>
          </w:tcPr>
          <w:p w14:paraId="5553CF6F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294FADB3" w:rsidR="006A05E0" w:rsidRPr="00A57B00" w:rsidRDefault="0017769B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6A05E0" w:rsidRPr="00A57B00" w14:paraId="7ECFDEBB" w14:textId="77777777" w:rsidTr="00CC2F09">
        <w:trPr>
          <w:trHeight w:hRule="exact" w:val="432"/>
        </w:trPr>
        <w:tc>
          <w:tcPr>
            <w:tcW w:w="5310" w:type="dxa"/>
          </w:tcPr>
          <w:p w14:paraId="273CE3AA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07ECDCD1" w:rsidR="006A05E0" w:rsidRPr="00A57B00" w:rsidRDefault="0017769B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</w:t>
            </w:r>
            <w:r w:rsidR="007F2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439131C0" w14:textId="77777777" w:rsidR="006A05E0" w:rsidRPr="00A57B00" w:rsidRDefault="006A05E0" w:rsidP="006A05E0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0151D53B" w:rsidR="006A05E0" w:rsidRPr="00A57B00" w:rsidRDefault="006A05E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  <w:vAlign w:val="bottom"/>
          </w:tcPr>
          <w:p w14:paraId="75983C8C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6D6B68EC" w:rsidR="006A05E0" w:rsidRPr="00A57B00" w:rsidRDefault="0017769B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1,881</w:t>
            </w:r>
          </w:p>
        </w:tc>
      </w:tr>
    </w:tbl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6"/>
        <w:gridCol w:w="279"/>
        <w:gridCol w:w="1134"/>
        <w:gridCol w:w="270"/>
        <w:gridCol w:w="1098"/>
      </w:tblGrid>
      <w:tr w:rsidR="00605360" w:rsidRPr="00A57B00" w14:paraId="16A152DD" w14:textId="77777777" w:rsidTr="00641200">
        <w:trPr>
          <w:trHeight w:hRule="exact" w:val="360"/>
        </w:trPr>
        <w:tc>
          <w:tcPr>
            <w:tcW w:w="5310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</w:tcPr>
          <w:p w14:paraId="734AC62B" w14:textId="77777777" w:rsidR="00605360" w:rsidRPr="00A57B00" w:rsidRDefault="0060536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641200">
        <w:trPr>
          <w:trHeight w:hRule="exact" w:val="432"/>
        </w:trPr>
        <w:tc>
          <w:tcPr>
            <w:tcW w:w="5310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7" w:type="dxa"/>
            <w:gridSpan w:val="5"/>
          </w:tcPr>
          <w:p w14:paraId="5624C133" w14:textId="77777777" w:rsidR="00605360" w:rsidRPr="00A57B00" w:rsidRDefault="00605360" w:rsidP="00641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641200">
        <w:trPr>
          <w:trHeight w:hRule="exact" w:val="432"/>
        </w:trPr>
        <w:tc>
          <w:tcPr>
            <w:tcW w:w="5310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5E0" w:rsidRPr="00A57B00" w14:paraId="77A2E572" w14:textId="77777777" w:rsidTr="00641200">
        <w:trPr>
          <w:trHeight w:hRule="exact" w:val="432"/>
        </w:trPr>
        <w:tc>
          <w:tcPr>
            <w:tcW w:w="5310" w:type="dxa"/>
          </w:tcPr>
          <w:p w14:paraId="7851040D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7155444" w14:textId="61DB7F6D" w:rsidR="006A05E0" w:rsidRPr="00A57B00" w:rsidRDefault="00CA3BAE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412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84EA41F" w14:textId="77777777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FB16EC" w14:textId="4A67239B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AB3785" w14:textId="77777777" w:rsidR="006A05E0" w:rsidRPr="00A57B00" w:rsidRDefault="006A05E0" w:rsidP="00641200">
            <w:pPr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7DD6B5" w14:textId="77777777" w:rsidR="006A05E0" w:rsidRPr="00A57B00" w:rsidRDefault="006A05E0" w:rsidP="00641200">
            <w:pPr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5E0" w:rsidRPr="00A57B00" w14:paraId="407E2D48" w14:textId="77777777" w:rsidTr="00641200">
        <w:trPr>
          <w:trHeight w:hRule="exact" w:val="432"/>
        </w:trPr>
        <w:tc>
          <w:tcPr>
            <w:tcW w:w="5310" w:type="dxa"/>
          </w:tcPr>
          <w:p w14:paraId="3F4944D2" w14:textId="77777777" w:rsidR="006A05E0" w:rsidRPr="00A57B00" w:rsidRDefault="006A05E0" w:rsidP="006A05E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8E1F03F" w14:textId="0D1B8D5B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0ECA976D" w14:textId="77777777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1FF1DD" w14:textId="01AE0995" w:rsidR="006A05E0" w:rsidRPr="00A57B00" w:rsidRDefault="006A05E0" w:rsidP="0064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8E66C8" w14:textId="77777777" w:rsidR="006A05E0" w:rsidRPr="00A57B00" w:rsidRDefault="006A05E0" w:rsidP="00641200">
            <w:pPr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6A05E0" w:rsidRPr="00A57B00" w:rsidRDefault="006A05E0" w:rsidP="00641200">
            <w:pPr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A05E0" w:rsidRPr="00A57B00" w14:paraId="3165D8C3" w14:textId="77777777" w:rsidTr="00641200">
        <w:trPr>
          <w:trHeight w:hRule="exact" w:val="432"/>
        </w:trPr>
        <w:tc>
          <w:tcPr>
            <w:tcW w:w="5310" w:type="dxa"/>
          </w:tcPr>
          <w:p w14:paraId="439BF31B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0E670FBE" w:rsidR="006A05E0" w:rsidRPr="00A57B00" w:rsidRDefault="007708AC" w:rsidP="003C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14,420</w:t>
            </w:r>
          </w:p>
        </w:tc>
        <w:tc>
          <w:tcPr>
            <w:tcW w:w="279" w:type="dxa"/>
          </w:tcPr>
          <w:p w14:paraId="7608DA85" w14:textId="77777777" w:rsidR="006A05E0" w:rsidRPr="00A57B00" w:rsidRDefault="006A05E0" w:rsidP="006A05E0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4E824DD0" w:rsidR="006A05E0" w:rsidRPr="00A57B00" w:rsidRDefault="006A05E0" w:rsidP="003C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1E9672D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1EA73214" w:rsidR="006A05E0" w:rsidRPr="00A57B00" w:rsidRDefault="0035187A" w:rsidP="003C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13,842</w:t>
            </w:r>
          </w:p>
        </w:tc>
      </w:tr>
      <w:tr w:rsidR="006A05E0" w:rsidRPr="00A57B00" w14:paraId="49948787" w14:textId="77777777" w:rsidTr="00641200">
        <w:trPr>
          <w:trHeight w:hRule="exact" w:val="432"/>
        </w:trPr>
        <w:tc>
          <w:tcPr>
            <w:tcW w:w="5310" w:type="dxa"/>
          </w:tcPr>
          <w:p w14:paraId="2B39757A" w14:textId="77777777" w:rsidR="006A05E0" w:rsidRPr="00A57B00" w:rsidRDefault="006A05E0" w:rsidP="006A0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1D6E2A40" w:rsidR="006A05E0" w:rsidRPr="00A57B00" w:rsidRDefault="007708AC" w:rsidP="003C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14,420</w:t>
            </w:r>
          </w:p>
        </w:tc>
        <w:tc>
          <w:tcPr>
            <w:tcW w:w="279" w:type="dxa"/>
          </w:tcPr>
          <w:p w14:paraId="375FD66F" w14:textId="77777777" w:rsidR="006A05E0" w:rsidRPr="00A57B00" w:rsidRDefault="006A05E0" w:rsidP="006A05E0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77EFF555" w:rsidR="006A05E0" w:rsidRPr="00A57B00" w:rsidRDefault="006A05E0" w:rsidP="003C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11,170</w:t>
            </w:r>
          </w:p>
        </w:tc>
        <w:tc>
          <w:tcPr>
            <w:tcW w:w="270" w:type="dxa"/>
            <w:vAlign w:val="bottom"/>
          </w:tcPr>
          <w:p w14:paraId="3A0C7354" w14:textId="77777777" w:rsidR="006A05E0" w:rsidRPr="00A57B00" w:rsidRDefault="006A05E0" w:rsidP="006A05E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101003A1" w:rsidR="006A05E0" w:rsidRPr="00A57B00" w:rsidRDefault="0035187A" w:rsidP="003C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13,842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158BEA59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A3BAE" w:rsidRPr="00CA3BAE">
        <w:rPr>
          <w:rFonts w:asciiTheme="majorBidi" w:hAnsiTheme="majorBidi" w:cstheme="majorBidi"/>
          <w:sz w:val="30"/>
          <w:szCs w:val="30"/>
        </w:rPr>
        <w:t xml:space="preserve">30 </w:t>
      </w:r>
      <w:r w:rsidR="00CA3BAE" w:rsidRPr="00CA3BA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CA3BAE" w:rsidRPr="00CA3BA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CE349F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C51263">
        <w:rPr>
          <w:rFonts w:asciiTheme="majorBidi" w:hAnsiTheme="majorBidi" w:cstheme="majorBidi"/>
          <w:sz w:val="30"/>
          <w:szCs w:val="30"/>
        </w:rPr>
        <w:t>3.76</w:t>
      </w:r>
      <w:r w:rsidR="00CA3BAE">
        <w:rPr>
          <w:rFonts w:asciiTheme="majorBidi" w:hAnsiTheme="majorBidi" w:cstheme="majorBidi"/>
          <w:sz w:val="30"/>
          <w:szCs w:val="30"/>
        </w:rPr>
        <w:t xml:space="preserve"> </w:t>
      </w:r>
      <w:r w:rsidR="00A600AD" w:rsidRPr="00283726">
        <w:rPr>
          <w:rFonts w:asciiTheme="majorBidi" w:hAnsiTheme="majorBidi" w:cstheme="majorBidi"/>
          <w:sz w:val="30"/>
          <w:szCs w:val="30"/>
          <w:cs/>
        </w:rPr>
        <w:t>ถึง</w:t>
      </w:r>
      <w:r w:rsidR="004E5EF0">
        <w:rPr>
          <w:rFonts w:asciiTheme="majorBidi" w:hAnsiTheme="majorBidi" w:cstheme="majorBidi"/>
          <w:sz w:val="30"/>
          <w:szCs w:val="30"/>
        </w:rPr>
        <w:t xml:space="preserve"> </w:t>
      </w:r>
      <w:r w:rsidR="00D55C17">
        <w:rPr>
          <w:rFonts w:asciiTheme="majorBidi" w:hAnsiTheme="majorBidi" w:cstheme="majorBidi"/>
          <w:sz w:val="30"/>
          <w:szCs w:val="30"/>
        </w:rPr>
        <w:t>6.25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25D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E349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4.88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FE68559" w14:textId="11B3374B" w:rsidR="001A3671" w:rsidRPr="00EE5B7D" w:rsidRDefault="001A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3CCD18" w14:textId="4429BA8D" w:rsidR="00182D1B" w:rsidRPr="00283726" w:rsidRDefault="005A0BE8" w:rsidP="00833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  <w:tab w:val="left" w:pos="1710"/>
        </w:tabs>
        <w:spacing w:line="240" w:lineRule="auto"/>
        <w:ind w:left="105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8"/>
        <w:gridCol w:w="1052"/>
        <w:gridCol w:w="267"/>
        <w:gridCol w:w="1107"/>
        <w:gridCol w:w="280"/>
        <w:gridCol w:w="1087"/>
      </w:tblGrid>
      <w:tr w:rsidR="00BF4018" w:rsidRPr="00283726" w14:paraId="528675D0" w14:textId="77777777" w:rsidTr="003C6BCB">
        <w:tc>
          <w:tcPr>
            <w:tcW w:w="2202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6935DDAF" w14:textId="77777777" w:rsidR="007D2103" w:rsidRPr="00283726" w:rsidRDefault="007D2103" w:rsidP="00BF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F4018" w:rsidRPr="00283726" w14:paraId="0913F493" w14:textId="77777777" w:rsidTr="003C6BCB">
        <w:tc>
          <w:tcPr>
            <w:tcW w:w="2202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018" w:rsidRPr="00283726" w14:paraId="1AD52CD3" w14:textId="77777777" w:rsidTr="003C6BCB">
        <w:tc>
          <w:tcPr>
            <w:tcW w:w="2202" w:type="pct"/>
          </w:tcPr>
          <w:p w14:paraId="48042073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15DA4AE" w14:textId="74006797" w:rsidR="00FE20A3" w:rsidRPr="00283726" w:rsidRDefault="00CA3BAE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3B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0839D4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3650A4" w14:textId="3389092B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2C069DD" w14:textId="77777777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AA054C" w14:textId="5053DD3E" w:rsidR="00FE20A3" w:rsidRPr="00283726" w:rsidRDefault="00CA3BAE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3B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779A0F6B" w14:textId="77777777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4E81C4" w14:textId="7B417EA3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F4018" w:rsidRPr="00283726" w14:paraId="288CC6DC" w14:textId="77777777" w:rsidTr="003C6BCB">
        <w:tc>
          <w:tcPr>
            <w:tcW w:w="2202" w:type="pct"/>
          </w:tcPr>
          <w:p w14:paraId="5D9A62B3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6C948D1" w14:textId="08A81071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72FB40F4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F7D856" w14:textId="4776238B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E333348" w14:textId="77777777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D433B67" w14:textId="03421028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474ACDFC" w14:textId="77777777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BCD2839" w14:textId="2D363F5A" w:rsidR="00FE20A3" w:rsidRPr="00283726" w:rsidRDefault="00FE20A3" w:rsidP="0016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F4018" w:rsidRPr="00283726" w14:paraId="4E1305AF" w14:textId="77777777" w:rsidTr="003C6BCB">
        <w:tc>
          <w:tcPr>
            <w:tcW w:w="2202" w:type="pct"/>
          </w:tcPr>
          <w:p w14:paraId="3BB5A995" w14:textId="77777777" w:rsidR="00FE20A3" w:rsidRPr="00283726" w:rsidRDefault="00FE20A3" w:rsidP="00FE20A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433793CB" w14:textId="3F70B3C1" w:rsidR="00FE20A3" w:rsidRPr="00283726" w:rsidRDefault="00C61C9C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62DA458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7C44CAC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0BE543A" w14:textId="64308300" w:rsidR="00FE20A3" w:rsidRPr="00283726" w:rsidRDefault="00BD7855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</w:t>
            </w:r>
          </w:p>
        </w:tc>
        <w:tc>
          <w:tcPr>
            <w:tcW w:w="152" w:type="pct"/>
            <w:shd w:val="clear" w:color="auto" w:fill="auto"/>
          </w:tcPr>
          <w:p w14:paraId="60B204B8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86BE3E8" w14:textId="6126CFAC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BF4018" w:rsidRPr="00283726" w14:paraId="74543A1D" w14:textId="77777777" w:rsidTr="003C6BCB">
        <w:tc>
          <w:tcPr>
            <w:tcW w:w="2202" w:type="pct"/>
          </w:tcPr>
          <w:p w14:paraId="4ACDF293" w14:textId="77777777" w:rsidR="00FE20A3" w:rsidRPr="00283726" w:rsidRDefault="00FE20A3" w:rsidP="00FE20A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  <w:shd w:val="clear" w:color="auto" w:fill="auto"/>
          </w:tcPr>
          <w:p w14:paraId="59DFCFBC" w14:textId="40420C32" w:rsidR="00FE20A3" w:rsidRPr="00283726" w:rsidRDefault="00C61C9C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591</w:t>
            </w:r>
          </w:p>
        </w:tc>
        <w:tc>
          <w:tcPr>
            <w:tcW w:w="151" w:type="pct"/>
            <w:shd w:val="clear" w:color="auto" w:fill="auto"/>
          </w:tcPr>
          <w:p w14:paraId="7A31536F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15AB7FE" w14:textId="10E64FE9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5" w:type="pct"/>
            <w:shd w:val="clear" w:color="auto" w:fill="auto"/>
          </w:tcPr>
          <w:p w14:paraId="2051700E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F448853" w14:textId="341E70C4" w:rsidR="00FE20A3" w:rsidRPr="00283726" w:rsidRDefault="00BD7855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32EBDAE" w14:textId="77777777" w:rsidR="00FE20A3" w:rsidRPr="00283726" w:rsidRDefault="00FE20A3" w:rsidP="00FE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32F9AD9" w14:textId="28F9D4AD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4018" w:rsidRPr="00283726" w14:paraId="71341A7B" w14:textId="77777777" w:rsidTr="003C6BCB">
        <w:tc>
          <w:tcPr>
            <w:tcW w:w="2202" w:type="pct"/>
          </w:tcPr>
          <w:p w14:paraId="5E466F15" w14:textId="77777777" w:rsidR="00FE20A3" w:rsidRPr="00283726" w:rsidRDefault="00FE20A3" w:rsidP="00FE20A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058B0480" w:rsidR="00FE20A3" w:rsidRPr="00283726" w:rsidRDefault="00C61C9C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2,253</w:t>
            </w:r>
          </w:p>
        </w:tc>
        <w:tc>
          <w:tcPr>
            <w:tcW w:w="151" w:type="pct"/>
            <w:shd w:val="clear" w:color="auto" w:fill="auto"/>
          </w:tcPr>
          <w:p w14:paraId="27E5C1CD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6E945B15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145" w:type="pct"/>
            <w:shd w:val="clear" w:color="auto" w:fill="auto"/>
          </w:tcPr>
          <w:p w14:paraId="5EA0999A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34D61799" w:rsidR="00FE20A3" w:rsidRPr="00283726" w:rsidRDefault="00BD7855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293</w:t>
            </w:r>
          </w:p>
        </w:tc>
        <w:tc>
          <w:tcPr>
            <w:tcW w:w="152" w:type="pct"/>
            <w:shd w:val="clear" w:color="auto" w:fill="auto"/>
          </w:tcPr>
          <w:p w14:paraId="52B7D091" w14:textId="77777777" w:rsidR="00FE20A3" w:rsidRPr="00283726" w:rsidRDefault="00FE20A3" w:rsidP="00FE20A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1360A680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BF4018" w:rsidRPr="00283726" w14:paraId="37BA3E8F" w14:textId="77777777" w:rsidTr="003C6BCB">
        <w:tc>
          <w:tcPr>
            <w:tcW w:w="2202" w:type="pct"/>
          </w:tcPr>
          <w:p w14:paraId="76E8E47B" w14:textId="77777777" w:rsidR="00FE20A3" w:rsidRPr="00283726" w:rsidRDefault="00FE20A3" w:rsidP="00FE20A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0881D402" w:rsidR="00FE20A3" w:rsidRPr="00283726" w:rsidRDefault="00C61C9C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2,844</w:t>
            </w:r>
          </w:p>
        </w:tc>
        <w:tc>
          <w:tcPr>
            <w:tcW w:w="151" w:type="pct"/>
            <w:shd w:val="clear" w:color="auto" w:fill="auto"/>
          </w:tcPr>
          <w:p w14:paraId="064870CE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4C7732BC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</w:t>
            </w:r>
          </w:p>
        </w:tc>
        <w:tc>
          <w:tcPr>
            <w:tcW w:w="145" w:type="pct"/>
            <w:shd w:val="clear" w:color="auto" w:fill="auto"/>
          </w:tcPr>
          <w:p w14:paraId="6C8A58D3" w14:textId="77777777" w:rsidR="00FE20A3" w:rsidRPr="00283726" w:rsidRDefault="00FE20A3" w:rsidP="00FE20A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7718FD16" w:rsidR="00FE20A3" w:rsidRPr="00283726" w:rsidRDefault="00BD7855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350</w:t>
            </w:r>
          </w:p>
        </w:tc>
        <w:tc>
          <w:tcPr>
            <w:tcW w:w="152" w:type="pct"/>
            <w:shd w:val="clear" w:color="auto" w:fill="auto"/>
          </w:tcPr>
          <w:p w14:paraId="1C23901B" w14:textId="77777777" w:rsidR="00FE20A3" w:rsidRPr="00283726" w:rsidRDefault="00FE20A3" w:rsidP="00FE20A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7DE03212" w:rsidR="00FE20A3" w:rsidRPr="0016352D" w:rsidRDefault="00FE20A3" w:rsidP="00163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5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3A976BFD" w14:textId="6E509797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1EF1BAC9" w:rsidR="007C743A" w:rsidRPr="00973796" w:rsidRDefault="005A0BE8" w:rsidP="00CD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53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D9757A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D9757A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AB2614" w:rsidRPr="00D9757A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FA4924" w:rsidRPr="00D9757A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D9757A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ค่าตอบแทนผู้บริหารที่สำคัญ</w:t>
      </w:r>
    </w:p>
    <w:p w14:paraId="35E412B3" w14:textId="77777777" w:rsidR="00FE20A3" w:rsidRPr="00165864" w:rsidRDefault="00FE20A3" w:rsidP="00FE20A3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1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218"/>
        <w:gridCol w:w="1034"/>
        <w:gridCol w:w="270"/>
        <w:gridCol w:w="1048"/>
        <w:gridCol w:w="270"/>
        <w:gridCol w:w="1107"/>
        <w:gridCol w:w="279"/>
        <w:gridCol w:w="1089"/>
      </w:tblGrid>
      <w:tr w:rsidR="00FE20A3" w:rsidRPr="000E42DF" w14:paraId="4DB3117F" w14:textId="77777777" w:rsidTr="00C91FE4">
        <w:trPr>
          <w:trHeight w:hRule="exact" w:val="360"/>
        </w:trPr>
        <w:tc>
          <w:tcPr>
            <w:tcW w:w="4221" w:type="dxa"/>
          </w:tcPr>
          <w:p w14:paraId="09AE1B99" w14:textId="77777777" w:rsidR="00FE20A3" w:rsidRPr="000E42DF" w:rsidRDefault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3" w:type="dxa"/>
            <w:gridSpan w:val="3"/>
          </w:tcPr>
          <w:p w14:paraId="77656364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2F6FB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hideMark/>
          </w:tcPr>
          <w:p w14:paraId="11E9B435" w14:textId="77777777" w:rsidR="00FE20A3" w:rsidRPr="000E42DF" w:rsidRDefault="00FE20A3" w:rsidP="00BF4018">
            <w:pPr>
              <w:tabs>
                <w:tab w:val="left" w:pos="540"/>
              </w:tabs>
              <w:spacing w:line="240" w:lineRule="auto"/>
              <w:ind w:right="-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0E42DF" w14:paraId="475AF22E" w14:textId="77777777" w:rsidTr="00C91FE4">
        <w:trPr>
          <w:trHeight w:hRule="exact" w:val="360"/>
        </w:trPr>
        <w:tc>
          <w:tcPr>
            <w:tcW w:w="4221" w:type="dxa"/>
          </w:tcPr>
          <w:p w14:paraId="69B31079" w14:textId="77777777" w:rsidR="00FE20A3" w:rsidRPr="000E42DF" w:rsidRDefault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BDBE9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8026FA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41A8A" w14:textId="77777777" w:rsidR="00FE20A3" w:rsidRPr="000E42DF" w:rsidRDefault="00FE20A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0A3" w:rsidRPr="000E42DF" w14:paraId="106493B6" w14:textId="77777777" w:rsidTr="00C91FE4">
        <w:trPr>
          <w:trHeight w:hRule="exact" w:val="360"/>
        </w:trPr>
        <w:tc>
          <w:tcPr>
            <w:tcW w:w="4221" w:type="dxa"/>
          </w:tcPr>
          <w:p w14:paraId="0709A495" w14:textId="77777777" w:rsidR="00FE20A3" w:rsidRPr="000E42DF" w:rsidRDefault="00FE20A3" w:rsidP="00FE20A3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A1C0" w14:textId="24EB5909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791061" w14:textId="77777777" w:rsidR="00FE20A3" w:rsidRPr="000E42DF" w:rsidRDefault="00FE20A3" w:rsidP="00FE20A3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6139B" w14:textId="29952D8B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DB0E40" w14:textId="77777777" w:rsidR="00FE20A3" w:rsidRPr="000E42DF" w:rsidRDefault="00FE20A3" w:rsidP="00FE20A3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EB17F" w14:textId="32280DBC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26AC45E8" w14:textId="77777777" w:rsidR="00FE20A3" w:rsidRPr="000E42DF" w:rsidRDefault="00FE20A3" w:rsidP="00FE20A3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296EB" w14:textId="35B1D5D8" w:rsidR="00FE20A3" w:rsidRPr="000E42DF" w:rsidRDefault="00FE20A3" w:rsidP="00FE20A3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20A3" w:rsidRPr="000E42DF" w14:paraId="5CAAFEB8" w14:textId="77777777" w:rsidTr="00C91FE4">
        <w:trPr>
          <w:trHeight w:hRule="exact" w:val="389"/>
        </w:trPr>
        <w:tc>
          <w:tcPr>
            <w:tcW w:w="4221" w:type="dxa"/>
            <w:hideMark/>
          </w:tcPr>
          <w:p w14:paraId="7D835487" w14:textId="19ABF347" w:rsidR="00FE20A3" w:rsidRPr="000E42DF" w:rsidRDefault="00FE20A3" w:rsidP="00FE20A3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2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A3BAE" w:rsidRPr="00CA3B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A3BAE" w:rsidRPr="00CA3B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5" w:type="dxa"/>
          </w:tcPr>
          <w:p w14:paraId="324EADB7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B03E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814DCC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24A46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5383DFD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9AEF598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108429" w14:textId="77777777" w:rsidR="00FE20A3" w:rsidRPr="000E42DF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45D93" w:rsidRPr="000E42DF" w14:paraId="2E2A468A" w14:textId="77777777" w:rsidTr="00C91FE4">
        <w:trPr>
          <w:trHeight w:hRule="exact" w:val="360"/>
        </w:trPr>
        <w:tc>
          <w:tcPr>
            <w:tcW w:w="4221" w:type="dxa"/>
            <w:hideMark/>
          </w:tcPr>
          <w:p w14:paraId="26FAD347" w14:textId="77777777" w:rsidR="00B45D93" w:rsidRPr="000E42DF" w:rsidRDefault="00B45D93" w:rsidP="00B45D9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35" w:type="dxa"/>
          </w:tcPr>
          <w:p w14:paraId="7F881CFC" w14:textId="5D619432" w:rsidR="00B45D93" w:rsidRPr="00C91FE4" w:rsidRDefault="00663461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23CCF9B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994B93A" w14:textId="71EFA962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29928E15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619551" w14:textId="1ABFF909" w:rsidR="00B45D93" w:rsidRPr="007D3399" w:rsidRDefault="00CA3272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173</w:t>
            </w:r>
          </w:p>
        </w:tc>
        <w:tc>
          <w:tcPr>
            <w:tcW w:w="279" w:type="dxa"/>
          </w:tcPr>
          <w:p w14:paraId="18AA2E8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C7AC4F" w14:textId="68785AE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B45D93" w:rsidRPr="000E42DF" w14:paraId="69842D06" w14:textId="77777777" w:rsidTr="00C91FE4">
        <w:trPr>
          <w:trHeight w:hRule="exact" w:val="360"/>
        </w:trPr>
        <w:tc>
          <w:tcPr>
            <w:tcW w:w="4221" w:type="dxa"/>
            <w:hideMark/>
          </w:tcPr>
          <w:p w14:paraId="26E0EEEE" w14:textId="77777777" w:rsidR="00B45D93" w:rsidRPr="000E42DF" w:rsidRDefault="00B45D93" w:rsidP="00B45D9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35" w:type="dxa"/>
          </w:tcPr>
          <w:p w14:paraId="1E3AEF4A" w14:textId="77777777" w:rsidR="00B45D93" w:rsidRPr="00C91FE4" w:rsidRDefault="00B45D93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AA0A8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AF21E68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5394D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F3F751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63CF0B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0AB30F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D93" w:rsidRPr="000E42DF" w14:paraId="22D6F7D9" w14:textId="77777777" w:rsidTr="00C91FE4">
        <w:trPr>
          <w:trHeight w:hRule="exact" w:val="360"/>
        </w:trPr>
        <w:tc>
          <w:tcPr>
            <w:tcW w:w="4221" w:type="dxa"/>
            <w:hideMark/>
          </w:tcPr>
          <w:p w14:paraId="0EC03293" w14:textId="77777777" w:rsidR="00B45D93" w:rsidRPr="000E42DF" w:rsidRDefault="00B45D93" w:rsidP="00B45D93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35" w:type="dxa"/>
          </w:tcPr>
          <w:p w14:paraId="7E60DA62" w14:textId="77777777" w:rsidR="00B45D93" w:rsidRPr="00C91FE4" w:rsidRDefault="00B45D93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6EF84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33F75FD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E5F59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ABCBDAA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9" w:type="dxa"/>
          </w:tcPr>
          <w:p w14:paraId="25C4DE8D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C9A9F1E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D93" w:rsidRPr="000E42DF" w14:paraId="41C75405" w14:textId="77777777" w:rsidTr="00C91FE4">
        <w:trPr>
          <w:trHeight w:hRule="exact" w:val="360"/>
        </w:trPr>
        <w:tc>
          <w:tcPr>
            <w:tcW w:w="4221" w:type="dxa"/>
            <w:hideMark/>
          </w:tcPr>
          <w:p w14:paraId="2BEF1148" w14:textId="77777777" w:rsidR="00B45D93" w:rsidRPr="000E42DF" w:rsidRDefault="00B45D93" w:rsidP="00B45D93">
            <w:pPr>
              <w:tabs>
                <w:tab w:val="left" w:pos="1152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35" w:type="dxa"/>
          </w:tcPr>
          <w:p w14:paraId="0D76BBA5" w14:textId="21978C61" w:rsidR="00B45D93" w:rsidRPr="00C91FE4" w:rsidRDefault="00663461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F095D2B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5480540" w14:textId="12420DB0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6FE3ECA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BBC3B9" w14:textId="51C1832B" w:rsidR="00B45D93" w:rsidRPr="007D3399" w:rsidRDefault="00CA3272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485038E5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A374DE" w14:textId="6C442E8D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45D93" w:rsidRPr="000E42DF" w14:paraId="08595F25" w14:textId="77777777" w:rsidTr="00C91FE4">
        <w:trPr>
          <w:trHeight w:hRule="exact" w:val="360"/>
        </w:trPr>
        <w:tc>
          <w:tcPr>
            <w:tcW w:w="4221" w:type="dxa"/>
            <w:hideMark/>
          </w:tcPr>
          <w:p w14:paraId="16EF28D3" w14:textId="77777777" w:rsidR="00B45D93" w:rsidRPr="000E42DF" w:rsidRDefault="00B45D93" w:rsidP="00B45D93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DD46E" w14:textId="3626DC4A" w:rsidR="00B45D93" w:rsidRPr="00C91FE4" w:rsidRDefault="00663461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1,223</w:t>
            </w:r>
          </w:p>
        </w:tc>
        <w:tc>
          <w:tcPr>
            <w:tcW w:w="270" w:type="dxa"/>
          </w:tcPr>
          <w:p w14:paraId="77CB7F7C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6BE3E" w14:textId="0B13E0CC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</w:t>
            </w:r>
          </w:p>
        </w:tc>
        <w:tc>
          <w:tcPr>
            <w:tcW w:w="270" w:type="dxa"/>
          </w:tcPr>
          <w:p w14:paraId="331D36A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66E40" w14:textId="4E83989D" w:rsidR="00B45D93" w:rsidRPr="007D3399" w:rsidRDefault="00CA3272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176</w:t>
            </w:r>
          </w:p>
        </w:tc>
        <w:tc>
          <w:tcPr>
            <w:tcW w:w="279" w:type="dxa"/>
          </w:tcPr>
          <w:p w14:paraId="11804EF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218AD" w14:textId="0EBAC0E0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  <w:tr w:rsidR="00B45D93" w:rsidRPr="000E42DF" w14:paraId="2E6ACDED" w14:textId="77777777" w:rsidTr="00C91FE4">
        <w:trPr>
          <w:trHeight w:hRule="exact" w:val="144"/>
        </w:trPr>
        <w:tc>
          <w:tcPr>
            <w:tcW w:w="4221" w:type="dxa"/>
          </w:tcPr>
          <w:p w14:paraId="67A3CE0E" w14:textId="77777777" w:rsidR="00B45D93" w:rsidRPr="00EC01BD" w:rsidRDefault="00B45D93" w:rsidP="00B45D93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1224E81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E86BF6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B827948" w14:textId="77777777" w:rsidR="00B45D93" w:rsidRPr="000E42DF" w:rsidRDefault="00B45D93" w:rsidP="0079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73B2D9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A0F3B0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5B1A45E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FB86AF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45D93" w:rsidRPr="000E42DF" w14:paraId="188618D4" w14:textId="77777777" w:rsidTr="00C91FE4">
        <w:tc>
          <w:tcPr>
            <w:tcW w:w="4221" w:type="dxa"/>
            <w:hideMark/>
          </w:tcPr>
          <w:p w14:paraId="526ADB95" w14:textId="42835F4E" w:rsidR="00B45D93" w:rsidRPr="00BB1738" w:rsidRDefault="00B45D93" w:rsidP="00B45D93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3B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3B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5" w:type="dxa"/>
          </w:tcPr>
          <w:p w14:paraId="6876BED7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42489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E7A5ADD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C8183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016565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09B8F42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D3C054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45D93" w:rsidRPr="000E42DF" w14:paraId="6EFEEC22" w14:textId="77777777" w:rsidTr="00C91FE4">
        <w:tc>
          <w:tcPr>
            <w:tcW w:w="4221" w:type="dxa"/>
          </w:tcPr>
          <w:p w14:paraId="6B734D56" w14:textId="77777777" w:rsidR="00B45D93" w:rsidRPr="00BB1738" w:rsidRDefault="00B45D93" w:rsidP="00B45D93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73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35" w:type="dxa"/>
          </w:tcPr>
          <w:p w14:paraId="416AD1A8" w14:textId="77777777" w:rsidR="00B45D93" w:rsidRPr="00C91FE4" w:rsidRDefault="00B45D93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E5C9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F11BFF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BE685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5750D6" w14:textId="77777777" w:rsidR="00B45D93" w:rsidRPr="007D3399" w:rsidRDefault="00B45D9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279" w:type="dxa"/>
          </w:tcPr>
          <w:p w14:paraId="7BC4F762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535C0B" w14:textId="77777777" w:rsidR="00B45D93" w:rsidRPr="000E42DF" w:rsidRDefault="00B45D93" w:rsidP="00B4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472E" w:rsidRPr="000E42DF" w14:paraId="0ADF17EB" w14:textId="77777777" w:rsidTr="00C91FE4">
        <w:tc>
          <w:tcPr>
            <w:tcW w:w="4221" w:type="dxa"/>
            <w:hideMark/>
          </w:tcPr>
          <w:p w14:paraId="44B5C1E6" w14:textId="77777777" w:rsidR="0043472E" w:rsidRPr="006C6C34" w:rsidRDefault="0043472E" w:rsidP="0043472E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6C6C3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C5D9D" w14:textId="0F06CD6C" w:rsidR="0043472E" w:rsidRPr="00C91FE4" w:rsidRDefault="00663461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20000756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623AB" w14:textId="53F2DB97" w:rsidR="0043472E" w:rsidRPr="007D3399" w:rsidRDefault="0043472E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1E331E28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89F80" w14:textId="0E616A4C" w:rsidR="0043472E" w:rsidRPr="007D3399" w:rsidRDefault="00CA3272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108</w:t>
            </w:r>
          </w:p>
        </w:tc>
        <w:tc>
          <w:tcPr>
            <w:tcW w:w="279" w:type="dxa"/>
          </w:tcPr>
          <w:p w14:paraId="0DABC978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CBD83" w14:textId="07625FFE" w:rsidR="0043472E" w:rsidRPr="007D3399" w:rsidRDefault="0043472E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3472E" w:rsidRPr="000E42DF" w14:paraId="6DACC272" w14:textId="77777777" w:rsidTr="00C91FE4">
        <w:tc>
          <w:tcPr>
            <w:tcW w:w="4221" w:type="dxa"/>
            <w:hideMark/>
          </w:tcPr>
          <w:p w14:paraId="2BA5573B" w14:textId="77777777" w:rsidR="0043472E" w:rsidRPr="000E42DF" w:rsidRDefault="0043472E" w:rsidP="0043472E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04981" w14:textId="23123737" w:rsidR="0043472E" w:rsidRPr="00C91FE4" w:rsidRDefault="00663461" w:rsidP="00C91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68E08FE2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CCFE3" w14:textId="26DF1982" w:rsidR="0043472E" w:rsidRPr="007D3399" w:rsidRDefault="0043472E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42BFDCEE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B6968" w14:textId="7837F3D5" w:rsidR="0043472E" w:rsidRPr="007D3399" w:rsidRDefault="00CA3272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108</w:t>
            </w:r>
          </w:p>
        </w:tc>
        <w:tc>
          <w:tcPr>
            <w:tcW w:w="279" w:type="dxa"/>
          </w:tcPr>
          <w:p w14:paraId="6057978A" w14:textId="77777777" w:rsidR="0043472E" w:rsidRPr="000E42DF" w:rsidRDefault="0043472E" w:rsidP="0043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D8464" w14:textId="640936B6" w:rsidR="0043472E" w:rsidRPr="007D3399" w:rsidRDefault="0043472E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389983B3" w14:textId="77777777" w:rsidR="001A3671" w:rsidRDefault="001A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6E2C7A" w14:textId="19965DCF" w:rsidR="0080549B" w:rsidRPr="00283726" w:rsidRDefault="005A0BE8" w:rsidP="00DF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D900A7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p w14:paraId="55C34FCD" w14:textId="52B80108" w:rsidR="0080549B" w:rsidRPr="00283726" w:rsidRDefault="0080549B" w:rsidP="00DF26B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D900A7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67"/>
        <w:gridCol w:w="261"/>
        <w:gridCol w:w="1116"/>
        <w:gridCol w:w="279"/>
        <w:gridCol w:w="1076"/>
      </w:tblGrid>
      <w:tr w:rsidR="00E87F43" w:rsidRPr="00283726" w14:paraId="0EF620AF" w14:textId="77777777" w:rsidTr="007D3399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</w:tcPr>
          <w:p w14:paraId="0CE381C5" w14:textId="77777777" w:rsidR="00E87F43" w:rsidRPr="00283726" w:rsidRDefault="00E87F43" w:rsidP="00BF4018">
            <w:pPr>
              <w:tabs>
                <w:tab w:val="left" w:pos="540"/>
              </w:tabs>
              <w:ind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7D3399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0A3" w:rsidRPr="00283726" w14:paraId="690E4D57" w14:textId="77777777" w:rsidTr="007D3399">
        <w:trPr>
          <w:trHeight w:hRule="exact" w:val="430"/>
        </w:trPr>
        <w:tc>
          <w:tcPr>
            <w:tcW w:w="4102" w:type="dxa"/>
          </w:tcPr>
          <w:p w14:paraId="0F0BB296" w14:textId="77777777" w:rsidR="00FE20A3" w:rsidRPr="00283726" w:rsidRDefault="00FE20A3" w:rsidP="00FE20A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592E9C3C" w:rsidR="00FE20A3" w:rsidRPr="00283726" w:rsidRDefault="00CA3BAE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3B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833355F" w14:textId="3C4AF013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1" w:type="dxa"/>
          </w:tcPr>
          <w:p w14:paraId="4F933615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D8EA2C9" w14:textId="2ABD6D29" w:rsidR="00FE20A3" w:rsidRPr="00283726" w:rsidRDefault="00CA3BAE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B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3B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407ED15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F1F2653" w14:textId="7F4F053D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0A3" w:rsidRPr="00283726" w14:paraId="2445E4C8" w14:textId="77777777" w:rsidTr="007D3399">
        <w:trPr>
          <w:trHeight w:hRule="exact" w:val="430"/>
        </w:trPr>
        <w:tc>
          <w:tcPr>
            <w:tcW w:w="4102" w:type="dxa"/>
          </w:tcPr>
          <w:p w14:paraId="10FDB542" w14:textId="77777777" w:rsidR="00FE20A3" w:rsidRPr="00283726" w:rsidRDefault="00FE20A3" w:rsidP="00FE20A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69F5620A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BC260A1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B020BA1" w14:textId="0B6E0B65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4885052A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22408D4" w14:textId="3AC7F6E1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2B738E6D" w14:textId="77777777" w:rsidR="00FE20A3" w:rsidRPr="00283726" w:rsidRDefault="00FE20A3" w:rsidP="00FE20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B2BA42C" w14:textId="1A5AEC77" w:rsidR="00FE20A3" w:rsidRPr="00283726" w:rsidRDefault="00FE20A3" w:rsidP="007D3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E20A3" w:rsidRPr="00283726" w14:paraId="3E547D54" w14:textId="77777777" w:rsidTr="007D3399">
        <w:trPr>
          <w:trHeight w:hRule="exact" w:val="395"/>
        </w:trPr>
        <w:tc>
          <w:tcPr>
            <w:tcW w:w="4102" w:type="dxa"/>
          </w:tcPr>
          <w:p w14:paraId="28669A5C" w14:textId="77777777" w:rsidR="00FE20A3" w:rsidRPr="00283726" w:rsidRDefault="00FE20A3" w:rsidP="00DF26B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2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AA3F33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EB7229C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2B77E08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46ADE10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2D5C78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0A3" w:rsidRPr="00283726" w14:paraId="1CE23CDE" w14:textId="77777777" w:rsidTr="007D3399">
        <w:trPr>
          <w:trHeight w:hRule="exact" w:val="395"/>
        </w:trPr>
        <w:tc>
          <w:tcPr>
            <w:tcW w:w="4102" w:type="dxa"/>
          </w:tcPr>
          <w:p w14:paraId="4A58DFF3" w14:textId="77777777" w:rsidR="00FE20A3" w:rsidRPr="00283726" w:rsidRDefault="00FE20A3" w:rsidP="00DF26B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FF5243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7B677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B3D0205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5E833FB9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C30881A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0A3" w:rsidRPr="00283726" w14:paraId="6764CA09" w14:textId="77777777" w:rsidTr="007D3399">
        <w:trPr>
          <w:trHeight w:hRule="exact" w:val="395"/>
        </w:trPr>
        <w:tc>
          <w:tcPr>
            <w:tcW w:w="4102" w:type="dxa"/>
          </w:tcPr>
          <w:p w14:paraId="2E45C806" w14:textId="354C5C91" w:rsidR="00FE20A3" w:rsidRPr="00283726" w:rsidRDefault="00FE20A3" w:rsidP="00FE20A3">
            <w:pPr>
              <w:pStyle w:val="a"/>
              <w:tabs>
                <w:tab w:val="clear" w:pos="1080"/>
              </w:tabs>
              <w:ind w:left="491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7FF46053" w:rsidR="00FE20A3" w:rsidRPr="007D3399" w:rsidRDefault="0023602E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74</w:t>
            </w:r>
            <w:r w:rsidR="0014216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694AC51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0A35AC6" w14:textId="4DAE7C91" w:rsidR="00FE20A3" w:rsidRPr="00283726" w:rsidRDefault="00FE20A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8" w:lineRule="atLeast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61" w:type="dxa"/>
          </w:tcPr>
          <w:p w14:paraId="65DE0C02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27F9DC5" w14:textId="23435227" w:rsidR="00FE20A3" w:rsidRPr="007D3399" w:rsidRDefault="00D21A57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D3399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44D43767" w14:textId="77777777" w:rsidR="00FE20A3" w:rsidRPr="00283726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C5E4409" w14:textId="39EDAA08" w:rsidR="00FE20A3" w:rsidRPr="00283726" w:rsidRDefault="00FE20A3" w:rsidP="007D3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8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97CE414" w14:textId="7F802DC7" w:rsidR="005A0BE8" w:rsidRPr="00D900A7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29DF485" w14:textId="2F1CC8BD" w:rsidR="006E1A58" w:rsidRPr="00283726" w:rsidRDefault="006E1A58" w:rsidP="0036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สัญญาสำคัญ</w:t>
      </w:r>
    </w:p>
    <w:p w14:paraId="140E387B" w14:textId="77777777" w:rsidR="00BD4D7D" w:rsidRPr="00FB785D" w:rsidRDefault="006E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8C026B1" w14:textId="63B65B7B" w:rsidR="006E1A58" w:rsidRPr="00BD4D7D" w:rsidRDefault="00BD4D7D" w:rsidP="00DF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D4D7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เรสเทอรองท์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แอนด์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ฟู้ดเชน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จํากัด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ซึ่งเป็นบริษัทย่อยทางอ้อมที่บริษัทถือหุ้นในสัดส่วนร้อยละ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99.97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เข้าทำสัญญาซื้อขายเครื่องหมายการค้าและบริการ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FIVE STAR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ในต่างประเทศ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จากบริษัท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เครือเจริญโภคภัณฑ์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theme="majorBidi"/>
          <w:sz w:val="30"/>
          <w:szCs w:val="30"/>
        </w:rPr>
        <w:t xml:space="preserve">317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E47B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14E3A" w:rsidRPr="00443D13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4E47BA" w:rsidRPr="00443D13">
        <w:rPr>
          <w:rFonts w:asciiTheme="majorBidi" w:hAnsiTheme="majorBidi" w:cs="Angsana New" w:hint="cs"/>
          <w:sz w:val="30"/>
          <w:szCs w:val="30"/>
          <w:cs/>
        </w:rPr>
        <w:t>มีการจ่ายชำระ</w:t>
      </w:r>
      <w:r w:rsidR="00C14E3A" w:rsidRPr="00443D13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45BB2" w:rsidRPr="00443D13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F22CDD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B45BB2" w:rsidRPr="00443D13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B45BB2" w:rsidRPr="00443D13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962CF6" w:rsidRPr="00443D13">
        <w:rPr>
          <w:rFonts w:asciiTheme="majorBidi" w:hAnsiTheme="majorBidi" w:cs="Angsana New"/>
          <w:sz w:val="30"/>
          <w:szCs w:val="30"/>
        </w:rPr>
        <w:br/>
      </w:r>
      <w:r w:rsidR="00443D13" w:rsidRPr="00443D13">
        <w:rPr>
          <w:rFonts w:asciiTheme="majorBidi" w:hAnsiTheme="majorBidi" w:cs="Angsana New"/>
          <w:sz w:val="30"/>
          <w:szCs w:val="30"/>
        </w:rPr>
        <w:t xml:space="preserve">30 </w:t>
      </w:r>
      <w:r w:rsidR="00443D13" w:rsidRPr="00443D1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43D13" w:rsidRPr="00443D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5BB2" w:rsidRPr="00443D13">
        <w:rPr>
          <w:rFonts w:asciiTheme="majorBidi" w:hAnsiTheme="majorBidi" w:cs="Angsana New"/>
          <w:sz w:val="30"/>
          <w:szCs w:val="30"/>
        </w:rPr>
        <w:t>2566</w:t>
      </w:r>
      <w:r w:rsidR="00B45BB2" w:rsidRPr="00443D1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45BB2" w:rsidRPr="00934819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C14E3A" w:rsidRPr="009348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14E3A" w:rsidRPr="00934819">
        <w:rPr>
          <w:rFonts w:asciiTheme="majorBidi" w:hAnsiTheme="majorBidi" w:cs="Angsana New"/>
          <w:sz w:val="30"/>
          <w:szCs w:val="30"/>
        </w:rPr>
        <w:t xml:space="preserve">159 </w:t>
      </w:r>
      <w:r w:rsidR="00C14E3A" w:rsidRPr="0093481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D4D7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ทั้งนี้การโอนกรรมสิทธิ์ในเครื่องหมายการค้าและบริกา</w:t>
      </w:r>
      <w:r>
        <w:rPr>
          <w:rFonts w:asciiTheme="majorBidi" w:hAnsiTheme="majorBidi" w:cs="Angsana New" w:hint="cs"/>
          <w:sz w:val="30"/>
          <w:szCs w:val="30"/>
          <w:cs/>
        </w:rPr>
        <w:t>ร</w:t>
      </w:r>
      <w:r w:rsidRPr="00BD4D7D">
        <w:rPr>
          <w:rFonts w:asciiTheme="majorBidi" w:hAnsiTheme="majorBidi" w:cs="Angsana New" w:hint="cs"/>
          <w:sz w:val="30"/>
          <w:szCs w:val="30"/>
          <w:cs/>
        </w:rPr>
        <w:t>ดังกล่าวจะแล้วเสร็จเมื่อการจดทะเบียนโอนกรรมสิทธิ์ในเครื่องหมายการค้าและบริการในแต่ละประเทศเสร็จสมบูรณ์</w:t>
      </w:r>
      <w:r w:rsidR="006E1A58" w:rsidRPr="00BD4D7D">
        <w:rPr>
          <w:rFonts w:asciiTheme="majorBidi" w:hAnsiTheme="majorBidi" w:cstheme="majorBidi"/>
          <w:sz w:val="30"/>
          <w:szCs w:val="30"/>
          <w:cs/>
        </w:rPr>
        <w:tab/>
      </w:r>
    </w:p>
    <w:p w14:paraId="14C8758C" w14:textId="6E141DAF" w:rsidR="00C13727" w:rsidRDefault="00C13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E49D269" w14:textId="77777777" w:rsidR="00C142F6" w:rsidRPr="00283726" w:rsidRDefault="005A0BE8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F21309" w:rsidRPr="00283726">
        <w:rPr>
          <w:rFonts w:asciiTheme="majorBidi" w:hAnsiTheme="majorBidi" w:cstheme="majorBidi"/>
          <w:sz w:val="30"/>
          <w:szCs w:val="30"/>
        </w:rPr>
        <w:tab/>
      </w:r>
      <w:r w:rsidR="00EE3618" w:rsidRPr="00BE7C7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365845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3B2B8ECA" w:rsidR="00242380" w:rsidRPr="00412279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12279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412279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412279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>ด</w:t>
      </w:r>
      <w:r w:rsidR="009226DC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412279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4122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437B" w:rsidRPr="00FB437B">
        <w:rPr>
          <w:rFonts w:asciiTheme="majorBidi" w:hAnsiTheme="majorBidi" w:cs="Angsana New"/>
          <w:sz w:val="30"/>
          <w:szCs w:val="30"/>
        </w:rPr>
        <w:t xml:space="preserve">30 </w:t>
      </w:r>
      <w:r w:rsidR="00FB437B" w:rsidRPr="00FB437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B437B" w:rsidRPr="00FB43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412279">
        <w:rPr>
          <w:rFonts w:asciiTheme="majorBidi" w:hAnsiTheme="majorBidi" w:cs="Angsana New"/>
          <w:sz w:val="30"/>
          <w:szCs w:val="30"/>
        </w:rPr>
        <w:t>256</w:t>
      </w:r>
      <w:r w:rsidR="00565CCA" w:rsidRPr="00412279">
        <w:rPr>
          <w:rFonts w:asciiTheme="majorBidi" w:hAnsiTheme="majorBidi" w:cs="Angsana New"/>
          <w:sz w:val="30"/>
          <w:szCs w:val="30"/>
        </w:rPr>
        <w:t>6</w:t>
      </w:r>
    </w:p>
    <w:p w14:paraId="4D69EA3A" w14:textId="77777777" w:rsidR="00C94FB8" w:rsidRPr="00365845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37"/>
        <w:gridCol w:w="1620"/>
        <w:gridCol w:w="253"/>
        <w:gridCol w:w="1970"/>
      </w:tblGrid>
      <w:tr w:rsidR="00C1109F" w:rsidRPr="00283726" w14:paraId="0ED2C812" w14:textId="77777777" w:rsidTr="00B6637A">
        <w:tc>
          <w:tcPr>
            <w:tcW w:w="5337" w:type="dxa"/>
            <w:vAlign w:val="bottom"/>
          </w:tcPr>
          <w:p w14:paraId="3F6112D2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3843" w:type="dxa"/>
            <w:gridSpan w:val="3"/>
            <w:vAlign w:val="bottom"/>
          </w:tcPr>
          <w:p w14:paraId="0F92D3C4" w14:textId="54C94553" w:rsidR="00C1109F" w:rsidRPr="00283726" w:rsidRDefault="00C1109F" w:rsidP="00BF4018">
            <w:pPr>
              <w:tabs>
                <w:tab w:val="clear" w:pos="1871"/>
                <w:tab w:val="left" w:pos="540"/>
              </w:tabs>
              <w:ind w:right="-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283726" w14:paraId="6FF4D1D8" w14:textId="77777777" w:rsidTr="00B6637A">
        <w:tc>
          <w:tcPr>
            <w:tcW w:w="5337" w:type="dxa"/>
            <w:vAlign w:val="bottom"/>
          </w:tcPr>
          <w:p w14:paraId="12F114F7" w14:textId="1C25DF69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  <w:vAlign w:val="center"/>
          </w:tcPr>
          <w:p w14:paraId="4737CC85" w14:textId="77777777" w:rsidR="00C1109F" w:rsidRPr="00283726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283726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04552" w:rsidRPr="00283726" w14:paraId="715A0C52" w14:textId="77777777" w:rsidTr="00B6637A">
        <w:tc>
          <w:tcPr>
            <w:tcW w:w="5337" w:type="dxa"/>
            <w:vAlign w:val="bottom"/>
          </w:tcPr>
          <w:p w14:paraId="3B1A8004" w14:textId="2D2C90B9" w:rsidR="00B04552" w:rsidRPr="003C3094" w:rsidRDefault="00FE7220" w:rsidP="00B0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 w:rsidRPr="0082759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  <w:r w:rsidR="00B04552" w:rsidRPr="003C309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ใน</w:t>
            </w:r>
            <w:r w:rsidR="00B04552" w:rsidRPr="003C309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B04552" w:rsidRPr="003C3094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Charoen Pokphand Enterprise </w:t>
            </w:r>
          </w:p>
        </w:tc>
        <w:tc>
          <w:tcPr>
            <w:tcW w:w="1620" w:type="dxa"/>
          </w:tcPr>
          <w:p w14:paraId="02ADFF96" w14:textId="4AEE73C5" w:rsidR="00B04552" w:rsidRPr="00B04552" w:rsidRDefault="00B04552" w:rsidP="00B0455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vAlign w:val="center"/>
          </w:tcPr>
          <w:p w14:paraId="6832C0B5" w14:textId="77777777" w:rsidR="00B04552" w:rsidRPr="00283726" w:rsidRDefault="00B04552" w:rsidP="00B0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7E17C7D4" w14:textId="0BC6210C" w:rsidR="00B04552" w:rsidRPr="00240337" w:rsidRDefault="00B04552" w:rsidP="00B04552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BD04B6" w:rsidRPr="00283726" w14:paraId="0F229931" w14:textId="77777777" w:rsidTr="00B6637A">
        <w:tc>
          <w:tcPr>
            <w:tcW w:w="5337" w:type="dxa"/>
            <w:vAlign w:val="bottom"/>
          </w:tcPr>
          <w:p w14:paraId="5CE01D16" w14:textId="7EA561A8" w:rsidR="00BD04B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C3094">
              <w:rPr>
                <w:rFonts w:ascii="Angsana New" w:hAnsi="Angsana New" w:cs="Angsana New" w:hint="cs"/>
                <w:bCs/>
                <w:sz w:val="30"/>
                <w:szCs w:val="30"/>
              </w:rPr>
              <w:t>(Taiwan) Co., Ltd.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(“CPE”)</w:t>
            </w:r>
          </w:p>
        </w:tc>
        <w:tc>
          <w:tcPr>
            <w:tcW w:w="1620" w:type="dxa"/>
          </w:tcPr>
          <w:p w14:paraId="1CC8CAB5" w14:textId="56F3EF63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  <w:vAlign w:val="center"/>
          </w:tcPr>
          <w:p w14:paraId="5E1542F1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70B5F270" w14:textId="67339037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2,597</w:t>
            </w:r>
          </w:p>
        </w:tc>
      </w:tr>
      <w:tr w:rsidR="00BD04B6" w:rsidRPr="00283726" w14:paraId="69C873A3" w14:textId="77777777" w:rsidTr="00B6637A">
        <w:tc>
          <w:tcPr>
            <w:tcW w:w="5337" w:type="dxa"/>
            <w:vAlign w:val="bottom"/>
          </w:tcPr>
          <w:p w14:paraId="2BABAB6C" w14:textId="0FA30FC1" w:rsidR="00BD04B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003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0003C2">
              <w:rPr>
                <w:rFonts w:asciiTheme="majorBidi" w:hAnsiTheme="majorBidi" w:cstheme="majorBidi"/>
                <w:sz w:val="30"/>
                <w:szCs w:val="30"/>
              </w:rPr>
              <w:t xml:space="preserve"> CPF Netherlands B.V.</w:t>
            </w:r>
          </w:p>
        </w:tc>
        <w:tc>
          <w:tcPr>
            <w:tcW w:w="1620" w:type="dxa"/>
          </w:tcPr>
          <w:p w14:paraId="73DC077A" w14:textId="6DBEAE20" w:rsidR="00BD04B6" w:rsidRPr="00B04552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5B17CAD4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3ACD1C6E" w14:textId="07416F27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2,428</w:t>
            </w:r>
          </w:p>
        </w:tc>
      </w:tr>
      <w:tr w:rsidR="00BD04B6" w:rsidRPr="00283726" w14:paraId="67BBF74F" w14:textId="77777777" w:rsidTr="00B6637A">
        <w:tc>
          <w:tcPr>
            <w:tcW w:w="5337" w:type="dxa"/>
            <w:vAlign w:val="bottom"/>
          </w:tcPr>
          <w:p w14:paraId="3E9F9D62" w14:textId="67164978" w:rsidR="00BD04B6" w:rsidRPr="000003C2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59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ซีพีเอฟ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โกลบอล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0C659537" w14:textId="77777777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301A25F0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762E428C" w14:textId="77777777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04B6" w:rsidRPr="00283726" w14:paraId="191DDE10" w14:textId="77777777" w:rsidTr="00B6637A">
        <w:tc>
          <w:tcPr>
            <w:tcW w:w="5337" w:type="dxa"/>
            <w:vAlign w:val="bottom"/>
          </w:tcPr>
          <w:p w14:paraId="2BD617A4" w14:textId="5E7471DC" w:rsidR="00BD04B6" w:rsidRPr="002A1B57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โซลูชั่น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F0151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AF0151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4F55BCBA" w14:textId="68AE73D1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273616B8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611260F1" w14:textId="079DFE9B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1,350</w:t>
            </w:r>
          </w:p>
        </w:tc>
      </w:tr>
      <w:tr w:rsidR="00044C1C" w:rsidRPr="00283726" w14:paraId="63A202C2" w14:textId="77777777" w:rsidTr="00B6637A">
        <w:tc>
          <w:tcPr>
            <w:tcW w:w="5337" w:type="dxa"/>
            <w:vAlign w:val="bottom"/>
          </w:tcPr>
          <w:p w14:paraId="73B1982B" w14:textId="40519316" w:rsidR="00044C1C" w:rsidRPr="00AF0151" w:rsidRDefault="00044C1C" w:rsidP="0004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ซื้อ/ลงทุนเพิ่มอื่นๆ</w:t>
            </w:r>
          </w:p>
        </w:tc>
        <w:tc>
          <w:tcPr>
            <w:tcW w:w="1620" w:type="dxa"/>
          </w:tcPr>
          <w:p w14:paraId="7F27B150" w14:textId="77777777" w:rsidR="00044C1C" w:rsidRPr="00044C1C" w:rsidRDefault="00044C1C" w:rsidP="00044C1C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42" w:right="19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30CA4878" w14:textId="77777777" w:rsidR="00044C1C" w:rsidRPr="00044C1C" w:rsidRDefault="00044C1C" w:rsidP="0004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970" w:type="dxa"/>
          </w:tcPr>
          <w:p w14:paraId="5B4AE78D" w14:textId="0FF599FD" w:rsidR="00044C1C" w:rsidRPr="00044C1C" w:rsidRDefault="00044C1C" w:rsidP="00044C1C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42" w:right="18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487</w:t>
            </w:r>
          </w:p>
        </w:tc>
      </w:tr>
      <w:tr w:rsidR="00BD04B6" w:rsidRPr="00283726" w14:paraId="1D0DEE1E" w14:textId="77777777" w:rsidTr="00B6637A">
        <w:tc>
          <w:tcPr>
            <w:tcW w:w="5337" w:type="dxa"/>
            <w:vAlign w:val="bottom"/>
          </w:tcPr>
          <w:p w14:paraId="555254D0" w14:textId="0EE17EB8" w:rsidR="00BD04B6" w:rsidRPr="00AF0151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โอนรับเงินลงทุนใน</w:t>
            </w:r>
            <w:r w:rsidRPr="001A53E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A53E5">
              <w:rPr>
                <w:rFonts w:asciiTheme="majorBidi" w:hAnsiTheme="majorBidi" w:cstheme="majorBidi"/>
                <w:sz w:val="30"/>
                <w:szCs w:val="30"/>
              </w:rPr>
              <w:t>CPF Poland S.A.</w:t>
            </w:r>
            <w:r w:rsidRPr="00BF7F0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528CA546" w14:textId="74A97D17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78AD55FA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2CC85913" w14:textId="41D9A105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</w:t>
            </w:r>
          </w:p>
        </w:tc>
      </w:tr>
      <w:tr w:rsidR="00BD04B6" w:rsidRPr="00283726" w14:paraId="06230DC1" w14:textId="77777777" w:rsidTr="00A31653">
        <w:tc>
          <w:tcPr>
            <w:tcW w:w="5337" w:type="dxa"/>
            <w:vAlign w:val="bottom"/>
          </w:tcPr>
          <w:p w14:paraId="37D7BB78" w14:textId="08B63A89" w:rsidR="00BD04B6" w:rsidRPr="002B10A5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620" w:type="dxa"/>
          </w:tcPr>
          <w:p w14:paraId="6A3FAE40" w14:textId="2EE0CD84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280CCE47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</w:tcPr>
          <w:p w14:paraId="0E524B65" w14:textId="1612B675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</w:tr>
      <w:tr w:rsidR="00BD04B6" w:rsidRPr="00283726" w14:paraId="135F8B38" w14:textId="77777777" w:rsidTr="00A31653">
        <w:tc>
          <w:tcPr>
            <w:tcW w:w="5337" w:type="dxa"/>
            <w:vAlign w:val="bottom"/>
          </w:tcPr>
          <w:p w14:paraId="72B91ADF" w14:textId="673395E3" w:rsidR="00BD04B6" w:rsidRPr="001A53E5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48CFBA" w14:textId="2530DA10" w:rsidR="00BD04B6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7E55F001" w14:textId="77777777" w:rsidR="00BD04B6" w:rsidRPr="00283726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41E5439C" w14:textId="78F143C8" w:rsidR="00BD04B6" w:rsidRPr="00A04AC1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4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(2,250)</w:t>
            </w:r>
          </w:p>
        </w:tc>
      </w:tr>
      <w:tr w:rsidR="00BD04B6" w:rsidRPr="00283726" w14:paraId="5424CEFC" w14:textId="77777777" w:rsidTr="00B6637A">
        <w:tc>
          <w:tcPr>
            <w:tcW w:w="5337" w:type="dxa"/>
            <w:vAlign w:val="bottom"/>
          </w:tcPr>
          <w:p w14:paraId="5CA2927D" w14:textId="2C35EA66" w:rsidR="00BD04B6" w:rsidRPr="0022270E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2270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DAADB5" w14:textId="5E2A5148" w:rsidR="00BD04B6" w:rsidRPr="0022270E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5746F2F6" w14:textId="77777777" w:rsidR="00BD04B6" w:rsidRPr="0022270E" w:rsidRDefault="00BD04B6" w:rsidP="00BD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27562547" w:rsidR="00BD04B6" w:rsidRPr="00A04AC1" w:rsidRDefault="00BD04B6" w:rsidP="00BD04B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4A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4,806</w:t>
            </w:r>
          </w:p>
        </w:tc>
      </w:tr>
    </w:tbl>
    <w:p w14:paraId="386BE7FA" w14:textId="77777777" w:rsidR="00C13727" w:rsidRPr="00365845" w:rsidRDefault="00C13727" w:rsidP="00C13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2F2BC43" w14:textId="77777777" w:rsidR="00D3301F" w:rsidRDefault="009A5B6D" w:rsidP="00BF7F02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1A53E5">
        <w:rPr>
          <w:rFonts w:asciiTheme="majorBidi" w:hAnsiTheme="majorBidi" w:cs="Angsana New"/>
          <w:sz w:val="30"/>
          <w:szCs w:val="30"/>
        </w:rPr>
        <w:t xml:space="preserve">2565 </w:t>
      </w:r>
      <w:r w:rsidRPr="001A53E5">
        <w:rPr>
          <w:rFonts w:asciiTheme="majorBidi" w:hAnsiTheme="majorBidi" w:cs="Angsana New" w:hint="cs"/>
          <w:sz w:val="30"/>
          <w:szCs w:val="30"/>
          <w:cs/>
        </w:rPr>
        <w:t xml:space="preserve">บริษัทเพิ่มทุนใน </w:t>
      </w:r>
      <w:r w:rsidRPr="001A53E5">
        <w:rPr>
          <w:rFonts w:asciiTheme="majorBidi" w:hAnsiTheme="majorBidi" w:cs="Angsana New"/>
          <w:sz w:val="30"/>
          <w:szCs w:val="30"/>
        </w:rPr>
        <w:t>CPF Poland S.A.</w:t>
      </w:r>
      <w:r w:rsidR="00A93E05" w:rsidRPr="001A53E5">
        <w:rPr>
          <w:rFonts w:asciiTheme="majorBidi" w:hAnsiTheme="majorBidi" w:cs="Angsana New" w:hint="cs"/>
          <w:sz w:val="30"/>
          <w:szCs w:val="30"/>
          <w:cs/>
        </w:rPr>
        <w:t xml:space="preserve"> เป็นจำนวนเงิน </w:t>
      </w:r>
      <w:r w:rsidR="00604441" w:rsidRPr="001A53E5">
        <w:rPr>
          <w:rFonts w:asciiTheme="majorBidi" w:hAnsiTheme="majorBidi" w:cs="Angsana New"/>
          <w:sz w:val="30"/>
          <w:szCs w:val="30"/>
        </w:rPr>
        <w:t xml:space="preserve">45 </w:t>
      </w:r>
      <w:r w:rsidR="00604441" w:rsidRPr="001A53E5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สล็อตตี หรือเทียบเท่าประมาณ </w:t>
      </w:r>
      <w:r w:rsidR="00900E99" w:rsidRPr="001A53E5">
        <w:rPr>
          <w:rFonts w:asciiTheme="majorBidi" w:hAnsiTheme="majorBidi" w:cs="Angsana New"/>
          <w:sz w:val="30"/>
          <w:szCs w:val="30"/>
        </w:rPr>
        <w:t xml:space="preserve">344 </w:t>
      </w:r>
      <w:r w:rsidR="00900E99" w:rsidRPr="001A53E5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ทั้งนี้การจดทะเบียนหุ้นดังกล่าวแล้วเสร็จในไตรมาสที่ </w:t>
      </w:r>
      <w:r w:rsidR="00877A68" w:rsidRPr="001A53E5">
        <w:rPr>
          <w:rFonts w:asciiTheme="majorBidi" w:hAnsiTheme="majorBidi" w:cs="Angsana New"/>
          <w:sz w:val="30"/>
          <w:szCs w:val="30"/>
        </w:rPr>
        <w:t xml:space="preserve">1 </w:t>
      </w:r>
      <w:r w:rsidR="00877A68" w:rsidRPr="001A53E5">
        <w:rPr>
          <w:rFonts w:asciiTheme="majorBidi" w:hAnsiTheme="majorBidi" w:cs="Angsana New" w:hint="cs"/>
          <w:sz w:val="30"/>
          <w:szCs w:val="30"/>
          <w:cs/>
        </w:rPr>
        <w:t xml:space="preserve">ปี </w:t>
      </w:r>
      <w:r w:rsidR="00877A68" w:rsidRPr="001A53E5">
        <w:rPr>
          <w:rFonts w:asciiTheme="majorBidi" w:hAnsiTheme="majorBidi" w:cs="Angsana New"/>
          <w:sz w:val="30"/>
          <w:szCs w:val="30"/>
        </w:rPr>
        <w:t>2566</w:t>
      </w:r>
    </w:p>
    <w:p w14:paraId="1988FAC3" w14:textId="412A685E" w:rsidR="00BF7F02" w:rsidRDefault="00877A68" w:rsidP="002D7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1A53E5">
        <w:rPr>
          <w:rFonts w:asciiTheme="majorBidi" w:hAnsiTheme="majorBidi" w:cs="Angsana New"/>
          <w:sz w:val="30"/>
          <w:szCs w:val="30"/>
        </w:rPr>
        <w:t xml:space="preserve"> </w:t>
      </w:r>
    </w:p>
    <w:p w14:paraId="4B05AFBD" w14:textId="0494BFAB" w:rsidR="00564AE5" w:rsidRDefault="009356E5" w:rsidP="00232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6" w:hanging="9"/>
        <w:jc w:val="thaiDistribute"/>
        <w:rPr>
          <w:rFonts w:asciiTheme="majorBidi" w:hAnsiTheme="majorBidi" w:cs="Angsana New"/>
          <w:sz w:val="30"/>
          <w:szCs w:val="30"/>
        </w:rPr>
      </w:pPr>
      <w:r w:rsidRPr="009356E5">
        <w:rPr>
          <w:rFonts w:asciiTheme="majorBidi" w:hAnsiTheme="majorBidi" w:cs="Angsana New" w:hint="cs"/>
          <w:sz w:val="30"/>
          <w:szCs w:val="30"/>
          <w:cs/>
        </w:rPr>
        <w:t>ในระหว่างงวดเก้าเดือนสิ้นสุดวันที่</w:t>
      </w:r>
      <w:r w:rsidR="00EE5B7D">
        <w:rPr>
          <w:rFonts w:asciiTheme="majorBidi" w:hAnsiTheme="majorBidi" w:cs="Angsana New"/>
          <w:sz w:val="30"/>
          <w:szCs w:val="30"/>
        </w:rPr>
        <w:t xml:space="preserve"> 30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E5B7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E5B7D">
        <w:rPr>
          <w:rFonts w:asciiTheme="majorBidi" w:hAnsiTheme="majorBidi" w:cs="Angsana New"/>
          <w:sz w:val="30"/>
          <w:szCs w:val="30"/>
        </w:rPr>
        <w:t>2566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7102E0">
        <w:rPr>
          <w:rFonts w:asciiTheme="majorBidi" w:hAnsiTheme="majorBidi" w:cs="Angsana New" w:hint="cs"/>
          <w:sz w:val="30"/>
          <w:szCs w:val="30"/>
          <w:cs/>
        </w:rPr>
        <w:t>ซื้อ</w:t>
      </w:r>
      <w:r w:rsidR="0027480B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29040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9040A">
        <w:rPr>
          <w:rFonts w:asciiTheme="majorBidi" w:hAnsiTheme="majorBidi" w:cs="Angsana New"/>
          <w:sz w:val="30"/>
          <w:szCs w:val="30"/>
        </w:rPr>
        <w:t>C</w:t>
      </w:r>
      <w:r w:rsidRPr="004A2BD6">
        <w:rPr>
          <w:rFonts w:asciiTheme="majorBidi" w:hAnsiTheme="majorBidi" w:cs="Angsana New"/>
          <w:sz w:val="30"/>
          <w:szCs w:val="30"/>
        </w:rPr>
        <w:t>PE</w:t>
      </w:r>
      <w:r w:rsidR="000F63FC" w:rsidRPr="004A2BD6">
        <w:rPr>
          <w:rFonts w:asciiTheme="majorBidi" w:hAnsiTheme="majorBidi" w:cs="Angsana New"/>
          <w:sz w:val="30"/>
          <w:szCs w:val="30"/>
        </w:rPr>
        <w:t xml:space="preserve"> </w:t>
      </w:r>
      <w:r w:rsidR="006874C4" w:rsidRPr="004A2BD6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</w:t>
      </w:r>
      <w:r w:rsidR="00545952" w:rsidRPr="004A2BD6">
        <w:rPr>
          <w:rFonts w:asciiTheme="majorBidi" w:hAnsiTheme="majorBidi" w:cs="Angsana New" w:hint="cs"/>
          <w:sz w:val="30"/>
          <w:szCs w:val="30"/>
          <w:cs/>
        </w:rPr>
        <w:t>ทางตรงและทา</w:t>
      </w:r>
      <w:r w:rsidR="004A2BD6" w:rsidRPr="004A2BD6">
        <w:rPr>
          <w:rFonts w:asciiTheme="majorBidi" w:hAnsiTheme="majorBidi" w:cs="Angsana New" w:hint="cs"/>
          <w:sz w:val="30"/>
          <w:szCs w:val="30"/>
          <w:cs/>
        </w:rPr>
        <w:t>งอ้อม</w:t>
      </w:r>
      <w:r w:rsidR="000F63FC" w:rsidRPr="009356E5">
        <w:rPr>
          <w:rFonts w:asciiTheme="majorBidi" w:hAnsiTheme="majorBidi" w:cs="Angsana New" w:hint="cs"/>
          <w:sz w:val="30"/>
          <w:szCs w:val="30"/>
          <w:cs/>
        </w:rPr>
        <w:t>จาก</w:t>
      </w:r>
      <w:r w:rsidR="000F63FC"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3FC" w:rsidRPr="004A2BD6">
        <w:rPr>
          <w:rFonts w:asciiTheme="majorBidi" w:hAnsiTheme="majorBidi" w:cs="Angsana New"/>
          <w:sz w:val="30"/>
          <w:szCs w:val="30"/>
        </w:rPr>
        <w:t>CPF Investment Limited (“CPFI”)</w:t>
      </w:r>
      <w:r w:rsidRPr="004A2BD6">
        <w:rPr>
          <w:rFonts w:asciiTheme="majorBidi" w:hAnsiTheme="majorBidi" w:cs="Angsana New"/>
          <w:sz w:val="30"/>
          <w:szCs w:val="30"/>
        </w:rPr>
        <w:t xml:space="preserve"> </w:t>
      </w:r>
      <w:r w:rsidR="004A2BD6" w:rsidRPr="004A2BD6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ซึ่งเป็นบริษัทย่อยทางตรง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29F4" w:rsidRPr="004A2BD6">
        <w:rPr>
          <w:rFonts w:asciiTheme="majorBidi" w:hAnsiTheme="majorBidi" w:cs="Angsana New"/>
          <w:sz w:val="30"/>
          <w:szCs w:val="30"/>
        </w:rPr>
        <w:t>29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6606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5041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760041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B43823">
        <w:rPr>
          <w:rFonts w:asciiTheme="majorBidi" w:hAnsiTheme="majorBidi" w:cs="Angsana New"/>
          <w:sz w:val="30"/>
          <w:szCs w:val="30"/>
        </w:rPr>
        <w:t xml:space="preserve"> 74</w:t>
      </w:r>
      <w:r w:rsidRPr="007600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60041">
        <w:rPr>
          <w:rFonts w:asciiTheme="majorBidi" w:hAnsiTheme="majorBidi" w:cs="Angsana New" w:hint="cs"/>
          <w:sz w:val="30"/>
          <w:szCs w:val="30"/>
          <w:cs/>
        </w:rPr>
        <w:t>ล้านเหรียญ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สหรัฐ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7F6F" w:rsidRPr="004A2BD6">
        <w:rPr>
          <w:rFonts w:asciiTheme="majorBidi" w:hAnsiTheme="majorBidi" w:cs="Angsana New"/>
          <w:sz w:val="30"/>
          <w:szCs w:val="30"/>
        </w:rPr>
        <w:t>2,59</w:t>
      </w:r>
      <w:r w:rsidR="00D21D1B" w:rsidRPr="004A2BD6">
        <w:rPr>
          <w:rFonts w:asciiTheme="majorBidi" w:hAnsiTheme="majorBidi" w:cs="Angsana New"/>
          <w:sz w:val="30"/>
          <w:szCs w:val="30"/>
        </w:rPr>
        <w:t>7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356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6E5">
        <w:rPr>
          <w:rFonts w:asciiTheme="majorBidi" w:hAnsiTheme="majorBidi" w:cs="Angsana New" w:hint="cs"/>
          <w:sz w:val="30"/>
          <w:szCs w:val="30"/>
          <w:cs/>
        </w:rPr>
        <w:t>โดยชำระค่าหุ้นดังกล่าวด้วยการหักลบกลบหนี้กับเงินปันผลรับ</w:t>
      </w:r>
      <w:r w:rsidR="000F63FC">
        <w:rPr>
          <w:rFonts w:asciiTheme="majorBidi" w:hAnsiTheme="majorBidi" w:cs="Angsana New" w:hint="cs"/>
          <w:sz w:val="30"/>
          <w:szCs w:val="30"/>
          <w:cs/>
        </w:rPr>
        <w:t xml:space="preserve">จาก </w:t>
      </w:r>
      <w:r w:rsidR="000F63FC">
        <w:rPr>
          <w:rFonts w:asciiTheme="majorBidi" w:hAnsiTheme="majorBidi" w:cs="Angsana New"/>
          <w:sz w:val="30"/>
          <w:szCs w:val="30"/>
        </w:rPr>
        <w:t>CPFI</w:t>
      </w:r>
      <w:r w:rsidRPr="004A2BD6">
        <w:rPr>
          <w:rFonts w:asciiTheme="majorBidi" w:hAnsiTheme="majorBidi" w:cs="Angsana New"/>
          <w:sz w:val="30"/>
          <w:szCs w:val="30"/>
        </w:rPr>
        <w:t xml:space="preserve"> </w:t>
      </w:r>
    </w:p>
    <w:p w14:paraId="4277CC29" w14:textId="21AC050A" w:rsidR="00721893" w:rsidRPr="00E017DD" w:rsidRDefault="0072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03BFB25" w14:textId="77777777" w:rsidR="00E0032C" w:rsidRDefault="00E0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DDC1C0" w14:textId="67F1544D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43D13" w:rsidRPr="00443D13">
        <w:rPr>
          <w:rFonts w:asciiTheme="majorBidi" w:hAnsiTheme="majorBidi" w:cstheme="majorBidi"/>
          <w:sz w:val="30"/>
          <w:szCs w:val="30"/>
        </w:rPr>
        <w:t xml:space="preserve">30 </w:t>
      </w:r>
      <w:r w:rsidR="00443D13" w:rsidRPr="00443D1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43D13" w:rsidRPr="00443D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32A2E">
        <w:rPr>
          <w:rFonts w:asciiTheme="majorBidi" w:hAnsiTheme="majorBidi" w:cstheme="majorBidi"/>
          <w:sz w:val="30"/>
          <w:szCs w:val="30"/>
        </w:rPr>
        <w:t>5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443D1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43D13" w:rsidRPr="00443D13">
        <w:rPr>
          <w:rFonts w:asciiTheme="majorBidi" w:hAnsiTheme="majorBidi" w:cstheme="majorBidi"/>
          <w:sz w:val="30"/>
          <w:szCs w:val="30"/>
        </w:rPr>
        <w:t xml:space="preserve">30 </w:t>
      </w:r>
      <w:r w:rsidR="00443D13" w:rsidRPr="00443D1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43D13" w:rsidRPr="00443D1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3F4B35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5150E4" w14:textId="77777777" w:rsidR="0056156A" w:rsidRPr="00E017DD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7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781"/>
        <w:gridCol w:w="238"/>
        <w:gridCol w:w="2779"/>
        <w:gridCol w:w="236"/>
        <w:gridCol w:w="1159"/>
        <w:gridCol w:w="270"/>
        <w:gridCol w:w="993"/>
        <w:gridCol w:w="240"/>
        <w:gridCol w:w="11"/>
        <w:gridCol w:w="964"/>
      </w:tblGrid>
      <w:tr w:rsidR="0056156A" w:rsidRPr="004D74D7" w14:paraId="5BB018EE" w14:textId="77777777" w:rsidTr="006D0B5C">
        <w:trPr>
          <w:trHeight w:val="20"/>
          <w:tblHeader/>
        </w:trPr>
        <w:tc>
          <w:tcPr>
            <w:tcW w:w="2781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hideMark/>
          </w:tcPr>
          <w:p w14:paraId="0DACC68C" w14:textId="77777777" w:rsidR="0056156A" w:rsidRPr="004D74D7" w:rsidRDefault="0056156A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0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6D0B5C">
        <w:trPr>
          <w:trHeight w:val="20"/>
          <w:tblHeader/>
        </w:trPr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C6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C6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6D0B5C">
        <w:trPr>
          <w:trHeight w:val="20"/>
          <w:tblHeader/>
        </w:trPr>
        <w:tc>
          <w:tcPr>
            <w:tcW w:w="2781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1CC9D255" w:rsidR="0056156A" w:rsidRPr="004D74D7" w:rsidRDefault="00443D1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6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D1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43D13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6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6D0B5C">
        <w:trPr>
          <w:trHeight w:val="20"/>
          <w:tblHeader/>
        </w:trPr>
        <w:tc>
          <w:tcPr>
            <w:tcW w:w="2781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4C296087" w:rsidR="0056156A" w:rsidRPr="004D74D7" w:rsidRDefault="00AB2614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6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gridSpan w:val="2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55680C37" w:rsidR="0056156A" w:rsidRPr="004D74D7" w:rsidRDefault="00AB2614" w:rsidP="00E70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86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2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294C" w:rsidRPr="004D74D7" w14:paraId="23992B89" w14:textId="77777777" w:rsidTr="006D0B5C">
        <w:trPr>
          <w:trHeight w:hRule="exact" w:val="55"/>
          <w:tblHeader/>
        </w:trPr>
        <w:tc>
          <w:tcPr>
            <w:tcW w:w="2781" w:type="dxa"/>
          </w:tcPr>
          <w:p w14:paraId="7B63969E" w14:textId="77777777" w:rsidR="0054294C" w:rsidRPr="004D74D7" w:rsidRDefault="0054294C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6961EA4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9" w:type="dxa"/>
          </w:tcPr>
          <w:p w14:paraId="38223B24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3AB73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3150651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FF2FE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0B39E281" w14:textId="77777777" w:rsidR="0054294C" w:rsidRPr="00AB2614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</w:tcPr>
          <w:p w14:paraId="46B32C61" w14:textId="77777777" w:rsidR="0054294C" w:rsidRPr="004D74D7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</w:tcPr>
          <w:p w14:paraId="62BA63F2" w14:textId="77777777" w:rsidR="0054294C" w:rsidRPr="00AB2614" w:rsidRDefault="0054294C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283" w:rsidRPr="004D74D7" w14:paraId="2BE3C2BE" w14:textId="77777777" w:rsidTr="00CA2C6F">
        <w:tc>
          <w:tcPr>
            <w:tcW w:w="5798" w:type="dxa"/>
            <w:gridSpan w:val="3"/>
          </w:tcPr>
          <w:p w14:paraId="08C9FC69" w14:textId="48072A5F" w:rsidR="00DC1283" w:rsidRPr="00FD6B09" w:rsidRDefault="00AF18BB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652AF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8257A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จัดตั้งขึ้นใหม่</w:t>
            </w:r>
          </w:p>
        </w:tc>
        <w:tc>
          <w:tcPr>
            <w:tcW w:w="236" w:type="dxa"/>
            <w:vAlign w:val="center"/>
          </w:tcPr>
          <w:p w14:paraId="47E5074F" w14:textId="77777777" w:rsidR="00DC1283" w:rsidRPr="00FD6B09" w:rsidRDefault="00DC1283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38564042" w14:textId="77777777" w:rsidR="00DC1283" w:rsidRPr="00FD6B09" w:rsidRDefault="00DC1283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5FEC06A8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7CC83D55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8E5F212" w14:textId="77777777" w:rsidR="00DC1283" w:rsidRPr="00FD6B09" w:rsidRDefault="00DC128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188470B0" w14:textId="77777777" w:rsidR="00DC1283" w:rsidRPr="00FD6B09" w:rsidRDefault="00DC1283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A95D15" w:rsidRPr="004D74D7" w14:paraId="63C514CA" w14:textId="77777777" w:rsidTr="006D0B5C">
        <w:tc>
          <w:tcPr>
            <w:tcW w:w="2781" w:type="dxa"/>
          </w:tcPr>
          <w:p w14:paraId="61B85AB1" w14:textId="1FFFBE24" w:rsidR="00A95D15" w:rsidRPr="00DE2AF2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2AF2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ซีพี</w:t>
            </w:r>
            <w:r w:rsidRPr="00DE2AF2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อูโอริกิ</w:t>
            </w:r>
            <w:r w:rsidR="00CB02B1" w:rsidRPr="00DE2AF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4C756C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จำกัด </w:t>
            </w:r>
            <w:r w:rsidR="0088383A" w:rsidRPr="00DE2AF2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8" w:type="dxa"/>
          </w:tcPr>
          <w:p w14:paraId="787C2D43" w14:textId="77777777" w:rsidR="00A95D15" w:rsidRPr="00DE2AF2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0C5CF98D" w14:textId="1FE9B898" w:rsidR="00A95D15" w:rsidRPr="00DE2AF2" w:rsidRDefault="0043436E" w:rsidP="00081429">
            <w:pPr>
              <w:tabs>
                <w:tab w:val="left" w:pos="162"/>
              </w:tabs>
              <w:spacing w:line="350" w:lineRule="exact"/>
              <w:ind w:left="-85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</w:t>
            </w:r>
            <w:r w:rsidR="00756B45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นำเข้าและจัดจำหน่าย</w:t>
            </w:r>
            <w:r w:rsidR="00081429"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36" w:type="dxa"/>
            <w:vAlign w:val="center"/>
          </w:tcPr>
          <w:p w14:paraId="65DE4EA4" w14:textId="77777777" w:rsidR="00A95D15" w:rsidRPr="00DE2AF2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C7BE12B" w14:textId="7EACA0B0" w:rsidR="00A95D15" w:rsidRPr="00DE2AF2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2AF2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5779DE33" w14:textId="77777777" w:rsidR="00A95D15" w:rsidRPr="00DE2AF2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94E317A" w14:textId="04C123B4" w:rsidR="00A95D15" w:rsidRPr="00DE2AF2" w:rsidRDefault="00045A36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DE2AF2">
              <w:rPr>
                <w:rFonts w:ascii="Angsana New" w:hAnsi="Angsana New" w:cs="Angsana New"/>
                <w:sz w:val="28"/>
                <w:szCs w:val="28"/>
                <w:lang w:eastAsia="th-TH"/>
              </w:rPr>
              <w:t>59.98</w:t>
            </w:r>
          </w:p>
        </w:tc>
        <w:tc>
          <w:tcPr>
            <w:tcW w:w="251" w:type="dxa"/>
            <w:gridSpan w:val="2"/>
            <w:vAlign w:val="center"/>
          </w:tcPr>
          <w:p w14:paraId="47CD0530" w14:textId="77777777" w:rsidR="00A95D15" w:rsidRPr="00DE2AF2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F4CE39F" w14:textId="3196A116" w:rsidR="00A95D15" w:rsidRPr="00DE2AF2" w:rsidRDefault="00A95D15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A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F5FE1" w:rsidRPr="004D74D7" w14:paraId="618984A0" w14:textId="77777777" w:rsidTr="006D0B5C">
        <w:tc>
          <w:tcPr>
            <w:tcW w:w="2781" w:type="dxa"/>
          </w:tcPr>
          <w:p w14:paraId="38C2635F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6B0676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68E39343" w14:textId="5B7E4CF1" w:rsidR="003F5FE1" w:rsidRPr="00DE2AF2" w:rsidRDefault="00081429" w:rsidP="00081429">
            <w:pPr>
              <w:tabs>
                <w:tab w:val="left" w:pos="162"/>
              </w:tabs>
              <w:spacing w:line="350" w:lineRule="exact"/>
              <w:ind w:left="72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อาหารทะเล อาหารพร้อมปรุง</w:t>
            </w:r>
          </w:p>
        </w:tc>
        <w:tc>
          <w:tcPr>
            <w:tcW w:w="236" w:type="dxa"/>
            <w:vAlign w:val="center"/>
          </w:tcPr>
          <w:p w14:paraId="7D956C98" w14:textId="77777777" w:rsidR="003F5FE1" w:rsidRPr="00DE2AF2" w:rsidRDefault="003F5FE1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873FBB4" w14:textId="77777777" w:rsidR="003F5FE1" w:rsidRPr="00DE2AF2" w:rsidRDefault="003F5FE1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448C053A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AB15DEF" w14:textId="77777777" w:rsidR="003F5FE1" w:rsidRPr="00DE2AF2" w:rsidRDefault="003F5FE1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16D67D4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D34E6DD" w14:textId="77777777" w:rsidR="003F5FE1" w:rsidRPr="00DE2AF2" w:rsidRDefault="003F5FE1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5FE1" w:rsidRPr="004D74D7" w14:paraId="3820C831" w14:textId="77777777" w:rsidTr="006D0B5C">
        <w:tc>
          <w:tcPr>
            <w:tcW w:w="2781" w:type="dxa"/>
          </w:tcPr>
          <w:p w14:paraId="1A18FB1D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663F22" w14:textId="77777777" w:rsidR="003F5FE1" w:rsidRPr="00DE2AF2" w:rsidRDefault="003F5FE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2C90CCA6" w14:textId="6A1FA809" w:rsidR="003F5FE1" w:rsidRPr="00DE2AF2" w:rsidRDefault="00081429" w:rsidP="008A0378">
            <w:pPr>
              <w:tabs>
                <w:tab w:val="left" w:pos="99"/>
              </w:tabs>
              <w:spacing w:line="350" w:lineRule="exact"/>
              <w:ind w:left="99" w:right="-198" w:hanging="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E2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และอาหารพร้อมทาน</w:t>
            </w:r>
          </w:p>
        </w:tc>
        <w:tc>
          <w:tcPr>
            <w:tcW w:w="236" w:type="dxa"/>
            <w:vAlign w:val="center"/>
          </w:tcPr>
          <w:p w14:paraId="4A07D937" w14:textId="77777777" w:rsidR="003F5FE1" w:rsidRPr="00DE2AF2" w:rsidRDefault="003F5FE1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A24F5D0" w14:textId="77777777" w:rsidR="003F5FE1" w:rsidRPr="00DE2AF2" w:rsidRDefault="003F5FE1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6F6F671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592AA3" w14:textId="77777777" w:rsidR="003F5FE1" w:rsidRPr="00DE2AF2" w:rsidRDefault="003F5FE1" w:rsidP="0004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6C58409" w14:textId="77777777" w:rsidR="003F5FE1" w:rsidRPr="00DE2AF2" w:rsidRDefault="003F5FE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267186C" w14:textId="77777777" w:rsidR="003F5FE1" w:rsidRPr="00DE2AF2" w:rsidRDefault="003F5FE1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5D15" w:rsidRPr="004D74D7" w14:paraId="213E7844" w14:textId="77777777" w:rsidTr="006D0B5C">
        <w:tc>
          <w:tcPr>
            <w:tcW w:w="2781" w:type="dxa"/>
          </w:tcPr>
          <w:p w14:paraId="43F265C3" w14:textId="79D1A082" w:rsidR="00A95D15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32B4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32B40">
              <w:rPr>
                <w:rFonts w:ascii="Angsana New" w:hAnsi="Angsana New" w:cs="Angsana New"/>
                <w:sz w:val="28"/>
                <w:szCs w:val="28"/>
                <w:lang w:val="en-AU"/>
              </w:rPr>
              <w:t>)  AHM Lifestyles Pte Ltd</w:t>
            </w:r>
            <w:r w:rsidR="0088383A" w:rsidRPr="00232B40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="0088383A" w:rsidRPr="00232B4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4536BC7C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shd w:val="clear" w:color="auto" w:fill="auto"/>
          </w:tcPr>
          <w:p w14:paraId="5FE9C84C" w14:textId="283FF870" w:rsidR="00A95D15" w:rsidRPr="00F47A01" w:rsidRDefault="00D050F0" w:rsidP="0073340B">
            <w:pPr>
              <w:tabs>
                <w:tab w:val="left" w:pos="162"/>
              </w:tabs>
              <w:spacing w:line="350" w:lineRule="exact"/>
              <w:ind w:left="-87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47A0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ให้บริการที่ปรึกษากิจการร้านอาหาร</w:t>
            </w:r>
          </w:p>
        </w:tc>
        <w:tc>
          <w:tcPr>
            <w:tcW w:w="236" w:type="dxa"/>
            <w:vAlign w:val="center"/>
          </w:tcPr>
          <w:p w14:paraId="26B5F0FD" w14:textId="77777777" w:rsidR="00A95D15" w:rsidRPr="00F47A01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CEAEA89" w14:textId="44091AEE" w:rsidR="00A95D15" w:rsidRPr="00232B40" w:rsidRDefault="00D050F0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70" w:type="dxa"/>
            <w:vAlign w:val="center"/>
          </w:tcPr>
          <w:p w14:paraId="4B344E54" w14:textId="77777777" w:rsidR="00A95D15" w:rsidRPr="00232B40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0ADCE13" w14:textId="1D222B9D" w:rsidR="00A95D15" w:rsidRPr="00232B40" w:rsidRDefault="00600C49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232B40">
              <w:rPr>
                <w:rFonts w:ascii="Angsana New" w:hAnsi="Angsana New" w:cs="Angsana New"/>
                <w:sz w:val="28"/>
                <w:szCs w:val="28"/>
                <w:lang w:eastAsia="th-TH"/>
              </w:rPr>
              <w:t>62.43</w:t>
            </w:r>
          </w:p>
        </w:tc>
        <w:tc>
          <w:tcPr>
            <w:tcW w:w="251" w:type="dxa"/>
            <w:gridSpan w:val="2"/>
            <w:vAlign w:val="center"/>
          </w:tcPr>
          <w:p w14:paraId="16C7756A" w14:textId="77777777" w:rsidR="00A95D15" w:rsidRPr="00232B40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CF0140F" w14:textId="6653F3C7" w:rsidR="00A95D15" w:rsidRPr="00232B40" w:rsidRDefault="00A95D15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2B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1A91" w:rsidRPr="004D74D7" w14:paraId="0CEF9B9D" w14:textId="77777777" w:rsidTr="006D0B5C">
        <w:tc>
          <w:tcPr>
            <w:tcW w:w="2781" w:type="dxa"/>
          </w:tcPr>
          <w:p w14:paraId="6DB2F6EE" w14:textId="42F83190" w:rsidR="00451A91" w:rsidRPr="008216CB" w:rsidRDefault="00451A9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B0C8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B0C80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="0056077E" w:rsidRPr="008216CB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CPF Australia Pty Ltd </w:t>
            </w:r>
            <w:r w:rsidRPr="008216C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571C4" w:rsidRPr="008216C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8216C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05B7F69C" w14:textId="77777777" w:rsidR="00451A91" w:rsidRPr="008216CB" w:rsidRDefault="00451A9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shd w:val="clear" w:color="auto" w:fill="auto"/>
          </w:tcPr>
          <w:p w14:paraId="7D7C72BE" w14:textId="6F2877E9" w:rsidR="00451A91" w:rsidRPr="008216CB" w:rsidRDefault="002B6938" w:rsidP="0073340B">
            <w:pPr>
              <w:tabs>
                <w:tab w:val="left" w:pos="162"/>
              </w:tabs>
              <w:spacing w:line="350" w:lineRule="exact"/>
              <w:ind w:left="-87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ผู้นำเข้า</w:t>
            </w:r>
            <w:r w:rsidRPr="008216C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ส่งออก</w:t>
            </w:r>
            <w:r w:rsidRPr="008216C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236" w:type="dxa"/>
            <w:vAlign w:val="center"/>
          </w:tcPr>
          <w:p w14:paraId="2A4AEC72" w14:textId="77777777" w:rsidR="00451A91" w:rsidRPr="00BA3E1B" w:rsidRDefault="00451A91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159" w:type="dxa"/>
            <w:vAlign w:val="center"/>
          </w:tcPr>
          <w:p w14:paraId="175D89FD" w14:textId="5A5FD87C" w:rsidR="00451A91" w:rsidRPr="003B0C80" w:rsidRDefault="00BA3E1B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C80">
              <w:rPr>
                <w:rFonts w:ascii="Angsana New" w:hAnsi="Angsana New" w:cs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270" w:type="dxa"/>
            <w:vAlign w:val="center"/>
          </w:tcPr>
          <w:p w14:paraId="7A8367B4" w14:textId="77777777" w:rsidR="00451A91" w:rsidRPr="003B0C80" w:rsidRDefault="00451A9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E2E5875" w14:textId="3D73FC56" w:rsidR="00451A91" w:rsidRPr="003B0C80" w:rsidRDefault="001B5A8B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3B0C80"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51" w:type="dxa"/>
            <w:gridSpan w:val="2"/>
            <w:vAlign w:val="center"/>
          </w:tcPr>
          <w:p w14:paraId="730441EA" w14:textId="77777777" w:rsidR="00451A91" w:rsidRPr="003B0C80" w:rsidRDefault="00451A91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5619DCE" w14:textId="42708AE4" w:rsidR="00451A91" w:rsidRPr="003B0C80" w:rsidRDefault="00BA3E1B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0C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B6938" w:rsidRPr="004D74D7" w14:paraId="57BC3CD1" w14:textId="77777777" w:rsidTr="006D0B5C">
        <w:tc>
          <w:tcPr>
            <w:tcW w:w="2781" w:type="dxa"/>
          </w:tcPr>
          <w:p w14:paraId="35E07FB3" w14:textId="77777777" w:rsidR="002B6938" w:rsidRPr="008216CB" w:rsidRDefault="002B6938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08FCBAD" w14:textId="77777777" w:rsidR="002B6938" w:rsidRPr="008216CB" w:rsidRDefault="002B6938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shd w:val="clear" w:color="auto" w:fill="auto"/>
          </w:tcPr>
          <w:p w14:paraId="27855090" w14:textId="6BB3A428" w:rsidR="002B6938" w:rsidRPr="008216CB" w:rsidRDefault="00051C64" w:rsidP="007F15A3">
            <w:pPr>
              <w:tabs>
                <w:tab w:val="left" w:pos="162"/>
              </w:tabs>
              <w:spacing w:line="350" w:lineRule="exact"/>
              <w:ind w:left="76" w:right="-198"/>
              <w:jc w:val="thaiDistribute"/>
              <w:rPr>
                <w:rFonts w:ascii="Angsana New" w:hAnsi="Angsana New" w:cstheme="minorBidi"/>
                <w:color w:val="000000"/>
                <w:sz w:val="28"/>
                <w:szCs w:val="28"/>
                <w:cs/>
              </w:rPr>
            </w:pPr>
            <w:r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สินค้าประเภท</w:t>
            </w:r>
            <w:r w:rsidR="00134876"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อาหารแปรรูป</w:t>
            </w:r>
            <w:r w:rsidR="002001B8"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36" w:type="dxa"/>
            <w:vAlign w:val="center"/>
          </w:tcPr>
          <w:p w14:paraId="40707E4E" w14:textId="77777777" w:rsidR="002B6938" w:rsidRPr="00BA3E1B" w:rsidRDefault="002B6938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159" w:type="dxa"/>
            <w:vAlign w:val="center"/>
          </w:tcPr>
          <w:p w14:paraId="36AA3B15" w14:textId="77777777" w:rsidR="002B6938" w:rsidRPr="00BA3E1B" w:rsidRDefault="002B6938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3BA97463" w14:textId="77777777" w:rsidR="002B6938" w:rsidRPr="00BA3E1B" w:rsidRDefault="002B6938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93" w:type="dxa"/>
            <w:vAlign w:val="center"/>
          </w:tcPr>
          <w:p w14:paraId="6EE2D90C" w14:textId="77777777" w:rsidR="002B6938" w:rsidRPr="00AC7FFB" w:rsidRDefault="002B693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0FAD8E75" w14:textId="77777777" w:rsidR="002B6938" w:rsidRPr="00BA3E1B" w:rsidRDefault="002B6938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64" w:type="dxa"/>
            <w:vAlign w:val="center"/>
          </w:tcPr>
          <w:p w14:paraId="103EE3F7" w14:textId="77777777" w:rsidR="002B6938" w:rsidRDefault="002B6938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162836" w:rsidRPr="004D74D7" w14:paraId="2320CB50" w14:textId="77777777" w:rsidTr="006D0B5C">
        <w:tc>
          <w:tcPr>
            <w:tcW w:w="2781" w:type="dxa"/>
          </w:tcPr>
          <w:p w14:paraId="5F6CDD24" w14:textId="77777777" w:rsidR="00162836" w:rsidRPr="008216CB" w:rsidRDefault="00162836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E6C8F68" w14:textId="77777777" w:rsidR="00162836" w:rsidRPr="008216CB" w:rsidRDefault="00162836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shd w:val="clear" w:color="auto" w:fill="auto"/>
          </w:tcPr>
          <w:p w14:paraId="55C6871C" w14:textId="38A77628" w:rsidR="00162836" w:rsidRPr="008216CB" w:rsidRDefault="002327C7" w:rsidP="00E10F13">
            <w:pPr>
              <w:tabs>
                <w:tab w:val="left" w:pos="162"/>
              </w:tabs>
              <w:spacing w:line="350" w:lineRule="exact"/>
              <w:ind w:left="9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216C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อาหารสำเร็จรูป</w:t>
            </w:r>
          </w:p>
        </w:tc>
        <w:tc>
          <w:tcPr>
            <w:tcW w:w="236" w:type="dxa"/>
            <w:vAlign w:val="center"/>
          </w:tcPr>
          <w:p w14:paraId="3C3A209A" w14:textId="77777777" w:rsidR="00162836" w:rsidRPr="00BA3E1B" w:rsidRDefault="00162836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159" w:type="dxa"/>
            <w:vAlign w:val="center"/>
          </w:tcPr>
          <w:p w14:paraId="1D018F36" w14:textId="77777777" w:rsidR="00162836" w:rsidRPr="00BA3E1B" w:rsidRDefault="00162836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5FDFC73C" w14:textId="77777777" w:rsidR="00162836" w:rsidRPr="00BA3E1B" w:rsidRDefault="00162836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93" w:type="dxa"/>
            <w:vAlign w:val="center"/>
          </w:tcPr>
          <w:p w14:paraId="26EB209D" w14:textId="77777777" w:rsidR="00162836" w:rsidRPr="00AC7FFB" w:rsidRDefault="00162836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54EFC61" w14:textId="77777777" w:rsidR="00162836" w:rsidRPr="00BA3E1B" w:rsidRDefault="00162836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64" w:type="dxa"/>
            <w:vAlign w:val="center"/>
          </w:tcPr>
          <w:p w14:paraId="6234EACE" w14:textId="77777777" w:rsidR="00162836" w:rsidRDefault="00162836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</w:tr>
      <w:tr w:rsidR="00A95D15" w:rsidRPr="004D74D7" w14:paraId="3FE8BBD5" w14:textId="77777777" w:rsidTr="006D0B5C">
        <w:tc>
          <w:tcPr>
            <w:tcW w:w="2781" w:type="dxa"/>
          </w:tcPr>
          <w:p w14:paraId="50EF5C4D" w14:textId="43F2A87D" w:rsidR="00A95D15" w:rsidRPr="00BA105D" w:rsidRDefault="00451A91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95D15" w:rsidRPr="00BA105D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 </w:t>
            </w:r>
            <w:r w:rsidR="00A95D15"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CP Norfolk (India) Private </w:t>
            </w:r>
          </w:p>
        </w:tc>
        <w:tc>
          <w:tcPr>
            <w:tcW w:w="238" w:type="dxa"/>
          </w:tcPr>
          <w:p w14:paraId="09B4C5ED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7719C14D" w14:textId="38FC9994" w:rsidR="00A95D15" w:rsidRPr="00181BA4" w:rsidRDefault="00A95D15" w:rsidP="0073340B">
            <w:pPr>
              <w:tabs>
                <w:tab w:val="left" w:pos="162"/>
              </w:tabs>
              <w:spacing w:line="350" w:lineRule="exact"/>
              <w:ind w:left="-96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81BA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ธุรกิจอาหารแปรรูป</w:t>
            </w:r>
          </w:p>
        </w:tc>
        <w:tc>
          <w:tcPr>
            <w:tcW w:w="236" w:type="dxa"/>
            <w:vAlign w:val="center"/>
          </w:tcPr>
          <w:p w14:paraId="3219AD9F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1E266FFA" w14:textId="4D9C8826" w:rsidR="00A95D15" w:rsidRPr="008F226D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226D">
              <w:rPr>
                <w:rFonts w:ascii="Angsana New" w:hAnsi="Angsana New" w:cs="Angsana New" w:hint="cs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70" w:type="dxa"/>
            <w:vAlign w:val="center"/>
          </w:tcPr>
          <w:p w14:paraId="43A27AAC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4B4902CF" w14:textId="58EA1D29" w:rsidR="00A95D15" w:rsidRPr="008F226D" w:rsidRDefault="00DF3F28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87.99</w:t>
            </w:r>
          </w:p>
        </w:tc>
        <w:tc>
          <w:tcPr>
            <w:tcW w:w="251" w:type="dxa"/>
            <w:gridSpan w:val="2"/>
            <w:vAlign w:val="center"/>
          </w:tcPr>
          <w:p w14:paraId="4AFD8F5F" w14:textId="77777777" w:rsidR="00A95D15" w:rsidRPr="008F226D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C7216FC" w14:textId="091FFB4A" w:rsidR="00A95D15" w:rsidRPr="00CD786B" w:rsidRDefault="00A95D15" w:rsidP="00CF4AE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1"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78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5D15" w:rsidRPr="004D74D7" w14:paraId="3680490A" w14:textId="77777777" w:rsidTr="006D0B5C">
        <w:tc>
          <w:tcPr>
            <w:tcW w:w="2781" w:type="dxa"/>
          </w:tcPr>
          <w:p w14:paraId="7F040061" w14:textId="55EAB8F2" w:rsidR="00A95D15" w:rsidRPr="00BA105D" w:rsidRDefault="00A95D15" w:rsidP="00365597">
            <w:pPr>
              <w:tabs>
                <w:tab w:val="left" w:pos="162"/>
              </w:tabs>
              <w:spacing w:line="350" w:lineRule="exact"/>
              <w:ind w:left="-114" w:right="-198" w:firstLine="38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D4C1F">
              <w:rPr>
                <w:rFonts w:ascii="Angsana New" w:hAnsi="Angsana New" w:cs="Angsana New"/>
                <w:sz w:val="28"/>
                <w:szCs w:val="28"/>
                <w:lang w:val="en-AU"/>
              </w:rPr>
              <w:t>Limited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8838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78F7AC1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36651F25" w14:textId="77777777" w:rsidR="00A95D15" w:rsidRPr="00FD6B09" w:rsidRDefault="00A95D15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068B0E5" w14:textId="77777777" w:rsidR="00A95D15" w:rsidRPr="00FD6B09" w:rsidRDefault="00A95D15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B5734F5" w14:textId="77777777" w:rsidR="00A95D15" w:rsidRPr="00FD6B09" w:rsidRDefault="00A95D15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B9766D5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A50CC54" w14:textId="77777777" w:rsidR="00A95D15" w:rsidRPr="00AC7FFB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8BB68EA" w14:textId="77777777" w:rsidR="00A95D15" w:rsidRPr="00FD6B09" w:rsidRDefault="00A95D15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28B4ADE7" w14:textId="77777777" w:rsidR="00A95D15" w:rsidRPr="00FD6B09" w:rsidRDefault="00A95D15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DC03FC" w:rsidRPr="004D74D7" w14:paraId="482D2454" w14:textId="77777777" w:rsidTr="00712A11">
        <w:trPr>
          <w:trHeight w:hRule="exact" w:val="274"/>
        </w:trPr>
        <w:tc>
          <w:tcPr>
            <w:tcW w:w="2781" w:type="dxa"/>
          </w:tcPr>
          <w:p w14:paraId="49C93A91" w14:textId="77777777" w:rsidR="00DC03FC" w:rsidRPr="005D4C1F" w:rsidRDefault="00DC03FC" w:rsidP="00365597">
            <w:pPr>
              <w:tabs>
                <w:tab w:val="left" w:pos="162"/>
              </w:tabs>
              <w:spacing w:line="350" w:lineRule="exact"/>
              <w:ind w:left="-114" w:right="-198" w:firstLine="389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238" w:type="dxa"/>
          </w:tcPr>
          <w:p w14:paraId="47D8ACCF" w14:textId="77777777" w:rsidR="00DC03FC" w:rsidRPr="00FD6B09" w:rsidRDefault="00DC03FC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</w:tcPr>
          <w:p w14:paraId="5E6A5CC3" w14:textId="77777777" w:rsidR="00DC03FC" w:rsidRPr="00FD6B09" w:rsidRDefault="00DC03FC" w:rsidP="00A95D15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1757D55" w14:textId="77777777" w:rsidR="00DC03FC" w:rsidRPr="00FD6B09" w:rsidRDefault="00DC03FC" w:rsidP="00A95D1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0355ED37" w14:textId="77777777" w:rsidR="00DC03FC" w:rsidRPr="00FD6B09" w:rsidRDefault="00DC03FC" w:rsidP="00A95D15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127A0776" w14:textId="77777777" w:rsidR="00DC03FC" w:rsidRPr="00FD6B09" w:rsidRDefault="00DC03FC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6E7D0159" w14:textId="77777777" w:rsidR="00DC03FC" w:rsidRPr="00AC7FFB" w:rsidRDefault="00DC03FC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4CA9981C" w14:textId="77777777" w:rsidR="00DC03FC" w:rsidRPr="00FD6B09" w:rsidRDefault="00DC03FC" w:rsidP="00A95D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213D4FDA" w14:textId="77777777" w:rsidR="00DC03FC" w:rsidRPr="00FD6B09" w:rsidRDefault="00DC03FC" w:rsidP="00A9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4D74D7" w14:paraId="16840FB2" w14:textId="77777777">
        <w:tc>
          <w:tcPr>
            <w:tcW w:w="5798" w:type="dxa"/>
            <w:gridSpan w:val="3"/>
          </w:tcPr>
          <w:p w14:paraId="3360900B" w14:textId="1377F054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ทางอ้อมจากการซื้อหุ้น</w:t>
            </w:r>
          </w:p>
        </w:tc>
        <w:tc>
          <w:tcPr>
            <w:tcW w:w="236" w:type="dxa"/>
            <w:vAlign w:val="center"/>
          </w:tcPr>
          <w:p w14:paraId="1A82BE28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4C5B4F0" w14:textId="7777777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FBB1BB3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8228AED" w14:textId="77777777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40388B53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5445D833" w14:textId="77777777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4D74D7" w14:paraId="7A831617" w14:textId="77777777">
        <w:tc>
          <w:tcPr>
            <w:tcW w:w="2781" w:type="dxa"/>
          </w:tcPr>
          <w:p w14:paraId="1C057DC0" w14:textId="4F59C7FC" w:rsidR="005C18F4" w:rsidRPr="00712A11" w:rsidRDefault="005C18F4" w:rsidP="00712A11">
            <w:pPr>
              <w:pStyle w:val="ListParagraph"/>
              <w:numPr>
                <w:ilvl w:val="0"/>
                <w:numId w:val="21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sz w:val="28"/>
                <w:lang w:val="en-AU"/>
              </w:rPr>
            </w:pPr>
            <w:proofErr w:type="spellStart"/>
            <w:r w:rsidRPr="00712A11">
              <w:rPr>
                <w:rFonts w:ascii="Angsana New" w:hAnsi="Angsana New" w:cs="Angsana New"/>
                <w:sz w:val="28"/>
              </w:rPr>
              <w:t>Kalino</w:t>
            </w:r>
            <w:proofErr w:type="spellEnd"/>
            <w:r w:rsidRPr="00712A11">
              <w:rPr>
                <w:rFonts w:ascii="Angsana New" w:hAnsi="Angsana New" w:cs="Angsana New"/>
                <w:sz w:val="28"/>
              </w:rPr>
              <w:t xml:space="preserve"> Food AB </w:t>
            </w:r>
            <w:r w:rsidR="00712A11" w:rsidRPr="00BA105D">
              <w:rPr>
                <w:rFonts w:ascii="Angsana New" w:hAnsi="Angsana New" w:cs="Angsana New"/>
                <w:sz w:val="28"/>
                <w:vertAlign w:val="superscript"/>
              </w:rPr>
              <w:t>(</w:t>
            </w:r>
            <w:r w:rsidR="00960240">
              <w:rPr>
                <w:rFonts w:ascii="Angsana New" w:hAnsi="Angsana New" w:cs="Angsana New"/>
                <w:sz w:val="28"/>
                <w:vertAlign w:val="superscript"/>
              </w:rPr>
              <w:t>8</w:t>
            </w:r>
            <w:r w:rsidR="00712A11" w:rsidRPr="00BA105D">
              <w:rPr>
                <w:rFonts w:ascii="Angsana New" w:hAnsi="Angsana New" w:cs="Angsana New"/>
                <w:sz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9B5F3E9" w14:textId="77777777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vAlign w:val="center"/>
          </w:tcPr>
          <w:p w14:paraId="745AFE38" w14:textId="631A1A75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ผู้นำเข้า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ส่งออก</w:t>
            </w:r>
            <w:r w:rsidRPr="002273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236" w:type="dxa"/>
            <w:vAlign w:val="center"/>
          </w:tcPr>
          <w:p w14:paraId="61D79C9C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79FE6AA" w14:textId="73427A3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สวีเดน</w:t>
            </w:r>
          </w:p>
        </w:tc>
        <w:tc>
          <w:tcPr>
            <w:tcW w:w="270" w:type="dxa"/>
            <w:vAlign w:val="center"/>
          </w:tcPr>
          <w:p w14:paraId="3C60C101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66D91482" w14:textId="58577EF3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31.19</w:t>
            </w:r>
          </w:p>
        </w:tc>
        <w:tc>
          <w:tcPr>
            <w:tcW w:w="251" w:type="dxa"/>
            <w:gridSpan w:val="2"/>
            <w:vAlign w:val="center"/>
          </w:tcPr>
          <w:p w14:paraId="30F4B491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36BFE363" w14:textId="2FAE18F4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15.08</w:t>
            </w:r>
          </w:p>
        </w:tc>
      </w:tr>
      <w:tr w:rsidR="005C18F4" w:rsidRPr="004D74D7" w14:paraId="28FF24A4" w14:textId="77777777">
        <w:tc>
          <w:tcPr>
            <w:tcW w:w="2781" w:type="dxa"/>
          </w:tcPr>
          <w:p w14:paraId="219C5FAA" w14:textId="77777777" w:rsidR="005C18F4" w:rsidRPr="005D4C1F" w:rsidRDefault="005C18F4" w:rsidP="005C18F4">
            <w:pPr>
              <w:tabs>
                <w:tab w:val="left" w:pos="162"/>
              </w:tabs>
              <w:spacing w:line="350" w:lineRule="exact"/>
              <w:ind w:left="-114" w:right="-198" w:firstLine="389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238" w:type="dxa"/>
          </w:tcPr>
          <w:p w14:paraId="070ED002" w14:textId="77777777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vAlign w:val="center"/>
          </w:tcPr>
          <w:p w14:paraId="5E4E88A2" w14:textId="450018F7" w:rsidR="005C18F4" w:rsidRPr="00FD6B09" w:rsidRDefault="005C18F4" w:rsidP="00DA2065">
            <w:pPr>
              <w:tabs>
                <w:tab w:val="left" w:pos="162"/>
              </w:tabs>
              <w:spacing w:line="350" w:lineRule="exact"/>
              <w:ind w:left="100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ผลิตภัณฑ์เนื้อสัตว์</w:t>
            </w:r>
            <w:r w:rsidRPr="002273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เนื้อสัตว์แช่เย็น</w:t>
            </w:r>
            <w:r w:rsidRPr="002273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5DC99A1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7AFE62BE" w14:textId="7777777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0C1F0824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1D87FCF6" w14:textId="77777777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05001F78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70C3F79D" w14:textId="77777777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4D74D7" w14:paraId="32EC40D1" w14:textId="77777777">
        <w:tc>
          <w:tcPr>
            <w:tcW w:w="2781" w:type="dxa"/>
          </w:tcPr>
          <w:p w14:paraId="73C6E93F" w14:textId="77777777" w:rsidR="005C18F4" w:rsidRPr="005D4C1F" w:rsidRDefault="005C18F4" w:rsidP="005C18F4">
            <w:pPr>
              <w:tabs>
                <w:tab w:val="left" w:pos="162"/>
              </w:tabs>
              <w:spacing w:line="350" w:lineRule="exact"/>
              <w:ind w:left="-114" w:right="-198" w:firstLine="389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238" w:type="dxa"/>
          </w:tcPr>
          <w:p w14:paraId="30EF0695" w14:textId="77777777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9" w:type="dxa"/>
            <w:vAlign w:val="center"/>
          </w:tcPr>
          <w:p w14:paraId="5CDC3CCC" w14:textId="2FCA8AC8" w:rsidR="005C18F4" w:rsidRPr="00FD6B09" w:rsidRDefault="005C18F4" w:rsidP="00DA2065">
            <w:pPr>
              <w:tabs>
                <w:tab w:val="left" w:pos="162"/>
              </w:tabs>
              <w:spacing w:line="350" w:lineRule="exact"/>
              <w:ind w:left="100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73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และเนื้อสัตว์แช่แข็ง</w:t>
            </w:r>
          </w:p>
        </w:tc>
        <w:tc>
          <w:tcPr>
            <w:tcW w:w="236" w:type="dxa"/>
            <w:vAlign w:val="center"/>
          </w:tcPr>
          <w:p w14:paraId="08154092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325AC814" w14:textId="7777777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5FBA7317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EDE32AB" w14:textId="77777777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7D4A8084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2E314336" w14:textId="77777777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4D74D7" w14:paraId="47CBEB5C" w14:textId="77777777" w:rsidTr="00322B37">
        <w:trPr>
          <w:trHeight w:hRule="exact" w:val="274"/>
        </w:trPr>
        <w:tc>
          <w:tcPr>
            <w:tcW w:w="5798" w:type="dxa"/>
            <w:gridSpan w:val="3"/>
          </w:tcPr>
          <w:p w14:paraId="169EA2CB" w14:textId="77777777" w:rsidR="005C18F4" w:rsidRPr="00DE2AF2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ED81698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2E79EAF" w14:textId="7777777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2ABF74C5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0DEF7134" w14:textId="77777777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35D67DE1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00A7FE1A" w14:textId="77777777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4D74D7" w14:paraId="58E890F4" w14:textId="77777777" w:rsidTr="00CA2C6F">
        <w:tc>
          <w:tcPr>
            <w:tcW w:w="5798" w:type="dxa"/>
            <w:gridSpan w:val="3"/>
          </w:tcPr>
          <w:p w14:paraId="6748B541" w14:textId="36E91D35" w:rsidR="005C18F4" w:rsidRPr="00FD6B0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A53E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1A53E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ที่มีการเปลี่ยนแปลงสัดส่วนการถือหุ้น</w:t>
            </w:r>
          </w:p>
        </w:tc>
        <w:tc>
          <w:tcPr>
            <w:tcW w:w="236" w:type="dxa"/>
            <w:vAlign w:val="center"/>
          </w:tcPr>
          <w:p w14:paraId="6B5E74B3" w14:textId="77777777" w:rsidR="005C18F4" w:rsidRPr="00FD6B09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vAlign w:val="center"/>
          </w:tcPr>
          <w:p w14:paraId="21AFDB0F" w14:textId="77777777" w:rsidR="005C18F4" w:rsidRPr="00FD6B09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727394CE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720922E" w14:textId="77777777" w:rsidR="005C18F4" w:rsidRPr="00AC7FFB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794C58E" w14:textId="77777777" w:rsidR="005C18F4" w:rsidRPr="00FD6B09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4" w:type="dxa"/>
            <w:vAlign w:val="center"/>
          </w:tcPr>
          <w:p w14:paraId="416BA011" w14:textId="77777777" w:rsidR="005C18F4" w:rsidRPr="00FD6B0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C18F4" w:rsidRPr="00BA105D" w14:paraId="7D4BA05B" w14:textId="77777777" w:rsidTr="006D0B5C">
        <w:trPr>
          <w:trHeight w:val="288"/>
        </w:trPr>
        <w:tc>
          <w:tcPr>
            <w:tcW w:w="2781" w:type="dxa"/>
          </w:tcPr>
          <w:p w14:paraId="0448F49E" w14:textId="1E42511F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ดัคกาลบี้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</w:t>
            </w:r>
            <w:r w:rsidRPr="00FF1C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F1CF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7DDCF1B0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030F828" w14:textId="12996107" w:rsidR="005C18F4" w:rsidRDefault="005C18F4" w:rsidP="005C18F4">
            <w:pPr>
              <w:tabs>
                <w:tab w:val="clear" w:pos="3515"/>
                <w:tab w:val="left" w:pos="-42"/>
                <w:tab w:val="left" w:pos="2418"/>
              </w:tabs>
              <w:spacing w:line="350" w:lineRule="exact"/>
              <w:ind w:left="-42" w:right="-198" w:hanging="4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36" w:type="dxa"/>
            <w:vAlign w:val="center"/>
          </w:tcPr>
          <w:p w14:paraId="11ACDCE4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FA2DFCF" w14:textId="72B0AD1F" w:rsidR="005C18F4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1670DEE5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23B0BE" w14:textId="48D71419" w:rsidR="005C18F4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51" w:type="dxa"/>
            <w:gridSpan w:val="2"/>
            <w:vAlign w:val="center"/>
          </w:tcPr>
          <w:p w14:paraId="0B400952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2B24D48" w14:textId="0902A306" w:rsidR="005C18F4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59.99</w:t>
            </w:r>
          </w:p>
        </w:tc>
      </w:tr>
      <w:tr w:rsidR="005C18F4" w:rsidRPr="00BA105D" w14:paraId="07A24603" w14:textId="77777777" w:rsidTr="006D0B5C">
        <w:trPr>
          <w:trHeight w:val="288"/>
        </w:trPr>
        <w:tc>
          <w:tcPr>
            <w:tcW w:w="2781" w:type="dxa"/>
          </w:tcPr>
          <w:p w14:paraId="49ECA146" w14:textId="31AD7418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BA105D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Pr="00E37D9F">
              <w:rPr>
                <w:rFonts w:ascii="Angsana New" w:hAnsi="Angsana New" w:cs="Angsana New"/>
                <w:sz w:val="28"/>
                <w:szCs w:val="28"/>
              </w:rPr>
              <w:t xml:space="preserve">CP </w:t>
            </w:r>
            <w:proofErr w:type="spellStart"/>
            <w:r w:rsidRPr="00E37D9F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E37D9F">
              <w:rPr>
                <w:rFonts w:ascii="Angsana New" w:hAnsi="Angsana New" w:cs="Angsana New"/>
                <w:sz w:val="28"/>
                <w:szCs w:val="28"/>
              </w:rPr>
              <w:t xml:space="preserve"> Limited</w:t>
            </w:r>
            <w:r w:rsidRPr="00BA105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5</w:t>
            </w:r>
            <w:r w:rsidRPr="00BA105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5F3CDE7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52ED7BB" w14:textId="35343073" w:rsidR="005C18F4" w:rsidRPr="00BA105D" w:rsidRDefault="005C18F4" w:rsidP="005C18F4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3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36" w:type="dxa"/>
            <w:vAlign w:val="center"/>
          </w:tcPr>
          <w:p w14:paraId="3116FF58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A4EA7B6" w14:textId="2E337A61" w:rsidR="005C18F4" w:rsidRPr="00BA105D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1684DBAB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1EBEDD7" w14:textId="7E86AD95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531005DB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8BD779B" w14:textId="4F8E1054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5C18F4" w:rsidRPr="00BA105D" w14:paraId="38E9994A" w14:textId="77777777" w:rsidTr="006D0B5C">
        <w:trPr>
          <w:trHeight w:val="288"/>
        </w:trPr>
        <w:tc>
          <w:tcPr>
            <w:tcW w:w="2781" w:type="dxa"/>
          </w:tcPr>
          <w:p w14:paraId="00FA8A7B" w14:textId="13AB7394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2.1)  </w:t>
            </w:r>
            <w:proofErr w:type="spellStart"/>
            <w:r w:rsidRPr="000F7498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0F7498">
              <w:rPr>
                <w:rFonts w:ascii="Angsana New" w:hAnsi="Angsana New" w:cs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238" w:type="dxa"/>
          </w:tcPr>
          <w:p w14:paraId="269F4A0A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7E8396B" w14:textId="03A8C558" w:rsidR="005C18F4" w:rsidRPr="00BA105D" w:rsidRDefault="005C18F4" w:rsidP="005C18F4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3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36" w:type="dxa"/>
            <w:vAlign w:val="center"/>
          </w:tcPr>
          <w:p w14:paraId="32EFA6A9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ED96907" w14:textId="7CA77C4F" w:rsidR="005C18F4" w:rsidRPr="00BA105D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659EFDE5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F7F178E" w14:textId="0FBE24CB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69B7627F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B4AA004" w14:textId="2C3692FA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5C18F4" w:rsidRPr="00BA105D" w14:paraId="7A841C44" w14:textId="77777777" w:rsidTr="006D0B5C">
        <w:trPr>
          <w:trHeight w:val="288"/>
        </w:trPr>
        <w:tc>
          <w:tcPr>
            <w:tcW w:w="2781" w:type="dxa"/>
          </w:tcPr>
          <w:p w14:paraId="221CFDAA" w14:textId="201ECECA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271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2.2)  </w:t>
            </w:r>
            <w:proofErr w:type="spellStart"/>
            <w:r w:rsidRPr="000C2D8E">
              <w:rPr>
                <w:rFonts w:ascii="Angsana New" w:hAnsi="Angsana New" w:cs="Angsana New"/>
                <w:sz w:val="28"/>
                <w:szCs w:val="28"/>
              </w:rPr>
              <w:t>Chozen</w:t>
            </w:r>
            <w:proofErr w:type="spellEnd"/>
            <w:r w:rsidRPr="000C2D8E">
              <w:rPr>
                <w:rFonts w:ascii="Angsana New" w:hAnsi="Angsana New" w:cs="Angsana New"/>
                <w:sz w:val="28"/>
                <w:szCs w:val="28"/>
              </w:rPr>
              <w:t xml:space="preserve"> Noodle Trading </w:t>
            </w:r>
          </w:p>
        </w:tc>
        <w:tc>
          <w:tcPr>
            <w:tcW w:w="238" w:type="dxa"/>
          </w:tcPr>
          <w:p w14:paraId="4D3C1F26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1683DE15" w14:textId="6262FD67" w:rsidR="005C18F4" w:rsidRPr="00BA105D" w:rsidRDefault="005C18F4" w:rsidP="005C18F4">
            <w:pPr>
              <w:tabs>
                <w:tab w:val="clear" w:pos="3515"/>
                <w:tab w:val="left" w:pos="-63"/>
                <w:tab w:val="left" w:pos="162"/>
                <w:tab w:val="left" w:pos="2418"/>
              </w:tabs>
              <w:spacing w:line="350" w:lineRule="exact"/>
              <w:ind w:left="-54" w:right="-198" w:hanging="4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5BEB86F9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75A5D2E6" w14:textId="0AA03BED" w:rsidR="005C18F4" w:rsidRPr="00BA105D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0" w:type="dxa"/>
            <w:vAlign w:val="center"/>
          </w:tcPr>
          <w:p w14:paraId="7598B69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EA1B490" w14:textId="0C96365F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1C99064E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359399E8" w14:textId="4D70189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</w:tr>
      <w:tr w:rsidR="005C18F4" w:rsidRPr="00BA105D" w14:paraId="2C6043A9" w14:textId="77777777" w:rsidTr="006D0B5C">
        <w:tc>
          <w:tcPr>
            <w:tcW w:w="2781" w:type="dxa"/>
          </w:tcPr>
          <w:p w14:paraId="5F8D9EC3" w14:textId="7AE9C8A1" w:rsidR="005C18F4" w:rsidRPr="00BA105D" w:rsidRDefault="005C18F4" w:rsidP="005C18F4">
            <w:pPr>
              <w:tabs>
                <w:tab w:val="clear" w:pos="227"/>
                <w:tab w:val="clear" w:pos="454"/>
                <w:tab w:val="left" w:pos="460"/>
              </w:tabs>
              <w:spacing w:line="350" w:lineRule="exact"/>
              <w:ind w:left="752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C2D8E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238" w:type="dxa"/>
          </w:tcPr>
          <w:p w14:paraId="57107F6C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EF5313F" w14:textId="77777777" w:rsidR="005C18F4" w:rsidRPr="00BA105D" w:rsidRDefault="005C18F4" w:rsidP="005C18F4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F6EFDA7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3005B940" w14:textId="77777777" w:rsidR="005C18F4" w:rsidRPr="00BA105D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6A08DF6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872FBAC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E2DBF24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C0A90C3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2243A" w:rsidRPr="00BA105D" w14:paraId="39D9B2A7" w14:textId="77777777">
        <w:tc>
          <w:tcPr>
            <w:tcW w:w="2781" w:type="dxa"/>
          </w:tcPr>
          <w:p w14:paraId="1439EA03" w14:textId="3CBC7F4B" w:rsidR="0002243A" w:rsidRPr="000C2D8E" w:rsidRDefault="0002243A" w:rsidP="0002243A">
            <w:pPr>
              <w:tabs>
                <w:tab w:val="clear" w:pos="454"/>
                <w:tab w:val="left" w:pos="162"/>
                <w:tab w:val="left" w:pos="460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02243A">
              <w:rPr>
                <w:rFonts w:ascii="Angsana New" w:hAnsi="Angsana New" w:cs="Angsana New"/>
                <w:sz w:val="28"/>
                <w:szCs w:val="28"/>
              </w:rPr>
              <w:t xml:space="preserve">)  Sheng Da Foods Co., Ltd. </w:t>
            </w:r>
            <w:r w:rsidRPr="000224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(6)</w:t>
            </w:r>
          </w:p>
        </w:tc>
        <w:tc>
          <w:tcPr>
            <w:tcW w:w="238" w:type="dxa"/>
          </w:tcPr>
          <w:p w14:paraId="0CD342DE" w14:textId="77777777" w:rsidR="0002243A" w:rsidRPr="00BA105D" w:rsidRDefault="0002243A" w:rsidP="0002243A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1FB906F5" w14:textId="3EE50FE1" w:rsidR="0002243A" w:rsidRPr="00BA105D" w:rsidRDefault="0002243A" w:rsidP="0002243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7461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ธุรกิจไก่ไข่</w:t>
            </w:r>
          </w:p>
        </w:tc>
        <w:tc>
          <w:tcPr>
            <w:tcW w:w="236" w:type="dxa"/>
            <w:vAlign w:val="center"/>
          </w:tcPr>
          <w:p w14:paraId="184CA359" w14:textId="77777777" w:rsidR="0002243A" w:rsidRPr="00BA105D" w:rsidRDefault="0002243A" w:rsidP="0002243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F23459A" w14:textId="749EF417" w:rsidR="0002243A" w:rsidRPr="00BA105D" w:rsidRDefault="0002243A" w:rsidP="0002243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14AB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สาธารณรัฐจีน</w:t>
            </w:r>
          </w:p>
        </w:tc>
        <w:tc>
          <w:tcPr>
            <w:tcW w:w="270" w:type="dxa"/>
            <w:vAlign w:val="center"/>
          </w:tcPr>
          <w:p w14:paraId="17320E99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666BB67" w14:textId="11070FE4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02D32">
              <w:rPr>
                <w:rFonts w:ascii="Angsana New" w:hAnsi="Angsana New" w:cs="Angsana New"/>
                <w:sz w:val="28"/>
                <w:szCs w:val="28"/>
                <w:lang w:eastAsia="th-TH"/>
              </w:rPr>
              <w:t>16.07</w:t>
            </w:r>
          </w:p>
        </w:tc>
        <w:tc>
          <w:tcPr>
            <w:tcW w:w="251" w:type="dxa"/>
            <w:gridSpan w:val="2"/>
            <w:vAlign w:val="center"/>
          </w:tcPr>
          <w:p w14:paraId="5E30449E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CC5584E" w14:textId="56F96948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E6509B">
              <w:rPr>
                <w:rFonts w:ascii="Angsana New" w:hAnsi="Angsana New" w:cs="Angsana New"/>
                <w:sz w:val="28"/>
                <w:szCs w:val="28"/>
                <w:lang w:eastAsia="th-TH"/>
              </w:rPr>
              <w:t>14.92</w:t>
            </w:r>
          </w:p>
        </w:tc>
      </w:tr>
      <w:tr w:rsidR="0002243A" w:rsidRPr="00BA105D" w14:paraId="307BE16C" w14:textId="77777777">
        <w:tc>
          <w:tcPr>
            <w:tcW w:w="2781" w:type="dxa"/>
          </w:tcPr>
          <w:p w14:paraId="142DDE59" w14:textId="77777777" w:rsidR="0002243A" w:rsidRPr="000C2D8E" w:rsidRDefault="0002243A" w:rsidP="0002243A">
            <w:pPr>
              <w:tabs>
                <w:tab w:val="clear" w:pos="227"/>
                <w:tab w:val="clear" w:pos="454"/>
                <w:tab w:val="left" w:pos="460"/>
              </w:tabs>
              <w:spacing w:line="350" w:lineRule="exact"/>
              <w:ind w:left="752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EB7BD4C" w14:textId="77777777" w:rsidR="0002243A" w:rsidRPr="00BA105D" w:rsidRDefault="0002243A" w:rsidP="0002243A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9E5D298" w14:textId="77777777" w:rsidR="0002243A" w:rsidRPr="00BA105D" w:rsidRDefault="0002243A" w:rsidP="0002243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0CCDDB8" w14:textId="77777777" w:rsidR="0002243A" w:rsidRPr="00BA105D" w:rsidRDefault="0002243A" w:rsidP="0002243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E62C723" w14:textId="3948C5A0" w:rsidR="0002243A" w:rsidRPr="00BA105D" w:rsidRDefault="0002243A" w:rsidP="0002243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14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014AB">
              <w:rPr>
                <w:rFonts w:ascii="Angsana New" w:hAnsi="Angsana New" w:cs="Angsana New"/>
                <w:sz w:val="28"/>
                <w:szCs w:val="28"/>
                <w:cs/>
              </w:rPr>
              <w:t>ไต้หวัน</w:t>
            </w:r>
            <w:r w:rsidRPr="001014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E7E8E1D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81EC6E0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FC05F22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20E7A6F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2243A" w:rsidRPr="00BA105D" w14:paraId="1CADF3CD" w14:textId="77777777" w:rsidTr="0002243A">
        <w:trPr>
          <w:trHeight w:hRule="exact" w:val="274"/>
        </w:trPr>
        <w:tc>
          <w:tcPr>
            <w:tcW w:w="5798" w:type="dxa"/>
            <w:gridSpan w:val="3"/>
          </w:tcPr>
          <w:p w14:paraId="1A2D9944" w14:textId="77777777" w:rsidR="0002243A" w:rsidRPr="00BA105D" w:rsidRDefault="0002243A" w:rsidP="0002243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25D9367" w14:textId="77777777" w:rsidR="0002243A" w:rsidRPr="00BA105D" w:rsidRDefault="0002243A" w:rsidP="0002243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AECBE1F" w14:textId="77777777" w:rsidR="0002243A" w:rsidRPr="001014AB" w:rsidRDefault="0002243A" w:rsidP="0002243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466DBA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3EC3077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70C3267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9F665D9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2243A" w:rsidRPr="00BA105D" w14:paraId="18533BF0" w14:textId="77777777">
        <w:tc>
          <w:tcPr>
            <w:tcW w:w="5798" w:type="dxa"/>
            <w:gridSpan w:val="3"/>
          </w:tcPr>
          <w:p w14:paraId="2D1EEF68" w14:textId="79EF8A1B" w:rsidR="0002243A" w:rsidRPr="00BA105D" w:rsidRDefault="0002243A" w:rsidP="0002243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111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A53E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1A53E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เสร็จสิ้นการชำระบัญชี</w:t>
            </w:r>
          </w:p>
        </w:tc>
        <w:tc>
          <w:tcPr>
            <w:tcW w:w="236" w:type="dxa"/>
            <w:vAlign w:val="center"/>
          </w:tcPr>
          <w:p w14:paraId="16D343AC" w14:textId="77777777" w:rsidR="0002243A" w:rsidRPr="00BA105D" w:rsidRDefault="0002243A" w:rsidP="0002243A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1D7DDA0" w14:textId="77777777" w:rsidR="0002243A" w:rsidRPr="001014AB" w:rsidRDefault="0002243A" w:rsidP="0002243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15E0930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93238B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AC772AD" w14:textId="77777777" w:rsidR="0002243A" w:rsidRPr="00BA105D" w:rsidRDefault="0002243A" w:rsidP="0002243A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40870EE5" w14:textId="77777777" w:rsidR="0002243A" w:rsidRPr="00BA105D" w:rsidRDefault="0002243A" w:rsidP="0002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041D3FA9" w14:textId="77777777" w:rsidTr="0002243A">
        <w:trPr>
          <w:trHeight w:val="288"/>
        </w:trPr>
        <w:tc>
          <w:tcPr>
            <w:tcW w:w="2781" w:type="dxa"/>
            <w:shd w:val="clear" w:color="auto" w:fill="auto"/>
          </w:tcPr>
          <w:p w14:paraId="23223D9E" w14:textId="037D8088" w:rsidR="005C18F4" w:rsidRPr="0002243A" w:rsidRDefault="0002243A" w:rsidP="005C18F4">
            <w:pPr>
              <w:tabs>
                <w:tab w:val="clear" w:pos="454"/>
                <w:tab w:val="left" w:pos="162"/>
                <w:tab w:val="left" w:pos="460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43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5C18F4" w:rsidRPr="0002243A">
              <w:rPr>
                <w:rFonts w:ascii="Angsana New" w:hAnsi="Angsana New" w:cs="Angsana New"/>
                <w:sz w:val="28"/>
                <w:szCs w:val="28"/>
              </w:rPr>
              <w:t xml:space="preserve">)  Charoen Pokphand </w:t>
            </w:r>
            <w:proofErr w:type="spellStart"/>
            <w:r w:rsidR="005C18F4" w:rsidRPr="0002243A">
              <w:rPr>
                <w:rFonts w:ascii="Angsana New" w:hAnsi="Angsana New" w:cs="Angsana New"/>
                <w:sz w:val="28"/>
                <w:szCs w:val="28"/>
              </w:rPr>
              <w:t>Feedmills</w:t>
            </w:r>
            <w:proofErr w:type="spellEnd"/>
            <w:r w:rsidR="005C18F4" w:rsidRPr="000224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</w:tcPr>
          <w:p w14:paraId="73A2AC43" w14:textId="77777777" w:rsidR="005C18F4" w:rsidRPr="007D67E6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2B78CB0" w14:textId="18F20A6D" w:rsidR="005C18F4" w:rsidRPr="007D67E6" w:rsidRDefault="005C18F4" w:rsidP="005C18F4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80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67E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ผลิตและจำหน่ายเนื้อสัตว์แปรรูป</w:t>
            </w:r>
          </w:p>
        </w:tc>
        <w:tc>
          <w:tcPr>
            <w:tcW w:w="236" w:type="dxa"/>
            <w:vAlign w:val="center"/>
          </w:tcPr>
          <w:p w14:paraId="169D09A4" w14:textId="77777777" w:rsidR="005C18F4" w:rsidRPr="007D67E6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18799EB" w14:textId="7B9264BF" w:rsidR="005C18F4" w:rsidRPr="007D67E6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67E6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70" w:type="dxa"/>
            <w:vAlign w:val="center"/>
          </w:tcPr>
          <w:p w14:paraId="6A288ED5" w14:textId="77777777" w:rsidR="005C18F4" w:rsidRPr="007D67E6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0FC5FA4" w14:textId="14E1E270" w:rsidR="005C18F4" w:rsidRPr="007D67E6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7D67E6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  <w:gridSpan w:val="2"/>
            <w:vAlign w:val="center"/>
          </w:tcPr>
          <w:p w14:paraId="5CEDDD62" w14:textId="77777777" w:rsidR="005C18F4" w:rsidRPr="007D67E6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C52EB65" w14:textId="0F9C6841" w:rsidR="005C18F4" w:rsidRPr="007D67E6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7D67E6">
              <w:rPr>
                <w:rFonts w:ascii="Angsana New" w:hAnsi="Angsana New" w:cs="Angsana New"/>
                <w:sz w:val="28"/>
                <w:szCs w:val="28"/>
                <w:lang w:eastAsia="th-TH"/>
              </w:rPr>
              <w:t>100.00</w:t>
            </w:r>
          </w:p>
        </w:tc>
      </w:tr>
      <w:tr w:rsidR="005C18F4" w:rsidRPr="00BA105D" w14:paraId="04CC1DE1" w14:textId="77777777" w:rsidTr="0002243A">
        <w:trPr>
          <w:trHeight w:val="288"/>
        </w:trPr>
        <w:tc>
          <w:tcPr>
            <w:tcW w:w="2781" w:type="dxa"/>
            <w:shd w:val="clear" w:color="auto" w:fill="auto"/>
          </w:tcPr>
          <w:p w14:paraId="7B93C8F4" w14:textId="5032CF17" w:rsidR="005C18F4" w:rsidRPr="0002243A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752" w:right="-198" w:hanging="46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2243A">
              <w:rPr>
                <w:rFonts w:ascii="Angsana New" w:hAnsi="Angsana New" w:cs="Angsana New"/>
                <w:sz w:val="28"/>
                <w:szCs w:val="28"/>
              </w:rPr>
              <w:t xml:space="preserve">(M) </w:t>
            </w:r>
            <w:proofErr w:type="spellStart"/>
            <w:r w:rsidRPr="0002243A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Pr="0002243A">
              <w:rPr>
                <w:rFonts w:ascii="Angsana New" w:hAnsi="Angsana New" w:cs="Angsana New"/>
                <w:sz w:val="28"/>
                <w:szCs w:val="28"/>
              </w:rPr>
              <w:t xml:space="preserve">. Bhd. </w:t>
            </w:r>
            <w:r w:rsidRPr="0002243A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(7)</w:t>
            </w:r>
          </w:p>
        </w:tc>
        <w:tc>
          <w:tcPr>
            <w:tcW w:w="238" w:type="dxa"/>
          </w:tcPr>
          <w:p w14:paraId="6F912AFB" w14:textId="77777777" w:rsidR="005C18F4" w:rsidRPr="007D67E6" w:rsidRDefault="005C18F4" w:rsidP="005C18F4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98" w:hanging="10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2F2AC038" w14:textId="7ED232C9" w:rsidR="005C18F4" w:rsidRPr="007D67E6" w:rsidRDefault="005C18F4" w:rsidP="005C18F4">
            <w:pPr>
              <w:tabs>
                <w:tab w:val="clear" w:pos="3515"/>
                <w:tab w:val="left" w:pos="100"/>
                <w:tab w:val="left" w:pos="2418"/>
              </w:tabs>
              <w:spacing w:line="350" w:lineRule="exact"/>
              <w:ind w:left="100" w:right="-198" w:hanging="1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D67E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และเลี้ยงสัตว์</w:t>
            </w:r>
          </w:p>
        </w:tc>
        <w:tc>
          <w:tcPr>
            <w:tcW w:w="236" w:type="dxa"/>
            <w:vAlign w:val="center"/>
          </w:tcPr>
          <w:p w14:paraId="161CE084" w14:textId="77777777" w:rsidR="005C18F4" w:rsidRPr="007D67E6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CDDD5F5" w14:textId="304E4EF0" w:rsidR="005C18F4" w:rsidRPr="007D67E6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5660614" w14:textId="77777777" w:rsidR="005C18F4" w:rsidRPr="007D67E6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603DA4D" w14:textId="77777777" w:rsidR="005C18F4" w:rsidRPr="007D67E6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CDA75D1" w14:textId="77777777" w:rsidR="005C18F4" w:rsidRPr="007D67E6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43E6B575" w14:textId="77777777" w:rsidR="005C18F4" w:rsidRPr="007D67E6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74F0B853" w14:textId="77777777" w:rsidTr="003D117F">
        <w:trPr>
          <w:trHeight w:val="288"/>
        </w:trPr>
        <w:tc>
          <w:tcPr>
            <w:tcW w:w="7193" w:type="dxa"/>
            <w:gridSpan w:val="5"/>
            <w:vAlign w:val="center"/>
          </w:tcPr>
          <w:p w14:paraId="5E662118" w14:textId="46A016D1" w:rsidR="005C18F4" w:rsidRPr="00BA105D" w:rsidRDefault="005C18F4" w:rsidP="005C18F4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ทางตรงและทางอ้อม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ที่เปลี่ยน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  <w:vAlign w:val="center"/>
          </w:tcPr>
          <w:p w14:paraId="0F10903B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979DA3D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  <w:vAlign w:val="center"/>
          </w:tcPr>
          <w:p w14:paraId="22B60F7B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3D7CB9CD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1F4E6805" w14:textId="77777777" w:rsidTr="00322B37">
        <w:trPr>
          <w:trHeight w:val="288"/>
        </w:trPr>
        <w:tc>
          <w:tcPr>
            <w:tcW w:w="2781" w:type="dxa"/>
          </w:tcPr>
          <w:p w14:paraId="687A7762" w14:textId="12297641" w:rsidR="005C18F4" w:rsidRPr="00FC7CE9" w:rsidRDefault="005C18F4" w:rsidP="005C18F4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bookmarkStart w:id="1" w:name="_Hlk139902495"/>
            <w:r>
              <w:rPr>
                <w:rFonts w:ascii="Angsana New" w:hAnsi="Angsana New" w:cs="Angsana New"/>
                <w:sz w:val="28"/>
                <w:szCs w:val="28"/>
              </w:rPr>
              <w:t>1)</w:t>
            </w:r>
            <w:r w:rsidRPr="0036559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6559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365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5597">
              <w:rPr>
                <w:rFonts w:ascii="Angsana New" w:hAnsi="Angsana New" w:cs="Angsana New" w:hint="cs"/>
                <w:sz w:val="28"/>
                <w:szCs w:val="28"/>
                <w:cs/>
              </w:rPr>
              <w:t>ซีพีเอฟ</w:t>
            </w:r>
            <w:r w:rsidRPr="00365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5597">
              <w:rPr>
                <w:rFonts w:ascii="Angsana New" w:hAnsi="Angsana New" w:cs="Angsana New" w:hint="cs"/>
                <w:sz w:val="28"/>
                <w:szCs w:val="28"/>
                <w:cs/>
              </w:rPr>
              <w:t>โกลบอล</w:t>
            </w:r>
            <w:r w:rsidRPr="00365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5597">
              <w:rPr>
                <w:rFonts w:ascii="Angsana New" w:hAnsi="Angsana New" w:cs="Angsana New" w:hint="cs"/>
                <w:sz w:val="28"/>
                <w:szCs w:val="28"/>
                <w:cs/>
              </w:rPr>
              <w:t>ฟู้ด</w:t>
            </w:r>
            <w:bookmarkEnd w:id="1"/>
          </w:p>
        </w:tc>
        <w:tc>
          <w:tcPr>
            <w:tcW w:w="238" w:type="dxa"/>
          </w:tcPr>
          <w:p w14:paraId="3D42E2A3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49FD609B" w14:textId="7D61BD01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-45" w:right="-198" w:hanging="6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จัดจำหน่ายผลิตภัณฑ์อาหาร</w:t>
            </w:r>
          </w:p>
        </w:tc>
        <w:tc>
          <w:tcPr>
            <w:tcW w:w="236" w:type="dxa"/>
            <w:vAlign w:val="center"/>
          </w:tcPr>
          <w:p w14:paraId="186FE889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8389B86" w14:textId="44456A22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4EB32FA8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B3820EA" w14:textId="18E59A9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  <w:tc>
          <w:tcPr>
            <w:tcW w:w="251" w:type="dxa"/>
            <w:gridSpan w:val="2"/>
            <w:vAlign w:val="center"/>
          </w:tcPr>
          <w:p w14:paraId="4353858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63661AF" w14:textId="1C67CAED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99.98</w:t>
            </w:r>
          </w:p>
        </w:tc>
      </w:tr>
      <w:tr w:rsidR="005C18F4" w:rsidRPr="00BA105D" w14:paraId="20340C80" w14:textId="77777777" w:rsidTr="00322B37">
        <w:trPr>
          <w:trHeight w:val="288"/>
        </w:trPr>
        <w:tc>
          <w:tcPr>
            <w:tcW w:w="2781" w:type="dxa"/>
          </w:tcPr>
          <w:p w14:paraId="2FB7676C" w14:textId="1207DBA5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โซลูชั่น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จำกัด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(</w:t>
            </w:r>
            <w:r w:rsidRPr="001E5F3F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มหาชน</w:t>
            </w:r>
            <w:r w:rsidRPr="001E5F3F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>)</w:t>
            </w:r>
          </w:p>
        </w:tc>
        <w:tc>
          <w:tcPr>
            <w:tcW w:w="238" w:type="dxa"/>
          </w:tcPr>
          <w:p w14:paraId="2A0768E9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795081D7" w14:textId="57352603" w:rsidR="005C18F4" w:rsidRPr="00BA105D" w:rsidRDefault="005C18F4" w:rsidP="005C18F4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0921516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F3FA9C3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605D3A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3E56D89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3A7F71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7DBEEA6B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4DAAAC06" w14:textId="77777777" w:rsidTr="00322B37">
        <w:trPr>
          <w:trHeight w:val="288"/>
        </w:trPr>
        <w:tc>
          <w:tcPr>
            <w:tcW w:w="2781" w:type="dxa"/>
          </w:tcPr>
          <w:p w14:paraId="19C1E169" w14:textId="48B7A51D" w:rsidR="005C18F4" w:rsidRPr="00356795" w:rsidRDefault="005C18F4" w:rsidP="005C18F4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  <w:r w:rsidRPr="004D74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(เดิมชื่อ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ซีพีเอฟ เทรดดิ้ง</w:t>
            </w:r>
          </w:p>
        </w:tc>
        <w:tc>
          <w:tcPr>
            <w:tcW w:w="238" w:type="dxa"/>
          </w:tcPr>
          <w:p w14:paraId="3DF13370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694F35AA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ECA9CC4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DECD528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BA4415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1D2D0B1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4F9CE1D4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0905F73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50B73C09" w14:textId="77777777" w:rsidTr="00322B37">
        <w:trPr>
          <w:trHeight w:val="288"/>
        </w:trPr>
        <w:tc>
          <w:tcPr>
            <w:tcW w:w="2781" w:type="dxa"/>
          </w:tcPr>
          <w:p w14:paraId="4D78FC8F" w14:textId="5EA706AB" w:rsidR="005C18F4" w:rsidRPr="004D74D7" w:rsidRDefault="005C18F4" w:rsidP="005C18F4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357DCD32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35C970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87D9219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45A9CB4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33A7423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4865F3F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200C98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340317D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65F1F84F" w14:textId="77777777" w:rsidTr="00322B37">
        <w:trPr>
          <w:trHeight w:hRule="exact" w:val="245"/>
        </w:trPr>
        <w:tc>
          <w:tcPr>
            <w:tcW w:w="2781" w:type="dxa"/>
          </w:tcPr>
          <w:p w14:paraId="32DE41D7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-108" w:right="-198" w:firstLine="3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390B2D8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129C4DD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A721533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75A400DE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FC23F75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A093A41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5F0CA5C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0340BF27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04D9633B" w14:textId="77777777" w:rsidTr="00322B37">
        <w:trPr>
          <w:trHeight w:val="288"/>
        </w:trPr>
        <w:tc>
          <w:tcPr>
            <w:tcW w:w="6034" w:type="dxa"/>
            <w:gridSpan w:val="4"/>
          </w:tcPr>
          <w:p w14:paraId="7E4778CB" w14:textId="680A21C1" w:rsidR="005C18F4" w:rsidRPr="00BA105D" w:rsidRDefault="005C18F4" w:rsidP="005C18F4">
            <w:pPr>
              <w:ind w:left="-108" w:right="-19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ที่เปลี่ยน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59" w:type="dxa"/>
            <w:vAlign w:val="center"/>
          </w:tcPr>
          <w:p w14:paraId="16F1F005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91B56C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E9E6A0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02413B4E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1B8CD523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28DFE560" w14:textId="77777777" w:rsidTr="00322B37">
        <w:trPr>
          <w:trHeight w:val="288"/>
        </w:trPr>
        <w:tc>
          <w:tcPr>
            <w:tcW w:w="2781" w:type="dxa"/>
          </w:tcPr>
          <w:p w14:paraId="72D06F5A" w14:textId="7A080C1B" w:rsidR="005C18F4" w:rsidRPr="00884689" w:rsidRDefault="005C18F4" w:rsidP="005C18F4">
            <w:pPr>
              <w:pStyle w:val="ListParagraph"/>
              <w:numPr>
                <w:ilvl w:val="0"/>
                <w:numId w:val="15"/>
              </w:numPr>
              <w:spacing w:line="350" w:lineRule="exact"/>
              <w:ind w:left="167" w:right="-198" w:hanging="2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RBPI AS </w:t>
            </w:r>
            <w:r w:rsidRPr="00884689">
              <w:rPr>
                <w:rFonts w:ascii="Angsana New" w:hAnsi="Angsana New" w:cs="Angsana New"/>
                <w:sz w:val="28"/>
                <w:vertAlign w:val="superscript"/>
              </w:rPr>
              <w:t>(5)</w:t>
            </w:r>
            <w:r>
              <w:rPr>
                <w:rFonts w:ascii="Angsana New" w:hAnsi="Angsana New" w:cs="Angsana New" w:hint="cs"/>
                <w:sz w:val="28"/>
                <w:vertAlign w:val="superscript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เดิมชื่อ </w:t>
            </w:r>
            <w:r w:rsidRPr="002F7E45">
              <w:rPr>
                <w:rFonts w:ascii="Angsana New" w:hAnsi="Angsana New" w:cs="Angsana New"/>
                <w:sz w:val="28"/>
              </w:rPr>
              <w:t>Russia Baltic</w:t>
            </w:r>
          </w:p>
        </w:tc>
        <w:tc>
          <w:tcPr>
            <w:tcW w:w="238" w:type="dxa"/>
          </w:tcPr>
          <w:p w14:paraId="414CB513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CB6A9A" w14:textId="00EDEBCB" w:rsidR="005C18F4" w:rsidRDefault="005C18F4" w:rsidP="005C18F4">
            <w:pPr>
              <w:tabs>
                <w:tab w:val="left" w:pos="162"/>
              </w:tabs>
              <w:spacing w:line="350" w:lineRule="exact"/>
              <w:ind w:left="-103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F7E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  <w:r w:rsidRPr="002F7E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36" w:type="dxa"/>
            <w:vAlign w:val="center"/>
          </w:tcPr>
          <w:p w14:paraId="34C56179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3393C65" w14:textId="59F1A2B2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70" w:type="dxa"/>
            <w:vAlign w:val="center"/>
          </w:tcPr>
          <w:p w14:paraId="15CEB594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14:paraId="36189BCC" w14:textId="38817D56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75.82</w:t>
            </w:r>
          </w:p>
        </w:tc>
        <w:tc>
          <w:tcPr>
            <w:tcW w:w="251" w:type="dxa"/>
            <w:gridSpan w:val="2"/>
          </w:tcPr>
          <w:p w14:paraId="691DC151" w14:textId="77777777" w:rsidR="005C18F4" w:rsidRPr="00054157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64" w:type="dxa"/>
          </w:tcPr>
          <w:p w14:paraId="358E22F5" w14:textId="5AB21AFE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30" w:right="-97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4157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75.82</w:t>
            </w:r>
          </w:p>
        </w:tc>
      </w:tr>
      <w:tr w:rsidR="005C18F4" w:rsidRPr="00BA105D" w14:paraId="333511A7" w14:textId="77777777" w:rsidTr="00322B37">
        <w:trPr>
          <w:trHeight w:val="288"/>
        </w:trPr>
        <w:tc>
          <w:tcPr>
            <w:tcW w:w="2781" w:type="dxa"/>
          </w:tcPr>
          <w:p w14:paraId="74410431" w14:textId="6DF9A3E1" w:rsidR="005C18F4" w:rsidRPr="00884689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88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E45">
              <w:rPr>
                <w:rFonts w:ascii="Angsana New" w:hAnsi="Angsana New" w:cs="Angsana New"/>
                <w:sz w:val="28"/>
                <w:szCs w:val="28"/>
              </w:rPr>
              <w:t>Pork Invest AS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D4AB825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36875675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10C9974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5B67AD8A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795C07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1CC5621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71104CF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52F2445A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5C18F4" w:rsidRPr="00BA105D" w14:paraId="46777906" w14:textId="77777777" w:rsidTr="0002243A">
        <w:trPr>
          <w:trHeight w:hRule="exact" w:val="407"/>
        </w:trPr>
        <w:tc>
          <w:tcPr>
            <w:tcW w:w="2781" w:type="dxa"/>
          </w:tcPr>
          <w:p w14:paraId="0E809902" w14:textId="77777777" w:rsidR="005C18F4" w:rsidRPr="00884689" w:rsidRDefault="005C18F4" w:rsidP="005C18F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67A95CC" w14:textId="77777777" w:rsidR="005C18F4" w:rsidRPr="00BA105D" w:rsidRDefault="005C18F4" w:rsidP="005C18F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vAlign w:val="center"/>
          </w:tcPr>
          <w:p w14:paraId="57D1BC87" w14:textId="77777777" w:rsidR="005C18F4" w:rsidRDefault="005C18F4" w:rsidP="005C18F4">
            <w:pPr>
              <w:tabs>
                <w:tab w:val="left" w:pos="162"/>
              </w:tabs>
              <w:spacing w:line="350" w:lineRule="exact"/>
              <w:ind w:left="13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43A65FB" w14:textId="77777777" w:rsidR="005C18F4" w:rsidRPr="00BA105D" w:rsidRDefault="005C18F4" w:rsidP="005C18F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F6706FA" w14:textId="77777777" w:rsidR="005C18F4" w:rsidRPr="00BA105D" w:rsidRDefault="005C18F4" w:rsidP="005C18F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8398E2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98CFDE0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30F46A2B" w14:textId="77777777" w:rsidR="005C18F4" w:rsidRPr="00BA105D" w:rsidRDefault="005C18F4" w:rsidP="005C18F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14:paraId="2B99CDC3" w14:textId="77777777" w:rsidR="005C18F4" w:rsidRPr="00BA105D" w:rsidRDefault="005C18F4" w:rsidP="005C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</w:tbl>
    <w:p w14:paraId="7CB93F2B" w14:textId="04C1120F" w:rsidR="0088383A" w:rsidRPr="00FA18AD" w:rsidRDefault="0088383A" w:rsidP="00F46206">
      <w:pPr>
        <w:pStyle w:val="ListParagraph"/>
        <w:numPr>
          <w:ilvl w:val="0"/>
          <w:numId w:val="6"/>
        </w:numPr>
        <w:tabs>
          <w:tab w:val="left" w:pos="774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18AD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FA18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ซีพีเอฟ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โกลบอล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ฟู้ด</w:t>
      </w:r>
      <w:r w:rsidRPr="00FA18AD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โซลูชั่น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จำกัด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มหาชน</w:t>
      </w:r>
      <w:r w:rsidRPr="00FA18AD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08028B82" w14:textId="1536B518" w:rsidR="00174299" w:rsidRPr="00FA18AD" w:rsidRDefault="00174299" w:rsidP="00C437B0">
      <w:pPr>
        <w:pStyle w:val="ListParagraph"/>
        <w:numPr>
          <w:ilvl w:val="0"/>
          <w:numId w:val="6"/>
        </w:numPr>
        <w:tabs>
          <w:tab w:val="left" w:pos="774"/>
          <w:tab w:val="left" w:pos="900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A18AD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FA18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251EF" w:rsidRPr="005251EF">
        <w:rPr>
          <w:rFonts w:asciiTheme="majorBidi" w:hAnsiTheme="majorBidi" w:cstheme="majorBidi"/>
          <w:color w:val="000000"/>
          <w:sz w:val="30"/>
          <w:szCs w:val="30"/>
        </w:rPr>
        <w:t>AHM Lifestyles - Creative Hospitality</w:t>
      </w:r>
      <w:r w:rsidR="00DC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C71C2" w:rsidRPr="00DC71C2">
        <w:rPr>
          <w:rFonts w:asciiTheme="majorBidi" w:hAnsiTheme="majorBidi" w:cstheme="majorBidi"/>
          <w:color w:val="000000"/>
          <w:sz w:val="30"/>
          <w:szCs w:val="30"/>
        </w:rPr>
        <w:t>Joint Stock Company</w:t>
      </w:r>
    </w:p>
    <w:p w14:paraId="79EB98DD" w14:textId="29E66D79" w:rsidR="003877EF" w:rsidRPr="00FA18AD" w:rsidRDefault="005A4B1D" w:rsidP="00174299">
      <w:pPr>
        <w:pStyle w:val="ListParagraph"/>
        <w:numPr>
          <w:ilvl w:val="0"/>
          <w:numId w:val="6"/>
        </w:numPr>
        <w:tabs>
          <w:tab w:val="left" w:pos="774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" w:name="_Hlk139902351"/>
      <w:r w:rsidRPr="00FA18AD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8217F" w:rsidRPr="00FA18AD">
        <w:rPr>
          <w:sz w:val="30"/>
          <w:szCs w:val="30"/>
        </w:rPr>
        <w:t xml:space="preserve"> </w:t>
      </w:r>
      <w:r w:rsidR="000B6BF4"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CPF </w:t>
      </w:r>
      <w:bookmarkEnd w:id="2"/>
      <w:r w:rsidR="000B6BF4" w:rsidRPr="00FA18AD">
        <w:rPr>
          <w:rFonts w:asciiTheme="majorBidi" w:hAnsiTheme="majorBidi" w:cstheme="majorBidi"/>
          <w:color w:val="000000"/>
          <w:sz w:val="30"/>
          <w:szCs w:val="30"/>
        </w:rPr>
        <w:t>(India) Private Limited</w:t>
      </w:r>
      <w:r w:rsidR="003A4F7B"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A4F7B" w:rsidRPr="00FA18AD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C67BE1"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 Norfolk Foods (Private) Limited</w:t>
      </w:r>
    </w:p>
    <w:p w14:paraId="55AE223E" w14:textId="75E6994E" w:rsidR="000B6BF4" w:rsidRPr="00FA18AD" w:rsidRDefault="003F4A61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9126E" w:rsidRPr="00FA18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เป็นบริษัทย่อยของ </w:t>
      </w:r>
      <w:r w:rsidR="0019126E"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19126E"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19126E"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ซีพีเอฟ</w:t>
      </w:r>
      <w:r w:rsidR="0019126E"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19126E"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ประเทศไทย</w:t>
      </w:r>
      <w:r w:rsidR="0019126E"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="0019126E"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จำกัด</w:t>
      </w:r>
      <w:r w:rsidR="0019126E" w:rsidRPr="00FA18AD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19126E" w:rsidRPr="00FA18AD">
        <w:rPr>
          <w:rFonts w:asciiTheme="majorBidi" w:hAnsiTheme="majorBidi" w:cs="Angsana New" w:hint="cs"/>
          <w:color w:val="000000"/>
          <w:sz w:val="30"/>
          <w:szCs w:val="30"/>
          <w:cs/>
        </w:rPr>
        <w:t>มหาชน</w:t>
      </w:r>
      <w:r w:rsidR="0019126E" w:rsidRPr="00FA18AD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0B246B20" w14:textId="58E38079" w:rsidR="00C65657" w:rsidRPr="00FA18AD" w:rsidRDefault="00642E92" w:rsidP="005B122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A18AD">
        <w:rPr>
          <w:rFonts w:asciiTheme="majorBidi" w:hAnsiTheme="majorBidi" w:cs="Angsana New"/>
          <w:sz w:val="30"/>
          <w:szCs w:val="30"/>
        </w:rPr>
        <w:t xml:space="preserve"> </w:t>
      </w:r>
      <w:r w:rsidRPr="00FA18AD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53CEF" w:rsidRPr="00FA18AD">
        <w:rPr>
          <w:rFonts w:asciiTheme="majorBidi" w:hAnsiTheme="majorBidi" w:cstheme="majorBidi"/>
          <w:color w:val="000000"/>
          <w:sz w:val="30"/>
          <w:szCs w:val="30"/>
        </w:rPr>
        <w:t>CPF Netherlands B.V.</w:t>
      </w:r>
    </w:p>
    <w:p w14:paraId="2930B5F0" w14:textId="3D2FCE4D" w:rsidR="0019126E" w:rsidRPr="00EB5AB8" w:rsidRDefault="003F4A61" w:rsidP="0019126E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A18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9126E" w:rsidRPr="00EB5AB8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9126E" w:rsidRPr="00EB5AB8">
        <w:rPr>
          <w:sz w:val="30"/>
          <w:szCs w:val="30"/>
        </w:rPr>
        <w:t xml:space="preserve"> </w:t>
      </w:r>
      <w:r w:rsidR="000A1328" w:rsidRPr="00EB5AB8">
        <w:rPr>
          <w:rFonts w:asciiTheme="majorBidi" w:hAnsiTheme="majorBidi" w:cstheme="majorBidi"/>
          <w:color w:val="000000"/>
          <w:sz w:val="30"/>
          <w:szCs w:val="30"/>
        </w:rPr>
        <w:t>Rui Fu Foods</w:t>
      </w:r>
      <w:r w:rsidR="0019126E" w:rsidRPr="00EB5AB8">
        <w:rPr>
          <w:rFonts w:asciiTheme="majorBidi" w:hAnsiTheme="majorBidi" w:cstheme="majorBidi"/>
          <w:color w:val="000000"/>
          <w:sz w:val="30"/>
          <w:szCs w:val="30"/>
        </w:rPr>
        <w:t xml:space="preserve"> Co., Ltd.</w:t>
      </w:r>
    </w:p>
    <w:p w14:paraId="70D1952C" w14:textId="77777777" w:rsidR="00FA18AD" w:rsidRDefault="00EF30E6" w:rsidP="00FA18AD">
      <w:pPr>
        <w:pStyle w:val="ListParagraph"/>
        <w:numPr>
          <w:ilvl w:val="0"/>
          <w:numId w:val="6"/>
        </w:numPr>
        <w:tabs>
          <w:tab w:val="left" w:pos="774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A18AD">
        <w:rPr>
          <w:rFonts w:asciiTheme="majorBidi" w:hAnsiTheme="majorBidi" w:cs="Angsana New" w:hint="cs"/>
          <w:sz w:val="30"/>
          <w:szCs w:val="30"/>
          <w:cs/>
        </w:rPr>
        <w:t>เป็นบริษัทย่อยของ</w:t>
      </w:r>
      <w:r w:rsidRPr="00FA18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B3D9E" w:rsidRPr="00FA18AD">
        <w:rPr>
          <w:rFonts w:asciiTheme="majorBidi" w:hAnsiTheme="majorBidi" w:cs="Angsana New"/>
          <w:sz w:val="30"/>
          <w:szCs w:val="30"/>
        </w:rPr>
        <w:t xml:space="preserve">Charoen Pokphand Holdings (Malaysia) </w:t>
      </w:r>
      <w:proofErr w:type="spellStart"/>
      <w:r w:rsidR="007B3D9E" w:rsidRPr="00FA18AD">
        <w:rPr>
          <w:rFonts w:asciiTheme="majorBidi" w:hAnsiTheme="majorBidi" w:cs="Angsana New"/>
          <w:sz w:val="30"/>
          <w:szCs w:val="30"/>
        </w:rPr>
        <w:t>Sdn</w:t>
      </w:r>
      <w:proofErr w:type="spellEnd"/>
      <w:r w:rsidR="007B3D9E" w:rsidRPr="00FA18AD">
        <w:rPr>
          <w:rFonts w:asciiTheme="majorBidi" w:hAnsiTheme="majorBidi" w:cs="Angsana New"/>
          <w:sz w:val="30"/>
          <w:szCs w:val="30"/>
        </w:rPr>
        <w:t>. Bhd.</w:t>
      </w:r>
    </w:p>
    <w:p w14:paraId="77A34A13" w14:textId="416382E1" w:rsidR="00175D04" w:rsidRDefault="00175D04" w:rsidP="00175D04">
      <w:pPr>
        <w:pStyle w:val="ListParagraph"/>
        <w:numPr>
          <w:ilvl w:val="0"/>
          <w:numId w:val="6"/>
        </w:numPr>
        <w:tabs>
          <w:tab w:val="left" w:pos="774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FA18AD">
        <w:rPr>
          <w:rFonts w:asciiTheme="majorBidi" w:hAnsiTheme="majorBidi" w:cs="Angsana New" w:hint="cs"/>
          <w:sz w:val="30"/>
          <w:szCs w:val="30"/>
          <w:cs/>
        </w:rPr>
        <w:t>เป็นบริษัทย่อยของ</w:t>
      </w:r>
      <w:r w:rsidRPr="00FA18A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5CFF" w:rsidRPr="00665CFF">
        <w:rPr>
          <w:rFonts w:asciiTheme="majorBidi" w:hAnsiTheme="majorBidi" w:cs="Angsana New"/>
          <w:sz w:val="30"/>
          <w:szCs w:val="30"/>
        </w:rPr>
        <w:t>CPF Denmark A/S</w:t>
      </w:r>
    </w:p>
    <w:p w14:paraId="2D82411B" w14:textId="77777777" w:rsidR="00175D04" w:rsidRPr="00175D04" w:rsidRDefault="00175D04" w:rsidP="00175D04">
      <w:pPr>
        <w:tabs>
          <w:tab w:val="left" w:pos="774"/>
          <w:tab w:val="left" w:pos="810"/>
        </w:tabs>
        <w:ind w:left="531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108CAE27" w14:textId="11A9F4CA" w:rsidR="00437300" w:rsidRPr="00FA18AD" w:rsidRDefault="00437300" w:rsidP="00FA3D7C">
      <w:pPr>
        <w:pStyle w:val="ListParagraph"/>
        <w:tabs>
          <w:tab w:val="left" w:pos="774"/>
          <w:tab w:val="left" w:pos="810"/>
          <w:tab w:val="left" w:pos="907"/>
        </w:tabs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55C1D17" w14:textId="77777777" w:rsidR="007D04EB" w:rsidRDefault="007D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799729A" w14:textId="74E58CEC" w:rsidR="00D67D1C" w:rsidRPr="00283726" w:rsidRDefault="009371E9" w:rsidP="00D67D1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D67D1C" w:rsidRPr="00B2388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FD7C4C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69B0F831" w14:textId="1E2E2AF7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776BD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76BDC" w:rsidRPr="00776BDC">
        <w:rPr>
          <w:rFonts w:asciiTheme="majorBidi" w:hAnsiTheme="majorBidi" w:cstheme="majorBidi"/>
          <w:sz w:val="30"/>
          <w:szCs w:val="30"/>
        </w:rPr>
        <w:t xml:space="preserve">30 </w:t>
      </w:r>
      <w:r w:rsidR="00776BDC" w:rsidRPr="00776BD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76BDC" w:rsidRPr="00776B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6689B0AC" w14:textId="77777777" w:rsidR="00DE0837" w:rsidRPr="00FE20A3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057"/>
        <w:gridCol w:w="1530"/>
        <w:gridCol w:w="236"/>
        <w:gridCol w:w="1384"/>
      </w:tblGrid>
      <w:tr w:rsidR="00D67D1C" w:rsidRPr="00283726" w14:paraId="40558BD2" w14:textId="77777777" w:rsidTr="009D7D95">
        <w:trPr>
          <w:trHeight w:hRule="exact" w:val="346"/>
        </w:trPr>
        <w:tc>
          <w:tcPr>
            <w:tcW w:w="6057" w:type="dxa"/>
            <w:vAlign w:val="bottom"/>
          </w:tcPr>
          <w:p w14:paraId="1CAF0009" w14:textId="77777777" w:rsidR="00D67D1C" w:rsidRPr="00D8683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0A12002" w14:textId="77777777" w:rsidR="00D67D1C" w:rsidRPr="00283726" w:rsidRDefault="00D67D1C" w:rsidP="00B45082">
            <w:pPr>
              <w:tabs>
                <w:tab w:val="clear" w:pos="1871"/>
                <w:tab w:val="left" w:pos="540"/>
              </w:tabs>
              <w:ind w:right="-10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283726" w14:paraId="71972D8F" w14:textId="77777777" w:rsidTr="009D7D95">
        <w:tc>
          <w:tcPr>
            <w:tcW w:w="6057" w:type="dxa"/>
            <w:vAlign w:val="bottom"/>
          </w:tcPr>
          <w:p w14:paraId="2CE1DFBE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8372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788091AC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28372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372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283726" w14:paraId="4660E5E7" w14:textId="77777777" w:rsidTr="009D7D95">
        <w:tc>
          <w:tcPr>
            <w:tcW w:w="6057" w:type="dxa"/>
            <w:shd w:val="clear" w:color="auto" w:fill="auto"/>
            <w:vAlign w:val="bottom"/>
          </w:tcPr>
          <w:p w14:paraId="0ABE2510" w14:textId="2F4D6EFC" w:rsidR="007B0E2B" w:rsidRPr="005B1222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1A53E5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A53E5">
              <w:rPr>
                <w:rFonts w:asciiTheme="majorBidi" w:hAnsiTheme="majorBidi" w:cstheme="majorBidi"/>
                <w:sz w:val="30"/>
                <w:szCs w:val="30"/>
              </w:rPr>
              <w:t>HyLife</w:t>
            </w:r>
            <w:proofErr w:type="spellEnd"/>
            <w:r w:rsidRPr="001A53E5">
              <w:rPr>
                <w:rFonts w:asciiTheme="majorBidi" w:hAnsiTheme="majorBidi" w:cstheme="majorBidi"/>
                <w:sz w:val="30"/>
                <w:szCs w:val="30"/>
              </w:rPr>
              <w:t xml:space="preserve"> Group Holdings Ltd.</w:t>
            </w:r>
          </w:p>
        </w:tc>
        <w:tc>
          <w:tcPr>
            <w:tcW w:w="1530" w:type="dxa"/>
            <w:vAlign w:val="bottom"/>
          </w:tcPr>
          <w:p w14:paraId="3BA080FF" w14:textId="4A4D2958" w:rsidR="007B0E2B" w:rsidRPr="001D489D" w:rsidRDefault="002B31C1" w:rsidP="009D7D9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  <w:tc>
          <w:tcPr>
            <w:tcW w:w="236" w:type="dxa"/>
            <w:vAlign w:val="bottom"/>
          </w:tcPr>
          <w:p w14:paraId="17819A98" w14:textId="77777777" w:rsidR="007B0E2B" w:rsidRPr="0028372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vAlign w:val="bottom"/>
          </w:tcPr>
          <w:p w14:paraId="62147888" w14:textId="2DF8E597" w:rsidR="007B0E2B" w:rsidRPr="00A84F0D" w:rsidRDefault="00D32002" w:rsidP="009D7D9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5A148BA1" w14:textId="77777777" w:rsidTr="009D7D95">
        <w:tc>
          <w:tcPr>
            <w:tcW w:w="6057" w:type="dxa"/>
            <w:shd w:val="clear" w:color="auto" w:fill="auto"/>
            <w:vAlign w:val="bottom"/>
          </w:tcPr>
          <w:p w14:paraId="6A62AD6A" w14:textId="347970B1" w:rsidR="00E3721C" w:rsidRPr="00BA105D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122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ซีพี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ออลล์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A701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A701F4">
              <w:rPr>
                <w:rFonts w:asciiTheme="majorBidi" w:hAnsiTheme="majorBidi" w:cstheme="majorBidi"/>
                <w:sz w:val="30"/>
                <w:szCs w:val="30"/>
                <w:cs/>
              </w:rPr>
              <w:t>) (“</w:t>
            </w:r>
            <w:r w:rsidRPr="00A701F4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530" w:type="dxa"/>
            <w:vAlign w:val="bottom"/>
          </w:tcPr>
          <w:p w14:paraId="66A3BDBB" w14:textId="7C1DBD39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9,216</w:t>
            </w:r>
          </w:p>
        </w:tc>
        <w:tc>
          <w:tcPr>
            <w:tcW w:w="236" w:type="dxa"/>
            <w:vAlign w:val="bottom"/>
          </w:tcPr>
          <w:p w14:paraId="32B2A34C" w14:textId="77777777" w:rsidR="00E3721C" w:rsidRPr="00283726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vAlign w:val="bottom"/>
          </w:tcPr>
          <w:p w14:paraId="0A2F77D3" w14:textId="408CA241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D04EB" w:rsidRPr="00283726" w14:paraId="386DC9BA" w14:textId="77777777" w:rsidTr="009D7D95">
        <w:tc>
          <w:tcPr>
            <w:tcW w:w="6057" w:type="dxa"/>
            <w:shd w:val="clear" w:color="auto" w:fill="auto"/>
            <w:vAlign w:val="bottom"/>
          </w:tcPr>
          <w:p w14:paraId="1A94E78A" w14:textId="274E9CEE" w:rsidR="007D04EB" w:rsidRDefault="00C775F5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ซื้อ/ลงทุนเพิ่มอื่นๆ</w:t>
            </w:r>
          </w:p>
        </w:tc>
        <w:tc>
          <w:tcPr>
            <w:tcW w:w="1530" w:type="dxa"/>
          </w:tcPr>
          <w:p w14:paraId="5D8369D4" w14:textId="1017C723" w:rsidR="007D04EB" w:rsidRPr="001D489D" w:rsidRDefault="009A6FDA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66BC" w:rsidRPr="001D4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157FDBE9" w14:textId="77777777" w:rsidR="007D04EB" w:rsidRPr="00283726" w:rsidRDefault="007D04EB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</w:tcPr>
          <w:p w14:paraId="652430B7" w14:textId="55BCD050" w:rsidR="007D04EB" w:rsidRDefault="00C775F5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7F779E6C" w14:textId="77777777" w:rsidTr="009D7D95">
        <w:tc>
          <w:tcPr>
            <w:tcW w:w="6057" w:type="dxa"/>
            <w:shd w:val="clear" w:color="auto" w:fill="auto"/>
            <w:vAlign w:val="bottom"/>
          </w:tcPr>
          <w:p w14:paraId="613D7F3F" w14:textId="38B7E8A2" w:rsidR="00E3721C" w:rsidRPr="00BA105D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ขายเงินลงทุนใน </w:t>
            </w:r>
            <w:r w:rsidRPr="00E453D0">
              <w:rPr>
                <w:rFonts w:asciiTheme="majorBidi" w:hAnsiTheme="majorBidi" w:cstheme="majorBidi"/>
                <w:sz w:val="30"/>
                <w:szCs w:val="30"/>
              </w:rPr>
              <w:t>CPALL</w:t>
            </w:r>
          </w:p>
        </w:tc>
        <w:tc>
          <w:tcPr>
            <w:tcW w:w="1530" w:type="dxa"/>
          </w:tcPr>
          <w:p w14:paraId="0F4772F9" w14:textId="683F5297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</w:rPr>
              <w:t>(5,106)</w:t>
            </w:r>
          </w:p>
        </w:tc>
        <w:tc>
          <w:tcPr>
            <w:tcW w:w="236" w:type="dxa"/>
          </w:tcPr>
          <w:p w14:paraId="43128131" w14:textId="77777777" w:rsidR="00E3721C" w:rsidRPr="00283726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</w:tcPr>
          <w:p w14:paraId="37F2FA43" w14:textId="6E396DA1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4AD5B29C" w14:textId="77777777" w:rsidTr="009D7D95">
        <w:tc>
          <w:tcPr>
            <w:tcW w:w="6057" w:type="dxa"/>
            <w:shd w:val="clear" w:color="auto" w:fill="auto"/>
            <w:vAlign w:val="bottom"/>
          </w:tcPr>
          <w:p w14:paraId="6D1A6C59" w14:textId="797EE946" w:rsidR="00E3721C" w:rsidRPr="00B23888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3E5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530" w:type="dxa"/>
            <w:vAlign w:val="bottom"/>
          </w:tcPr>
          <w:p w14:paraId="29BB7E01" w14:textId="7DB1DB7B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(1,45</w:t>
            </w:r>
            <w:r w:rsidR="000270AD"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DDC6F4" w14:textId="77777777" w:rsidR="00E3721C" w:rsidRPr="0048697B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0F264946" w14:textId="2C2FA769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24B503CB" w14:textId="77777777" w:rsidTr="009D7D95">
        <w:tc>
          <w:tcPr>
            <w:tcW w:w="6057" w:type="dxa"/>
            <w:shd w:val="clear" w:color="auto" w:fill="auto"/>
            <w:vAlign w:val="bottom"/>
          </w:tcPr>
          <w:p w14:paraId="1068F1B1" w14:textId="6D7B6ABC" w:rsidR="00E3721C" w:rsidRPr="00B23888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Pr="00F11F57">
              <w:rPr>
                <w:rFonts w:asciiTheme="majorBidi" w:hAnsiTheme="majorBidi" w:cs="Angsana New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1530" w:type="dxa"/>
            <w:vAlign w:val="bottom"/>
          </w:tcPr>
          <w:p w14:paraId="250CD7DD" w14:textId="7B58FE57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36" w:type="dxa"/>
            <w:vAlign w:val="bottom"/>
          </w:tcPr>
          <w:p w14:paraId="78C1F47A" w14:textId="77777777" w:rsidR="00E3721C" w:rsidRPr="0048697B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43CCD931" w14:textId="3B362C9B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6F6AB078" w14:textId="77777777" w:rsidTr="009D7D95">
        <w:tc>
          <w:tcPr>
            <w:tcW w:w="6057" w:type="dxa"/>
            <w:shd w:val="clear" w:color="auto" w:fill="auto"/>
            <w:vAlign w:val="bottom"/>
          </w:tcPr>
          <w:p w14:paraId="0FD75901" w14:textId="4C7A9B63" w:rsidR="00E3721C" w:rsidRPr="00B23888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23888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vAlign w:val="bottom"/>
          </w:tcPr>
          <w:p w14:paraId="537E3BA7" w14:textId="67563F2A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(3,570)</w:t>
            </w:r>
          </w:p>
        </w:tc>
        <w:tc>
          <w:tcPr>
            <w:tcW w:w="236" w:type="dxa"/>
            <w:vAlign w:val="bottom"/>
          </w:tcPr>
          <w:p w14:paraId="2CC349AA" w14:textId="77777777" w:rsidR="00E3721C" w:rsidRPr="0048697B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5AEDC9FC" w14:textId="2859F866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3721C" w:rsidRPr="00283726" w14:paraId="51064A49" w14:textId="77777777" w:rsidTr="009D7D95">
        <w:tc>
          <w:tcPr>
            <w:tcW w:w="6057" w:type="dxa"/>
            <w:shd w:val="clear" w:color="auto" w:fill="auto"/>
            <w:vAlign w:val="bottom"/>
          </w:tcPr>
          <w:p w14:paraId="7B08304D" w14:textId="782625E4" w:rsidR="00E3721C" w:rsidRPr="00513CA2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การเปลี่ยนแปลงในส่วนได้เสียในการร่วมค้า</w:t>
            </w:r>
          </w:p>
        </w:tc>
        <w:tc>
          <w:tcPr>
            <w:tcW w:w="1530" w:type="dxa"/>
            <w:vAlign w:val="bottom"/>
          </w:tcPr>
          <w:p w14:paraId="0431F7EE" w14:textId="1975707B" w:rsidR="00E3721C" w:rsidRPr="001D489D" w:rsidRDefault="00E3721C" w:rsidP="00E3721C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(1,354)</w:t>
            </w:r>
          </w:p>
        </w:tc>
        <w:tc>
          <w:tcPr>
            <w:tcW w:w="236" w:type="dxa"/>
            <w:vAlign w:val="bottom"/>
          </w:tcPr>
          <w:p w14:paraId="0C0125FA" w14:textId="77777777" w:rsidR="00E3721C" w:rsidRPr="0048697B" w:rsidRDefault="00E3721C" w:rsidP="00E3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231AAA5C" w14:textId="1E9B1C7A" w:rsidR="00E3721C" w:rsidRPr="00A84F0D" w:rsidRDefault="00E3721C" w:rsidP="00E3721C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1F1A" w:rsidRPr="00283726" w14:paraId="60CD3C36" w14:textId="77777777" w:rsidTr="009D7D95">
        <w:tc>
          <w:tcPr>
            <w:tcW w:w="6057" w:type="dxa"/>
            <w:shd w:val="clear" w:color="auto" w:fill="auto"/>
            <w:vAlign w:val="bottom"/>
          </w:tcPr>
          <w:p w14:paraId="4BF880CB" w14:textId="7A7EF126" w:rsidR="00771F1A" w:rsidRPr="00513CA2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13CA2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530" w:type="dxa"/>
            <w:vAlign w:val="bottom"/>
          </w:tcPr>
          <w:p w14:paraId="1771CD3B" w14:textId="72F64AFE" w:rsidR="00771F1A" w:rsidRPr="001D489D" w:rsidRDefault="00771F1A" w:rsidP="00771F1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36" w:type="dxa"/>
            <w:vAlign w:val="bottom"/>
          </w:tcPr>
          <w:p w14:paraId="03DB0FFA" w14:textId="77777777" w:rsidR="00771F1A" w:rsidRPr="0048697B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06009E80" w14:textId="6DA7ECC7" w:rsidR="00771F1A" w:rsidRDefault="00771F1A" w:rsidP="00771F1A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1F1A" w:rsidRPr="00283726" w14:paraId="26F4DA03" w14:textId="77777777" w:rsidTr="009D7D95">
        <w:tc>
          <w:tcPr>
            <w:tcW w:w="6057" w:type="dxa"/>
            <w:shd w:val="clear" w:color="auto" w:fill="auto"/>
            <w:vAlign w:val="bottom"/>
          </w:tcPr>
          <w:p w14:paraId="10AFA4F0" w14:textId="7D344EE9" w:rsidR="00771F1A" w:rsidRPr="00513CA2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3D574675" w14:textId="0022DE62" w:rsidR="00771F1A" w:rsidRPr="001D489D" w:rsidRDefault="00771F1A" w:rsidP="00771F1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36" w:type="dxa"/>
            <w:vAlign w:val="bottom"/>
          </w:tcPr>
          <w:p w14:paraId="5836C3FB" w14:textId="77777777" w:rsidR="00771F1A" w:rsidRPr="0048697B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vAlign w:val="bottom"/>
          </w:tcPr>
          <w:p w14:paraId="480946FB" w14:textId="77777777" w:rsidR="00771F1A" w:rsidRDefault="00771F1A" w:rsidP="00771F1A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1F1A" w:rsidRPr="00283726" w14:paraId="76207F13" w14:textId="77777777" w:rsidTr="009D7D95">
        <w:tc>
          <w:tcPr>
            <w:tcW w:w="6057" w:type="dxa"/>
            <w:shd w:val="clear" w:color="auto" w:fill="auto"/>
            <w:vAlign w:val="bottom"/>
          </w:tcPr>
          <w:p w14:paraId="3A6F4AAE" w14:textId="0D5ECDE5" w:rsidR="00771F1A" w:rsidRPr="006E454C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E454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13EE3ACF" w:rsidR="00771F1A" w:rsidRPr="001D489D" w:rsidRDefault="00771F1A" w:rsidP="00771F1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106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D4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1D4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  <w:r w:rsidRPr="001D4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36" w:type="dxa"/>
            <w:vAlign w:val="bottom"/>
          </w:tcPr>
          <w:p w14:paraId="7DBD95E9" w14:textId="77777777" w:rsidR="00771F1A" w:rsidRPr="0048697B" w:rsidRDefault="00771F1A" w:rsidP="00771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7E5FEC10" w:rsidR="00771F1A" w:rsidRPr="00710B2F" w:rsidRDefault="00771F1A" w:rsidP="00771F1A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62" w:right="-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78F3D11" w14:textId="77777777" w:rsidR="00971EA6" w:rsidRPr="00B94C17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0AF77377" w14:textId="2EF05F5C" w:rsidR="00D67D1C" w:rsidRPr="00C030D4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t>กลุ่มบริษัทได้แสดงเงินลงทุนใน</w:t>
      </w:r>
      <w:r w:rsidR="00237E15" w:rsidRPr="00E6351E">
        <w:rPr>
          <w:rFonts w:asciiTheme="majorBidi" w:hAnsiTheme="majorBidi" w:cs="Angsana New"/>
          <w:sz w:val="30"/>
          <w:szCs w:val="30"/>
        </w:rPr>
        <w:t xml:space="preserve"> </w:t>
      </w:r>
      <w:r w:rsidRPr="00E6351E">
        <w:rPr>
          <w:rFonts w:asciiTheme="majorBidi" w:hAnsiTheme="majorBidi" w:cs="Angsana New"/>
          <w:sz w:val="30"/>
          <w:szCs w:val="30"/>
        </w:rPr>
        <w:t>CPALL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เอ็กซ์ตร้า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4C5EE4" w:rsidRPr="00A85F82">
        <w:rPr>
          <w:rFonts w:asciiTheme="majorBidi" w:hAnsiTheme="majorBidi" w:cs="Angsana New"/>
          <w:sz w:val="30"/>
          <w:szCs w:val="30"/>
          <w:cs/>
        </w:rPr>
        <w:t>)</w:t>
      </w:r>
      <w:r w:rsidR="004C5EE4" w:rsidRPr="00A85F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969FE" w:rsidRPr="00555211">
        <w:rPr>
          <w:rFonts w:asciiTheme="majorBidi" w:hAnsiTheme="majorBidi" w:cs="Angsana New"/>
          <w:sz w:val="30"/>
          <w:szCs w:val="30"/>
        </w:rPr>
        <w:t>(</w:t>
      </w:r>
      <w:r w:rsidR="00E969FE" w:rsidRPr="00555211">
        <w:rPr>
          <w:rFonts w:asciiTheme="majorBidi" w:hAnsiTheme="majorBidi" w:cs="Angsana New" w:hint="cs"/>
          <w:sz w:val="30"/>
          <w:szCs w:val="30"/>
          <w:cs/>
        </w:rPr>
        <w:t xml:space="preserve">เดิมชื่อ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55521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5521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555211">
        <w:rPr>
          <w:rFonts w:asciiTheme="majorBidi" w:hAnsiTheme="majorBidi" w:cs="Angsana New"/>
          <w:sz w:val="30"/>
          <w:szCs w:val="30"/>
          <w:cs/>
        </w:rPr>
        <w:t>)</w:t>
      </w:r>
      <w:r w:rsidR="00E969FE" w:rsidRPr="00555211">
        <w:rPr>
          <w:rFonts w:asciiTheme="majorBidi" w:hAnsiTheme="majorBidi" w:cs="Angsana New"/>
          <w:sz w:val="30"/>
          <w:szCs w:val="30"/>
        </w:rPr>
        <w:t>)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</w:t>
      </w:r>
      <w:r w:rsidRPr="00C030D4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030D4">
        <w:rPr>
          <w:rFonts w:asciiTheme="majorBidi" w:hAnsiTheme="majorBidi" w:cs="Angsana New"/>
          <w:sz w:val="30"/>
          <w:szCs w:val="30"/>
          <w:cs/>
        </w:rPr>
        <w:t xml:space="preserve"> ณ วันที่ </w:t>
      </w:r>
      <w:r w:rsidR="001E3F53" w:rsidRPr="001E3F53">
        <w:rPr>
          <w:rFonts w:asciiTheme="majorBidi" w:hAnsiTheme="majorBidi" w:cs="Angsana New"/>
          <w:spacing w:val="-3"/>
          <w:sz w:val="30"/>
          <w:szCs w:val="30"/>
        </w:rPr>
        <w:t xml:space="preserve">30 </w:t>
      </w:r>
      <w:r w:rsidR="001E3F53" w:rsidRPr="001E3F53">
        <w:rPr>
          <w:rFonts w:asciiTheme="majorBidi" w:hAnsiTheme="majorBidi" w:cs="Angsana New" w:hint="cs"/>
          <w:spacing w:val="-3"/>
          <w:sz w:val="30"/>
          <w:szCs w:val="30"/>
          <w:cs/>
        </w:rPr>
        <w:t>กันยายน</w:t>
      </w:r>
      <w:r w:rsidR="001E3F53" w:rsidRPr="001E3F53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>2566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มีจำนวนเงิน</w:t>
      </w:r>
      <w:r w:rsidR="001E3F53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="009618E7">
        <w:rPr>
          <w:rFonts w:asciiTheme="majorBidi" w:hAnsiTheme="majorBidi" w:cs="Angsana New"/>
          <w:spacing w:val="-3"/>
          <w:sz w:val="30"/>
          <w:szCs w:val="30"/>
        </w:rPr>
        <w:t>185</w:t>
      </w:r>
      <w:r w:rsidR="00563A5A">
        <w:rPr>
          <w:rFonts w:asciiTheme="majorBidi" w:hAnsiTheme="majorBidi" w:cs="Angsana New"/>
          <w:spacing w:val="-3"/>
          <w:sz w:val="30"/>
          <w:szCs w:val="30"/>
        </w:rPr>
        <w:t>,208</w:t>
      </w:r>
      <w:r w:rsidRPr="00924E72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และ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="00563A5A">
        <w:rPr>
          <w:rFonts w:asciiTheme="majorBidi" w:hAnsiTheme="majorBidi" w:cs="Angsana New"/>
          <w:spacing w:val="-3"/>
          <w:sz w:val="30"/>
          <w:szCs w:val="30"/>
        </w:rPr>
        <w:t>30,188</w:t>
      </w:r>
      <w:r w:rsidRPr="004E25D0">
        <w:rPr>
          <w:rFonts w:asciiTheme="majorBidi" w:hAnsiTheme="majorBidi" w:cs="Angsana New"/>
          <w:spacing w:val="-3"/>
          <w:sz w:val="30"/>
          <w:szCs w:val="30"/>
          <w:lang w:val="en-AU"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spacing w:val="-3"/>
          <w:sz w:val="30"/>
          <w:szCs w:val="30"/>
          <w:cs/>
        </w:rPr>
        <w:t xml:space="preserve"> </w:t>
      </w:r>
      <w:r w:rsidRPr="00924E72">
        <w:rPr>
          <w:rFonts w:asciiTheme="majorBidi" w:hAnsiTheme="majorBidi" w:cs="Angsana New" w:hint="cs"/>
          <w:spacing w:val="-3"/>
          <w:sz w:val="30"/>
          <w:szCs w:val="30"/>
          <w:cs/>
        </w:rPr>
        <w:t>ตามลำดับ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(</w:t>
      </w:r>
      <w:r w:rsidR="004E25D0">
        <w:rPr>
          <w:rFonts w:asciiTheme="majorBidi" w:hAnsiTheme="majorBidi" w:cs="Angsana New"/>
          <w:i/>
          <w:iCs/>
          <w:spacing w:val="-3"/>
          <w:sz w:val="30"/>
          <w:szCs w:val="30"/>
        </w:rPr>
        <w:t>31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ธันวาคม </w:t>
      </w:r>
      <w:r w:rsidR="004E25D0">
        <w:rPr>
          <w:rFonts w:asciiTheme="majorBidi" w:hAnsiTheme="majorBidi" w:cs="Angsana New"/>
          <w:i/>
          <w:iCs/>
          <w:spacing w:val="-3"/>
          <w:sz w:val="30"/>
          <w:szCs w:val="30"/>
        </w:rPr>
        <w:t>2565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: 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</w:rPr>
        <w:t xml:space="preserve">209,047 </w:t>
      </w:r>
      <w:r w:rsidRPr="00924E72">
        <w:rPr>
          <w:rFonts w:asciiTheme="majorBidi" w:hAnsiTheme="majorBidi" w:cs="Angsana New" w:hint="cs"/>
          <w:i/>
          <w:iCs/>
          <w:spacing w:val="-3"/>
          <w:sz w:val="30"/>
          <w:szCs w:val="30"/>
          <w:cs/>
        </w:rPr>
        <w:t>ล้านบาท</w:t>
      </w:r>
      <w:r w:rsidRPr="00924E72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/>
          <w:i/>
          <w:iCs/>
          <w:sz w:val="30"/>
          <w:szCs w:val="30"/>
        </w:rPr>
        <w:t xml:space="preserve">37,209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030D4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C030D4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622463B" w14:textId="77777777" w:rsidR="0092515B" w:rsidRPr="00B94C17" w:rsidRDefault="0092515B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81B135C" w14:textId="3A119986" w:rsidR="00D67D1C" w:rsidRDefault="007E1665" w:rsidP="00D67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7E1665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1E3F53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7E166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3F53" w:rsidRPr="001E3F53">
        <w:rPr>
          <w:rFonts w:asciiTheme="majorBidi" w:hAnsiTheme="majorBidi" w:cs="Angsana New"/>
          <w:sz w:val="30"/>
          <w:szCs w:val="30"/>
        </w:rPr>
        <w:t xml:space="preserve">30 </w:t>
      </w:r>
      <w:r w:rsidR="001E3F53" w:rsidRPr="001E3F5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1E3F53" w:rsidRPr="001E3F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  <w:r w:rsidRPr="007E166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กลุ่มบริษัทได้ขายเงินลงทุนบางส่วนใน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/>
          <w:sz w:val="30"/>
          <w:szCs w:val="30"/>
        </w:rPr>
        <w:t>CPALL</w:t>
      </w:r>
      <w:r w:rsidR="00D67D1C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4A6D">
        <w:rPr>
          <w:rFonts w:asciiTheme="majorBidi" w:hAnsiTheme="majorBidi" w:cs="Angsana New"/>
          <w:sz w:val="30"/>
          <w:szCs w:val="30"/>
        </w:rPr>
        <w:t>5,106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D67D1C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z w:val="30"/>
          <w:szCs w:val="30"/>
          <w:cs/>
        </w:rPr>
        <w:t>กลุ่มบริษัทมีกำไรจากการขายเงินลงทุนเป็นจำนวนเงิน</w:t>
      </w:r>
      <w:r w:rsidR="00D67D1C" w:rsidRPr="00C030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4A6D">
        <w:rPr>
          <w:rFonts w:asciiTheme="majorBidi" w:hAnsiTheme="majorBidi" w:cs="Angsana New"/>
          <w:sz w:val="30"/>
          <w:szCs w:val="30"/>
        </w:rPr>
        <w:t>3,475</w:t>
      </w:r>
      <w:r w:rsidR="00D67D1C" w:rsidRPr="00C030D4">
        <w:rPr>
          <w:rFonts w:asciiTheme="majorBidi" w:hAnsiTheme="majorBidi" w:cs="Angsana New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43756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6127E2" w:rsidRPr="006127E2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6127E2" w:rsidRPr="006127E2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6127E2" w:rsidRPr="006127E2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D67D1C">
        <w:rPr>
          <w:rFonts w:asciiTheme="majorBidi" w:hAnsiTheme="majorBidi" w:cs="Angsana New"/>
          <w:spacing w:val="-2"/>
          <w:sz w:val="30"/>
          <w:szCs w:val="30"/>
        </w:rPr>
        <w:t>6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="00D67D1C" w:rsidRPr="00C030D4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="00D67D1C" w:rsidRPr="00C030D4">
        <w:rPr>
          <w:rFonts w:asciiTheme="majorBidi" w:hAnsiTheme="majorBidi" w:cs="Angsana New" w:hint="cs"/>
          <w:spacing w:val="-2"/>
          <w:sz w:val="30"/>
          <w:szCs w:val="30"/>
          <w:cs/>
        </w:rPr>
        <w:t>ร้อย</w:t>
      </w:r>
      <w:r w:rsidR="00D67D1C" w:rsidRPr="006F49C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ละ </w:t>
      </w:r>
      <w:r w:rsidR="00205049" w:rsidRPr="006F49CA">
        <w:rPr>
          <w:rFonts w:asciiTheme="majorBidi" w:hAnsiTheme="majorBidi" w:cs="Angsana New"/>
          <w:spacing w:val="-2"/>
          <w:sz w:val="30"/>
          <w:szCs w:val="30"/>
        </w:rPr>
        <w:t>34.</w:t>
      </w:r>
      <w:r w:rsidR="006F49CA" w:rsidRPr="006F49CA">
        <w:rPr>
          <w:rFonts w:asciiTheme="majorBidi" w:hAnsiTheme="majorBidi" w:cs="Angsana New"/>
          <w:spacing w:val="-2"/>
          <w:sz w:val="30"/>
          <w:szCs w:val="30"/>
        </w:rPr>
        <w:t>21</w:t>
      </w:r>
    </w:p>
    <w:p w14:paraId="0F1B3331" w14:textId="26CC78C3" w:rsidR="00734833" w:rsidRDefault="0073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  <w:cs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40A519DB" w14:textId="77777777" w:rsidR="00B60FDD" w:rsidRPr="00283726" w:rsidRDefault="00384004" w:rsidP="006B336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2D33FB" w:rsidRPr="00283726">
        <w:rPr>
          <w:rFonts w:asciiTheme="majorBidi" w:hAnsiTheme="majorBidi" w:cstheme="majorBidi"/>
          <w:sz w:val="30"/>
          <w:szCs w:val="30"/>
        </w:rPr>
        <w:tab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FD7C4C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369"/>
        <w:gridCol w:w="1998"/>
        <w:gridCol w:w="178"/>
        <w:gridCol w:w="2045"/>
      </w:tblGrid>
      <w:tr w:rsidR="00FA3B7C" w:rsidRPr="00291DE4" w14:paraId="2F1225FC" w14:textId="77777777" w:rsidTr="00A065FB">
        <w:trPr>
          <w:cantSplit/>
          <w:trHeight w:hRule="exact" w:val="346"/>
          <w:tblHeader/>
        </w:trPr>
        <w:tc>
          <w:tcPr>
            <w:tcW w:w="459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291DE4" w:rsidRDefault="00FA3B7C" w:rsidP="00B45082">
            <w:pPr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A065FB">
        <w:trPr>
          <w:cantSplit/>
          <w:trHeight w:val="299"/>
          <w:tblHeader/>
        </w:trPr>
        <w:tc>
          <w:tcPr>
            <w:tcW w:w="459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36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A065FB">
        <w:trPr>
          <w:cantSplit/>
          <w:trHeight w:val="420"/>
        </w:trPr>
        <w:tc>
          <w:tcPr>
            <w:tcW w:w="4590" w:type="dxa"/>
          </w:tcPr>
          <w:p w14:paraId="59EEA5EC" w14:textId="4E5F2F0E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12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127E2" w:rsidRPr="00612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127E2" w:rsidRPr="006127E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127E2" w:rsidRPr="006127E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2B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9" w:type="dxa"/>
          </w:tcPr>
          <w:p w14:paraId="33602AF9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291DE4" w14:paraId="537AEA59" w14:textId="77777777" w:rsidTr="00A065FB">
        <w:trPr>
          <w:cantSplit/>
          <w:trHeight w:val="420"/>
        </w:trPr>
        <w:tc>
          <w:tcPr>
            <w:tcW w:w="4590" w:type="dxa"/>
          </w:tcPr>
          <w:p w14:paraId="3573E4F6" w14:textId="32220AF3" w:rsidR="00FA3B7C" w:rsidRPr="00FB64AF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69" w:type="dxa"/>
          </w:tcPr>
          <w:p w14:paraId="3A237F85" w14:textId="77777777" w:rsidR="00FA3B7C" w:rsidRDefault="00FA3B7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EDFD619" w14:textId="1928CC38" w:rsidR="00FA3B7C" w:rsidRPr="006C043D" w:rsidRDefault="00893638" w:rsidP="006C043D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15,565</w:t>
            </w:r>
          </w:p>
        </w:tc>
        <w:tc>
          <w:tcPr>
            <w:tcW w:w="178" w:type="dxa"/>
          </w:tcPr>
          <w:p w14:paraId="6C25738B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73CE7C13" w14:textId="654BF18D" w:rsidR="00FA3B7C" w:rsidRPr="00C92559" w:rsidRDefault="00636745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472</w:t>
            </w:r>
          </w:p>
        </w:tc>
      </w:tr>
      <w:tr w:rsidR="00FA3B7C" w:rsidRPr="00291DE4" w14:paraId="50B30890" w14:textId="77777777" w:rsidTr="00A065FB">
        <w:trPr>
          <w:cantSplit/>
          <w:trHeight w:val="420"/>
        </w:trPr>
        <w:tc>
          <w:tcPr>
            <w:tcW w:w="4590" w:type="dxa"/>
          </w:tcPr>
          <w:p w14:paraId="01965666" w14:textId="77777777" w:rsidR="00FA3B7C" w:rsidRPr="00572CBA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69" w:type="dxa"/>
          </w:tcPr>
          <w:p w14:paraId="7F7D252C" w14:textId="77777777" w:rsidR="00FA3B7C" w:rsidRPr="0011445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545B428C" w:rsidR="00FA3B7C" w:rsidRPr="006C043D" w:rsidRDefault="00893638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</w:t>
            </w:r>
            <w:r w:rsidR="00230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87)</w:t>
            </w:r>
          </w:p>
        </w:tc>
        <w:tc>
          <w:tcPr>
            <w:tcW w:w="178" w:type="dxa"/>
          </w:tcPr>
          <w:p w14:paraId="7272126D" w14:textId="77777777" w:rsidR="00FA3B7C" w:rsidRPr="00805C7C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4E007F6E" w:rsidR="00FA3B7C" w:rsidRDefault="00636745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(14)</w:t>
            </w:r>
          </w:p>
        </w:tc>
      </w:tr>
      <w:tr w:rsidR="00FD2829" w:rsidRPr="007A4009" w14:paraId="79B14EE9" w14:textId="77777777" w:rsidTr="00A065FB">
        <w:trPr>
          <w:cantSplit/>
          <w:trHeight w:val="420"/>
        </w:trPr>
        <w:tc>
          <w:tcPr>
            <w:tcW w:w="4590" w:type="dxa"/>
          </w:tcPr>
          <w:p w14:paraId="3B892549" w14:textId="1E27FAD7" w:rsidR="00FD2829" w:rsidRPr="00FB64AF" w:rsidRDefault="00FD2829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3753E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50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="00D66BCE" w:rsidRP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</w:t>
            </w:r>
            <w:r w:rsidR="007315FC">
              <w:rPr>
                <w:rFonts w:asciiTheme="majorBidi" w:hAnsiTheme="majorBidi" w:cs="Angsana New" w:hint="cs"/>
                <w:sz w:val="30"/>
                <w:szCs w:val="30"/>
                <w:cs/>
              </w:rPr>
              <w:t>์</w:t>
            </w:r>
            <w:r w:rsidR="00D66BCE" w:rsidRP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ไม่มีต</w:t>
            </w:r>
            <w:r w:rsid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ั</w:t>
            </w:r>
            <w:r w:rsidR="00D66BCE" w:rsidRP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วตนและค่าใช</w:t>
            </w:r>
            <w:r w:rsid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้</w:t>
            </w:r>
            <w:r w:rsidR="00D66BCE" w:rsidRP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จ</w:t>
            </w:r>
            <w:r w:rsidR="00D66BCE">
              <w:rPr>
                <w:rFonts w:asciiTheme="majorBidi" w:hAnsiTheme="majorBidi" w:cs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369" w:type="dxa"/>
          </w:tcPr>
          <w:p w14:paraId="17683B96" w14:textId="77777777" w:rsidR="00FD2829" w:rsidRPr="00114452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2A485578" w:rsidR="00FD2829" w:rsidRPr="006C043D" w:rsidRDefault="00601003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</w:t>
            </w:r>
            <w:r w:rsidR="00EB3A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AF551C9" w14:textId="77777777" w:rsidR="00FD2829" w:rsidRPr="00805C7C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28C40A1D" w:rsidR="00FD2829" w:rsidRDefault="00E646D5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</w:tr>
      <w:tr w:rsidR="00564FF3" w:rsidRPr="007A4009" w14:paraId="5E4D94D5" w14:textId="77777777" w:rsidTr="00A065FB">
        <w:trPr>
          <w:cantSplit/>
          <w:trHeight w:val="420"/>
        </w:trPr>
        <w:tc>
          <w:tcPr>
            <w:tcW w:w="4590" w:type="dxa"/>
          </w:tcPr>
          <w:p w14:paraId="4D50F898" w14:textId="6AEF05E2" w:rsidR="00564FF3" w:rsidRPr="003753EF" w:rsidRDefault="00D715BA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</w:t>
            </w:r>
            <w:r w:rsidR="0067713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9" w:type="dxa"/>
          </w:tcPr>
          <w:p w14:paraId="365DAAD3" w14:textId="77777777" w:rsidR="00564FF3" w:rsidRPr="00114452" w:rsidRDefault="00564FF3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26F1EB1" w14:textId="1592E7D1" w:rsidR="00564FF3" w:rsidRDefault="00677130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78" w:type="dxa"/>
          </w:tcPr>
          <w:p w14:paraId="3BF9556D" w14:textId="77777777" w:rsidR="00564FF3" w:rsidRPr="00805C7C" w:rsidRDefault="00564FF3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74F0A5E" w14:textId="67BAEDED" w:rsidR="00564FF3" w:rsidRDefault="005E4C47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1966" w:rsidRPr="007A4009" w14:paraId="2A5E83C8" w14:textId="77777777" w:rsidTr="00A065FB">
        <w:trPr>
          <w:cantSplit/>
          <w:trHeight w:val="420"/>
        </w:trPr>
        <w:tc>
          <w:tcPr>
            <w:tcW w:w="4590" w:type="dxa"/>
          </w:tcPr>
          <w:p w14:paraId="2DFD13FD" w14:textId="19746204" w:rsidR="006A1966" w:rsidRDefault="006A1966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369" w:type="dxa"/>
          </w:tcPr>
          <w:p w14:paraId="60F4ACD8" w14:textId="77777777" w:rsidR="006A1966" w:rsidRPr="006A1966" w:rsidRDefault="006A1966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2597D5CD" w14:textId="7A181D4E" w:rsidR="006A1966" w:rsidRDefault="00067770" w:rsidP="006C043D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78" w:type="dxa"/>
          </w:tcPr>
          <w:p w14:paraId="4CF1F290" w14:textId="77777777" w:rsidR="006A1966" w:rsidRPr="006A1966" w:rsidRDefault="006A1966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</w:tcPr>
          <w:p w14:paraId="78F35706" w14:textId="4FB4ACF1" w:rsidR="006A1966" w:rsidRPr="006A1966" w:rsidRDefault="00067770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F4DF039" w14:textId="77777777" w:rsidR="00F46206" w:rsidRPr="00F46206" w:rsidRDefault="00F46206" w:rsidP="00F46206">
      <w:pPr>
        <w:rPr>
          <w:rFonts w:asciiTheme="majorBidi" w:hAnsiTheme="majorBidi" w:cstheme="majorBidi"/>
          <w:sz w:val="30"/>
          <w:szCs w:val="30"/>
        </w:rPr>
      </w:pPr>
    </w:p>
    <w:p w14:paraId="1FC59D5A" w14:textId="77777777" w:rsidR="00794DCA" w:rsidRPr="00283726" w:rsidRDefault="00794DCA" w:rsidP="00794D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415AB4" w:rsidRPr="005124A4">
        <w:rPr>
          <w:rFonts w:asciiTheme="majorBidi" w:hAnsiTheme="majorBidi" w:cs="Angsana New" w:hint="cs"/>
          <w:sz w:val="30"/>
          <w:szCs w:val="30"/>
          <w:cs/>
        </w:rPr>
        <w:t>หนี้สินระยะยาว</w:t>
      </w:r>
    </w:p>
    <w:p w14:paraId="5BE75B41" w14:textId="77777777" w:rsidR="00EB5023" w:rsidRPr="00906D65" w:rsidRDefault="00EB5023" w:rsidP="00EB5023">
      <w:pPr>
        <w:ind w:left="558"/>
        <w:rPr>
          <w:rFonts w:asciiTheme="majorBidi" w:hAnsiTheme="majorBidi" w:cstheme="majorBidi"/>
          <w:sz w:val="30"/>
          <w:szCs w:val="30"/>
        </w:rPr>
      </w:pPr>
    </w:p>
    <w:p w14:paraId="202EF47C" w14:textId="75F53B0D" w:rsidR="00EB5023" w:rsidRPr="000F57AF" w:rsidRDefault="00EB5023" w:rsidP="00EB5023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4465F98F" w14:textId="77777777" w:rsidR="00EB5023" w:rsidRPr="00906D65" w:rsidRDefault="00EB5023" w:rsidP="00EB5023">
      <w:pPr>
        <w:rPr>
          <w:rFonts w:asciiTheme="majorBidi" w:hAnsiTheme="majorBidi" w:cstheme="majorBidi"/>
          <w:sz w:val="30"/>
          <w:szCs w:val="30"/>
        </w:rPr>
      </w:pPr>
    </w:p>
    <w:p w14:paraId="1723CBDA" w14:textId="515A3270" w:rsidR="00EB5023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BC9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 w:rsidR="00D967B7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6127E2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D967B7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701BC9" w:rsidRPr="00701BC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สิ้นสุดวันที่ </w:t>
      </w:r>
      <w:r w:rsidR="006127E2" w:rsidRPr="006127E2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6127E2" w:rsidRPr="006127E2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="006127E2" w:rsidRPr="006127E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7905B0" w:rsidRPr="00701BC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01BC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3C33C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ซีพีเอฟ 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3C33C3" w:rsidRPr="003C33C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มหาชน</w:t>
      </w:r>
      <w:r w:rsidR="003C33C3" w:rsidRPr="003C33C3">
        <w:rPr>
          <w:rFonts w:asciiTheme="majorBidi" w:hAnsiTheme="majorBidi" w:cs="Angsana New"/>
          <w:sz w:val="30"/>
          <w:szCs w:val="30"/>
          <w:cs/>
          <w:lang w:val="en-US" w:bidi="th-TH"/>
        </w:rPr>
        <w:t>) (“</w:t>
      </w:r>
      <w:r w:rsidR="003C33C3" w:rsidRPr="003C33C3">
        <w:rPr>
          <w:rFonts w:asciiTheme="majorBidi" w:hAnsiTheme="majorBidi" w:cstheme="majorBidi"/>
          <w:sz w:val="30"/>
          <w:szCs w:val="30"/>
          <w:lang w:val="en-US" w:bidi="th-TH"/>
        </w:rPr>
        <w:t>CPFTH”)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ซึ่งเป็น</w:t>
      </w:r>
      <w:r w:rsidR="007A0707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</w:t>
      </w:r>
      <w:r w:rsidR="006C03F0" w:rsidRPr="003753E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ทางตรง</w:t>
      </w:r>
      <w:r w:rsidR="007A070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ที่บริษัทถือหุ้น</w:t>
      </w:r>
      <w:r w:rsidR="000A71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ในสัดส่วนร้อยละ </w:t>
      </w:r>
      <w:r w:rsidR="000A7106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 w:rsidR="003C33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</w:t>
      </w:r>
      <w:r w:rsidR="000F5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906D65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6"/>
        <w:gridCol w:w="1312"/>
        <w:gridCol w:w="236"/>
        <w:gridCol w:w="1654"/>
        <w:gridCol w:w="236"/>
        <w:gridCol w:w="951"/>
        <w:gridCol w:w="236"/>
        <w:gridCol w:w="1754"/>
        <w:gridCol w:w="315"/>
        <w:gridCol w:w="2232"/>
      </w:tblGrid>
      <w:tr w:rsidR="00E7417B" w:rsidRPr="00520F9D" w14:paraId="40DADC80" w14:textId="77777777" w:rsidTr="00A951F3">
        <w:trPr>
          <w:trHeight w:hRule="exact" w:val="389"/>
        </w:trPr>
        <w:tc>
          <w:tcPr>
            <w:tcW w:w="1548" w:type="dxa"/>
            <w:gridSpan w:val="2"/>
            <w:shd w:val="clear" w:color="auto" w:fill="auto"/>
          </w:tcPr>
          <w:p w14:paraId="45440D80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</w:tcPr>
          <w:p w14:paraId="07FFCEC9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</w:tcPr>
          <w:p w14:paraId="27F1770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756FC5AB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</w:tcPr>
          <w:p w14:paraId="5BFF1C91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315" w:type="dxa"/>
          </w:tcPr>
          <w:p w14:paraId="64F7D2CC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232" w:type="dxa"/>
            <w:shd w:val="clear" w:color="auto" w:fill="auto"/>
          </w:tcPr>
          <w:p w14:paraId="125EBA13" w14:textId="433599C5" w:rsidR="00B10512" w:rsidRPr="00F5296F" w:rsidRDefault="00B10512" w:rsidP="00B4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7417B" w:rsidRPr="00520F9D" w14:paraId="5878908C" w14:textId="77777777" w:rsidTr="00A951F3">
        <w:trPr>
          <w:trHeight w:hRule="exact" w:val="428"/>
        </w:trPr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9E462" w14:textId="77777777" w:rsidR="00B10512" w:rsidRPr="00F5296F" w:rsidRDefault="00B10512" w:rsidP="00B1051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79C857A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F909921" w14:textId="77777777" w:rsidR="00B10512" w:rsidRPr="00F5296F" w:rsidRDefault="00B10512" w:rsidP="009A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794F6279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7581B3D7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315" w:type="dxa"/>
          </w:tcPr>
          <w:p w14:paraId="0BDD30ED" w14:textId="77777777" w:rsidR="00B10512" w:rsidRPr="00F5296F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3FAAA447" w14:textId="786EF9B5" w:rsidR="00B10512" w:rsidRPr="00F5296F" w:rsidRDefault="00966CED" w:rsidP="009A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 xml:space="preserve">          </w:t>
            </w:r>
            <w:r w:rsidR="00B10512"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B10512" w:rsidRPr="00520F9D" w14:paraId="23602F66" w14:textId="77777777" w:rsidTr="00A951F3">
        <w:trPr>
          <w:trHeight w:hRule="exact" w:val="70"/>
        </w:trPr>
        <w:tc>
          <w:tcPr>
            <w:tcW w:w="236" w:type="dxa"/>
          </w:tcPr>
          <w:p w14:paraId="00C55EF0" w14:textId="77777777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6" w:type="dxa"/>
            <w:gridSpan w:val="9"/>
            <w:shd w:val="clear" w:color="auto" w:fill="auto"/>
          </w:tcPr>
          <w:p w14:paraId="609DDE26" w14:textId="78917F16" w:rsidR="00B10512" w:rsidRPr="00750851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</w:tr>
      <w:tr w:rsidR="00E7417B" w:rsidRPr="00520F9D" w14:paraId="5273D004" w14:textId="77777777" w:rsidTr="00A951F3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3C071C7E" w14:textId="013BF3B3" w:rsidR="00B10512" w:rsidRPr="004A004E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4A004E">
              <w:rPr>
                <w:rFonts w:asciiTheme="majorBidi" w:hAnsiTheme="majorBidi" w:cs="Angsana New"/>
                <w:lang w:val="en-US"/>
              </w:rPr>
              <w:t>1</w:t>
            </w:r>
            <w:r w:rsidRPr="004A004E">
              <w:rPr>
                <w:rFonts w:asciiTheme="majorBidi" w:hAnsiTheme="majorBidi" w:cs="Angsana New" w:hint="cs"/>
                <w:cs/>
              </w:rPr>
              <w:t>/</w:t>
            </w:r>
            <w:r w:rsidRPr="004A004E">
              <w:rPr>
                <w:rFonts w:asciiTheme="majorBidi" w:hAnsiTheme="majorBidi" w:cs="Angsana New" w:hint="cs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14:paraId="77DCEFB4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E4B5BD" w14:textId="5CE1F648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0 -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E1CFC7B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90EFF61" w14:textId="3C06686F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7F682073" w14:textId="77777777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58B1D16A" w14:textId="78D4B4CC" w:rsidR="00B10512" w:rsidRPr="00397A38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315" w:type="dxa"/>
          </w:tcPr>
          <w:p w14:paraId="38BBB03E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shd w:val="clear" w:color="auto" w:fill="auto"/>
          </w:tcPr>
          <w:p w14:paraId="24E846B2" w14:textId="1121F7F5" w:rsidR="00B10512" w:rsidRPr="006B300C" w:rsidRDefault="00FE6128" w:rsidP="00296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ind w:left="-120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A37844" w:rsidRPr="00520F9D" w14:paraId="2F585BF2" w14:textId="77777777" w:rsidTr="00A951F3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6FB34DB6" w14:textId="6850CC2D" w:rsidR="00A37844" w:rsidRPr="004A004E" w:rsidRDefault="00A37844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  <w:r w:rsidRPr="004A004E">
              <w:rPr>
                <w:rFonts w:asciiTheme="majorBidi" w:hAnsiTheme="majorBidi" w:cs="Angsana New" w:hint="cs"/>
                <w:cs/>
                <w:lang w:val="en-US"/>
              </w:rPr>
              <w:t>2/2566</w:t>
            </w:r>
          </w:p>
        </w:tc>
        <w:tc>
          <w:tcPr>
            <w:tcW w:w="236" w:type="dxa"/>
          </w:tcPr>
          <w:p w14:paraId="4CB92CBD" w14:textId="77777777" w:rsidR="00A37844" w:rsidRPr="0038347A" w:rsidRDefault="00A37844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6F61E9B" w14:textId="4201CCAE" w:rsidR="00A37844" w:rsidRDefault="005472EF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3.10</w:t>
            </w:r>
          </w:p>
        </w:tc>
        <w:tc>
          <w:tcPr>
            <w:tcW w:w="236" w:type="dxa"/>
          </w:tcPr>
          <w:p w14:paraId="5B01193E" w14:textId="77777777" w:rsidR="00A37844" w:rsidRPr="00397A38" w:rsidRDefault="00A37844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54323FF5" w14:textId="75F5A9FF" w:rsidR="00A37844" w:rsidRDefault="00312BFE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6CC6B14" w14:textId="77777777" w:rsidR="00A37844" w:rsidRPr="00397A38" w:rsidRDefault="00A37844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4" w:type="dxa"/>
            <w:shd w:val="clear" w:color="auto" w:fill="auto"/>
          </w:tcPr>
          <w:p w14:paraId="0B34A646" w14:textId="49659C8E" w:rsidR="00A37844" w:rsidRPr="008C786C" w:rsidRDefault="00DF7F51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15" w:type="dxa"/>
          </w:tcPr>
          <w:p w14:paraId="7DDB9442" w14:textId="77777777" w:rsidR="00A37844" w:rsidRPr="0038347A" w:rsidRDefault="00A37844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6BD39718" w14:textId="66E2F358" w:rsidR="00A37844" w:rsidRDefault="00592E55" w:rsidP="00296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ind w:left="-120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E7417B" w:rsidRPr="00520F9D" w14:paraId="1EC34ADB" w14:textId="77777777" w:rsidTr="00A951F3">
        <w:trPr>
          <w:trHeight w:hRule="exact" w:val="439"/>
        </w:trPr>
        <w:tc>
          <w:tcPr>
            <w:tcW w:w="1548" w:type="dxa"/>
            <w:gridSpan w:val="2"/>
            <w:shd w:val="clear" w:color="auto" w:fill="auto"/>
          </w:tcPr>
          <w:p w14:paraId="400017AC" w14:textId="77777777" w:rsidR="00B10512" w:rsidRPr="0038347A" w:rsidRDefault="00B10512" w:rsidP="00B1051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F0B0406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14:paraId="036F004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6B2BFD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4" w:type="dxa"/>
          </w:tcPr>
          <w:p w14:paraId="2E83749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41C52A5" w14:textId="77777777" w:rsidR="00B10512" w:rsidRPr="0038347A" w:rsidRDefault="00B10512" w:rsidP="00B1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6B99B" w14:textId="76C501E1" w:rsidR="00B10512" w:rsidRPr="00296A00" w:rsidRDefault="00FE6128" w:rsidP="00296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ind w:left="-120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2E55" w:rsidRPr="00296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96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205827AF" w14:textId="77777777" w:rsidR="00FB785D" w:rsidRPr="00906D65" w:rsidRDefault="00FB785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DD704" w14:textId="722E77D0" w:rsidR="00D331CD" w:rsidRDefault="00D331CD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>
        <w:rPr>
          <w:rFonts w:asciiTheme="majorBidi" w:hAnsiTheme="majorBidi" w:cstheme="majorBidi"/>
          <w:sz w:val="30"/>
          <w:szCs w:val="30"/>
        </w:rPr>
        <w:t xml:space="preserve"> 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12580331" w14:textId="77777777" w:rsidR="0004267E" w:rsidRDefault="0004267E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6F1A2" w14:textId="58E2DD7E" w:rsidR="00EB5023" w:rsidRDefault="00EB5023" w:rsidP="00D3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CPFTH</w:t>
      </w:r>
      <w:r w:rsidR="00CC09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</w:t>
      </w:r>
      <w:r w:rsidRPr="00AB26B5">
        <w:rPr>
          <w:rFonts w:asciiTheme="majorBidi" w:hAnsiTheme="majorBidi" w:cstheme="majorBidi"/>
          <w:sz w:val="30"/>
          <w:szCs w:val="30"/>
          <w:cs/>
        </w:rPr>
        <w:t>ตราสารหนี้ไทยแล้ว</w:t>
      </w:r>
      <w:r w:rsidRPr="00AB26B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E37F4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E37F4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5C7628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B26B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526367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3E37F4">
        <w:rPr>
          <w:rFonts w:asciiTheme="majorBidi" w:hAnsiTheme="majorBidi" w:cstheme="majorBidi"/>
          <w:sz w:val="30"/>
          <w:szCs w:val="30"/>
          <w:cs/>
        </w:rPr>
        <w:br/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="005C7628"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Pr="00750E6B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Pr="00750E6B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Pr="00345FF5">
        <w:rPr>
          <w:rFonts w:asciiTheme="majorBidi" w:hAnsiTheme="majorBidi" w:cstheme="majorBidi"/>
          <w:spacing w:val="-2"/>
          <w:sz w:val="30"/>
          <w:szCs w:val="30"/>
        </w:rPr>
        <w:t xml:space="preserve">A+” </w:t>
      </w:r>
      <w:r w:rsidRPr="00345F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E77D40" w:rsidRPr="003E37F4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3E37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230DC" w:rsidRPr="003E37F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3E37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E37F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A62D9" w:rsidRPr="003E37F4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0924324" w14:textId="3FF34920" w:rsidR="00461DEE" w:rsidRDefault="0046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4D19B821" w14:textId="77777777" w:rsidR="00900872" w:rsidRPr="00DF68A3" w:rsidRDefault="00794DCA" w:rsidP="00900872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E942C4">
        <w:rPr>
          <w:rFonts w:asciiTheme="majorBidi" w:hAnsiTheme="majorBidi" w:cstheme="majorBidi"/>
          <w:sz w:val="30"/>
          <w:szCs w:val="30"/>
        </w:rPr>
        <w:t>7</w:t>
      </w:r>
      <w:r w:rsidR="00900872" w:rsidRPr="00283726">
        <w:rPr>
          <w:rFonts w:asciiTheme="majorBidi" w:hAnsiTheme="majorBidi" w:cstheme="majorBidi"/>
          <w:sz w:val="30"/>
          <w:szCs w:val="30"/>
        </w:rPr>
        <w:tab/>
      </w:r>
      <w:r w:rsidR="00900872" w:rsidRPr="009854ED">
        <w:rPr>
          <w:rFonts w:asciiTheme="majorBidi" w:hAnsiTheme="majorBidi" w:cs="Angsana New" w:hint="cs"/>
          <w:sz w:val="30"/>
          <w:szCs w:val="30"/>
          <w:cs/>
        </w:rPr>
        <w:t>หุ้นทุนซื้อคืน</w:t>
      </w:r>
    </w:p>
    <w:p w14:paraId="687DE26A" w14:textId="77777777" w:rsidR="00900872" w:rsidRPr="00B63252" w:rsidRDefault="00900872" w:rsidP="00900872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8"/>
        <w:gridCol w:w="1069"/>
      </w:tblGrid>
      <w:tr w:rsidR="00900872" w:rsidRPr="00DF68A3" w14:paraId="5253E87A" w14:textId="77777777" w:rsidTr="00FD4388">
        <w:trPr>
          <w:trHeight w:hRule="exact" w:val="353"/>
        </w:trPr>
        <w:tc>
          <w:tcPr>
            <w:tcW w:w="4323" w:type="dxa"/>
          </w:tcPr>
          <w:p w14:paraId="4063E230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6" w:type="dxa"/>
            <w:gridSpan w:val="7"/>
            <w:shd w:val="clear" w:color="auto" w:fill="auto"/>
            <w:hideMark/>
          </w:tcPr>
          <w:p w14:paraId="52E91192" w14:textId="77777777" w:rsidR="00900872" w:rsidRPr="009854ED" w:rsidRDefault="00900872" w:rsidP="00B45082">
            <w:pPr>
              <w:tabs>
                <w:tab w:val="left" w:pos="540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85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0872" w:rsidRPr="00DF68A3" w14:paraId="20B95D73" w14:textId="77777777" w:rsidTr="00FD4388">
        <w:trPr>
          <w:trHeight w:hRule="exact" w:val="353"/>
        </w:trPr>
        <w:tc>
          <w:tcPr>
            <w:tcW w:w="4323" w:type="dxa"/>
          </w:tcPr>
          <w:p w14:paraId="780A735F" w14:textId="77777777" w:rsidR="00900872" w:rsidRPr="00DF68A3" w:rsidRDefault="0090087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908A9" w14:textId="77777777" w:rsidR="00900872" w:rsidRPr="00DF68A3" w:rsidRDefault="00900872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854E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3CE0CB1" w14:textId="77777777" w:rsidR="00900872" w:rsidRPr="00DF68A3" w:rsidRDefault="00900872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C9BF36" w14:textId="77777777" w:rsidR="00900872" w:rsidRPr="009854ED" w:rsidRDefault="00900872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E20A3" w:rsidRPr="00DF68A3" w14:paraId="5A35FF00" w14:textId="77777777" w:rsidTr="00FD4388">
        <w:trPr>
          <w:trHeight w:hRule="exact" w:val="353"/>
        </w:trPr>
        <w:tc>
          <w:tcPr>
            <w:tcW w:w="4323" w:type="dxa"/>
          </w:tcPr>
          <w:p w14:paraId="0242CEA9" w14:textId="77777777" w:rsidR="00FE20A3" w:rsidRPr="00DF68A3" w:rsidRDefault="00FE20A3" w:rsidP="00FE20A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57FEE09E" w14:textId="0028086B" w:rsidR="00FE20A3" w:rsidRPr="009854ED" w:rsidRDefault="0072189F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21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2189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7FBE238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</w:tcPr>
          <w:p w14:paraId="45226080" w14:textId="4A2AAB9A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52DCE664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7F7F66A3" w14:textId="7B280504" w:rsidR="00FE20A3" w:rsidRPr="009854ED" w:rsidRDefault="0072189F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2189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2189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917306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47F6981A" w14:textId="170342B4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54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20A3" w:rsidRPr="00DF68A3" w14:paraId="1FC03581" w14:textId="77777777" w:rsidTr="00FD4388">
        <w:trPr>
          <w:trHeight w:hRule="exact" w:val="353"/>
        </w:trPr>
        <w:tc>
          <w:tcPr>
            <w:tcW w:w="4323" w:type="dxa"/>
          </w:tcPr>
          <w:p w14:paraId="33C4EC94" w14:textId="77777777" w:rsidR="00FE20A3" w:rsidRPr="00DF68A3" w:rsidRDefault="00FE20A3" w:rsidP="00FE20A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24B4BC6A" w14:textId="6205FDB9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4ACEF65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3968DB12" w14:textId="1AE386B0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5" w:type="dxa"/>
          </w:tcPr>
          <w:p w14:paraId="06A9122A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1F2A99D2" w14:textId="0AEF1811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5BC87C" w14:textId="77777777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1C27038F" w14:textId="13F81DDB" w:rsidR="00FE20A3" w:rsidRPr="009854ED" w:rsidRDefault="00FE20A3" w:rsidP="005A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E20A3" w:rsidRPr="00DF68A3" w14:paraId="0AA0903D" w14:textId="77777777" w:rsidTr="00FD4388">
        <w:trPr>
          <w:trHeight w:hRule="exact" w:val="374"/>
        </w:trPr>
        <w:tc>
          <w:tcPr>
            <w:tcW w:w="4323" w:type="dxa"/>
            <w:hideMark/>
          </w:tcPr>
          <w:p w14:paraId="64848FDE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C9034EE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34B5CE9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D38374E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5" w:type="dxa"/>
          </w:tcPr>
          <w:p w14:paraId="40AE6AF3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E49CE48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707B9079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4F625696" w14:textId="77777777" w:rsidR="00FE20A3" w:rsidRPr="00DF68A3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E20A3" w:rsidRPr="00DF68A3" w14:paraId="35E87A32" w14:textId="77777777" w:rsidTr="00FD4388">
        <w:trPr>
          <w:trHeight w:hRule="exact" w:val="353"/>
        </w:trPr>
        <w:tc>
          <w:tcPr>
            <w:tcW w:w="4323" w:type="dxa"/>
          </w:tcPr>
          <w:p w14:paraId="4CCA1C2C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08FC">
              <w:rPr>
                <w:rFonts w:asciiTheme="majorBidi" w:hAnsiTheme="majorBidi"/>
                <w:sz w:val="30"/>
                <w:szCs w:val="30"/>
              </w:rPr>
              <w:t>1</w:t>
            </w:r>
            <w:r w:rsidRPr="008208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00A79DAD" w14:textId="08611003" w:rsidR="00FE20A3" w:rsidRPr="009854ED" w:rsidRDefault="00545B64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7" w:type="dxa"/>
          </w:tcPr>
          <w:p w14:paraId="3958B995" w14:textId="77777777" w:rsidR="00FE20A3" w:rsidRPr="00DF68A3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1BD46AC4" w14:textId="0835F31C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315" w:type="dxa"/>
          </w:tcPr>
          <w:p w14:paraId="3F1093C8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A022A6E" w14:textId="73B983A8" w:rsidR="00FE20A3" w:rsidRPr="009854ED" w:rsidRDefault="00545B64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8" w:type="dxa"/>
          </w:tcPr>
          <w:p w14:paraId="4022C8CE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17E50A5" w14:textId="3A74BE32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</w:tr>
      <w:tr w:rsidR="00FE20A3" w:rsidRPr="00DF68A3" w14:paraId="146F0464" w14:textId="77777777" w:rsidTr="00FD4388">
        <w:trPr>
          <w:trHeight w:hRule="exact" w:val="353"/>
        </w:trPr>
        <w:tc>
          <w:tcPr>
            <w:tcW w:w="4323" w:type="dxa"/>
          </w:tcPr>
          <w:p w14:paraId="32A4A91B" w14:textId="77777777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8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71F83B96" w14:textId="6107554F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7" w:type="dxa"/>
          </w:tcPr>
          <w:p w14:paraId="5B12CDF8" w14:textId="77777777" w:rsidR="00FE20A3" w:rsidRPr="001A53E5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B749342" w14:textId="080956F6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315" w:type="dxa"/>
          </w:tcPr>
          <w:p w14:paraId="424247F5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3CF5AF3" w14:textId="12450E1A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8" w:type="dxa"/>
          </w:tcPr>
          <w:p w14:paraId="44E0C0B1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D4D2AC7" w14:textId="4B1D4451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FE20A3" w:rsidRPr="00DF68A3" w14:paraId="59E95E5D" w14:textId="77777777" w:rsidTr="00FD4388">
        <w:trPr>
          <w:trHeight w:hRule="exact" w:val="353"/>
        </w:trPr>
        <w:tc>
          <w:tcPr>
            <w:tcW w:w="4323" w:type="dxa"/>
          </w:tcPr>
          <w:p w14:paraId="0208199E" w14:textId="5BBA3546" w:rsidR="00FE20A3" w:rsidRPr="008208FC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7919" w14:textId="5380338F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7" w:type="dxa"/>
          </w:tcPr>
          <w:p w14:paraId="17F17E7E" w14:textId="77777777" w:rsidR="00FE20A3" w:rsidRPr="001A53E5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68E5A0B" w14:textId="349D8EF0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315" w:type="dxa"/>
          </w:tcPr>
          <w:p w14:paraId="3E211E04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78962A0" w14:textId="24462A5D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8" w:type="dxa"/>
          </w:tcPr>
          <w:p w14:paraId="0C9943C8" w14:textId="77777777" w:rsidR="00FE20A3" w:rsidRPr="009854ED" w:rsidRDefault="00FE20A3" w:rsidP="00FE20A3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ECA1736" w14:textId="78AB1D99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  <w:tr w:rsidR="00FE20A3" w:rsidRPr="00DF68A3" w14:paraId="3B8915EE" w14:textId="77777777" w:rsidTr="00FD4388">
        <w:trPr>
          <w:trHeight w:hRule="exact" w:val="130"/>
        </w:trPr>
        <w:tc>
          <w:tcPr>
            <w:tcW w:w="4323" w:type="dxa"/>
          </w:tcPr>
          <w:p w14:paraId="68D5F76A" w14:textId="77777777" w:rsidR="00FE20A3" w:rsidRPr="001A53E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3819158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B1D621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D707EE3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FC0AE92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5DF5E44A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43CF23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6D6E4CE6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20A3" w:rsidRPr="00DF68A3" w14:paraId="4FAD31F5" w14:textId="77777777" w:rsidTr="00687C19">
        <w:trPr>
          <w:trHeight w:hRule="exact" w:val="353"/>
        </w:trPr>
        <w:tc>
          <w:tcPr>
            <w:tcW w:w="4323" w:type="dxa"/>
            <w:hideMark/>
          </w:tcPr>
          <w:p w14:paraId="731A31C6" w14:textId="0C7CA761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45C22" w14:textId="4E94170D" w:rsidR="00FE20A3" w:rsidRPr="009854ED" w:rsidRDefault="00687C19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0F7F7113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2721AEE2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315" w:type="dxa"/>
          </w:tcPr>
          <w:p w14:paraId="523EEACB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52C24DA7" w14:textId="7E3ABF67" w:rsidR="00FE20A3" w:rsidRPr="009854ED" w:rsidRDefault="005A1207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29ECB1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7A6A00CA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E20A3" w:rsidRPr="00DF68A3" w14:paraId="0F70AE4C" w14:textId="77777777" w:rsidTr="00FD4388">
        <w:trPr>
          <w:trHeight w:hRule="exact" w:val="130"/>
        </w:trPr>
        <w:tc>
          <w:tcPr>
            <w:tcW w:w="4323" w:type="dxa"/>
          </w:tcPr>
          <w:p w14:paraId="4262560D" w14:textId="77777777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18C0697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5AED8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1D713BBC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1C0D55AB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469C47B4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77A246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2C994820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20A3" w:rsidRPr="00C20284" w14:paraId="57C31A5E" w14:textId="77777777" w:rsidTr="00FD4388">
        <w:trPr>
          <w:trHeight w:hRule="exact" w:val="403"/>
        </w:trPr>
        <w:tc>
          <w:tcPr>
            <w:tcW w:w="4323" w:type="dxa"/>
            <w:hideMark/>
          </w:tcPr>
          <w:p w14:paraId="70DB55B3" w14:textId="77777777" w:rsidR="00FE20A3" w:rsidRPr="007B0935" w:rsidRDefault="00FE20A3" w:rsidP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2973A7CB" w14:textId="072361EC" w:rsidR="00FE20A3" w:rsidRPr="009854ED" w:rsidRDefault="001A01CC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13,842</w:t>
            </w:r>
          </w:p>
        </w:tc>
        <w:tc>
          <w:tcPr>
            <w:tcW w:w="237" w:type="dxa"/>
          </w:tcPr>
          <w:p w14:paraId="54F8E2A6" w14:textId="77777777" w:rsidR="00FE20A3" w:rsidRPr="001A53E5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6B1BD437" w14:textId="0A2D7C3A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11,150</w:t>
            </w:r>
          </w:p>
        </w:tc>
        <w:tc>
          <w:tcPr>
            <w:tcW w:w="315" w:type="dxa"/>
          </w:tcPr>
          <w:p w14:paraId="25A940FC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692ED8E3" w14:textId="44678B56" w:rsidR="00FE20A3" w:rsidRPr="009854ED" w:rsidRDefault="006E1876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8" w:type="dxa"/>
          </w:tcPr>
          <w:p w14:paraId="45437865" w14:textId="7777777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</w:tcPr>
          <w:p w14:paraId="486EA52A" w14:textId="28B07FA7" w:rsidR="00FE20A3" w:rsidRPr="009854ED" w:rsidRDefault="00FE20A3" w:rsidP="00FE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5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</w:tbl>
    <w:p w14:paraId="5F66C33C" w14:textId="6F17E3FA" w:rsidR="00900872" w:rsidRPr="00B63252" w:rsidRDefault="00900872" w:rsidP="00900872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EE5BB5D" w14:textId="5D343EB1" w:rsidR="00623954" w:rsidRDefault="00963892" w:rsidP="00623954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1A3F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189F" w:rsidRPr="001A3F5B">
        <w:rPr>
          <w:rFonts w:asciiTheme="majorBidi" w:hAnsiTheme="majorBidi" w:cstheme="majorBidi"/>
          <w:sz w:val="30"/>
          <w:szCs w:val="30"/>
        </w:rPr>
        <w:t xml:space="preserve">30 </w:t>
      </w:r>
      <w:r w:rsidR="0072189F" w:rsidRPr="001A3F5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2189F" w:rsidRPr="001A3F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3F5B">
        <w:rPr>
          <w:rFonts w:asciiTheme="majorBidi" w:hAnsiTheme="majorBidi" w:cstheme="majorBidi"/>
          <w:sz w:val="30"/>
          <w:szCs w:val="30"/>
        </w:rPr>
        <w:t>2566</w:t>
      </w:r>
      <w:r w:rsidRPr="001A3F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A3F5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1A3F5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A3F5B">
        <w:rPr>
          <w:rFonts w:asciiTheme="majorBidi" w:hAnsiTheme="majorBidi" w:cstheme="majorBidi"/>
          <w:sz w:val="30"/>
          <w:szCs w:val="30"/>
          <w:cs/>
        </w:rPr>
        <w:t>หุ้น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>ทุนซื้อ</w:t>
      </w:r>
      <w:r w:rsidRPr="001A3F5B">
        <w:rPr>
          <w:rFonts w:asciiTheme="majorBidi" w:hAnsiTheme="majorBidi" w:cstheme="majorBidi"/>
          <w:sz w:val="30"/>
          <w:szCs w:val="30"/>
          <w:cs/>
        </w:rPr>
        <w:t xml:space="preserve">คืนจำนวน </w:t>
      </w:r>
      <w:r w:rsidR="003B1F57" w:rsidRPr="001A3F5B">
        <w:rPr>
          <w:rFonts w:asciiTheme="majorBidi" w:hAnsiTheme="majorBidi" w:cstheme="majorBidi"/>
          <w:sz w:val="30"/>
          <w:szCs w:val="30"/>
        </w:rPr>
        <w:t>838</w:t>
      </w:r>
      <w:r w:rsidRPr="001A3F5B">
        <w:rPr>
          <w:rFonts w:asciiTheme="majorBidi" w:hAnsiTheme="majorBidi" w:cstheme="majorBidi"/>
          <w:sz w:val="30"/>
          <w:szCs w:val="30"/>
        </w:rPr>
        <w:t xml:space="preserve"> </w:t>
      </w:r>
      <w:r w:rsidRPr="001A3F5B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Pr="001A3F5B">
        <w:rPr>
          <w:rFonts w:asciiTheme="majorBidi" w:hAnsiTheme="majorBidi" w:cstheme="majorBidi"/>
          <w:sz w:val="30"/>
          <w:szCs w:val="30"/>
        </w:rPr>
        <w:t xml:space="preserve"> 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6331F" w:rsidRPr="001A3F5B">
        <w:rPr>
          <w:rFonts w:asciiTheme="majorBidi" w:hAnsiTheme="majorBidi" w:cstheme="majorBidi"/>
          <w:sz w:val="30"/>
          <w:szCs w:val="30"/>
        </w:rPr>
        <w:t>368</w:t>
      </w:r>
      <w:r w:rsidRPr="001A3F5B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1A3F5B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F40E86" w:rsidRPr="001A3F5B">
        <w:rPr>
          <w:rFonts w:asciiTheme="majorBidi" w:hAnsiTheme="majorBidi" w:cstheme="majorBidi"/>
          <w:sz w:val="30"/>
          <w:szCs w:val="30"/>
        </w:rPr>
        <w:br/>
      </w:r>
      <w:r w:rsidRPr="001A3F5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A3F5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A3F5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1A3F5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1A3F5B">
        <w:rPr>
          <w:rFonts w:asciiTheme="majorBidi" w:hAnsiTheme="majorBidi" w:cstheme="majorBidi" w:hint="cs"/>
          <w:i/>
          <w:iCs/>
          <w:sz w:val="30"/>
          <w:szCs w:val="30"/>
          <w:cs/>
        </w:rPr>
        <w:t>5</w:t>
      </w:r>
      <w:r w:rsidRPr="001A3F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A3F5B">
        <w:rPr>
          <w:rFonts w:asciiTheme="majorBidi" w:hAnsiTheme="majorBidi" w:cstheme="majorBidi"/>
          <w:i/>
          <w:iCs/>
          <w:sz w:val="30"/>
          <w:szCs w:val="30"/>
        </w:rPr>
        <w:t xml:space="preserve">708 </w:t>
      </w:r>
      <w:r w:rsidRPr="001A3F5B">
        <w:rPr>
          <w:rFonts w:asciiTheme="majorBidi" w:hAnsiTheme="majorBidi" w:cstheme="majorBidi"/>
          <w:i/>
          <w:iCs/>
          <w:sz w:val="30"/>
          <w:szCs w:val="30"/>
          <w:cs/>
        </w:rPr>
        <w:t>ล้านหุ้น</w:t>
      </w:r>
      <w:r w:rsidRPr="001A3F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3F5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Pr="001A3F5B">
        <w:rPr>
          <w:rFonts w:asciiTheme="majorBidi" w:hAnsiTheme="majorBidi" w:cstheme="majorBidi"/>
          <w:i/>
          <w:iCs/>
          <w:sz w:val="30"/>
          <w:szCs w:val="30"/>
        </w:rPr>
        <w:t>238</w:t>
      </w:r>
      <w:r w:rsidRPr="001A3F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</w:t>
      </w:r>
      <w:r w:rsidRPr="001A3F5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1A3F5B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23954">
        <w:rPr>
          <w:rFonts w:asciiTheme="majorBidi" w:hAnsiTheme="majorBidi" w:cstheme="majorBidi"/>
          <w:sz w:val="30"/>
          <w:szCs w:val="30"/>
        </w:rPr>
        <w:t xml:space="preserve"> </w:t>
      </w:r>
      <w:r w:rsidR="00623954">
        <w:rPr>
          <w:rFonts w:asciiTheme="majorBidi" w:hAnsiTheme="majorBidi" w:cstheme="majorBidi" w:hint="cs"/>
          <w:sz w:val="30"/>
          <w:szCs w:val="30"/>
          <w:cs/>
        </w:rPr>
        <w:t>และโครงการซื้อหุ้นคืนเพื่อบริหารทางการเงินได้สิ้นสุดลงแล้ว</w:t>
      </w:r>
    </w:p>
    <w:p w14:paraId="07B9C5B9" w14:textId="77777777" w:rsidR="007C4DD7" w:rsidRDefault="007C4DD7" w:rsidP="00623954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C295C" w14:textId="75F7928D" w:rsidR="007C4DD7" w:rsidRPr="00623954" w:rsidRDefault="00171551" w:rsidP="00623954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="007C4DD7">
        <w:rPr>
          <w:rFonts w:asciiTheme="majorBidi" w:hAnsiTheme="majorBidi" w:cstheme="majorBidi" w:hint="cs"/>
          <w:sz w:val="30"/>
          <w:szCs w:val="30"/>
          <w:cs/>
        </w:rPr>
        <w:t>นี้ บริษัทจ</w:t>
      </w:r>
      <w:r w:rsidR="009B5F1C">
        <w:rPr>
          <w:rFonts w:asciiTheme="majorBidi" w:hAnsiTheme="majorBidi" w:cstheme="majorBidi" w:hint="cs"/>
          <w:sz w:val="30"/>
          <w:szCs w:val="30"/>
          <w:cs/>
        </w:rPr>
        <w:t>ะ</w:t>
      </w:r>
      <w:r w:rsidR="007C4DD7">
        <w:rPr>
          <w:rFonts w:asciiTheme="majorBidi" w:hAnsiTheme="majorBidi" w:cstheme="majorBidi" w:hint="cs"/>
          <w:sz w:val="30"/>
          <w:szCs w:val="30"/>
          <w:cs/>
        </w:rPr>
        <w:t>ดำเนินการลดทุนจดทะเบียนในส่วนของหุ้นทุนซื้อคืนที่ไม่ได้</w:t>
      </w:r>
      <w:r w:rsidR="0092564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7C4DD7">
        <w:rPr>
          <w:rFonts w:asciiTheme="majorBidi" w:hAnsiTheme="majorBidi" w:cstheme="majorBidi" w:hint="cs"/>
          <w:sz w:val="30"/>
          <w:szCs w:val="30"/>
          <w:cs/>
        </w:rPr>
        <w:t xml:space="preserve">จำหน่ายในเวลาที่กำหนดจำนวน </w:t>
      </w:r>
      <w:r w:rsidR="00BF332C">
        <w:rPr>
          <w:rFonts w:asciiTheme="majorBidi" w:hAnsiTheme="majorBidi" w:cstheme="majorBidi"/>
          <w:sz w:val="30"/>
          <w:szCs w:val="30"/>
        </w:rPr>
        <w:t>19</w:t>
      </w:r>
      <w:r w:rsidR="0034007A">
        <w:rPr>
          <w:rFonts w:asciiTheme="majorBidi" w:hAnsiTheme="majorBidi" w:cstheme="majorBidi"/>
          <w:sz w:val="30"/>
          <w:szCs w:val="30"/>
        </w:rPr>
        <w:t>8</w:t>
      </w:r>
      <w:r w:rsidR="007C4DD7">
        <w:rPr>
          <w:rFonts w:asciiTheme="majorBidi" w:hAnsiTheme="majorBidi" w:cstheme="majorBidi"/>
          <w:sz w:val="30"/>
          <w:szCs w:val="30"/>
        </w:rPr>
        <w:t xml:space="preserve"> </w:t>
      </w:r>
      <w:r w:rsidR="0034007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3478F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CF2F0B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CF2F0B">
        <w:rPr>
          <w:rFonts w:asciiTheme="majorBidi" w:hAnsiTheme="majorBidi" w:cstheme="majorBidi"/>
          <w:sz w:val="30"/>
          <w:szCs w:val="30"/>
        </w:rPr>
        <w:t xml:space="preserve">6,088 </w:t>
      </w:r>
      <w:r w:rsidR="007D064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C4DD7">
        <w:rPr>
          <w:rFonts w:asciiTheme="majorBidi" w:hAnsiTheme="majorBidi" w:cstheme="majorBidi" w:hint="cs"/>
          <w:sz w:val="30"/>
          <w:szCs w:val="30"/>
          <w:cs/>
        </w:rPr>
        <w:t>ในไตรมาส</w:t>
      </w:r>
      <w:r w:rsidR="0003406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7C4D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4DD7">
        <w:rPr>
          <w:rFonts w:asciiTheme="majorBidi" w:hAnsiTheme="majorBidi" w:cstheme="majorBidi"/>
          <w:sz w:val="30"/>
          <w:szCs w:val="30"/>
        </w:rPr>
        <w:t>4</w:t>
      </w:r>
      <w:r w:rsidR="0003406A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  <w:r w:rsidR="0003406A">
        <w:rPr>
          <w:rFonts w:asciiTheme="majorBidi" w:hAnsiTheme="majorBidi" w:cstheme="majorBidi"/>
          <w:sz w:val="30"/>
          <w:szCs w:val="30"/>
        </w:rPr>
        <w:t>256</w:t>
      </w:r>
      <w:r w:rsidR="00960240">
        <w:rPr>
          <w:rFonts w:asciiTheme="majorBidi" w:hAnsiTheme="majorBidi" w:cstheme="majorBidi"/>
          <w:sz w:val="30"/>
          <w:szCs w:val="30"/>
        </w:rPr>
        <w:t>6</w:t>
      </w:r>
    </w:p>
    <w:p w14:paraId="065EE047" w14:textId="77777777" w:rsidR="00906D65" w:rsidRPr="00FB260D" w:rsidRDefault="00906D65" w:rsidP="00F40E86">
      <w:pPr>
        <w:tabs>
          <w:tab w:val="clear" w:pos="454"/>
          <w:tab w:val="left" w:pos="810"/>
        </w:tabs>
        <w:ind w:lef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F87D1" w14:textId="77777777" w:rsidR="00D63C40" w:rsidRPr="00283726" w:rsidRDefault="00794DCA" w:rsidP="00CC5A6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D77808" w:rsidRPr="00283726">
        <w:rPr>
          <w:rFonts w:asciiTheme="majorBidi" w:hAnsiTheme="majorBidi" w:cstheme="majorBidi"/>
          <w:sz w:val="30"/>
          <w:szCs w:val="30"/>
        </w:rPr>
        <w:tab/>
      </w:r>
      <w:r w:rsidR="009A35C2"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B63252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B63252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95ECE30" w14:textId="2E4D3AD3" w:rsidR="002E0424" w:rsidRPr="002E52B9" w:rsidRDefault="002E0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0A284CD" w14:textId="77777777" w:rsidR="00B63252" w:rsidRDefault="00B63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C201F0" w14:textId="6D451F7C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3670E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3670E0" w:rsidRPr="003670E0">
        <w:rPr>
          <w:rFonts w:asciiTheme="majorBidi" w:hAnsiTheme="majorBidi" w:cstheme="majorBidi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B63252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B45082">
            <w:pPr>
              <w:tabs>
                <w:tab w:val="left" w:pos="540"/>
              </w:tabs>
              <w:spacing w:line="240" w:lineRule="auto"/>
              <w:ind w:left="-108" w:right="-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0A5CA25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2FFC84B0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784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CA6784" w:rsidRPr="00283726" w:rsidRDefault="00CA6784" w:rsidP="00CA6784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316A0E3D" w:rsidR="00CA6784" w:rsidRPr="00E96130" w:rsidRDefault="00725767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1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0F0B" w:rsidRPr="00E96130">
              <w:rPr>
                <w:rFonts w:asciiTheme="majorBidi" w:hAnsiTheme="majorBidi" w:cstheme="majorBidi"/>
                <w:sz w:val="30"/>
                <w:szCs w:val="30"/>
              </w:rPr>
              <w:t>80,032</w:t>
            </w:r>
          </w:p>
        </w:tc>
        <w:tc>
          <w:tcPr>
            <w:tcW w:w="270" w:type="dxa"/>
          </w:tcPr>
          <w:p w14:paraId="3234F502" w14:textId="77777777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6FF67C1B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388,866</w:t>
            </w:r>
          </w:p>
        </w:tc>
      </w:tr>
      <w:tr w:rsidR="00CA6784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CA6784" w:rsidRPr="00283726" w:rsidRDefault="00CA6784" w:rsidP="00CA6784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5BC47123" w:rsidR="00CA6784" w:rsidRPr="00E96130" w:rsidRDefault="00E10F0B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6130">
              <w:rPr>
                <w:rFonts w:asciiTheme="majorBidi" w:hAnsiTheme="majorBidi" w:cstheme="majorBidi"/>
                <w:sz w:val="30"/>
                <w:szCs w:val="30"/>
              </w:rPr>
              <w:t>58,493</w:t>
            </w:r>
          </w:p>
        </w:tc>
        <w:tc>
          <w:tcPr>
            <w:tcW w:w="270" w:type="dxa"/>
          </w:tcPr>
          <w:p w14:paraId="490EA633" w14:textId="77777777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5E040102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66,283</w:t>
            </w:r>
          </w:p>
        </w:tc>
      </w:tr>
      <w:tr w:rsidR="00CA6784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CA6784" w:rsidRPr="00283726" w:rsidRDefault="00CA6784" w:rsidP="00CA6784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795A2927" w:rsidR="00CA6784" w:rsidRPr="00283726" w:rsidRDefault="001C35E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</w:t>
            </w:r>
            <w:r w:rsidR="00CF7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525</w:t>
            </w:r>
          </w:p>
        </w:tc>
        <w:tc>
          <w:tcPr>
            <w:tcW w:w="270" w:type="dxa"/>
          </w:tcPr>
          <w:p w14:paraId="66FE0228" w14:textId="77777777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5AA78477" w:rsidR="00CA6784" w:rsidRPr="00283726" w:rsidRDefault="00CA6784" w:rsidP="00CA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5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455,149</w:t>
            </w:r>
          </w:p>
        </w:tc>
      </w:tr>
      <w:tr w:rsidR="00CA6784" w:rsidRPr="00283726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CA6784" w:rsidRPr="004C1E6A" w:rsidRDefault="00CA6784" w:rsidP="00CA6784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CA6784" w:rsidRPr="00283726" w:rsidRDefault="00CA6784" w:rsidP="00CA6784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CA6784" w:rsidRPr="00283726" w:rsidRDefault="00CA6784" w:rsidP="00CA678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CA6784" w:rsidRPr="00283726" w:rsidRDefault="00CA6784" w:rsidP="00CA6784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6784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CA6784" w:rsidRPr="00283726" w:rsidRDefault="00CA6784" w:rsidP="00CA6784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CA6784" w:rsidRPr="00283726" w:rsidRDefault="00CA6784" w:rsidP="00CA6784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CA6784" w:rsidRPr="00283726" w:rsidRDefault="00CA6784" w:rsidP="00CA678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CA6784" w:rsidRPr="00283726" w:rsidRDefault="00CA6784" w:rsidP="00CA6784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9B1" w:rsidRPr="00283726" w14:paraId="446AC88D" w14:textId="7777777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2009B1" w:rsidRPr="00283726" w:rsidRDefault="002009B1" w:rsidP="002009B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16E6656F" w:rsidR="002009B1" w:rsidRPr="00014637" w:rsidRDefault="00F00507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12,9</w:t>
            </w:r>
            <w:r w:rsidR="00E96130" w:rsidRPr="000146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16D1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F8DE08" w14:textId="3FCF50E5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28,384</w:t>
            </w:r>
          </w:p>
        </w:tc>
      </w:tr>
      <w:tr w:rsidR="002009B1" w:rsidRPr="00283726" w14:paraId="65B97057" w14:textId="7777777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2009B1" w:rsidRPr="00283726" w:rsidRDefault="002009B1" w:rsidP="002009B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4052B3B3" w:rsidR="002009B1" w:rsidRPr="00014637" w:rsidRDefault="00F00507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28866B" w14:textId="0F5F42D4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1,504</w:t>
            </w:r>
          </w:p>
        </w:tc>
      </w:tr>
      <w:tr w:rsidR="002009B1" w:rsidRPr="00283726" w14:paraId="358FADEA" w14:textId="77777777">
        <w:trPr>
          <w:trHeight w:hRule="exact" w:val="403"/>
        </w:trPr>
        <w:tc>
          <w:tcPr>
            <w:tcW w:w="6570" w:type="dxa"/>
          </w:tcPr>
          <w:p w14:paraId="16179FA9" w14:textId="77777777" w:rsidR="002009B1" w:rsidRPr="00283726" w:rsidRDefault="002009B1" w:rsidP="002009B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5079A715" w:rsidR="002009B1" w:rsidRPr="00014637" w:rsidRDefault="00F00507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</w:t>
            </w:r>
            <w:r w:rsidR="00370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0915E790" w14:textId="77777777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613DE1" w14:textId="54936621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29,888</w:t>
            </w:r>
          </w:p>
        </w:tc>
      </w:tr>
      <w:tr w:rsidR="002009B1" w:rsidRPr="00283726" w14:paraId="198634D6" w14:textId="77777777">
        <w:trPr>
          <w:trHeight w:hRule="exact" w:val="403"/>
        </w:trPr>
        <w:tc>
          <w:tcPr>
            <w:tcW w:w="6570" w:type="dxa"/>
          </w:tcPr>
          <w:p w14:paraId="640FC74B" w14:textId="77777777" w:rsidR="002009B1" w:rsidRPr="00283726" w:rsidRDefault="002009B1" w:rsidP="002009B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05916C52" w:rsidR="002009B1" w:rsidRPr="00014637" w:rsidRDefault="00F00507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(18,2</w:t>
            </w:r>
            <w:r w:rsidR="00E96130" w:rsidRPr="000146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50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46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A8E39" w14:textId="77777777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B0F002A" w14:textId="35C1D2C9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(17,322)</w:t>
            </w:r>
          </w:p>
        </w:tc>
      </w:tr>
      <w:tr w:rsidR="002009B1" w:rsidRPr="00283726" w14:paraId="75AB8B80" w14:textId="77777777">
        <w:trPr>
          <w:trHeight w:hRule="exact" w:val="403"/>
        </w:trPr>
        <w:tc>
          <w:tcPr>
            <w:tcW w:w="6570" w:type="dxa"/>
          </w:tcPr>
          <w:p w14:paraId="4CA5A698" w14:textId="1D784856" w:rsidR="002009B1" w:rsidRPr="00283726" w:rsidRDefault="002009B1" w:rsidP="002009B1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06289642" w:rsidR="002009B1" w:rsidRPr="00283726" w:rsidRDefault="00F00507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="006623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FC47AC" w14:textId="77777777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65298" w14:textId="67C037D8" w:rsidR="002009B1" w:rsidRPr="00283726" w:rsidRDefault="002009B1" w:rsidP="0020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12,566</w:t>
            </w:r>
          </w:p>
        </w:tc>
      </w:tr>
    </w:tbl>
    <w:p w14:paraId="5743EF36" w14:textId="77777777" w:rsidR="00D86838" w:rsidRPr="00164CCD" w:rsidRDefault="00D86838" w:rsidP="002C625D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58909073" w14:textId="450FB64E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164CCD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3C8B98DD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</w:t>
      </w:r>
      <w:r w:rsidR="003670E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670E0" w:rsidRPr="003670E0">
        <w:rPr>
          <w:rFonts w:asciiTheme="majorBidi" w:hAnsiTheme="majorBidi" w:cstheme="majorBidi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76734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283726" w:rsidRDefault="00113679" w:rsidP="00B45082">
            <w:pPr>
              <w:tabs>
                <w:tab w:val="left" w:pos="540"/>
              </w:tabs>
              <w:ind w:left="-108" w:right="-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254C692E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186FE3D8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F84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424F84" w:rsidRPr="00283726" w:rsidRDefault="00424F84" w:rsidP="00424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76506389" w:rsidR="00424F84" w:rsidRPr="00014637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141,696</w:t>
            </w:r>
          </w:p>
        </w:tc>
        <w:tc>
          <w:tcPr>
            <w:tcW w:w="270" w:type="dxa"/>
          </w:tcPr>
          <w:p w14:paraId="095A855D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00E65E0D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141,311</w:t>
            </w:r>
          </w:p>
        </w:tc>
      </w:tr>
      <w:tr w:rsidR="00424F84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424F84" w:rsidRPr="00283726" w:rsidRDefault="00424F84" w:rsidP="00424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088BB9C1" w:rsidR="00424F84" w:rsidRPr="00014637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214,941</w:t>
            </w:r>
          </w:p>
        </w:tc>
        <w:tc>
          <w:tcPr>
            <w:tcW w:w="270" w:type="dxa"/>
          </w:tcPr>
          <w:p w14:paraId="30BF035B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20B2C755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227,974</w:t>
            </w:r>
          </w:p>
        </w:tc>
      </w:tr>
      <w:tr w:rsidR="00424F84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424F84" w:rsidRPr="00283726" w:rsidRDefault="00424F84" w:rsidP="00424F84">
            <w:pPr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30223BFA" w:rsidR="00424F84" w:rsidRPr="00CF70CF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014637" w:rsidRPr="00014637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23D3A7AD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0595BA9C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59,400</w:t>
            </w:r>
          </w:p>
        </w:tc>
      </w:tr>
      <w:tr w:rsidR="00424F84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424F84" w:rsidRPr="00283726" w:rsidRDefault="00424F84" w:rsidP="00424F8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4E327E54" w:rsidR="00424F84" w:rsidRPr="00014637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22,153</w:t>
            </w:r>
          </w:p>
        </w:tc>
        <w:tc>
          <w:tcPr>
            <w:tcW w:w="270" w:type="dxa"/>
          </w:tcPr>
          <w:p w14:paraId="289FB9CD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5C24B086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25,261</w:t>
            </w:r>
          </w:p>
        </w:tc>
      </w:tr>
      <w:tr w:rsidR="00424F84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424F84" w:rsidRPr="00283726" w:rsidRDefault="00424F84" w:rsidP="00424F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71CA1494" w:rsidR="00424F84" w:rsidRPr="00014637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70" w:type="dxa"/>
          </w:tcPr>
          <w:p w14:paraId="4EFA3AC1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0694EF92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3123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424F84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424F84" w:rsidRPr="00283726" w:rsidRDefault="00424F84" w:rsidP="00424F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5B60650B" w:rsidR="00424F84" w:rsidRPr="00283726" w:rsidRDefault="0004151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</w:t>
            </w:r>
            <w:r w:rsidR="00CF7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525</w:t>
            </w:r>
          </w:p>
        </w:tc>
        <w:tc>
          <w:tcPr>
            <w:tcW w:w="270" w:type="dxa"/>
          </w:tcPr>
          <w:p w14:paraId="36B111A5" w14:textId="77777777" w:rsidR="00424F84" w:rsidRPr="00283726" w:rsidRDefault="00424F84" w:rsidP="0042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1AB7589B" w:rsidR="00424F84" w:rsidRPr="00F02967" w:rsidRDefault="00424F8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5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455,149</w:t>
            </w:r>
          </w:p>
        </w:tc>
      </w:tr>
    </w:tbl>
    <w:p w14:paraId="2C1E506C" w14:textId="22C42A54" w:rsidR="0039667E" w:rsidRPr="0039667E" w:rsidRDefault="003B2C72" w:rsidP="008C6FC0">
      <w:pPr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ณ วันที่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670E0" w:rsidRPr="003670E0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pacing w:val="-6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93266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8C6FC0">
        <w:rPr>
          <w:rFonts w:asciiTheme="majorBidi" w:hAnsiTheme="majorBidi" w:cstheme="majorBidi"/>
          <w:spacing w:val="-6"/>
          <w:sz w:val="30"/>
          <w:szCs w:val="30"/>
        </w:rPr>
        <w:br/>
      </w:r>
      <w:r w:rsidR="00CD79FB" w:rsidRPr="0028372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C06D843" w14:textId="77777777" w:rsidR="00B60E31" w:rsidRPr="00283726" w:rsidRDefault="00B60E31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9"/>
        <w:gridCol w:w="1170"/>
        <w:gridCol w:w="270"/>
        <w:gridCol w:w="1143"/>
      </w:tblGrid>
      <w:tr w:rsidR="00216B82" w14:paraId="5888C480" w14:textId="77777777" w:rsidTr="00EF229F">
        <w:tc>
          <w:tcPr>
            <w:tcW w:w="6579" w:type="dxa"/>
          </w:tcPr>
          <w:p w14:paraId="2EEE3486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83" w:type="dxa"/>
            <w:gridSpan w:val="3"/>
          </w:tcPr>
          <w:p w14:paraId="0361C32A" w14:textId="77777777" w:rsidR="00216B82" w:rsidRPr="00216B82" w:rsidRDefault="00216B82" w:rsidP="00EF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16B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6B82" w14:paraId="7B3839A2" w14:textId="77777777" w:rsidTr="00EF229F">
        <w:tc>
          <w:tcPr>
            <w:tcW w:w="6579" w:type="dxa"/>
          </w:tcPr>
          <w:p w14:paraId="11E73CB8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6F1106A1" w14:textId="77777777" w:rsidR="00216B82" w:rsidRPr="0089102D" w:rsidRDefault="00216B8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B82" w14:paraId="4FE35919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</w:tcPr>
          <w:p w14:paraId="3707F277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46ED8763" w14:textId="330D0E09" w:rsidR="00216B82" w:rsidRDefault="003670E0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70E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70E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6FB7BC" w14:textId="77777777" w:rsidR="00216B82" w:rsidRDefault="00216B8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hideMark/>
          </w:tcPr>
          <w:p w14:paraId="55E867CF" w14:textId="39B62321" w:rsidR="00216B82" w:rsidRDefault="00AB261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6B82" w14:paraId="723D6074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</w:tcPr>
          <w:p w14:paraId="5FDDF94F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234BF" w14:textId="5D59795A" w:rsidR="00216B82" w:rsidRDefault="00AB261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9E768E" w14:textId="77777777" w:rsidR="00216B82" w:rsidRDefault="00216B82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6E008" w14:textId="7CE7AA18" w:rsidR="00216B82" w:rsidRDefault="00AB2614" w:rsidP="00F0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77B8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16B82" w14:paraId="49FDA994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37AA4245" w14:textId="4899B566" w:rsidR="00216B82" w:rsidRDefault="00992C34" w:rsidP="000C61F3">
            <w:pPr>
              <w:tabs>
                <w:tab w:val="left" w:pos="1260"/>
                <w:tab w:val="right" w:pos="6372"/>
              </w:tabs>
              <w:ind w:left="-111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</w:t>
            </w:r>
            <w:r w:rsidR="005E3162"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1BE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F1D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DCAE6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344AF8C4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235F6C4F" w14:textId="774C63B3" w:rsidR="00216B82" w:rsidRDefault="00992C34" w:rsidP="000C61F3">
            <w:pPr>
              <w:tabs>
                <w:tab w:val="left" w:pos="1260"/>
                <w:tab w:val="right" w:pos="6372"/>
              </w:tabs>
              <w:ind w:left="42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170" w:type="dxa"/>
          </w:tcPr>
          <w:p w14:paraId="1ECAC880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7A9A0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7331D1" w14:textId="2EE7AE14" w:rsidR="00216B82" w:rsidRDefault="00216B82" w:rsidP="00F0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2EAC3276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3B3648E0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2C9692C4" w14:textId="05F7223E" w:rsidR="00216B82" w:rsidRPr="006143CA" w:rsidRDefault="00FF5CF8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3CA">
              <w:rPr>
                <w:rFonts w:asciiTheme="majorBidi" w:hAnsiTheme="majorBidi" w:cstheme="majorBidi"/>
                <w:sz w:val="30"/>
                <w:szCs w:val="30"/>
              </w:rPr>
              <w:t>309,119</w:t>
            </w:r>
          </w:p>
        </w:tc>
        <w:tc>
          <w:tcPr>
            <w:tcW w:w="270" w:type="dxa"/>
          </w:tcPr>
          <w:p w14:paraId="2789376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62042B6" w14:textId="090DFB1A" w:rsidR="00216B82" w:rsidRPr="00FE5943" w:rsidRDefault="00F51593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303,439</w:t>
            </w:r>
          </w:p>
        </w:tc>
      </w:tr>
      <w:tr w:rsidR="00216B82" w14:paraId="49E55F3A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1F189363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CDB117D" w14:textId="42707CBC" w:rsidR="00216B82" w:rsidRPr="006143CA" w:rsidRDefault="00A30ACA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43CA">
              <w:rPr>
                <w:rFonts w:asciiTheme="majorBidi" w:hAnsiTheme="majorBidi" w:cstheme="majorBidi"/>
                <w:sz w:val="30"/>
                <w:szCs w:val="30"/>
              </w:rPr>
              <w:t>280,018</w:t>
            </w:r>
          </w:p>
        </w:tc>
        <w:tc>
          <w:tcPr>
            <w:tcW w:w="270" w:type="dxa"/>
          </w:tcPr>
          <w:p w14:paraId="4B3A97B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1DA2C62" w14:textId="3BBB9A63" w:rsidR="00216B82" w:rsidRPr="00FE5943" w:rsidRDefault="00E72767" w:rsidP="0069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72767">
              <w:rPr>
                <w:rFonts w:ascii="Angsana New" w:hAnsi="Angsana New" w:cs="Angsana New"/>
                <w:sz w:val="30"/>
                <w:szCs w:val="30"/>
              </w:rPr>
              <w:t>280,584</w:t>
            </w:r>
          </w:p>
        </w:tc>
      </w:tr>
      <w:tr w:rsidR="00216B82" w14:paraId="6B329A39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7F8313AD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6296CB5B" w14:textId="78044ACC" w:rsidR="00216B82" w:rsidRPr="006143CA" w:rsidRDefault="00A30ACA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3CA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DB527D" w:rsidRPr="006143CA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4E045778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9C88A3" w14:textId="25D4D3F1" w:rsidR="00216B82" w:rsidRPr="00FE5943" w:rsidRDefault="00181736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51,795</w:t>
            </w:r>
          </w:p>
        </w:tc>
      </w:tr>
      <w:tr w:rsidR="00216B82" w14:paraId="3E4DA4FA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0F5361B7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0CD85744" w14:textId="1B28A000" w:rsidR="00216B82" w:rsidRPr="006143CA" w:rsidRDefault="00A30ACA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3CA">
              <w:rPr>
                <w:rFonts w:asciiTheme="majorBidi" w:hAnsiTheme="majorBidi" w:cstheme="majorBidi"/>
                <w:sz w:val="30"/>
                <w:szCs w:val="30"/>
              </w:rPr>
              <w:t>50,475</w:t>
            </w:r>
          </w:p>
        </w:tc>
        <w:tc>
          <w:tcPr>
            <w:tcW w:w="270" w:type="dxa"/>
          </w:tcPr>
          <w:p w14:paraId="62987E8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39FA8D" w14:textId="5BC9B3D0" w:rsidR="00216B82" w:rsidRPr="00FE5943" w:rsidRDefault="00BF34E1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</w:tr>
      <w:tr w:rsidR="00B9166D" w:rsidRPr="00862BF5" w14:paraId="5124B9DF" w14:textId="77777777" w:rsidTr="00EF229F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579" w:type="dxa"/>
            <w:hideMark/>
          </w:tcPr>
          <w:p w14:paraId="43BED5AC" w14:textId="77777777" w:rsidR="00216B82" w:rsidRPr="00862BF5" w:rsidRDefault="00216B82" w:rsidP="000C61F3">
            <w:pPr>
              <w:tabs>
                <w:tab w:val="left" w:pos="1260"/>
              </w:tabs>
              <w:ind w:left="-111" w:firstLine="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812EF" w14:textId="34C6CD01" w:rsidR="00216B82" w:rsidRPr="001A3CE3" w:rsidRDefault="00A30ACA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681,7</w:t>
            </w:r>
            <w:r w:rsidR="00496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59B206F" w14:textId="77777777" w:rsidR="00216B82" w:rsidRPr="00862BF5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8125A" w14:textId="0915888C" w:rsidR="00216B82" w:rsidRPr="00862BF5" w:rsidRDefault="00723A44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685,462</w:t>
            </w:r>
          </w:p>
        </w:tc>
      </w:tr>
    </w:tbl>
    <w:p w14:paraId="0C88342D" w14:textId="77777777" w:rsidR="00D86838" w:rsidRPr="008B6CE9" w:rsidRDefault="00D8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AU"/>
        </w:rPr>
      </w:pPr>
    </w:p>
    <w:p w14:paraId="58FD0AFA" w14:textId="0C9D0597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2F078E30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3670E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670E0" w:rsidRPr="003670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314808D1" w14:textId="77777777" w:rsidR="00FE20A3" w:rsidRPr="00862BF5" w:rsidRDefault="00FE20A3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FE20A3" w:rsidRPr="00862BF5" w14:paraId="1DE7E663" w14:textId="77777777" w:rsidTr="00FC1686">
        <w:trPr>
          <w:trHeight w:val="87"/>
          <w:tblHeader/>
        </w:trPr>
        <w:tc>
          <w:tcPr>
            <w:tcW w:w="3240" w:type="dxa"/>
            <w:vAlign w:val="bottom"/>
          </w:tcPr>
          <w:p w14:paraId="33870860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5E592B88" w14:textId="77777777" w:rsidR="00FE20A3" w:rsidRPr="00E857A0" w:rsidRDefault="00FE20A3" w:rsidP="00FC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862BF5" w14:paraId="7A6D77AD" w14:textId="77777777" w:rsidTr="00FC1686">
        <w:trPr>
          <w:trHeight w:val="87"/>
          <w:tblHeader/>
        </w:trPr>
        <w:tc>
          <w:tcPr>
            <w:tcW w:w="3240" w:type="dxa"/>
            <w:vAlign w:val="bottom"/>
          </w:tcPr>
          <w:p w14:paraId="647E1F9B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558F6DA0" w14:textId="77777777" w:rsidR="00FE20A3" w:rsidRPr="00862BF5" w:rsidRDefault="00FE20A3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E20A3" w:rsidRPr="00862BF5" w14:paraId="72AA014A" w14:textId="77777777" w:rsidTr="00FC1686">
        <w:trPr>
          <w:trHeight w:val="87"/>
          <w:tblHeader/>
        </w:trPr>
        <w:tc>
          <w:tcPr>
            <w:tcW w:w="3240" w:type="dxa"/>
            <w:vAlign w:val="bottom"/>
          </w:tcPr>
          <w:p w14:paraId="54951EE8" w14:textId="77777777" w:rsidR="00FE20A3" w:rsidRPr="00862BF5" w:rsidRDefault="00FE2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9C3E" w14:textId="77777777" w:rsidR="00FE20A3" w:rsidRPr="00862BF5" w:rsidRDefault="00FE20A3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FE20A3" w:rsidRPr="00862BF5" w14:paraId="02AE291A" w14:textId="77777777" w:rsidTr="00FC1686">
        <w:trPr>
          <w:trHeight w:val="345"/>
          <w:tblHeader/>
        </w:trPr>
        <w:tc>
          <w:tcPr>
            <w:tcW w:w="3240" w:type="dxa"/>
            <w:vAlign w:val="bottom"/>
          </w:tcPr>
          <w:p w14:paraId="7F005D01" w14:textId="77777777" w:rsidR="00FE20A3" w:rsidRPr="00862BF5" w:rsidRDefault="00FE20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FCE992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9969C5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7B7B57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378B1B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03DC3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FE20A3" w:rsidRPr="00862BF5" w14:paraId="60DCF02C" w14:textId="77777777" w:rsidTr="00FC1686">
        <w:trPr>
          <w:trHeight w:val="87"/>
          <w:tblHeader/>
        </w:trPr>
        <w:tc>
          <w:tcPr>
            <w:tcW w:w="3240" w:type="dxa"/>
            <w:vAlign w:val="bottom"/>
            <w:hideMark/>
          </w:tcPr>
          <w:p w14:paraId="6E6B73F4" w14:textId="77777777" w:rsidR="00FE20A3" w:rsidRPr="00862BF5" w:rsidRDefault="00FE20A3" w:rsidP="00FE20A3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499C" w14:textId="2E43C889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B0BAB8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DE8A" w14:textId="7F45A5F4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262128BB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24442E" w14:textId="26E04304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47588608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1ABB45" w14:textId="010EB9A5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5E8F2227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1E1513" w14:textId="34E82A03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4" w:type="dxa"/>
            <w:vAlign w:val="bottom"/>
          </w:tcPr>
          <w:p w14:paraId="011B4AC1" w14:textId="77777777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F0F8138" w14:textId="2C7BD5F5" w:rsidR="00FE20A3" w:rsidRPr="00862BF5" w:rsidRDefault="00FE20A3" w:rsidP="00CD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FE20A3" w:rsidRPr="00862BF5" w14:paraId="754324E7" w14:textId="77777777" w:rsidTr="00FC1686">
        <w:trPr>
          <w:trHeight w:hRule="exact" w:val="415"/>
        </w:trPr>
        <w:tc>
          <w:tcPr>
            <w:tcW w:w="3240" w:type="dxa"/>
            <w:hideMark/>
          </w:tcPr>
          <w:p w14:paraId="16F6C17C" w14:textId="77777777" w:rsidR="00FE20A3" w:rsidRPr="00862BF5" w:rsidRDefault="00FE20A3" w:rsidP="00FE20A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36966A6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D93B569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6A3657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5779A43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865B9A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18F45A9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07014A5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6D4FD40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4043048" w14:textId="77777777" w:rsidR="00FE20A3" w:rsidRPr="00862BF5" w:rsidRDefault="00FE20A3" w:rsidP="00FE20A3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2FBCFE31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007074F2" w14:textId="77777777" w:rsidR="00FE20A3" w:rsidRPr="00862BF5" w:rsidRDefault="00FE20A3" w:rsidP="00FE20A3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71954" w:rsidRPr="00862BF5" w14:paraId="0AD96272" w14:textId="77777777" w:rsidTr="00FC1686">
        <w:tc>
          <w:tcPr>
            <w:tcW w:w="3240" w:type="dxa"/>
            <w:hideMark/>
          </w:tcPr>
          <w:p w14:paraId="2BEBAC94" w14:textId="77777777" w:rsidR="00371954" w:rsidRPr="00862BF5" w:rsidRDefault="00371954" w:rsidP="00371954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B48761F" w14:textId="4B67AEAE" w:rsidR="00371954" w:rsidRPr="00862BF5" w:rsidRDefault="003C06D9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31,586</w:t>
            </w:r>
          </w:p>
        </w:tc>
        <w:tc>
          <w:tcPr>
            <w:tcW w:w="270" w:type="dxa"/>
          </w:tcPr>
          <w:p w14:paraId="75E83A42" w14:textId="7777777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90FDC40" w14:textId="48D042D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36,740</w:t>
            </w:r>
          </w:p>
        </w:tc>
        <w:tc>
          <w:tcPr>
            <w:tcW w:w="270" w:type="dxa"/>
          </w:tcPr>
          <w:p w14:paraId="20818135" w14:textId="7777777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3468EB2" w14:textId="31F6B988" w:rsidR="00371954" w:rsidRPr="00862BF5" w:rsidRDefault="00642B45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73,681</w:t>
            </w:r>
          </w:p>
        </w:tc>
        <w:tc>
          <w:tcPr>
            <w:tcW w:w="270" w:type="dxa"/>
          </w:tcPr>
          <w:p w14:paraId="64DCFE3B" w14:textId="7777777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D1206C9" w14:textId="70A6BEDA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73,449</w:t>
            </w:r>
          </w:p>
        </w:tc>
        <w:tc>
          <w:tcPr>
            <w:tcW w:w="270" w:type="dxa"/>
          </w:tcPr>
          <w:p w14:paraId="079B0F56" w14:textId="7777777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2A80033" w14:textId="55A1BBE9" w:rsidR="00371954" w:rsidRPr="00862BF5" w:rsidRDefault="001F3F60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105,267</w:t>
            </w:r>
          </w:p>
        </w:tc>
        <w:tc>
          <w:tcPr>
            <w:tcW w:w="244" w:type="dxa"/>
          </w:tcPr>
          <w:p w14:paraId="621C99F0" w14:textId="77777777" w:rsidR="00371954" w:rsidRPr="00862BF5" w:rsidRDefault="00371954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7E4A7E3A" w14:textId="5F997424" w:rsidR="00371954" w:rsidRPr="00862BF5" w:rsidRDefault="00371954" w:rsidP="00E8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110,189</w:t>
            </w:r>
          </w:p>
        </w:tc>
      </w:tr>
      <w:tr w:rsidR="00371954" w:rsidRPr="00862BF5" w14:paraId="2F4B4D10" w14:textId="77777777" w:rsidTr="00FC1686">
        <w:tc>
          <w:tcPr>
            <w:tcW w:w="3240" w:type="dxa"/>
            <w:hideMark/>
          </w:tcPr>
          <w:p w14:paraId="50A26E21" w14:textId="77777777" w:rsidR="00371954" w:rsidRPr="00862BF5" w:rsidRDefault="00371954" w:rsidP="00371954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0267C31B" w14:textId="2C45F357" w:rsidR="00371954" w:rsidRPr="00862BF5" w:rsidRDefault="003C06D9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20,999</w:t>
            </w:r>
          </w:p>
        </w:tc>
        <w:tc>
          <w:tcPr>
            <w:tcW w:w="270" w:type="dxa"/>
          </w:tcPr>
          <w:p w14:paraId="61B4917D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73E4878" w14:textId="78A10BA4" w:rsidR="00371954" w:rsidRPr="00862BF5" w:rsidRDefault="00371954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24,000</w:t>
            </w:r>
          </w:p>
        </w:tc>
        <w:tc>
          <w:tcPr>
            <w:tcW w:w="270" w:type="dxa"/>
          </w:tcPr>
          <w:p w14:paraId="5B6F0F30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EA69E58" w14:textId="5402E9D7" w:rsidR="00371954" w:rsidRPr="00862BF5" w:rsidRDefault="00642B45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F529D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17,198</w:t>
            </w:r>
          </w:p>
        </w:tc>
        <w:tc>
          <w:tcPr>
            <w:tcW w:w="270" w:type="dxa"/>
          </w:tcPr>
          <w:p w14:paraId="6915841C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797A26D2" w14:textId="47F4B4C6" w:rsidR="00371954" w:rsidRPr="00862BF5" w:rsidRDefault="00371954" w:rsidP="00C7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227,792</w:t>
            </w:r>
          </w:p>
        </w:tc>
        <w:tc>
          <w:tcPr>
            <w:tcW w:w="270" w:type="dxa"/>
          </w:tcPr>
          <w:p w14:paraId="5E3041C5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C580997" w14:textId="43569E78" w:rsidR="00371954" w:rsidRPr="00862BF5" w:rsidRDefault="001F3F60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238,197</w:t>
            </w:r>
          </w:p>
        </w:tc>
        <w:tc>
          <w:tcPr>
            <w:tcW w:w="244" w:type="dxa"/>
          </w:tcPr>
          <w:p w14:paraId="5874DCB1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6434F71" w14:textId="1D0983D0" w:rsidR="00371954" w:rsidRPr="00862BF5" w:rsidRDefault="00371954" w:rsidP="00E8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251,792</w:t>
            </w:r>
          </w:p>
        </w:tc>
      </w:tr>
      <w:tr w:rsidR="00371954" w:rsidRPr="00862BF5" w14:paraId="4200AF2E" w14:textId="77777777" w:rsidTr="00FC1686">
        <w:trPr>
          <w:trHeight w:val="119"/>
        </w:trPr>
        <w:tc>
          <w:tcPr>
            <w:tcW w:w="3240" w:type="dxa"/>
            <w:hideMark/>
          </w:tcPr>
          <w:p w14:paraId="76D81C53" w14:textId="77777777" w:rsidR="00371954" w:rsidRPr="00862BF5" w:rsidRDefault="00371954" w:rsidP="00371954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5BC3A139" w14:textId="0352ABAA" w:rsidR="00371954" w:rsidRPr="00862BF5" w:rsidRDefault="003C06D9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5,908</w:t>
            </w:r>
          </w:p>
        </w:tc>
        <w:tc>
          <w:tcPr>
            <w:tcW w:w="270" w:type="dxa"/>
          </w:tcPr>
          <w:p w14:paraId="7B0CF852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B9F6237" w14:textId="5548951A" w:rsidR="00371954" w:rsidRPr="00862BF5" w:rsidRDefault="00371954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5,543</w:t>
            </w:r>
          </w:p>
        </w:tc>
        <w:tc>
          <w:tcPr>
            <w:tcW w:w="270" w:type="dxa"/>
          </w:tcPr>
          <w:p w14:paraId="6C87BEB4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EAC00B8" w14:textId="66F194C4" w:rsidR="00371954" w:rsidRPr="00862BF5" w:rsidRDefault="00642B45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1F3F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9,153</w:t>
            </w:r>
          </w:p>
        </w:tc>
        <w:tc>
          <w:tcPr>
            <w:tcW w:w="270" w:type="dxa"/>
          </w:tcPr>
          <w:p w14:paraId="17A45A1A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17216752" w14:textId="11C7D8FD" w:rsidR="00371954" w:rsidRPr="00862BF5" w:rsidRDefault="00371954" w:rsidP="00C7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87,625</w:t>
            </w:r>
          </w:p>
        </w:tc>
        <w:tc>
          <w:tcPr>
            <w:tcW w:w="270" w:type="dxa"/>
          </w:tcPr>
          <w:p w14:paraId="77858063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79B60BB" w14:textId="778D0BB6" w:rsidR="00371954" w:rsidRPr="00862BF5" w:rsidRDefault="001F3F60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95,061</w:t>
            </w:r>
          </w:p>
        </w:tc>
        <w:tc>
          <w:tcPr>
            <w:tcW w:w="244" w:type="dxa"/>
          </w:tcPr>
          <w:p w14:paraId="7EDACF0E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2B464638" w14:textId="11128A46" w:rsidR="00371954" w:rsidRPr="00862BF5" w:rsidRDefault="00371954" w:rsidP="00E8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93,168</w:t>
            </w:r>
          </w:p>
        </w:tc>
      </w:tr>
      <w:tr w:rsidR="00371954" w:rsidRPr="00862BF5" w14:paraId="2A2D0E30" w14:textId="77777777" w:rsidTr="00FC1686">
        <w:tc>
          <w:tcPr>
            <w:tcW w:w="3240" w:type="dxa"/>
            <w:hideMark/>
          </w:tcPr>
          <w:p w14:paraId="2F4D5393" w14:textId="77777777" w:rsidR="00371954" w:rsidRPr="00862BF5" w:rsidRDefault="00371954" w:rsidP="00371954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BFC67" w14:textId="55FEFB00" w:rsidR="00371954" w:rsidRPr="00862BF5" w:rsidRDefault="003C06D9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58,493</w:t>
            </w:r>
          </w:p>
        </w:tc>
        <w:tc>
          <w:tcPr>
            <w:tcW w:w="270" w:type="dxa"/>
          </w:tcPr>
          <w:p w14:paraId="495ED8A1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70D4" w14:textId="5C8CF078" w:rsidR="00371954" w:rsidRPr="00862BF5" w:rsidRDefault="00371954" w:rsidP="00CD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66,283</w:t>
            </w:r>
          </w:p>
        </w:tc>
        <w:tc>
          <w:tcPr>
            <w:tcW w:w="270" w:type="dxa"/>
          </w:tcPr>
          <w:p w14:paraId="3D5A54C6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30F03" w14:textId="2B3A2556" w:rsidR="00371954" w:rsidRPr="00862BF5" w:rsidRDefault="00F529D8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380,032</w:t>
            </w:r>
          </w:p>
        </w:tc>
        <w:tc>
          <w:tcPr>
            <w:tcW w:w="270" w:type="dxa"/>
          </w:tcPr>
          <w:p w14:paraId="5213D32F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99DE5" w14:textId="3ADC1935" w:rsidR="00371954" w:rsidRPr="00862BF5" w:rsidRDefault="00371954" w:rsidP="00C7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388,866</w:t>
            </w:r>
          </w:p>
        </w:tc>
        <w:tc>
          <w:tcPr>
            <w:tcW w:w="270" w:type="dxa"/>
          </w:tcPr>
          <w:p w14:paraId="694B42A4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86F5D" w14:textId="540F94D7" w:rsidR="00371954" w:rsidRPr="00862BF5" w:rsidRDefault="00E02C43" w:rsidP="0037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438,525</w:t>
            </w:r>
          </w:p>
        </w:tc>
        <w:tc>
          <w:tcPr>
            <w:tcW w:w="244" w:type="dxa"/>
          </w:tcPr>
          <w:p w14:paraId="00E4F7D7" w14:textId="77777777" w:rsidR="00371954" w:rsidRPr="00862BF5" w:rsidRDefault="00371954" w:rsidP="0037195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4974B" w14:textId="0F4F4C64" w:rsidR="00371954" w:rsidRPr="00862BF5" w:rsidRDefault="00371954" w:rsidP="00E8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45E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455,149</w:t>
            </w:r>
          </w:p>
        </w:tc>
      </w:tr>
    </w:tbl>
    <w:p w14:paraId="7B23DF46" w14:textId="77777777" w:rsidR="00FE20A3" w:rsidRDefault="00FE20A3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377046A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3E0EB318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514D8218" w14:textId="2C8FA88A" w:rsidR="00267135" w:rsidRPr="00283726" w:rsidRDefault="00267135" w:rsidP="00267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3670E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670E0" w:rsidRPr="003670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(ต่อ)</w:t>
      </w:r>
    </w:p>
    <w:p w14:paraId="7E8BB937" w14:textId="77777777" w:rsidR="00267135" w:rsidRDefault="00267135" w:rsidP="00FE2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63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1368"/>
        <w:gridCol w:w="243"/>
        <w:gridCol w:w="1296"/>
      </w:tblGrid>
      <w:tr w:rsidR="00FE20A3" w:rsidRPr="00862BF5" w14:paraId="6E5CB86B" w14:textId="77777777" w:rsidTr="00FC1686">
        <w:trPr>
          <w:trHeight w:val="87"/>
          <w:tblHeader/>
        </w:trPr>
        <w:tc>
          <w:tcPr>
            <w:tcW w:w="6723" w:type="dxa"/>
            <w:tcBorders>
              <w:top w:val="nil"/>
              <w:bottom w:val="nil"/>
            </w:tcBorders>
            <w:vAlign w:val="bottom"/>
          </w:tcPr>
          <w:p w14:paraId="2A3982F5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07" w:type="dxa"/>
            <w:gridSpan w:val="3"/>
            <w:tcBorders>
              <w:top w:val="nil"/>
              <w:bottom w:val="nil"/>
            </w:tcBorders>
          </w:tcPr>
          <w:p w14:paraId="7B61B4A9" w14:textId="77777777" w:rsidR="00FE20A3" w:rsidRPr="00862BF5" w:rsidRDefault="00FE20A3" w:rsidP="00FC1686">
            <w:pPr>
              <w:tabs>
                <w:tab w:val="clear" w:pos="2580"/>
                <w:tab w:val="left" w:pos="540"/>
              </w:tabs>
              <w:ind w:left="24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20A3" w:rsidRPr="00862BF5" w14:paraId="6D5E7F8B" w14:textId="77777777" w:rsidTr="00FC1686">
        <w:trPr>
          <w:trHeight w:val="87"/>
          <w:tblHeader/>
        </w:trPr>
        <w:tc>
          <w:tcPr>
            <w:tcW w:w="6723" w:type="dxa"/>
            <w:tcBorders>
              <w:top w:val="nil"/>
            </w:tcBorders>
            <w:vAlign w:val="bottom"/>
          </w:tcPr>
          <w:p w14:paraId="761BD8FA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55FF59E" w14:textId="77777777" w:rsidR="00FE20A3" w:rsidRPr="00862BF5" w:rsidRDefault="00FE20A3" w:rsidP="00C7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E20A3" w:rsidRPr="00862BF5" w14:paraId="7B2DF502" w14:textId="77777777" w:rsidTr="00FC1686">
        <w:trPr>
          <w:trHeight w:val="87"/>
          <w:tblHeader/>
        </w:trPr>
        <w:tc>
          <w:tcPr>
            <w:tcW w:w="6723" w:type="dxa"/>
            <w:vAlign w:val="bottom"/>
          </w:tcPr>
          <w:p w14:paraId="5D4FECD5" w14:textId="77777777" w:rsidR="00FE20A3" w:rsidRPr="00862BF5" w:rsidRDefault="00FE20A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E3D929A" w14:textId="77777777" w:rsidR="00FE20A3" w:rsidRPr="00862BF5" w:rsidRDefault="00FE20A3" w:rsidP="00C7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FE20A3" w:rsidRPr="00862BF5" w14:paraId="544E62E5" w14:textId="77777777" w:rsidTr="00FC1686">
        <w:trPr>
          <w:trHeight w:val="87"/>
          <w:tblHeader/>
        </w:trPr>
        <w:tc>
          <w:tcPr>
            <w:tcW w:w="6723" w:type="dxa"/>
            <w:vAlign w:val="bottom"/>
          </w:tcPr>
          <w:p w14:paraId="2D1D507A" w14:textId="77777777" w:rsidR="00FE20A3" w:rsidRPr="00862BF5" w:rsidRDefault="00FE20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</w:tcPr>
          <w:p w14:paraId="58A530CF" w14:textId="77777777" w:rsidR="00FE20A3" w:rsidRPr="00862BF5" w:rsidRDefault="00FE20A3" w:rsidP="00C76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FE20A3" w:rsidRPr="00862BF5" w14:paraId="208DBB79" w14:textId="77777777" w:rsidTr="00FC1686">
        <w:trPr>
          <w:trHeight w:val="87"/>
          <w:tblHeader/>
        </w:trPr>
        <w:tc>
          <w:tcPr>
            <w:tcW w:w="6723" w:type="dxa"/>
            <w:vAlign w:val="bottom"/>
          </w:tcPr>
          <w:p w14:paraId="5E34C208" w14:textId="77777777" w:rsidR="00FE20A3" w:rsidRPr="00862BF5" w:rsidRDefault="00FE20A3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049AC1" w14:textId="52426276" w:rsidR="00FE20A3" w:rsidRPr="00862BF5" w:rsidRDefault="00FE20A3" w:rsidP="00C76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0B19C88" w14:textId="77777777" w:rsidR="00FE20A3" w:rsidRPr="00862BF5" w:rsidRDefault="00FE20A3" w:rsidP="00C76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CECCA6" w14:textId="3715C6D4" w:rsidR="00FE20A3" w:rsidRPr="00862BF5" w:rsidRDefault="00FE20A3" w:rsidP="00C76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FE20A3" w:rsidRPr="00862BF5" w14:paraId="5C25C074" w14:textId="77777777" w:rsidTr="00FC1686">
        <w:trPr>
          <w:trHeight w:val="92"/>
        </w:trPr>
        <w:tc>
          <w:tcPr>
            <w:tcW w:w="6723" w:type="dxa"/>
            <w:tcBorders>
              <w:top w:val="nil"/>
            </w:tcBorders>
          </w:tcPr>
          <w:p w14:paraId="785DC926" w14:textId="77777777" w:rsidR="00FE20A3" w:rsidRPr="00862BF5" w:rsidRDefault="00FE20A3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368" w:type="dxa"/>
            <w:tcBorders>
              <w:top w:val="nil"/>
            </w:tcBorders>
          </w:tcPr>
          <w:p w14:paraId="40FABFD9" w14:textId="77777777" w:rsidR="00FE20A3" w:rsidRPr="00862BF5" w:rsidRDefault="00FE20A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6E9ECA36" w14:textId="77777777" w:rsidR="00FE20A3" w:rsidRPr="00862BF5" w:rsidRDefault="00FE20A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CC06669" w14:textId="77777777" w:rsidR="00FE20A3" w:rsidRPr="00862BF5" w:rsidRDefault="00FE20A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E71CB" w:rsidRPr="00862BF5" w14:paraId="39B525C0" w14:textId="77777777" w:rsidTr="00FC1686">
        <w:tc>
          <w:tcPr>
            <w:tcW w:w="6723" w:type="dxa"/>
            <w:hideMark/>
          </w:tcPr>
          <w:p w14:paraId="2F551B14" w14:textId="77777777" w:rsidR="00FE71CB" w:rsidRPr="00862BF5" w:rsidRDefault="00FE71CB" w:rsidP="00FE71CB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368" w:type="dxa"/>
            <w:tcBorders>
              <w:bottom w:val="nil"/>
            </w:tcBorders>
          </w:tcPr>
          <w:p w14:paraId="6EFC882F" w14:textId="484792F7" w:rsidR="00FE71CB" w:rsidRPr="00862BF5" w:rsidRDefault="000C2A3B" w:rsidP="00FE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977F20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43" w:type="dxa"/>
            <w:tcBorders>
              <w:bottom w:val="nil"/>
            </w:tcBorders>
          </w:tcPr>
          <w:p w14:paraId="69015C92" w14:textId="77777777" w:rsidR="00FE71CB" w:rsidRPr="00862BF5" w:rsidRDefault="00FE71CB" w:rsidP="00FE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744943A6" w14:textId="40B1B312" w:rsidR="00FE71CB" w:rsidRPr="00862BF5" w:rsidRDefault="00FE71CB" w:rsidP="00C8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11,271</w:t>
            </w:r>
          </w:p>
        </w:tc>
      </w:tr>
      <w:tr w:rsidR="00FE71CB" w:rsidRPr="00862BF5" w14:paraId="7E62620C" w14:textId="77777777" w:rsidTr="00FC1686">
        <w:tc>
          <w:tcPr>
            <w:tcW w:w="6723" w:type="dxa"/>
            <w:hideMark/>
          </w:tcPr>
          <w:p w14:paraId="757606B2" w14:textId="77777777" w:rsidR="00FE71CB" w:rsidRPr="00862BF5" w:rsidRDefault="00FE71CB" w:rsidP="00FE71CB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BEBD399" w14:textId="2DD48071" w:rsidR="00FE71CB" w:rsidRPr="00862BF5" w:rsidRDefault="00B35B36" w:rsidP="00FE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1217504" w14:textId="77777777" w:rsidR="00FE71CB" w:rsidRPr="00862BF5" w:rsidRDefault="00FE71CB" w:rsidP="00FE71C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2EB86" w14:textId="7C2F95B3" w:rsidR="00FE71CB" w:rsidRPr="00862BF5" w:rsidRDefault="00FE71CB" w:rsidP="00C8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8,518</w:t>
            </w:r>
          </w:p>
        </w:tc>
      </w:tr>
      <w:tr w:rsidR="00FE71CB" w:rsidRPr="00862BF5" w14:paraId="0C122913" w14:textId="77777777" w:rsidTr="00FC1686">
        <w:trPr>
          <w:trHeight w:val="119"/>
        </w:trPr>
        <w:tc>
          <w:tcPr>
            <w:tcW w:w="6723" w:type="dxa"/>
            <w:tcBorders>
              <w:bottom w:val="nil"/>
            </w:tcBorders>
            <w:hideMark/>
          </w:tcPr>
          <w:p w14:paraId="1F5855A1" w14:textId="77777777" w:rsidR="00FE71CB" w:rsidRPr="00862BF5" w:rsidRDefault="00FE71CB" w:rsidP="00FE71CB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AD9D14A" w14:textId="3D8CF49B" w:rsidR="00FE71CB" w:rsidRPr="00862BF5" w:rsidRDefault="00957128" w:rsidP="00FE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13EC885" w14:textId="77777777" w:rsidR="00FE71CB" w:rsidRPr="00862BF5" w:rsidRDefault="00FE71CB" w:rsidP="00FE71C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9F587A" w14:textId="488EDDE7" w:rsidR="00FE71CB" w:rsidRPr="00862BF5" w:rsidRDefault="00FE71CB" w:rsidP="00C8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1,455</w:t>
            </w:r>
          </w:p>
        </w:tc>
      </w:tr>
      <w:tr w:rsidR="00FE71CB" w:rsidRPr="00862BF5" w14:paraId="4DB04B58" w14:textId="77777777" w:rsidTr="00FC1686">
        <w:tc>
          <w:tcPr>
            <w:tcW w:w="6723" w:type="dxa"/>
            <w:tcBorders>
              <w:top w:val="nil"/>
              <w:bottom w:val="nil"/>
            </w:tcBorders>
            <w:hideMark/>
          </w:tcPr>
          <w:p w14:paraId="2FBE6ED5" w14:textId="77777777" w:rsidR="00FE71CB" w:rsidRPr="00862BF5" w:rsidRDefault="00FE71CB" w:rsidP="00FE71CB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EAC4F" w14:textId="74FD4C38" w:rsidR="00FE71CB" w:rsidRPr="00862BF5" w:rsidRDefault="00E02C43" w:rsidP="00FE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</w:t>
            </w:r>
            <w:r w:rsidR="009D56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151EC0" w14:textId="77777777" w:rsidR="00FE71CB" w:rsidRPr="00862BF5" w:rsidRDefault="00FE71CB" w:rsidP="00FE71C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9939A" w14:textId="2BE3B3B9" w:rsidR="00FE71CB" w:rsidRPr="00862BF5" w:rsidRDefault="00FE71CB" w:rsidP="00C8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21,244</w:t>
            </w:r>
          </w:p>
        </w:tc>
      </w:tr>
    </w:tbl>
    <w:p w14:paraId="274C669B" w14:textId="358A002C" w:rsidR="008C6FC0" w:rsidRPr="00547651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lang w:val="en-AU"/>
        </w:rPr>
      </w:pPr>
    </w:p>
    <w:p w14:paraId="6362DC99" w14:textId="42F6CFD9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AE47A7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290E6CC" w14:textId="4F322330" w:rsidR="00C40A47" w:rsidRPr="00283726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ณ วันที่ </w:t>
      </w:r>
      <w:r w:rsidR="003670E0" w:rsidRPr="003670E0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2614" w:rsidRPr="005325A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77B8F" w:rsidRPr="005325A0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กลุ่มบริษัท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และบริษัท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3E4E18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FE21DE">
        <w:rPr>
          <w:rFonts w:asciiTheme="majorBidi" w:hAnsiTheme="majorBidi" w:cstheme="majorBidi"/>
          <w:spacing w:val="-2"/>
          <w:sz w:val="30"/>
          <w:szCs w:val="30"/>
        </w:rPr>
        <w:t>305</w:t>
      </w:r>
      <w:r w:rsidR="005325A0" w:rsidRPr="005325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ล้านบาท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และ</w:t>
      </w:r>
      <w:r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</w:t>
      </w:r>
      <w:r w:rsidR="00C808CB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E15D58" w:rsidRPr="005325A0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89568A" w:rsidRPr="005325A0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77B8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B740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12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AE47A7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856D3" w14:textId="7B05F6E3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3670E0" w:rsidRPr="003670E0">
        <w:rPr>
          <w:rFonts w:asciiTheme="majorBidi" w:hAnsiTheme="majorBidi" w:cstheme="majorBidi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95E97">
        <w:rPr>
          <w:rFonts w:asciiTheme="majorBidi" w:hAnsiTheme="majorBidi" w:cstheme="majorBidi"/>
          <w:sz w:val="30"/>
          <w:szCs w:val="30"/>
        </w:rPr>
        <w:t>6</w:t>
      </w:r>
    </w:p>
    <w:p w14:paraId="41DC0577" w14:textId="6F73E4B6" w:rsidR="00DF68A3" w:rsidRPr="00AE47A7" w:rsidRDefault="00DF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11E6EF" w14:textId="77777777" w:rsidR="001E191E" w:rsidRPr="00283726" w:rsidRDefault="00794DCA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5081C589" w14:textId="16DE0518" w:rsidR="001E191E" w:rsidRPr="00AE47A7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1261D890" w:rsidR="006B2F1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 w:rsidR="00F26BAF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3670E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2E7E29" w:rsidRPr="00283726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3670E0" w:rsidRPr="003670E0">
        <w:rPr>
          <w:rFonts w:asciiTheme="majorBidi" w:hAnsiTheme="majorBidi" w:cstheme="majorBidi"/>
          <w:sz w:val="30"/>
          <w:szCs w:val="30"/>
        </w:rPr>
        <w:t xml:space="preserve">30 </w:t>
      </w:r>
      <w:r w:rsidR="003670E0" w:rsidRPr="003670E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3670E0" w:rsidRPr="003670E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="00CC3D36" w:rsidRPr="00917111">
        <w:rPr>
          <w:rFonts w:asciiTheme="majorBidi" w:hAnsiTheme="majorBidi" w:cstheme="majorBidi" w:hint="cs"/>
          <w:sz w:val="30"/>
          <w:szCs w:val="30"/>
          <w:cs/>
        </w:rPr>
        <w:t xml:space="preserve"> และค่าใช้จ่ายอื่น</w:t>
      </w:r>
      <w:r w:rsidRPr="00283726">
        <w:rPr>
          <w:rFonts w:asciiTheme="majorBidi" w:hAnsiTheme="majorBidi" w:cstheme="majorBidi"/>
          <w:sz w:val="30"/>
          <w:szCs w:val="30"/>
          <w:cs/>
        </w:rPr>
        <w:t>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 w:rsidR="00C24FF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226D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26BA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0BBC5E02" w14:textId="77777777" w:rsidR="00684DD9" w:rsidRPr="00283726" w:rsidRDefault="00684DD9" w:rsidP="00805C7C">
      <w:pPr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9AA9C89" w14:textId="6E96A9B3" w:rsidR="00A05439" w:rsidRDefault="00A05439" w:rsidP="00A05439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3670E0" w:rsidRPr="003670E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 w:rsidR="003670E0" w:rsidRPr="003670E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6B8ADF6F" w14:textId="77777777" w:rsidR="00A05439" w:rsidRPr="00365845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1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155"/>
        <w:gridCol w:w="1069"/>
        <w:gridCol w:w="263"/>
        <w:gridCol w:w="1093"/>
        <w:gridCol w:w="280"/>
        <w:gridCol w:w="1069"/>
        <w:gridCol w:w="6"/>
        <w:gridCol w:w="274"/>
        <w:gridCol w:w="1052"/>
      </w:tblGrid>
      <w:tr w:rsidR="001F4D65" w:rsidRPr="007B685F" w14:paraId="03A7F3B1" w14:textId="77777777" w:rsidTr="00D47A8E">
        <w:tc>
          <w:tcPr>
            <w:tcW w:w="2244" w:type="pct"/>
          </w:tcPr>
          <w:p w14:paraId="524717F9" w14:textId="66554328" w:rsidR="001F4D65" w:rsidRPr="007B685F" w:rsidRDefault="000268E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09" w:type="pct"/>
            <w:gridSpan w:val="3"/>
          </w:tcPr>
          <w:p w14:paraId="0C6F903D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EFD3367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4"/>
            <w:hideMark/>
          </w:tcPr>
          <w:p w14:paraId="42A9B595" w14:textId="77777777" w:rsidR="001F4D65" w:rsidRPr="007B685F" w:rsidRDefault="001F4D65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1F4D65" w:rsidRPr="007B685F" w14:paraId="490FA793" w14:textId="77777777" w:rsidTr="00D47A8E">
        <w:tc>
          <w:tcPr>
            <w:tcW w:w="2244" w:type="pct"/>
          </w:tcPr>
          <w:p w14:paraId="5D3C899E" w14:textId="77777777" w:rsidR="001F4D65" w:rsidRPr="007B685F" w:rsidRDefault="001F4D6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854B4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1566339" w14:textId="77777777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92F7C" w14:textId="53A348DB" w:rsidR="001F4D65" w:rsidRPr="007B685F" w:rsidRDefault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4D65" w:rsidRPr="007B685F" w14:paraId="0ADC1D1E" w14:textId="77777777" w:rsidTr="00D47A8E">
        <w:tc>
          <w:tcPr>
            <w:tcW w:w="2244" w:type="pct"/>
          </w:tcPr>
          <w:p w14:paraId="789C9D8C" w14:textId="77777777" w:rsidR="001F4D65" w:rsidRPr="007B685F" w:rsidRDefault="001F4D65" w:rsidP="001F4D6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4FA53" w14:textId="08954944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3FC5E" w14:textId="77777777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C5A785" w14:textId="43C23699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1" w:type="pct"/>
          </w:tcPr>
          <w:p w14:paraId="74B87F71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FE0211" w14:textId="40DC96FE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2354A" w14:textId="77777777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E36666" w14:textId="3DF10A0F" w:rsidR="001F4D65" w:rsidRPr="007B685F" w:rsidRDefault="001F4D65" w:rsidP="001F4D6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1F4D65" w:rsidRPr="007B685F" w14:paraId="00964EFD" w14:textId="77777777" w:rsidTr="00D47A8E">
        <w:tc>
          <w:tcPr>
            <w:tcW w:w="2244" w:type="pct"/>
            <w:hideMark/>
          </w:tcPr>
          <w:p w14:paraId="3955B502" w14:textId="50D20DB2" w:rsidR="001F4D65" w:rsidRPr="007B685F" w:rsidRDefault="001F4D65" w:rsidP="001F4D65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457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280DCE8B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4B9628B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06433D" w14:textId="77777777" w:rsidR="001F4D65" w:rsidRPr="007B685F" w:rsidRDefault="001F4D65" w:rsidP="001F4D6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64E65B5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8A0B5D6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86C877D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696C1D2" w14:textId="77777777" w:rsidR="001F4D65" w:rsidRPr="007B685F" w:rsidRDefault="001F4D65" w:rsidP="001F4D6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55ED" w:rsidRPr="007B685F" w14:paraId="7AA80B19" w14:textId="77777777" w:rsidTr="00D47A8E">
        <w:tc>
          <w:tcPr>
            <w:tcW w:w="2244" w:type="pct"/>
            <w:hideMark/>
          </w:tcPr>
          <w:p w14:paraId="2160EE25" w14:textId="77777777" w:rsidR="00A255ED" w:rsidRPr="007B685F" w:rsidRDefault="00A255ED" w:rsidP="00A255ED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7" w:type="pct"/>
          </w:tcPr>
          <w:p w14:paraId="1E9CB7B1" w14:textId="60FEE59F" w:rsidR="00A255ED" w:rsidRPr="007B685F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</w:t>
            </w:r>
            <w:r w:rsidR="005E66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 w:rsidR="007C54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D3FD3C2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14ABA27E" w14:textId="7196606B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51" w:type="pct"/>
          </w:tcPr>
          <w:p w14:paraId="178571F3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5713743" w14:textId="3E15AC0E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1,233</w:t>
            </w:r>
          </w:p>
        </w:tc>
        <w:tc>
          <w:tcPr>
            <w:tcW w:w="151" w:type="pct"/>
            <w:gridSpan w:val="2"/>
          </w:tcPr>
          <w:p w14:paraId="13620A3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hideMark/>
          </w:tcPr>
          <w:p w14:paraId="332DAF3A" w14:textId="1132FE12" w:rsidR="00A255ED" w:rsidRPr="007B685F" w:rsidRDefault="00A255ED" w:rsidP="00D70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856</w:t>
            </w:r>
          </w:p>
        </w:tc>
      </w:tr>
      <w:tr w:rsidR="00A255ED" w:rsidRPr="007B685F" w14:paraId="15693080" w14:textId="77777777" w:rsidTr="00D47A8E">
        <w:tc>
          <w:tcPr>
            <w:tcW w:w="2244" w:type="pct"/>
            <w:hideMark/>
          </w:tcPr>
          <w:p w14:paraId="1BBEC5C8" w14:textId="3051FA6A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และค่าใช้จ่ายอื่น</w:t>
            </w:r>
          </w:p>
        </w:tc>
        <w:tc>
          <w:tcPr>
            <w:tcW w:w="577" w:type="pct"/>
          </w:tcPr>
          <w:p w14:paraId="00B63B57" w14:textId="77777777" w:rsidR="00A255ED" w:rsidRPr="007B685F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A0F162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FD0B931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55D83D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880D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2892890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89E8BE3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255ED" w:rsidRPr="007B685F" w14:paraId="138049C5" w14:textId="77777777" w:rsidTr="00D47A8E">
        <w:tc>
          <w:tcPr>
            <w:tcW w:w="2244" w:type="pct"/>
            <w:hideMark/>
          </w:tcPr>
          <w:p w14:paraId="7F765857" w14:textId="179E411A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left" w:pos="489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4F0349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สุทธิจากภาษีเงินได้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</w:t>
            </w:r>
          </w:p>
        </w:tc>
        <w:tc>
          <w:tcPr>
            <w:tcW w:w="577" w:type="pct"/>
          </w:tcPr>
          <w:p w14:paraId="7A280A7F" w14:textId="77777777" w:rsidR="00A255ED" w:rsidRPr="007B685F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D27A4F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EFA6AA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8D99E0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8F4275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5F5884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78E1EF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255ED" w:rsidRPr="007B685F" w14:paraId="782504C6" w14:textId="77777777" w:rsidTr="00D47A8E">
        <w:tc>
          <w:tcPr>
            <w:tcW w:w="2244" w:type="pct"/>
            <w:hideMark/>
          </w:tcPr>
          <w:p w14:paraId="3B9ACA08" w14:textId="2D34406A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ด้อยสิทธิที่มีลักษณะคล้ายทุน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568FA" w14:textId="026566EE" w:rsidR="00A255ED" w:rsidRPr="007B685F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(136)</w:t>
            </w:r>
          </w:p>
        </w:tc>
        <w:tc>
          <w:tcPr>
            <w:tcW w:w="142" w:type="pct"/>
          </w:tcPr>
          <w:p w14:paraId="4DD91104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EAA43" w14:textId="61504783" w:rsidR="00A255ED" w:rsidRPr="00644955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4955">
              <w:rPr>
                <w:rFonts w:ascii="Angsana New" w:hAnsi="Angsana New" w:cs="Angsana New"/>
                <w:sz w:val="30"/>
                <w:szCs w:val="30"/>
              </w:rPr>
              <w:t>(13</w:t>
            </w:r>
            <w:r w:rsidRPr="00644955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6449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7F867DB7" w14:textId="77777777" w:rsidR="00A255ED" w:rsidRPr="00644955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1CA37" w14:textId="3BEBDBDD" w:rsidR="00A255ED" w:rsidRPr="00644955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(136)</w:t>
            </w:r>
          </w:p>
        </w:tc>
        <w:tc>
          <w:tcPr>
            <w:tcW w:w="151" w:type="pct"/>
            <w:gridSpan w:val="2"/>
          </w:tcPr>
          <w:p w14:paraId="2507A02F" w14:textId="77777777" w:rsidR="00A255ED" w:rsidRPr="00644955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8FCBF" w14:textId="6F6AA6F0" w:rsidR="00A255ED" w:rsidRPr="00644955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4955">
              <w:rPr>
                <w:rFonts w:ascii="Angsana New" w:hAnsi="Angsana New" w:cs="Angsana New"/>
                <w:color w:val="000000"/>
                <w:sz w:val="30"/>
                <w:szCs w:val="30"/>
              </w:rPr>
              <w:t>(13</w:t>
            </w:r>
            <w:r w:rsidRPr="006449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8</w:t>
            </w:r>
            <w:r w:rsidRPr="00644955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255ED" w:rsidRPr="007B685F" w14:paraId="5A0857E3" w14:textId="77777777" w:rsidTr="00D47A8E">
        <w:trPr>
          <w:trHeight w:hRule="exact" w:val="360"/>
        </w:trPr>
        <w:tc>
          <w:tcPr>
            <w:tcW w:w="2244" w:type="pct"/>
          </w:tcPr>
          <w:p w14:paraId="5C29E9B6" w14:textId="17FAD435" w:rsidR="00A255ED" w:rsidRPr="00FC3F9A" w:rsidRDefault="00A255ED" w:rsidP="00611260">
            <w:pPr>
              <w:tabs>
                <w:tab w:val="left" w:pos="540"/>
              </w:tabs>
              <w:ind w:left="-1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2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4F2D5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4F2D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F2D5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4F2D5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7C58E" w14:textId="55A038D3" w:rsidR="00A255ED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</w:t>
            </w:r>
            <w:r w:rsidR="005E66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  <w:r w:rsidR="00C64C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1262BBA5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</w:tcPr>
          <w:p w14:paraId="70C5615C" w14:textId="7D82D1A4" w:rsidR="00A255ED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970</w:t>
            </w:r>
          </w:p>
        </w:tc>
        <w:tc>
          <w:tcPr>
            <w:tcW w:w="151" w:type="pct"/>
          </w:tcPr>
          <w:p w14:paraId="5F34FE0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0F0168AC" w14:textId="5E28172B" w:rsidR="00A255ED" w:rsidRDefault="00A255ED" w:rsidP="00D70B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1,097</w:t>
            </w:r>
          </w:p>
        </w:tc>
        <w:tc>
          <w:tcPr>
            <w:tcW w:w="151" w:type="pct"/>
            <w:gridSpan w:val="2"/>
          </w:tcPr>
          <w:p w14:paraId="44194F13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bottom w:val="double" w:sz="4" w:space="0" w:color="auto"/>
              <w:right w:val="nil"/>
            </w:tcBorders>
          </w:tcPr>
          <w:p w14:paraId="19FB5569" w14:textId="080F2A64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718</w:t>
            </w:r>
          </w:p>
        </w:tc>
      </w:tr>
      <w:tr w:rsidR="00A255ED" w:rsidRPr="007B685F" w14:paraId="11EB538D" w14:textId="77777777" w:rsidTr="00D47A8E">
        <w:trPr>
          <w:trHeight w:hRule="exact" w:val="392"/>
        </w:trPr>
        <w:tc>
          <w:tcPr>
            <w:tcW w:w="2244" w:type="pct"/>
          </w:tcPr>
          <w:p w14:paraId="07D7BFAC" w14:textId="77777777" w:rsidR="00A255ED" w:rsidRPr="00FC3F9A" w:rsidRDefault="00A255ED" w:rsidP="00A255ED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E0CB46" w14:textId="77777777" w:rsidR="00A255ED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3399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542409FA" w14:textId="77777777" w:rsidR="00A255ED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59F8C4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54D5F63B" w14:textId="77777777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2F541F3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right w:val="nil"/>
            </w:tcBorders>
          </w:tcPr>
          <w:p w14:paraId="493F068E" w14:textId="77777777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55ED" w:rsidRPr="007B685F" w14:paraId="5BF94814" w14:textId="77777777" w:rsidTr="00D47A8E">
        <w:tc>
          <w:tcPr>
            <w:tcW w:w="2244" w:type="pct"/>
          </w:tcPr>
          <w:p w14:paraId="0D2088E4" w14:textId="77777777" w:rsidR="00A255ED" w:rsidRPr="007B685F" w:rsidRDefault="00A255ED" w:rsidP="00611260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</w:tcPr>
          <w:p w14:paraId="34305C1C" w14:textId="77777777" w:rsidR="00A255ED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E4A6A6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47DFB44D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C14B620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719BE6C1" w14:textId="77777777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4F06125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14CB72A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55ED" w:rsidRPr="007B685F" w14:paraId="1E62129D" w14:textId="77777777" w:rsidTr="00D47A8E">
        <w:tc>
          <w:tcPr>
            <w:tcW w:w="2244" w:type="pct"/>
          </w:tcPr>
          <w:p w14:paraId="054F0CF2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</w:tcPr>
          <w:p w14:paraId="44B0660C" w14:textId="77777777" w:rsidR="00A255ED" w:rsidRDefault="00A255ED" w:rsidP="007E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E47B4C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5FEFD92A" w14:textId="77777777" w:rsidR="00A255ED" w:rsidRPr="007B685F" w:rsidRDefault="00A255ED" w:rsidP="00A2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F6AFF0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16C71A39" w14:textId="77777777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F45AC49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14:paraId="5EEF5378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255ED" w:rsidRPr="007B685F" w14:paraId="7948557C" w14:textId="77777777" w:rsidTr="00D47A8E">
        <w:tc>
          <w:tcPr>
            <w:tcW w:w="2244" w:type="pct"/>
            <w:hideMark/>
          </w:tcPr>
          <w:p w14:paraId="3370D9B7" w14:textId="77777777" w:rsidR="00A255ED" w:rsidRPr="007B685F" w:rsidRDefault="00A255ED" w:rsidP="00A255ED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7" w:type="pct"/>
            <w:shd w:val="clear" w:color="auto" w:fill="auto"/>
          </w:tcPr>
          <w:p w14:paraId="0B5D22AA" w14:textId="2D8BA84E" w:rsidR="00A255ED" w:rsidRPr="007B685F" w:rsidRDefault="00A255ED" w:rsidP="007E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2" w:type="pct"/>
          </w:tcPr>
          <w:p w14:paraId="0F079DCA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323D138B" w14:textId="14B78ACC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</w:tcPr>
          <w:p w14:paraId="6C238812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280CCE" w14:textId="7FAED7E7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</w:tcPr>
          <w:p w14:paraId="5D8014D3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hideMark/>
          </w:tcPr>
          <w:p w14:paraId="15ABC244" w14:textId="23521EB9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A255ED" w:rsidRPr="007B685F" w14:paraId="216053D6" w14:textId="77777777" w:rsidTr="00D47A8E">
        <w:tc>
          <w:tcPr>
            <w:tcW w:w="2244" w:type="pct"/>
            <w:hideMark/>
          </w:tcPr>
          <w:p w14:paraId="67046B62" w14:textId="77777777" w:rsidR="00A255ED" w:rsidRPr="007B685F" w:rsidRDefault="00A255ED" w:rsidP="00A255ED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79D3" w14:textId="48715056" w:rsidR="00A255ED" w:rsidRPr="007B685F" w:rsidRDefault="00A255ED" w:rsidP="007E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2" w:type="pct"/>
          </w:tcPr>
          <w:p w14:paraId="07866AB9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hideMark/>
          </w:tcPr>
          <w:p w14:paraId="4AB8F13B" w14:textId="238F1AB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51" w:type="pct"/>
          </w:tcPr>
          <w:p w14:paraId="340B3CDA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2E2A378F" w14:textId="4BEA7F63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24A243EA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hideMark/>
          </w:tcPr>
          <w:p w14:paraId="00142F1E" w14:textId="37FF03EB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55ED" w:rsidRPr="007B685F" w14:paraId="6C4B4C75" w14:textId="77777777" w:rsidTr="00D47A8E">
        <w:tc>
          <w:tcPr>
            <w:tcW w:w="2244" w:type="pct"/>
          </w:tcPr>
          <w:p w14:paraId="077D0C98" w14:textId="77777777" w:rsidR="00A255ED" w:rsidRPr="007B685F" w:rsidRDefault="00A255ED" w:rsidP="00A255ED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8C7C8" w14:textId="480CDDC2" w:rsidR="00A255ED" w:rsidRDefault="00A255ED" w:rsidP="007E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7C00">
              <w:rPr>
                <w:rFonts w:ascii="Angsana New" w:hAnsi="Angsana New" w:cs="Angsana New"/>
                <w:sz w:val="30"/>
                <w:szCs w:val="30"/>
              </w:rPr>
              <w:t>368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FF53612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5D283863" w14:textId="66F75E23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51" w:type="pct"/>
          </w:tcPr>
          <w:p w14:paraId="6B0824B9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3275C997" w14:textId="2FDEB945" w:rsidR="00A255ED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F2">
              <w:rPr>
                <w:rFonts w:ascii="Angsana New" w:hAnsi="Angsana New" w:cs="Angsana New"/>
                <w:sz w:val="30"/>
                <w:szCs w:val="30"/>
              </w:rPr>
              <w:t>368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6BC36D69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</w:tcPr>
          <w:p w14:paraId="434940E4" w14:textId="152B8C31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</w:tr>
      <w:tr w:rsidR="00A255ED" w:rsidRPr="007B685F" w14:paraId="68B37DCC" w14:textId="77777777" w:rsidTr="00D47A8E">
        <w:tc>
          <w:tcPr>
            <w:tcW w:w="2244" w:type="pct"/>
          </w:tcPr>
          <w:p w14:paraId="5EDEE038" w14:textId="11ECD6BC" w:rsidR="00A255ED" w:rsidRDefault="00A255ED" w:rsidP="00611260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12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C9F9C" w14:textId="02A64722" w:rsidR="00A255ED" w:rsidRPr="00EE560B" w:rsidRDefault="00A255ED" w:rsidP="007E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F816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142" w:type="pct"/>
          </w:tcPr>
          <w:p w14:paraId="4193E04A" w14:textId="77777777" w:rsidR="00A255ED" w:rsidRPr="00EE560B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61104EB2" w14:textId="2FABB182" w:rsidR="00A255ED" w:rsidRPr="00EE560B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51" w:type="pct"/>
          </w:tcPr>
          <w:p w14:paraId="49A7FE5F" w14:textId="77777777" w:rsidR="00A255ED" w:rsidRPr="00EE560B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D65814" w14:textId="3C279F37" w:rsidR="00A255ED" w:rsidRPr="00EE560B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FA32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51" w:type="pct"/>
            <w:gridSpan w:val="2"/>
          </w:tcPr>
          <w:p w14:paraId="55FDE1BD" w14:textId="77777777" w:rsidR="00A255ED" w:rsidRPr="00EE560B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07C9EDC6" w14:textId="1B5DA3D5" w:rsidR="00A255ED" w:rsidRPr="00EE560B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</w:tr>
      <w:tr w:rsidR="00A255ED" w:rsidRPr="007B685F" w14:paraId="158761B1" w14:textId="77777777" w:rsidTr="00D47A8E">
        <w:trPr>
          <w:trHeight w:hRule="exact" w:val="360"/>
        </w:trPr>
        <w:tc>
          <w:tcPr>
            <w:tcW w:w="2244" w:type="pct"/>
          </w:tcPr>
          <w:p w14:paraId="48EDF624" w14:textId="77777777" w:rsidR="00A255ED" w:rsidRDefault="00A255ED" w:rsidP="00A255ED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08A6A8" w14:textId="77777777" w:rsidR="00A255ED" w:rsidRDefault="00A255ED" w:rsidP="007E5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2EE643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2E88062C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3619E8D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0C5586" w14:textId="77777777" w:rsidR="00A255ED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B39C866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right w:val="nil"/>
            </w:tcBorders>
          </w:tcPr>
          <w:p w14:paraId="02C9DF47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255ED" w:rsidRPr="007B685F" w14:paraId="5534191B" w14:textId="77777777" w:rsidTr="00D47A8E">
        <w:tc>
          <w:tcPr>
            <w:tcW w:w="2244" w:type="pct"/>
          </w:tcPr>
          <w:p w14:paraId="05BB6DF1" w14:textId="48386F1E" w:rsidR="00A255ED" w:rsidRDefault="00A255ED" w:rsidP="00611260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5683B" w14:textId="5C0D0970" w:rsidR="00A255ED" w:rsidRDefault="00021C0B" w:rsidP="00F6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255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6D2C635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EB09FF" w14:textId="0A5B7E81" w:rsidR="00A255ED" w:rsidRPr="007B685F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151" w:type="pct"/>
            <w:shd w:val="clear" w:color="auto" w:fill="auto"/>
          </w:tcPr>
          <w:p w14:paraId="05EB57E1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6F6DB" w14:textId="1E7056CE" w:rsidR="00A255ED" w:rsidRPr="00C42D7D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0.13</w:t>
            </w:r>
          </w:p>
        </w:tc>
        <w:tc>
          <w:tcPr>
            <w:tcW w:w="151" w:type="pct"/>
            <w:gridSpan w:val="2"/>
          </w:tcPr>
          <w:p w14:paraId="2A88F82A" w14:textId="77777777" w:rsidR="00A255ED" w:rsidRPr="007B685F" w:rsidRDefault="00A255ED" w:rsidP="00A2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left w:val="nil"/>
              <w:bottom w:val="double" w:sz="4" w:space="0" w:color="auto"/>
              <w:right w:val="nil"/>
            </w:tcBorders>
          </w:tcPr>
          <w:p w14:paraId="63A53D78" w14:textId="78C9CCE6" w:rsidR="00A255ED" w:rsidRPr="00C42D7D" w:rsidRDefault="00A255ED" w:rsidP="00D47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0.09</w:t>
            </w:r>
          </w:p>
        </w:tc>
      </w:tr>
    </w:tbl>
    <w:p w14:paraId="13EFF07E" w14:textId="4E000FC3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697D0F" w14:textId="77777777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66FB282" w14:textId="3F7C5B94" w:rsidR="00F11971" w:rsidRDefault="00F11971" w:rsidP="00F11971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 w:rsidR="003670E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3670E0" w:rsidRPr="003670E0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30 </w:t>
      </w:r>
      <w:r w:rsidR="003670E0" w:rsidRPr="003670E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761FE4C3" w14:textId="77777777" w:rsidR="00F11971" w:rsidRPr="00365845" w:rsidRDefault="00F11971" w:rsidP="00F11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165"/>
        <w:gridCol w:w="1045"/>
        <w:gridCol w:w="263"/>
        <w:gridCol w:w="1106"/>
        <w:gridCol w:w="285"/>
        <w:gridCol w:w="1071"/>
        <w:gridCol w:w="6"/>
        <w:gridCol w:w="267"/>
        <w:gridCol w:w="7"/>
        <w:gridCol w:w="1047"/>
      </w:tblGrid>
      <w:tr w:rsidR="00F11971" w:rsidRPr="007B685F" w14:paraId="25F027C9" w14:textId="77777777" w:rsidTr="00B338B2">
        <w:tc>
          <w:tcPr>
            <w:tcW w:w="2249" w:type="pct"/>
          </w:tcPr>
          <w:p w14:paraId="40980E3E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03" w:type="pct"/>
            <w:gridSpan w:val="3"/>
          </w:tcPr>
          <w:p w14:paraId="24672EA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257667A2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5"/>
            <w:hideMark/>
          </w:tcPr>
          <w:p w14:paraId="4A7281F3" w14:textId="77777777" w:rsidR="00F11971" w:rsidRPr="007B685F" w:rsidRDefault="00F11971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11971" w:rsidRPr="007B685F" w14:paraId="20EDE874" w14:textId="77777777" w:rsidTr="00B338B2">
        <w:tc>
          <w:tcPr>
            <w:tcW w:w="2249" w:type="pct"/>
          </w:tcPr>
          <w:p w14:paraId="09332210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E83B4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06FF333C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D4A09" w14:textId="3A2EEA40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1971" w:rsidRPr="007B685F" w14:paraId="1C633801" w14:textId="77777777" w:rsidTr="00B338B2">
        <w:tc>
          <w:tcPr>
            <w:tcW w:w="2249" w:type="pct"/>
          </w:tcPr>
          <w:p w14:paraId="61FB71EC" w14:textId="77777777" w:rsidR="00F11971" w:rsidRPr="007B685F" w:rsidRDefault="00F119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4E4507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ACC4D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C66A3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4" w:type="pct"/>
          </w:tcPr>
          <w:p w14:paraId="183A4BB1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67BED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CF688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0AAB88" w14:textId="77777777" w:rsidR="00F11971" w:rsidRPr="007B685F" w:rsidRDefault="00F11971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F11971" w:rsidRPr="007B685F" w14:paraId="290D76EA" w14:textId="77777777" w:rsidTr="00B338B2">
        <w:tc>
          <w:tcPr>
            <w:tcW w:w="2249" w:type="pct"/>
            <w:hideMark/>
          </w:tcPr>
          <w:p w14:paraId="25684FAA" w14:textId="77777777" w:rsidR="00F11971" w:rsidRPr="007B685F" w:rsidRDefault="00F11971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4" w:type="pct"/>
          </w:tcPr>
          <w:p w14:paraId="2DC4E34F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5510A2A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0FFDD80" w14:textId="77777777" w:rsidR="00F11971" w:rsidRPr="007B685F" w:rsidRDefault="00F11971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2E1553D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98FC18E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6B01277F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265514D8" w14:textId="77777777" w:rsidR="00F11971" w:rsidRPr="007B685F" w:rsidRDefault="00F1197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7C51" w:rsidRPr="007B685F" w14:paraId="3D9CD6E9" w14:textId="77777777" w:rsidTr="00B338B2">
        <w:tc>
          <w:tcPr>
            <w:tcW w:w="2249" w:type="pct"/>
            <w:hideMark/>
          </w:tcPr>
          <w:p w14:paraId="0497BDB0" w14:textId="77777777" w:rsidR="00207C51" w:rsidRPr="007B685F" w:rsidRDefault="00207C51" w:rsidP="00207C51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64" w:type="pct"/>
          </w:tcPr>
          <w:p w14:paraId="4C54B1C6" w14:textId="74AF203E" w:rsidR="00207C51" w:rsidRPr="007B685F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(5,3</w:t>
            </w:r>
            <w:r w:rsidR="003777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834D28B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D7E01A0" w14:textId="59B632E5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,158</w:t>
            </w:r>
          </w:p>
        </w:tc>
        <w:tc>
          <w:tcPr>
            <w:tcW w:w="154" w:type="pct"/>
          </w:tcPr>
          <w:p w14:paraId="76113CE0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E5950D8" w14:textId="39624B2E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2,651</w:t>
            </w:r>
          </w:p>
        </w:tc>
        <w:tc>
          <w:tcPr>
            <w:tcW w:w="151" w:type="pct"/>
            <w:gridSpan w:val="3"/>
          </w:tcPr>
          <w:p w14:paraId="137F1E80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EC1D88A" w14:textId="50897ABB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21,030</w:t>
            </w:r>
          </w:p>
        </w:tc>
      </w:tr>
      <w:tr w:rsidR="00207C51" w:rsidRPr="007B685F" w14:paraId="12FADEA0" w14:textId="77777777" w:rsidTr="00B338B2">
        <w:tc>
          <w:tcPr>
            <w:tcW w:w="2249" w:type="pct"/>
            <w:hideMark/>
          </w:tcPr>
          <w:p w14:paraId="44ED8C00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และค่าใช้จ่ายอื่น</w:t>
            </w:r>
          </w:p>
        </w:tc>
        <w:tc>
          <w:tcPr>
            <w:tcW w:w="564" w:type="pct"/>
          </w:tcPr>
          <w:p w14:paraId="6820B04B" w14:textId="77777777" w:rsidR="00207C51" w:rsidRPr="007B685F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181459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D171C6" w14:textId="77777777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6D0691CB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1402EC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0AC0DA0D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379CEAF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07C51" w:rsidRPr="007B685F" w14:paraId="72A438F9" w14:textId="77777777" w:rsidTr="00B338B2">
        <w:tc>
          <w:tcPr>
            <w:tcW w:w="2249" w:type="pct"/>
            <w:hideMark/>
          </w:tcPr>
          <w:p w14:paraId="3D3B6BCE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489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4F0349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สุทธิจากภาษีเงินได้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</w:t>
            </w:r>
          </w:p>
        </w:tc>
        <w:tc>
          <w:tcPr>
            <w:tcW w:w="564" w:type="pct"/>
          </w:tcPr>
          <w:p w14:paraId="2BA382D9" w14:textId="77777777" w:rsidR="00207C51" w:rsidRPr="007B685F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ADF7D79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DD5F1A" w14:textId="77777777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0996419D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5FDD5A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4CBBC42C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A61BD33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07C51" w:rsidRPr="007B685F" w14:paraId="7B03BE37" w14:textId="77777777" w:rsidTr="00B338B2">
        <w:tc>
          <w:tcPr>
            <w:tcW w:w="2249" w:type="pct"/>
            <w:hideMark/>
          </w:tcPr>
          <w:p w14:paraId="212A946E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ด้อยสิทธิที่มีลักษณะคล้ายทุน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D100E" w14:textId="2C1181AA" w:rsidR="00207C51" w:rsidRPr="007B685F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(404)</w:t>
            </w:r>
          </w:p>
        </w:tc>
        <w:tc>
          <w:tcPr>
            <w:tcW w:w="142" w:type="pct"/>
          </w:tcPr>
          <w:p w14:paraId="33ADEFF5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B620C" w14:textId="7233112B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(418)</w:t>
            </w:r>
          </w:p>
        </w:tc>
        <w:tc>
          <w:tcPr>
            <w:tcW w:w="154" w:type="pct"/>
          </w:tcPr>
          <w:p w14:paraId="254D2A3F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A7C18" w14:textId="7444796F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4955">
              <w:rPr>
                <w:rFonts w:ascii="Angsana New" w:hAnsi="Angsana New" w:cs="Angsana New"/>
                <w:color w:val="000000"/>
                <w:sz w:val="30"/>
                <w:szCs w:val="30"/>
              </w:rPr>
              <w:t>(404)</w:t>
            </w:r>
          </w:p>
        </w:tc>
        <w:tc>
          <w:tcPr>
            <w:tcW w:w="151" w:type="pct"/>
            <w:gridSpan w:val="3"/>
          </w:tcPr>
          <w:p w14:paraId="565769F4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8892F" w14:textId="30DB5A0B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(418)</w:t>
            </w:r>
          </w:p>
        </w:tc>
      </w:tr>
      <w:tr w:rsidR="00207C51" w:rsidRPr="007B685F" w14:paraId="5382FB81" w14:textId="77777777" w:rsidTr="00B338B2">
        <w:trPr>
          <w:trHeight w:hRule="exact" w:val="360"/>
        </w:trPr>
        <w:tc>
          <w:tcPr>
            <w:tcW w:w="2249" w:type="pct"/>
          </w:tcPr>
          <w:p w14:paraId="6911E906" w14:textId="5BB95B87" w:rsidR="00207C51" w:rsidRPr="00FC3F9A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5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258A41" w14:textId="117E0D41" w:rsidR="00207C51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(5,7</w:t>
            </w:r>
            <w:r w:rsidR="003777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E35E23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bottom w:val="double" w:sz="4" w:space="0" w:color="auto"/>
              <w:right w:val="nil"/>
            </w:tcBorders>
          </w:tcPr>
          <w:p w14:paraId="44342289" w14:textId="41F48D61" w:rsidR="00207C51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11,740</w:t>
            </w:r>
          </w:p>
        </w:tc>
        <w:tc>
          <w:tcPr>
            <w:tcW w:w="154" w:type="pct"/>
          </w:tcPr>
          <w:p w14:paraId="1F1DB159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bottom w:val="double" w:sz="4" w:space="0" w:color="auto"/>
              <w:right w:val="nil"/>
            </w:tcBorders>
          </w:tcPr>
          <w:p w14:paraId="51295310" w14:textId="78BB4B34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2,247</w:t>
            </w:r>
          </w:p>
        </w:tc>
        <w:tc>
          <w:tcPr>
            <w:tcW w:w="151" w:type="pct"/>
            <w:gridSpan w:val="3"/>
          </w:tcPr>
          <w:p w14:paraId="39645B5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double" w:sz="4" w:space="0" w:color="auto"/>
              <w:right w:val="nil"/>
            </w:tcBorders>
          </w:tcPr>
          <w:p w14:paraId="5A10D9DE" w14:textId="73D4EC97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20,612</w:t>
            </w:r>
          </w:p>
        </w:tc>
      </w:tr>
      <w:tr w:rsidR="00207C51" w:rsidRPr="007B685F" w14:paraId="1B9EE795" w14:textId="77777777" w:rsidTr="00B338B2">
        <w:trPr>
          <w:trHeight w:hRule="exact" w:val="392"/>
        </w:trPr>
        <w:tc>
          <w:tcPr>
            <w:tcW w:w="2249" w:type="pct"/>
          </w:tcPr>
          <w:p w14:paraId="62F7663E" w14:textId="77777777" w:rsidR="00207C51" w:rsidRPr="00FC3F9A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1A4552" w14:textId="77777777" w:rsidR="00207C51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2E22ABD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</w:tcPr>
          <w:p w14:paraId="298E673C" w14:textId="77777777" w:rsidR="00207C51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71B22B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left w:val="nil"/>
              <w:right w:val="nil"/>
            </w:tcBorders>
          </w:tcPr>
          <w:p w14:paraId="470FAFFB" w14:textId="77777777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3FDF006F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left w:val="nil"/>
              <w:right w:val="nil"/>
            </w:tcBorders>
          </w:tcPr>
          <w:p w14:paraId="69206A67" w14:textId="77777777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7C51" w:rsidRPr="007B685F" w14:paraId="4BD986FA" w14:textId="77777777" w:rsidTr="00B338B2">
        <w:tc>
          <w:tcPr>
            <w:tcW w:w="2249" w:type="pct"/>
          </w:tcPr>
          <w:p w14:paraId="3A2703C4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</w:tcPr>
          <w:p w14:paraId="05C8385E" w14:textId="77777777" w:rsidR="00207C51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D273088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137DCF10" w14:textId="77777777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C7D63D0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14:paraId="516B1BF2" w14:textId="77777777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151BF6A6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6CD1E8B6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7C51" w:rsidRPr="007B685F" w14:paraId="5F1821EC" w14:textId="77777777" w:rsidTr="00B338B2">
        <w:tc>
          <w:tcPr>
            <w:tcW w:w="2249" w:type="pct"/>
          </w:tcPr>
          <w:p w14:paraId="731BFE35" w14:textId="77777777" w:rsidR="00207C51" w:rsidRPr="007B685F" w:rsidRDefault="00207C51" w:rsidP="00207C51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</w:tcPr>
          <w:p w14:paraId="13F42BD8" w14:textId="77777777" w:rsidR="00207C51" w:rsidRDefault="00207C51" w:rsidP="00D7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20" w:right="-1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942C939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</w:tcPr>
          <w:p w14:paraId="322E5BAF" w14:textId="77777777" w:rsidR="00207C51" w:rsidRPr="007B685F" w:rsidRDefault="00207C51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87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7802975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</w:tcPr>
          <w:p w14:paraId="4AC34206" w14:textId="77777777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3"/>
          </w:tcPr>
          <w:p w14:paraId="3FC8B5D3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</w:tcPr>
          <w:p w14:paraId="11F42ABC" w14:textId="77777777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07C51" w:rsidRPr="007B685F" w14:paraId="04F46533" w14:textId="77777777" w:rsidTr="00B338B2">
        <w:tc>
          <w:tcPr>
            <w:tcW w:w="2249" w:type="pct"/>
            <w:hideMark/>
          </w:tcPr>
          <w:p w14:paraId="3BDA3A58" w14:textId="77777777" w:rsidR="00207C51" w:rsidRPr="007B685F" w:rsidRDefault="00207C51" w:rsidP="00207C5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64" w:type="pct"/>
            <w:shd w:val="clear" w:color="auto" w:fill="auto"/>
          </w:tcPr>
          <w:p w14:paraId="3DFD131E" w14:textId="4D21BC2C" w:rsidR="00207C51" w:rsidRPr="007B685F" w:rsidRDefault="00207C51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3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2" w:type="pct"/>
          </w:tcPr>
          <w:p w14:paraId="30D334E0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A03A16" w14:textId="4EAD460A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1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4" w:type="pct"/>
          </w:tcPr>
          <w:p w14:paraId="6AE1271F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AA6B4E4" w14:textId="0D894AD8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7" w:type="pct"/>
            <w:gridSpan w:val="2"/>
          </w:tcPr>
          <w:p w14:paraId="48766692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149BD6B" w14:textId="1DEA1998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207C51" w:rsidRPr="007B685F" w14:paraId="68F738F0" w14:textId="77777777" w:rsidTr="00B338B2">
        <w:tc>
          <w:tcPr>
            <w:tcW w:w="2249" w:type="pct"/>
            <w:hideMark/>
          </w:tcPr>
          <w:p w14:paraId="2EDB1944" w14:textId="77777777" w:rsidR="00207C51" w:rsidRPr="007B685F" w:rsidRDefault="00207C51" w:rsidP="00207C5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650C78" w14:textId="112563FD" w:rsidR="00207C51" w:rsidRPr="007B685F" w:rsidRDefault="00207C51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3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2" w:type="pct"/>
          </w:tcPr>
          <w:p w14:paraId="0D9C2C14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</w:tcPr>
          <w:p w14:paraId="3B53BA3E" w14:textId="6CBD3DC2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1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54" w:type="pct"/>
          </w:tcPr>
          <w:p w14:paraId="161CBCD9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</w:tcPr>
          <w:p w14:paraId="6785843B" w14:textId="5DD6B8D5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82EBC81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nil"/>
              <w:right w:val="nil"/>
            </w:tcBorders>
          </w:tcPr>
          <w:p w14:paraId="04025804" w14:textId="32F71A1D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7C51" w:rsidRPr="007B685F" w14:paraId="473E5B40" w14:textId="77777777" w:rsidTr="00B338B2">
        <w:tc>
          <w:tcPr>
            <w:tcW w:w="2249" w:type="pct"/>
          </w:tcPr>
          <w:p w14:paraId="6F5044D3" w14:textId="77777777" w:rsidR="00207C51" w:rsidRPr="007B685F" w:rsidRDefault="00207C51" w:rsidP="00207C51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D333B" w14:textId="22831821" w:rsidR="00207C51" w:rsidRDefault="00207C51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3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4F4C">
              <w:rPr>
                <w:rFonts w:ascii="Angsana New" w:hAnsi="Angsana New" w:cs="Angsana New"/>
                <w:sz w:val="30"/>
                <w:szCs w:val="30"/>
              </w:rPr>
              <w:t>301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95363E1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</w:tcPr>
          <w:p w14:paraId="0F2B9BEA" w14:textId="2E01BE60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1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54" w:type="pct"/>
          </w:tcPr>
          <w:p w14:paraId="17090626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</w:tcPr>
          <w:p w14:paraId="503DA4BD" w14:textId="4E301ABE" w:rsidR="00207C51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B2C08">
              <w:rPr>
                <w:rFonts w:ascii="Angsana New" w:hAnsi="Angsana New" w:cs="Angsana New"/>
                <w:sz w:val="30"/>
                <w:szCs w:val="30"/>
              </w:rPr>
              <w:t>301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67E5C4B1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4B7B8ED" w14:textId="4D00F8ED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</w:tr>
      <w:tr w:rsidR="00207C51" w:rsidRPr="007B685F" w14:paraId="2197B1E8" w14:textId="77777777" w:rsidTr="00B338B2">
        <w:tc>
          <w:tcPr>
            <w:tcW w:w="2249" w:type="pct"/>
          </w:tcPr>
          <w:p w14:paraId="7E46E58F" w14:textId="147EE478" w:rsidR="00207C51" w:rsidRDefault="00207C51" w:rsidP="00207C51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E18D19" w14:textId="5409737F" w:rsidR="00207C51" w:rsidRPr="00EE560B" w:rsidRDefault="00207C51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0" w:right="-13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</w:t>
            </w:r>
            <w:r w:rsidR="003F4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2" w:type="pct"/>
          </w:tcPr>
          <w:p w14:paraId="67EEAC28" w14:textId="77777777" w:rsidR="00207C51" w:rsidRPr="00EE560B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</w:tcPr>
          <w:p w14:paraId="4A4F5D96" w14:textId="6D311C68" w:rsidR="00207C51" w:rsidRPr="00EE560B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14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54" w:type="pct"/>
          </w:tcPr>
          <w:p w14:paraId="61C62DBD" w14:textId="77777777" w:rsidR="00207C51" w:rsidRPr="00EE560B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D59B3B" w14:textId="0079F9CC" w:rsidR="00207C51" w:rsidRPr="00EE560B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</w:t>
            </w:r>
            <w:r w:rsidR="008B2C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7" w:type="pct"/>
            <w:gridSpan w:val="2"/>
          </w:tcPr>
          <w:p w14:paraId="3FB0EBAB" w14:textId="77777777" w:rsidR="00207C51" w:rsidRPr="00EE560B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4DD2AC" w14:textId="726F4578" w:rsidR="00207C51" w:rsidRPr="00EE560B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</w:tr>
      <w:tr w:rsidR="00207C51" w:rsidRPr="007B685F" w14:paraId="062EFAF4" w14:textId="77777777" w:rsidTr="00B338B2">
        <w:trPr>
          <w:trHeight w:hRule="exact" w:val="360"/>
        </w:trPr>
        <w:tc>
          <w:tcPr>
            <w:tcW w:w="2249" w:type="pct"/>
          </w:tcPr>
          <w:p w14:paraId="5390C535" w14:textId="77777777" w:rsidR="00207C51" w:rsidRDefault="00207C51" w:rsidP="00207C51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EA62DF" w14:textId="77777777" w:rsidR="00207C51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1DFFAA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</w:tcPr>
          <w:p w14:paraId="089F930A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6CD8AD3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7A0BDC" w14:textId="77777777" w:rsidR="00207C51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825CF6A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D92DCD6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C51" w:rsidRPr="007B685F" w14:paraId="5C0F46D3" w14:textId="77777777" w:rsidTr="00B338B2">
        <w:tc>
          <w:tcPr>
            <w:tcW w:w="2249" w:type="pct"/>
          </w:tcPr>
          <w:p w14:paraId="535E03D5" w14:textId="489ECDEE" w:rsidR="00207C51" w:rsidRDefault="00207C51" w:rsidP="00207C51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5EE20" w14:textId="05182896" w:rsidR="00207C51" w:rsidRDefault="00021C0B" w:rsidP="00D7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07C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C4D231B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48A8B5" w14:textId="71AA102D" w:rsidR="00207C51" w:rsidRPr="007B685F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1.48</w:t>
            </w:r>
          </w:p>
        </w:tc>
        <w:tc>
          <w:tcPr>
            <w:tcW w:w="154" w:type="pct"/>
            <w:shd w:val="clear" w:color="auto" w:fill="auto"/>
          </w:tcPr>
          <w:p w14:paraId="5C7D2927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A0B1AE" w14:textId="4CBA7507" w:rsidR="00207C51" w:rsidRPr="00C42D7D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0.27</w:t>
            </w:r>
          </w:p>
        </w:tc>
        <w:tc>
          <w:tcPr>
            <w:tcW w:w="147" w:type="pct"/>
            <w:gridSpan w:val="2"/>
          </w:tcPr>
          <w:p w14:paraId="57CD4B5B" w14:textId="77777777" w:rsidR="00207C51" w:rsidRPr="007B685F" w:rsidRDefault="00207C51" w:rsidP="00207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9D0D884" w14:textId="62AC438D" w:rsidR="00207C51" w:rsidRPr="00C42D7D" w:rsidRDefault="00207C51" w:rsidP="00EA4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8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2.45</w:t>
            </w:r>
          </w:p>
        </w:tc>
      </w:tr>
    </w:tbl>
    <w:p w14:paraId="5F54A9B9" w14:textId="77777777" w:rsidR="00A05439" w:rsidRDefault="00A05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1E233F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6EC270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EBA03B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A1021B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72FAB9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05D88D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81A301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EAB7B1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919F6B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95FD3D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1113C0" w14:textId="77777777" w:rsidR="00A45FBE" w:rsidRDefault="00A4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14866B" w14:textId="77777777" w:rsidR="00073343" w:rsidRPr="00283726" w:rsidRDefault="003847E8" w:rsidP="00073343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073343" w:rsidRPr="00283726">
        <w:rPr>
          <w:rFonts w:asciiTheme="majorBidi" w:hAnsiTheme="majorBidi" w:cstheme="majorBidi"/>
          <w:sz w:val="30"/>
          <w:szCs w:val="30"/>
        </w:rPr>
        <w:tab/>
      </w:r>
      <w:r w:rsidR="001A505C" w:rsidRPr="001A505C">
        <w:rPr>
          <w:rFonts w:asciiTheme="majorBidi" w:hAnsiTheme="majorBidi" w:cs="Angsana New" w:hint="cs"/>
          <w:sz w:val="30"/>
          <w:szCs w:val="30"/>
          <w:cs/>
        </w:rPr>
        <w:t>เงินปันผลจ่าย</w:t>
      </w:r>
    </w:p>
    <w:p w14:paraId="0F1EB996" w14:textId="77777777" w:rsidR="00073343" w:rsidRPr="00AE47A7" w:rsidRDefault="00073343" w:rsidP="00073343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D1CEAB8" w14:textId="479D2EA0" w:rsidR="00095F3F" w:rsidRDefault="00095F3F" w:rsidP="0009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รายละเอียดเงินปันผลสำหรับแต่ละงวด</w:t>
      </w:r>
      <w:r w:rsidR="003670E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B4F26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="003670E0" w:rsidRPr="003670E0">
        <w:rPr>
          <w:rFonts w:ascii="Angsana New" w:hAnsi="Angsana New" w:cs="Angsana New"/>
          <w:sz w:val="30"/>
          <w:szCs w:val="30"/>
        </w:rPr>
        <w:t xml:space="preserve">30 </w:t>
      </w:r>
      <w:r w:rsidR="003670E0" w:rsidRPr="003670E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670E0" w:rsidRPr="003670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965714E" w14:textId="77777777" w:rsidR="00095F3F" w:rsidRDefault="00095F3F" w:rsidP="0009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095F3F" w:rsidRPr="00CC55A5" w14:paraId="4A844297" w14:textId="77777777">
        <w:trPr>
          <w:trHeight w:hRule="exact" w:val="374"/>
        </w:trPr>
        <w:tc>
          <w:tcPr>
            <w:tcW w:w="1710" w:type="dxa"/>
            <w:vAlign w:val="bottom"/>
          </w:tcPr>
          <w:p w14:paraId="03B89CB9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1217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54D141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90986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D7916BF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796A4C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E0EE71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373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1321CB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9658B8F" w14:textId="77777777">
        <w:trPr>
          <w:trHeight w:hRule="exact" w:val="374"/>
        </w:trPr>
        <w:tc>
          <w:tcPr>
            <w:tcW w:w="1710" w:type="dxa"/>
            <w:vAlign w:val="bottom"/>
          </w:tcPr>
          <w:p w14:paraId="4EFB77D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15CE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0C5F60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657CBB9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D35878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099CAFD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13941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9260CC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63C50BE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46A406E" w14:textId="77777777">
        <w:trPr>
          <w:trHeight w:hRule="exact" w:val="374"/>
        </w:trPr>
        <w:tc>
          <w:tcPr>
            <w:tcW w:w="1710" w:type="dxa"/>
            <w:vAlign w:val="bottom"/>
          </w:tcPr>
          <w:p w14:paraId="67A7B81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4E9E6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B1FB0E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39D285CE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C63FB4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02AC1C5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FC873B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80B6D0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963601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2DE54394" w14:textId="77777777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3668E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0163D89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E79BF52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FADA72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3F233A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DB42EC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473B9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ABACB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330DA7A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095F3F" w:rsidRPr="00CC55A5" w14:paraId="6319D1FF" w14:textId="77777777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F5E480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FEF8E8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69FC2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79F4DF97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232AE2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D50B3D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C0F06A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7E470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02787B2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5F3F" w:rsidRPr="00CC55A5" w14:paraId="307745BE" w14:textId="77777777">
        <w:trPr>
          <w:trHeight w:hRule="exact" w:val="389"/>
        </w:trPr>
        <w:tc>
          <w:tcPr>
            <w:tcW w:w="1710" w:type="dxa"/>
          </w:tcPr>
          <w:p w14:paraId="709A1860" w14:textId="52EABEA1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A60B9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7169AB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939F43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5A8905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F4750A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D9CE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88D4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0419ED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0ED" w:rsidRPr="00CC55A5" w14:paraId="46D23D57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6ABB673B" w14:textId="6AE9788E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2744123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0F3BB79" w14:textId="0D2B7491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116BF00B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E49CBA" w14:textId="112B1AA6" w:rsidR="007830ED" w:rsidRPr="00D06C89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25E">
              <w:rPr>
                <w:rFonts w:asciiTheme="majorBidi" w:hAnsiTheme="majorBidi" w:cstheme="majorBidi"/>
                <w:sz w:val="30"/>
                <w:szCs w:val="30"/>
              </w:rPr>
              <w:t>8,362,282,585</w:t>
            </w:r>
          </w:p>
        </w:tc>
        <w:tc>
          <w:tcPr>
            <w:tcW w:w="288" w:type="dxa"/>
            <w:shd w:val="clear" w:color="auto" w:fill="auto"/>
          </w:tcPr>
          <w:p w14:paraId="015D7765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9BA1FDA" w14:textId="38A4C744" w:rsidR="007830ED" w:rsidRPr="00D06C89" w:rsidRDefault="007830ED" w:rsidP="001E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7464D6F2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B96E4BE" w14:textId="6282F125" w:rsidR="007830ED" w:rsidRPr="006546F5" w:rsidRDefault="007830ED" w:rsidP="001E0F02">
            <w:pPr>
              <w:tabs>
                <w:tab w:val="left" w:pos="0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7830ED" w:rsidRPr="00CC55A5" w14:paraId="44364553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3A898C2E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399CD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5C02630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785DBAD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5494653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71BCD20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98F88D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40E58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02706A3" w14:textId="33AE9812" w:rsidR="007830ED" w:rsidRPr="001546EF" w:rsidRDefault="007830ED" w:rsidP="002D3D92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โดยบริษัทย่อยได้จ่ายเงินปันผล </w:t>
            </w:r>
          </w:p>
        </w:tc>
      </w:tr>
      <w:tr w:rsidR="007830ED" w:rsidRPr="00CC55A5" w14:paraId="69356476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4E51801B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AC5C49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A5D1325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FB435E0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F83BE7F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C2FEC2C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5842C41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6C0B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4179ED7" w14:textId="04C7890D" w:rsidR="007830ED" w:rsidRPr="001546EF" w:rsidRDefault="007830ED" w:rsidP="007830E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จากกำไรที่เสียภาษีเงินได้</w:t>
            </w:r>
          </w:p>
        </w:tc>
      </w:tr>
      <w:tr w:rsidR="007830ED" w:rsidRPr="00CC55A5" w14:paraId="1F70A161" w14:textId="77777777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4CF8624C" w14:textId="77777777" w:rsidR="007830ED" w:rsidRPr="00287FEE" w:rsidRDefault="007830ED" w:rsidP="007830ED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FDE6A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A647C6B" w14:textId="77777777" w:rsidR="007830ED" w:rsidRPr="00D06C89" w:rsidRDefault="007830ED" w:rsidP="007830ED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C061512" w14:textId="77777777" w:rsidR="007830ED" w:rsidRPr="00D06C89" w:rsidRDefault="007830ED" w:rsidP="00783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634BA7" w14:textId="77777777" w:rsidR="007830ED" w:rsidRPr="004C425E" w:rsidRDefault="007830ED" w:rsidP="007830ED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C59FFBD" w14:textId="77777777" w:rsidR="007830ED" w:rsidRPr="00D06C89" w:rsidRDefault="007830ED" w:rsidP="007830ED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B4C6BC" w14:textId="77777777" w:rsidR="007830ED" w:rsidRPr="00D06C89" w:rsidRDefault="007830ED" w:rsidP="0078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8E24E" w14:textId="77777777" w:rsidR="007830ED" w:rsidRPr="00805C7C" w:rsidRDefault="007830ED" w:rsidP="007830ED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64E932A" w14:textId="75E15804" w:rsidR="007830ED" w:rsidRPr="001546EF" w:rsidRDefault="007830ED" w:rsidP="007830ED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นิติบุคคลอัตราร้อยละ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095F3F" w:rsidRPr="00CC55A5" w14:paraId="621D5052" w14:textId="77777777">
        <w:trPr>
          <w:trHeight w:hRule="exact" w:val="374"/>
        </w:trPr>
        <w:tc>
          <w:tcPr>
            <w:tcW w:w="1710" w:type="dxa"/>
            <w:shd w:val="clear" w:color="auto" w:fill="auto"/>
          </w:tcPr>
          <w:p w14:paraId="0A88172A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1ED5098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</w:tcPr>
          <w:p w14:paraId="2839A2C0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62556D2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2180A389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F0E922A" w14:textId="77777777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A3577" w14:textId="51122738" w:rsidR="00095F3F" w:rsidRPr="00D06C89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6A17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1BB1F8C4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5A1253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0C65A849" w14:textId="77777777">
        <w:trPr>
          <w:trHeight w:val="359"/>
        </w:trPr>
        <w:tc>
          <w:tcPr>
            <w:tcW w:w="1710" w:type="dxa"/>
          </w:tcPr>
          <w:p w14:paraId="199F537A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522233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39F6BED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4A032BE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76B8C7F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9DC104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7A69E4AF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770CC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3132FE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5F3F" w:rsidRPr="00CC55A5" w14:paraId="27779C87" w14:textId="77777777">
        <w:trPr>
          <w:trHeight w:hRule="exact" w:val="389"/>
        </w:trPr>
        <w:tc>
          <w:tcPr>
            <w:tcW w:w="1710" w:type="dxa"/>
          </w:tcPr>
          <w:p w14:paraId="32F5B9A2" w14:textId="521EC272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DF4FC6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D042330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2C6D47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0D27031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426C4CC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E58740B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88A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F9F25BD" w14:textId="77777777" w:rsidR="00095F3F" w:rsidRPr="00805C7C" w:rsidRDefault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F3F" w:rsidRPr="00CC55A5" w14:paraId="1D9D9F00" w14:textId="77777777">
        <w:trPr>
          <w:trHeight w:hRule="exact" w:val="389"/>
        </w:trPr>
        <w:tc>
          <w:tcPr>
            <w:tcW w:w="1710" w:type="dxa"/>
            <w:vAlign w:val="bottom"/>
          </w:tcPr>
          <w:p w14:paraId="32BCAADB" w14:textId="2878F6D0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095F3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95F3F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เมษายน</w:t>
            </w:r>
            <w:r w:rsidRPr="00095F3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95F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F355CC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42F3C77" w14:textId="27B582F0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0" w:type="dxa"/>
          </w:tcPr>
          <w:p w14:paraId="132F7467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E915EB9" w14:textId="4ED322E2" w:rsidR="00095F3F" w:rsidRPr="00805C7C" w:rsidRDefault="00095F3F" w:rsidP="00095F3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49EBA7BD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08ED0E7" w14:textId="484EDE88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31F1268E" w14:textId="77777777" w:rsidR="00095F3F" w:rsidRPr="00805C7C" w:rsidRDefault="00095F3F" w:rsidP="000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B60DA26" w14:textId="77777777" w:rsidR="00095F3F" w:rsidRPr="00805C7C" w:rsidRDefault="00095F3F" w:rsidP="001E0F02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FE5BB7" w:rsidRPr="00CC55A5" w14:paraId="5B49B028" w14:textId="77777777">
        <w:trPr>
          <w:trHeight w:hRule="exact" w:val="389"/>
        </w:trPr>
        <w:tc>
          <w:tcPr>
            <w:tcW w:w="1710" w:type="dxa"/>
            <w:vAlign w:val="bottom"/>
          </w:tcPr>
          <w:p w14:paraId="20280B27" w14:textId="3ADAC342" w:rsidR="00FE5BB7" w:rsidRPr="00095F3F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B9483B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9483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สิงหาคม</w:t>
            </w:r>
            <w:r w:rsidRPr="00B9483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948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40A312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9BCC374" w14:textId="43C43D45" w:rsidR="00FE5BB7" w:rsidRPr="00D06C89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19A311C9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FEDFAED" w14:textId="1217A0FF" w:rsidR="00FE5BB7" w:rsidRPr="00D06C89" w:rsidRDefault="00FE5BB7" w:rsidP="00FE5BB7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83B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07C024B4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14CAF41" w14:textId="1AF474B4" w:rsidR="00FE5BB7" w:rsidRPr="00D06C89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3,363</w:t>
            </w:r>
          </w:p>
        </w:tc>
        <w:tc>
          <w:tcPr>
            <w:tcW w:w="270" w:type="dxa"/>
          </w:tcPr>
          <w:p w14:paraId="25EC54B7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67AACF2" w14:textId="69A0EF91" w:rsidR="00FE5BB7" w:rsidRPr="001546EF" w:rsidRDefault="00FE5BB7" w:rsidP="00FE5BB7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FE5BB7" w:rsidRPr="00CC55A5" w14:paraId="3A1504D0" w14:textId="77777777">
        <w:trPr>
          <w:trHeight w:hRule="exact" w:val="389"/>
        </w:trPr>
        <w:tc>
          <w:tcPr>
            <w:tcW w:w="1710" w:type="dxa"/>
          </w:tcPr>
          <w:p w14:paraId="42E98982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44D1725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C7DB4E4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916F7D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F6ECE2D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8E85DEE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568352D" w14:textId="3C74CCF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5,465</w:t>
            </w:r>
          </w:p>
        </w:tc>
        <w:tc>
          <w:tcPr>
            <w:tcW w:w="270" w:type="dxa"/>
          </w:tcPr>
          <w:p w14:paraId="29CCBE4A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EACE68A" w14:textId="77777777" w:rsidR="00FE5BB7" w:rsidRPr="00805C7C" w:rsidRDefault="00FE5BB7" w:rsidP="00FE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EF1F52" w14:textId="77777777" w:rsidR="00073343" w:rsidRPr="00011AE7" w:rsidRDefault="00073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838404" w14:textId="77777777" w:rsidR="00450FFC" w:rsidRPr="00283726" w:rsidRDefault="00794DCA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847E8">
        <w:rPr>
          <w:rFonts w:asciiTheme="majorBidi" w:hAnsiTheme="majorBidi" w:cstheme="majorBidi"/>
          <w:sz w:val="30"/>
          <w:szCs w:val="30"/>
        </w:rPr>
        <w:t>1</w:t>
      </w:r>
      <w:r w:rsidR="00450FFC" w:rsidRPr="00283726">
        <w:rPr>
          <w:rFonts w:asciiTheme="majorBidi" w:hAnsiTheme="majorBidi" w:cstheme="majorBidi"/>
          <w:sz w:val="30"/>
          <w:szCs w:val="30"/>
        </w:rPr>
        <w:tab/>
      </w:r>
      <w:r w:rsidR="00450FFC"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164CCD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283726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164CCD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E768F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23"/>
          <w:cols w:space="708"/>
          <w:docGrid w:linePitch="360"/>
        </w:sectPr>
      </w:pPr>
    </w:p>
    <w:tbl>
      <w:tblPr>
        <w:tblW w:w="151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6"/>
        <w:gridCol w:w="1471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61"/>
      </w:tblGrid>
      <w:tr w:rsidR="004A15F1" w:rsidRPr="00283726" w14:paraId="38232BEC" w14:textId="77777777" w:rsidTr="009540F0">
        <w:trPr>
          <w:trHeight w:val="285"/>
        </w:trPr>
        <w:tc>
          <w:tcPr>
            <w:tcW w:w="3289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9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9540F0">
        <w:trPr>
          <w:trHeight w:val="285"/>
        </w:trPr>
        <w:tc>
          <w:tcPr>
            <w:tcW w:w="3289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9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9540F0">
        <w:trPr>
          <w:trHeight w:val="285"/>
        </w:trPr>
        <w:tc>
          <w:tcPr>
            <w:tcW w:w="3289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D26F8" w:rsidRPr="00283726" w14:paraId="4F4B07F0" w14:textId="77777777" w:rsidTr="009540F0">
        <w:trPr>
          <w:trHeight w:val="285"/>
        </w:trPr>
        <w:tc>
          <w:tcPr>
            <w:tcW w:w="3289" w:type="dxa"/>
            <w:vAlign w:val="bottom"/>
            <w:hideMark/>
          </w:tcPr>
          <w:p w14:paraId="391D82FD" w14:textId="4DD07EDA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16E3E" w:rsidRPr="00C16E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16E3E" w:rsidRPr="00C16E3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C16E3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8E5F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3C370817" w14:textId="40975ED4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9540F0">
        <w:trPr>
          <w:trHeight w:val="285"/>
        </w:trPr>
        <w:tc>
          <w:tcPr>
            <w:tcW w:w="3289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79325C01" w14:textId="77777777" w:rsidTr="007315FC">
        <w:trPr>
          <w:trHeight w:val="285"/>
        </w:trPr>
        <w:tc>
          <w:tcPr>
            <w:tcW w:w="3289" w:type="dxa"/>
          </w:tcPr>
          <w:p w14:paraId="45EF16CD" w14:textId="3D337946" w:rsidR="00663CB9" w:rsidRPr="009315AD" w:rsidRDefault="00663CB9" w:rsidP="00663CB9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ระยะยาวแก่กิจการที่เกี่ยวข้องกัน</w:t>
            </w:r>
          </w:p>
        </w:tc>
        <w:tc>
          <w:tcPr>
            <w:tcW w:w="804" w:type="dxa"/>
          </w:tcPr>
          <w:p w14:paraId="004A975C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489D5294" w14:textId="0B291A97" w:rsidR="00663CB9" w:rsidRPr="009540F0" w:rsidRDefault="00663CB9" w:rsidP="0066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3109FB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75CD69" w14:textId="77777777" w:rsidR="00663CB9" w:rsidRPr="00283726" w:rsidRDefault="00663CB9" w:rsidP="00663CB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0560E9D" w14:textId="43A46D84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B4BD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51A4B49" w14:textId="18BB2C3C" w:rsidR="00663CB9" w:rsidRPr="0012051E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1,011</w:t>
            </w:r>
          </w:p>
        </w:tc>
        <w:tc>
          <w:tcPr>
            <w:tcW w:w="240" w:type="dxa"/>
          </w:tcPr>
          <w:p w14:paraId="2CC6E3E2" w14:textId="77777777" w:rsidR="00663CB9" w:rsidRPr="00283726" w:rsidRDefault="00663CB9" w:rsidP="00663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212247" w14:textId="74FCC99B" w:rsidR="00663CB9" w:rsidRPr="009F3067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0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1,011</w:t>
            </w:r>
          </w:p>
        </w:tc>
        <w:tc>
          <w:tcPr>
            <w:tcW w:w="270" w:type="dxa"/>
          </w:tcPr>
          <w:p w14:paraId="432CDB14" w14:textId="77777777" w:rsidR="00663CB9" w:rsidRPr="00283726" w:rsidRDefault="00663CB9" w:rsidP="00663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ADD6D93" w14:textId="67A0E10F" w:rsidR="00663CB9" w:rsidRPr="00C4315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C17C0B" w14:textId="77777777" w:rsidR="00663CB9" w:rsidRPr="00C43156" w:rsidRDefault="00663CB9" w:rsidP="00663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C06B18" w14:textId="01CC60DC" w:rsidR="00663CB9" w:rsidRPr="00C4315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8D93AEE" w14:textId="77777777" w:rsidR="00663CB9" w:rsidRPr="00C43156" w:rsidRDefault="00663CB9" w:rsidP="00663C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0B693AE" w14:textId="2A7B3308" w:rsidR="00663CB9" w:rsidRPr="00C43156" w:rsidRDefault="00663CB9" w:rsidP="00AE33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</w:t>
            </w:r>
            <w:r w:rsidR="00526F1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29</w:t>
            </w:r>
          </w:p>
        </w:tc>
        <w:tc>
          <w:tcPr>
            <w:tcW w:w="240" w:type="dxa"/>
          </w:tcPr>
          <w:p w14:paraId="674C3E2B" w14:textId="77777777" w:rsidR="00663CB9" w:rsidRPr="00C43156" w:rsidRDefault="00663CB9" w:rsidP="00AE33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72F9EE28" w14:textId="3BCAEE7E" w:rsidR="00663CB9" w:rsidRPr="00C43156" w:rsidRDefault="00663CB9" w:rsidP="00AE33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</w:t>
            </w:r>
            <w:r w:rsidR="00526F1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29</w:t>
            </w:r>
          </w:p>
        </w:tc>
      </w:tr>
      <w:tr w:rsidR="00663CB9" w:rsidRPr="00283726" w14:paraId="574DA89A" w14:textId="77777777" w:rsidTr="009540F0">
        <w:trPr>
          <w:trHeight w:val="285"/>
        </w:trPr>
        <w:tc>
          <w:tcPr>
            <w:tcW w:w="3289" w:type="dxa"/>
            <w:hideMark/>
          </w:tcPr>
          <w:p w14:paraId="21B30EF4" w14:textId="77777777" w:rsidR="00663CB9" w:rsidRPr="00283726" w:rsidRDefault="00663CB9" w:rsidP="00663CB9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6D517C95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6A25471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30B4B3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C974425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A632950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3A6E64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E230D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288E3188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4D58B458" w14:textId="77777777" w:rsidTr="009540F0">
        <w:trPr>
          <w:trHeight w:val="285"/>
        </w:trPr>
        <w:tc>
          <w:tcPr>
            <w:tcW w:w="3289" w:type="dxa"/>
          </w:tcPr>
          <w:p w14:paraId="5949EED1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4" w:type="dxa"/>
          </w:tcPr>
          <w:p w14:paraId="045B9DB9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49BE74DC" w14:textId="143FAC61" w:rsidR="00663CB9" w:rsidRPr="003109FB" w:rsidRDefault="00663CB9" w:rsidP="0066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3109FB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5EDA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4CB997A" w14:textId="56E330E1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3,134</w:t>
            </w:r>
          </w:p>
        </w:tc>
        <w:tc>
          <w:tcPr>
            <w:tcW w:w="236" w:type="dxa"/>
          </w:tcPr>
          <w:p w14:paraId="21CBCDCA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22A28A83" w14:textId="1C471C9B" w:rsidR="00663CB9" w:rsidRPr="003109FB" w:rsidRDefault="00663CB9" w:rsidP="008C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ind w:left="-43" w:right="-135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3109FB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D1174A2" w14:textId="46386A9C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3,134</w:t>
            </w:r>
          </w:p>
        </w:tc>
        <w:tc>
          <w:tcPr>
            <w:tcW w:w="270" w:type="dxa"/>
            <w:vAlign w:val="bottom"/>
          </w:tcPr>
          <w:p w14:paraId="51B4679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F78FC9" w14:textId="5F1368DA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3,134</w:t>
            </w:r>
          </w:p>
        </w:tc>
        <w:tc>
          <w:tcPr>
            <w:tcW w:w="270" w:type="dxa"/>
            <w:vAlign w:val="bottom"/>
          </w:tcPr>
          <w:p w14:paraId="0453C9C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704370" w14:textId="4346DF98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663CB9" w:rsidRPr="00283726" w:rsidRDefault="00663CB9" w:rsidP="00663CB9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55C62AA3" w14:textId="10FCAF3A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5E987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77BD1254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3,134</w:t>
            </w:r>
          </w:p>
        </w:tc>
      </w:tr>
      <w:tr w:rsidR="00663CB9" w:rsidRPr="00283726" w14:paraId="59C2BEA9" w14:textId="77777777" w:rsidTr="009540F0">
        <w:trPr>
          <w:trHeight w:val="285"/>
        </w:trPr>
        <w:tc>
          <w:tcPr>
            <w:tcW w:w="3289" w:type="dxa"/>
          </w:tcPr>
          <w:p w14:paraId="5F0B62B8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52D70303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D9B5F96" w14:textId="69C4BBDC" w:rsidR="00663CB9" w:rsidRPr="003109FB" w:rsidRDefault="00663CB9" w:rsidP="0066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3109FB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63ABB16" w14:textId="06A4DC6B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  <w:tc>
          <w:tcPr>
            <w:tcW w:w="236" w:type="dxa"/>
          </w:tcPr>
          <w:p w14:paraId="1627F391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5B7BA79" w14:textId="6F212F70" w:rsidR="00663CB9" w:rsidRPr="003109FB" w:rsidRDefault="00663CB9" w:rsidP="008C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ind w:left="-43" w:right="-135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3109FB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046FF1BC" w14:textId="40219511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  <w:tc>
          <w:tcPr>
            <w:tcW w:w="270" w:type="dxa"/>
            <w:vAlign w:val="bottom"/>
          </w:tcPr>
          <w:p w14:paraId="55997BC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C2D9FBC" w14:textId="48DAF1DA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1F7B418" w14:textId="127D115D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663CB9" w:rsidRPr="00283726" w:rsidRDefault="00663CB9" w:rsidP="00663CB9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</w:tcPr>
          <w:p w14:paraId="7B089F5B" w14:textId="7C2BACD9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11,881</w:t>
            </w:r>
          </w:p>
        </w:tc>
        <w:tc>
          <w:tcPr>
            <w:tcW w:w="240" w:type="dxa"/>
          </w:tcPr>
          <w:p w14:paraId="14D6609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3BC34553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</w:tr>
      <w:tr w:rsidR="00663CB9" w:rsidRPr="00283726" w14:paraId="49754648" w14:textId="77777777" w:rsidTr="009540F0">
        <w:trPr>
          <w:trHeight w:val="285"/>
        </w:trPr>
        <w:tc>
          <w:tcPr>
            <w:tcW w:w="3289" w:type="dxa"/>
          </w:tcPr>
          <w:p w14:paraId="1F192D8B" w14:textId="77777777" w:rsidR="00663CB9" w:rsidRPr="00283726" w:rsidRDefault="00663CB9" w:rsidP="00663CB9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4" w:type="dxa"/>
          </w:tcPr>
          <w:p w14:paraId="23F4E04D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44DA34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54456A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2ECBD5F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866648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5FCD5F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DA267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663CB9" w:rsidRPr="00283726" w:rsidRDefault="00663CB9" w:rsidP="00663CB9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590A5062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BA9BC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08DC2583" w14:textId="77777777" w:rsidTr="009540F0">
        <w:trPr>
          <w:trHeight w:val="285"/>
        </w:trPr>
        <w:tc>
          <w:tcPr>
            <w:tcW w:w="3289" w:type="dxa"/>
          </w:tcPr>
          <w:p w14:paraId="331618F7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1C88947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354768EC" w14:textId="4CD94B0A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5,683</w:t>
            </w:r>
          </w:p>
        </w:tc>
        <w:tc>
          <w:tcPr>
            <w:tcW w:w="236" w:type="dxa"/>
          </w:tcPr>
          <w:p w14:paraId="0F90F09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66A95F0" w14:textId="4720A31D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23768EB" w14:textId="4A1E5944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B4E55CF" w14:textId="0D7D4BDB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5,683</w:t>
            </w:r>
          </w:p>
        </w:tc>
        <w:tc>
          <w:tcPr>
            <w:tcW w:w="270" w:type="dxa"/>
          </w:tcPr>
          <w:p w14:paraId="473EC70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E657C48" w14:textId="630FD61A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D6EB15" w14:textId="75C937FD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5,683</w:t>
            </w:r>
          </w:p>
        </w:tc>
        <w:tc>
          <w:tcPr>
            <w:tcW w:w="251" w:type="dxa"/>
          </w:tcPr>
          <w:p w14:paraId="5D05886D" w14:textId="77777777" w:rsidR="00663CB9" w:rsidRPr="00283726" w:rsidRDefault="00663CB9" w:rsidP="00663CB9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</w:tcPr>
          <w:p w14:paraId="384FAAEB" w14:textId="7195A1EC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35CD3B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3AE84C1F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5,683</w:t>
            </w:r>
          </w:p>
        </w:tc>
      </w:tr>
      <w:tr w:rsidR="00663CB9" w:rsidRPr="00283726" w14:paraId="05866D50" w14:textId="77777777" w:rsidTr="009540F0">
        <w:trPr>
          <w:trHeight w:val="285"/>
        </w:trPr>
        <w:tc>
          <w:tcPr>
            <w:tcW w:w="3289" w:type="dxa"/>
            <w:hideMark/>
          </w:tcPr>
          <w:p w14:paraId="0097BD14" w14:textId="77777777" w:rsidR="00663CB9" w:rsidRPr="00283726" w:rsidRDefault="00663CB9" w:rsidP="00663CB9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583D5B5E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07554255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5,683</w:t>
            </w:r>
          </w:p>
        </w:tc>
        <w:tc>
          <w:tcPr>
            <w:tcW w:w="236" w:type="dxa"/>
          </w:tcPr>
          <w:p w14:paraId="6C1ED510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2CC74070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15,015</w:t>
            </w:r>
          </w:p>
        </w:tc>
        <w:tc>
          <w:tcPr>
            <w:tcW w:w="236" w:type="dxa"/>
          </w:tcPr>
          <w:p w14:paraId="4806BB3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207BC076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1,011</w:t>
            </w:r>
          </w:p>
        </w:tc>
        <w:tc>
          <w:tcPr>
            <w:tcW w:w="240" w:type="dxa"/>
            <w:vAlign w:val="bottom"/>
          </w:tcPr>
          <w:p w14:paraId="44CD345B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0E1DC246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21,709</w:t>
            </w:r>
          </w:p>
        </w:tc>
        <w:tc>
          <w:tcPr>
            <w:tcW w:w="270" w:type="dxa"/>
            <w:vAlign w:val="bottom"/>
          </w:tcPr>
          <w:p w14:paraId="31FA71C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FEB22A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FA66E4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B76A84C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16DFC31A" w14:textId="77777777" w:rsidTr="009540F0">
        <w:trPr>
          <w:trHeight w:val="285"/>
        </w:trPr>
        <w:tc>
          <w:tcPr>
            <w:tcW w:w="3289" w:type="dxa"/>
          </w:tcPr>
          <w:p w14:paraId="111C3948" w14:textId="77777777" w:rsidR="00663CB9" w:rsidRPr="00283726" w:rsidRDefault="00663CB9" w:rsidP="00663CB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02CE40DF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3D9B69F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41EC664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A576F8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5D78F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111217C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2C86FE55" w14:textId="77777777" w:rsidTr="009540F0">
        <w:trPr>
          <w:trHeight w:val="285"/>
        </w:trPr>
        <w:tc>
          <w:tcPr>
            <w:tcW w:w="3289" w:type="dxa"/>
          </w:tcPr>
          <w:p w14:paraId="214C68CE" w14:textId="77777777" w:rsidR="00663CB9" w:rsidRPr="00283726" w:rsidRDefault="00663CB9" w:rsidP="00663CB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0B5D6EB2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A6C5D8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E93B651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022679F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024C0C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5E4CF7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DEBD0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67FCF5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5EDE21AC" w14:textId="77777777" w:rsidTr="009540F0">
        <w:trPr>
          <w:trHeight w:val="285"/>
        </w:trPr>
        <w:tc>
          <w:tcPr>
            <w:tcW w:w="3289" w:type="dxa"/>
          </w:tcPr>
          <w:p w14:paraId="51D7C963" w14:textId="77777777" w:rsidR="00663CB9" w:rsidRPr="00283726" w:rsidRDefault="00663CB9" w:rsidP="00663CB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5E55B1E1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1895F98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376E1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447BB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AFD7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DEB6E5D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F631C2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B7C16FF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23E88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AAD61F9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01B49BED" w14:textId="77777777" w:rsidTr="00294560">
        <w:trPr>
          <w:trHeight w:val="285"/>
        </w:trPr>
        <w:tc>
          <w:tcPr>
            <w:tcW w:w="3289" w:type="dxa"/>
          </w:tcPr>
          <w:p w14:paraId="0ABEB7B4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519A1D4D" w14:textId="603375AB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062F38F" w14:textId="29F4AF22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474658" w14:textId="19D1930A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28DE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34EB0BB9" w14:textId="28CD82CE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206,825</w:t>
            </w:r>
          </w:p>
        </w:tc>
        <w:tc>
          <w:tcPr>
            <w:tcW w:w="240" w:type="dxa"/>
            <w:vAlign w:val="bottom"/>
          </w:tcPr>
          <w:p w14:paraId="382D7726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340B676" w14:textId="37313275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206,825</w:t>
            </w:r>
          </w:p>
        </w:tc>
        <w:tc>
          <w:tcPr>
            <w:tcW w:w="270" w:type="dxa"/>
            <w:vAlign w:val="bottom"/>
          </w:tcPr>
          <w:p w14:paraId="24A4958D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909FD0A" w14:textId="6AFF9129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8D26B4" w14:textId="3D3344F2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203,560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34C63CDE" w14:textId="2493B73E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65A302A0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203,560</w:t>
            </w:r>
          </w:p>
        </w:tc>
      </w:tr>
      <w:tr w:rsidR="00663CB9" w:rsidRPr="00283726" w14:paraId="351E3E28" w14:textId="77777777" w:rsidTr="00294560">
        <w:trPr>
          <w:trHeight w:val="285"/>
        </w:trPr>
        <w:tc>
          <w:tcPr>
            <w:tcW w:w="3289" w:type="dxa"/>
          </w:tcPr>
          <w:p w14:paraId="0B836556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4AD34F6F" w14:textId="02EE92BF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79B4232" w14:textId="2AEF754F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CB1A714" w14:textId="1802B3BD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638AE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3D565DC" w14:textId="538E9666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146,478</w:t>
            </w:r>
          </w:p>
        </w:tc>
        <w:tc>
          <w:tcPr>
            <w:tcW w:w="240" w:type="dxa"/>
            <w:vAlign w:val="bottom"/>
          </w:tcPr>
          <w:p w14:paraId="0CB198F1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4451E3C" w14:textId="4A49FA33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146,478</w:t>
            </w:r>
          </w:p>
        </w:tc>
        <w:tc>
          <w:tcPr>
            <w:tcW w:w="270" w:type="dxa"/>
            <w:vAlign w:val="bottom"/>
          </w:tcPr>
          <w:p w14:paraId="3AA59E9E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EC2DD6D" w14:textId="6970CEDF" w:rsidR="00663CB9" w:rsidRPr="00C4315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663CB9" w:rsidRPr="00C4315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8093EB" w14:textId="23F161A5" w:rsidR="00663CB9" w:rsidRPr="00C43156" w:rsidRDefault="008B4EC6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41459"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740CA"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</w:t>
            </w:r>
            <w:r w:rsidR="00841459"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663CB9" w:rsidRPr="00C4315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00C06F89" w14:textId="524E655E" w:rsidR="00663CB9" w:rsidRPr="00C4315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663CB9" w:rsidRPr="00C4315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575AA472" w:rsidR="00663CB9" w:rsidRPr="00C43156" w:rsidRDefault="008B63B8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41459"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</w:t>
            </w:r>
            <w:r w:rsidR="00841459" w:rsidRPr="00C43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</w:tr>
      <w:tr w:rsidR="00663CB9" w:rsidRPr="00283726" w14:paraId="69FE3F27" w14:textId="77777777" w:rsidTr="009540F0">
        <w:trPr>
          <w:trHeight w:val="285"/>
        </w:trPr>
        <w:tc>
          <w:tcPr>
            <w:tcW w:w="3289" w:type="dxa"/>
          </w:tcPr>
          <w:p w14:paraId="6443548E" w14:textId="77777777" w:rsidR="00663CB9" w:rsidRPr="00283726" w:rsidRDefault="00663CB9" w:rsidP="00663CB9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60FA521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13E98CA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840E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55E5DE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5DA3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2D11B49" w14:textId="77777777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C86AEBB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F410AE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A2953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3B0B133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CB9" w:rsidRPr="00283726" w14:paraId="6251199F" w14:textId="77777777" w:rsidTr="009540F0">
        <w:trPr>
          <w:trHeight w:val="285"/>
        </w:trPr>
        <w:tc>
          <w:tcPr>
            <w:tcW w:w="3289" w:type="dxa"/>
          </w:tcPr>
          <w:p w14:paraId="59C9A531" w14:textId="77777777" w:rsidR="00663CB9" w:rsidRPr="00283726" w:rsidRDefault="00663CB9" w:rsidP="00663CB9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27D32377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045DD3" w14:textId="76A5B2DE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236" w:type="dxa"/>
          </w:tcPr>
          <w:p w14:paraId="44906070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1D07B08" w14:textId="3AB6099D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0CD3A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52056F5" w14:textId="202CA252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22BE2CB" w14:textId="45482DA3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270" w:type="dxa"/>
            <w:vAlign w:val="bottom"/>
          </w:tcPr>
          <w:p w14:paraId="18A86DC0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08716BA" w14:textId="27BD4051" w:rsidR="00663CB9" w:rsidRPr="005627BC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1D7FDB" w14:textId="7CBF6A3D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251" w:type="dxa"/>
            <w:vAlign w:val="bottom"/>
          </w:tcPr>
          <w:p w14:paraId="32BEB2E6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8E20030" w14:textId="22592E35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2673DB45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663CB9" w:rsidRPr="00283726" w14:paraId="3C1EA8CF" w14:textId="77777777" w:rsidTr="009540F0">
        <w:trPr>
          <w:trHeight w:val="285"/>
        </w:trPr>
        <w:tc>
          <w:tcPr>
            <w:tcW w:w="3289" w:type="dxa"/>
          </w:tcPr>
          <w:p w14:paraId="5C50E6A4" w14:textId="77777777" w:rsidR="00663CB9" w:rsidRPr="00283726" w:rsidRDefault="00663CB9" w:rsidP="00663CB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26AD016A" w14:textId="77777777" w:rsidR="00663CB9" w:rsidRPr="00283726" w:rsidRDefault="00663CB9" w:rsidP="00663C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70D0EAEE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236" w:type="dxa"/>
          </w:tcPr>
          <w:p w14:paraId="0B1A0A2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749BAF76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D8EB94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17815E09" w:rsidR="00663CB9" w:rsidRPr="00283726" w:rsidRDefault="00663CB9" w:rsidP="008C3AA0">
            <w:pPr>
              <w:pStyle w:val="acctfourfigures"/>
              <w:tabs>
                <w:tab w:val="clear" w:pos="765"/>
                <w:tab w:val="decimal" w:pos="121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353,303</w:t>
            </w:r>
          </w:p>
        </w:tc>
        <w:tc>
          <w:tcPr>
            <w:tcW w:w="240" w:type="dxa"/>
            <w:vAlign w:val="bottom"/>
          </w:tcPr>
          <w:p w14:paraId="58119D8D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46D8F369" w:rsidR="00663CB9" w:rsidRPr="00283726" w:rsidRDefault="00663CB9" w:rsidP="00663C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353,913</w:t>
            </w:r>
          </w:p>
        </w:tc>
        <w:tc>
          <w:tcPr>
            <w:tcW w:w="270" w:type="dxa"/>
            <w:vAlign w:val="bottom"/>
          </w:tcPr>
          <w:p w14:paraId="4E6BE8B2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CCAD207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B25E0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663CB9" w:rsidRPr="00283726" w:rsidRDefault="00663CB9" w:rsidP="00663CB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B24575D" w14:textId="77777777" w:rsidR="00663CB9" w:rsidRPr="00283726" w:rsidRDefault="00663CB9" w:rsidP="00663CB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663CB9" w:rsidRPr="00283726" w:rsidRDefault="00663CB9" w:rsidP="00663CB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400049B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262A4E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01E6C864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E5F58" w:rsidRPr="008E5F58" w14:paraId="3CDB6948" w14:textId="77777777" w:rsidTr="00BE4E79">
        <w:trPr>
          <w:trHeight w:val="285"/>
        </w:trPr>
        <w:tc>
          <w:tcPr>
            <w:tcW w:w="3313" w:type="dxa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63396" w:rsidRPr="008E5F58" w14:paraId="21DE9097" w14:textId="77777777" w:rsidTr="00294F94">
        <w:trPr>
          <w:trHeight w:val="285"/>
        </w:trPr>
        <w:tc>
          <w:tcPr>
            <w:tcW w:w="3313" w:type="dxa"/>
            <w:vAlign w:val="bottom"/>
            <w:hideMark/>
          </w:tcPr>
          <w:p w14:paraId="4862C48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10193812" w14:textId="1538DAE1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00BE4E79">
        <w:trPr>
          <w:trHeight w:val="285"/>
        </w:trPr>
        <w:tc>
          <w:tcPr>
            <w:tcW w:w="3313" w:type="dxa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60F018C5" w14:textId="77777777" w:rsidTr="00BE4E79">
        <w:trPr>
          <w:trHeight w:val="285"/>
        </w:trPr>
        <w:tc>
          <w:tcPr>
            <w:tcW w:w="3313" w:type="dxa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363F7F3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73DB3E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73ECF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FD3E9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00BE4E79">
        <w:trPr>
          <w:trHeight w:val="285"/>
        </w:trPr>
        <w:tc>
          <w:tcPr>
            <w:tcW w:w="3313" w:type="dxa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5861A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98543FD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4ACA3F9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D2DFE3B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194F175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3,585</w:t>
            </w:r>
          </w:p>
        </w:tc>
        <w:tc>
          <w:tcPr>
            <w:tcW w:w="270" w:type="dxa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D4E14F4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8BD49F1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451EBA6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3,585</w:t>
            </w:r>
          </w:p>
        </w:tc>
      </w:tr>
      <w:tr w:rsidR="008E5F58" w:rsidRPr="008E5F58" w14:paraId="4CE6F75F" w14:textId="77777777" w:rsidTr="00BE4E79">
        <w:trPr>
          <w:trHeight w:val="285"/>
        </w:trPr>
        <w:tc>
          <w:tcPr>
            <w:tcW w:w="3313" w:type="dxa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07990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8BB3813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21A46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CE077D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70" w:type="dxa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3384700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1193B45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D5DFD91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40" w:type="dxa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30A998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13,005</w:t>
            </w:r>
          </w:p>
        </w:tc>
      </w:tr>
      <w:tr w:rsidR="008E5F58" w:rsidRPr="008E5F58" w14:paraId="13EFEEDF" w14:textId="77777777" w:rsidTr="00BE4E79">
        <w:trPr>
          <w:trHeight w:val="285"/>
        </w:trPr>
        <w:tc>
          <w:tcPr>
            <w:tcW w:w="3313" w:type="dxa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F5BAA2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6965B4E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8B327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10ECC65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C36A166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7106118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94C635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EE074DC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00BE4E79">
        <w:trPr>
          <w:trHeight w:val="285"/>
        </w:trPr>
        <w:tc>
          <w:tcPr>
            <w:tcW w:w="3313" w:type="dxa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298DD4" w14:textId="77777777" w:rsidR="008E5F58" w:rsidRPr="00EA4B35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EA4B35">
              <w:rPr>
                <w:rFonts w:ascii="Angsana New" w:eastAsia="Calibri Light" w:hAnsi="Angsana New" w:cs="Angsana New"/>
                <w:sz w:val="24"/>
                <w:szCs w:val="24"/>
              </w:rPr>
              <w:t>4,692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20E0D09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32F815B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AF09AD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70" w:type="dxa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D940F81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30E29F3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51" w:type="dxa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875EEFE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0C85F29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4,692</w:t>
            </w:r>
          </w:p>
        </w:tc>
      </w:tr>
      <w:tr w:rsidR="006D059D" w:rsidRPr="008E5F58" w14:paraId="1499DF42" w14:textId="77777777" w:rsidTr="00BE4E79">
        <w:trPr>
          <w:trHeight w:val="285"/>
        </w:trPr>
        <w:tc>
          <w:tcPr>
            <w:tcW w:w="3313" w:type="dxa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55A4C1" w14:textId="77777777" w:rsidR="008E5F58" w:rsidRPr="00EA4B35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EA4B35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4,692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68435A5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16,590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21,282</w:t>
            </w:r>
          </w:p>
        </w:tc>
        <w:tc>
          <w:tcPr>
            <w:tcW w:w="270" w:type="dxa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52C457D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B7E23AB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1E814C4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326DA84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4754A" w:rsidRPr="008E5F58" w14:paraId="138DF018" w14:textId="77777777" w:rsidTr="00BE4E79">
        <w:trPr>
          <w:trHeight w:val="285"/>
        </w:trPr>
        <w:tc>
          <w:tcPr>
            <w:tcW w:w="3313" w:type="dxa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6EE332E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C9635D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621489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4704EDA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00BE4E79">
        <w:trPr>
          <w:trHeight w:val="285"/>
        </w:trPr>
        <w:tc>
          <w:tcPr>
            <w:tcW w:w="3313" w:type="dxa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E40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E7C90C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DFBB8A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D611AA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4E0318CE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BCF8A4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1EF4DCC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71337D53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00BE4E79">
        <w:trPr>
          <w:trHeight w:val="285"/>
        </w:trPr>
        <w:tc>
          <w:tcPr>
            <w:tcW w:w="3313" w:type="dxa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1B9EA6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43C6E81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262BBE3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598A02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0B51D69B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642FD12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27BBBA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8403C9E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7C047DA7" w14:textId="77777777" w:rsidTr="00BE4E79">
        <w:trPr>
          <w:trHeight w:val="285"/>
        </w:trPr>
        <w:tc>
          <w:tcPr>
            <w:tcW w:w="3313" w:type="dxa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82A32B0" w14:textId="77777777" w:rsidR="008E5F58" w:rsidRPr="00EA4B35" w:rsidRDefault="008E5F58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EA4B35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53145E7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B862E9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1553B3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212,215</w:t>
            </w:r>
          </w:p>
        </w:tc>
        <w:tc>
          <w:tcPr>
            <w:tcW w:w="270" w:type="dxa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68AE0925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7DCABF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9786EF8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1905E9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214,644</w:t>
            </w:r>
          </w:p>
        </w:tc>
      </w:tr>
      <w:tr w:rsidR="008E5F58" w:rsidRPr="008E5F58" w14:paraId="1227B1C1" w14:textId="77777777" w:rsidTr="00BE4E79">
        <w:trPr>
          <w:trHeight w:val="285"/>
        </w:trPr>
        <w:tc>
          <w:tcPr>
            <w:tcW w:w="3313" w:type="dxa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375668B" w14:textId="77777777" w:rsidR="008E5F58" w:rsidRPr="00EA4B35" w:rsidRDefault="008E5F58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EA4B35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A24C8E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CF8E70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68F30C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155,402</w:t>
            </w:r>
          </w:p>
        </w:tc>
        <w:tc>
          <w:tcPr>
            <w:tcW w:w="270" w:type="dxa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E25F61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F877F4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156,724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1EF611E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1A06AA2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156,724</w:t>
            </w:r>
          </w:p>
        </w:tc>
      </w:tr>
      <w:tr w:rsidR="008E5F58" w:rsidRPr="008E5F58" w14:paraId="7FBB17F5" w14:textId="77777777" w:rsidTr="00BE4E79">
        <w:trPr>
          <w:trHeight w:val="285"/>
        </w:trPr>
        <w:tc>
          <w:tcPr>
            <w:tcW w:w="3313" w:type="dxa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2DBA9D1" w14:textId="77777777" w:rsidR="008E5F58" w:rsidRPr="00EA4B35" w:rsidRDefault="008E5F58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25201711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33EA7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0068A9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252682B5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9DBB92E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4EEB33E5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1F644D3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D26F8" w:rsidRPr="008E5F58" w14:paraId="0D4EB15C" w14:textId="77777777" w:rsidTr="00BE4E79">
        <w:trPr>
          <w:trHeight w:val="285"/>
        </w:trPr>
        <w:tc>
          <w:tcPr>
            <w:tcW w:w="3313" w:type="dxa"/>
          </w:tcPr>
          <w:p w14:paraId="479312E1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1BC3B281" w14:textId="77777777" w:rsidR="008E5F58" w:rsidRPr="00EA4B35" w:rsidRDefault="008E5F58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EA4B35">
              <w:rPr>
                <w:rFonts w:ascii="Angsana New" w:eastAsia="Calibri Light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46389C0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70" w:type="dxa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BA38C79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3" w:right="-151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9CBC14C" w14:textId="77777777" w:rsidR="008E5F58" w:rsidRPr="008E5F58" w:rsidRDefault="008E5F58" w:rsidP="00C6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51" w:type="dxa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9A85CFD" w14:textId="77777777" w:rsidR="008E5F58" w:rsidRPr="008E5F58" w:rsidRDefault="008E5F58" w:rsidP="00D0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43" w:right="-6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01DABA6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43" w:right="-42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2</w:t>
            </w:r>
          </w:p>
        </w:tc>
      </w:tr>
      <w:tr w:rsidR="00571BBD" w:rsidRPr="008E5F58" w14:paraId="0D93BF69" w14:textId="77777777" w:rsidTr="00BE4E79">
        <w:trPr>
          <w:trHeight w:val="285"/>
        </w:trPr>
        <w:tc>
          <w:tcPr>
            <w:tcW w:w="3313" w:type="dxa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2B890DA" w14:textId="77777777" w:rsidR="008E5F58" w:rsidRPr="008E5F58" w:rsidRDefault="008E5F58" w:rsidP="00EA4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152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C5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15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43" w:right="-78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367,617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77777777" w:rsidR="008E5F58" w:rsidRPr="008E5F58" w:rsidRDefault="008E5F58" w:rsidP="00C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367,769</w:t>
            </w:r>
          </w:p>
        </w:tc>
        <w:tc>
          <w:tcPr>
            <w:tcW w:w="270" w:type="dxa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B884D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D059D" w:rsidRPr="008E5F58" w14:paraId="2F9B7F68" w14:textId="77777777" w:rsidTr="00BE4E79">
        <w:trPr>
          <w:trHeight w:val="285"/>
        </w:trPr>
        <w:tc>
          <w:tcPr>
            <w:tcW w:w="3313" w:type="dxa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FC3193" w14:textId="6271E0C0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969"/>
      </w:tblGrid>
      <w:tr w:rsidR="009479E4" w:rsidRPr="00283726" w14:paraId="25778465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17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17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011F81">
        <w:trPr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708B" w:rsidRPr="00283726" w14:paraId="6B3D90E4" w14:textId="77777777" w:rsidTr="00011F81">
        <w:trPr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763F7CD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16E3E" w:rsidRPr="00C16E3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16E3E" w:rsidRPr="00C16E3E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C16E3E" w:rsidRPr="00C16E3E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E65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52760029" w14:textId="6F3703F6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011F81">
        <w:trPr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282A" w:rsidRPr="00283726" w14:paraId="0D50E338" w14:textId="77777777" w:rsidTr="00011F81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77777777" w:rsidR="00E1282A" w:rsidRPr="005B26A7" w:rsidRDefault="00E1282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E50CDB" w14:textId="65935CD0" w:rsidR="00E1282A" w:rsidRPr="005F1CDD" w:rsidRDefault="00F9391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615C7EF6" w:rsidR="00E1282A" w:rsidRPr="005F1CDD" w:rsidRDefault="00F9391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4EA3725E" w:rsidR="00E1282A" w:rsidRPr="005F1CDD" w:rsidRDefault="00C16F2C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370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4370205F" w:rsidR="00E1282A" w:rsidRPr="005F1CDD" w:rsidRDefault="00C16F2C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370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7E75B9F7" w:rsidR="00E1282A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056C36D7" w:rsidR="00E1282A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30AFB47C" w:rsidR="00E1282A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343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5F1CDD" w:rsidRDefault="00E1282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4668D8B" w14:textId="7BF3062A" w:rsidR="00E1282A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343</w:t>
            </w:r>
          </w:p>
        </w:tc>
      </w:tr>
      <w:tr w:rsidR="004A15F1" w:rsidRPr="00283726" w14:paraId="11D7AA4B" w14:textId="77777777" w:rsidTr="00011F81">
        <w:trPr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14:paraId="76A778F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4A15F1" w:rsidRPr="00283726" w14:paraId="33F1EB0A" w14:textId="77777777" w:rsidTr="00011F81">
        <w:trPr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35407052" w:rsidR="005F648B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3F7DFC0F" w:rsidR="005F648B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910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5F3B9F38" w:rsidR="005F648B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7451E59E" w:rsidR="005F648B" w:rsidRPr="005F1CDD" w:rsidRDefault="00937D2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910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72C60207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3148AB19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5F56DD0" w14:textId="06D88E4C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910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8454197" w14:textId="3A882DB7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910</w:t>
            </w:r>
          </w:p>
        </w:tc>
      </w:tr>
      <w:tr w:rsidR="004A15F1" w:rsidRPr="00283726" w14:paraId="3528A193" w14:textId="77777777" w:rsidTr="00011F81">
        <w:trPr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202815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227F2A" w:rsidRPr="00283726" w14:paraId="35F7276E" w14:textId="77777777" w:rsidTr="00011F81">
        <w:trPr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1605D81C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329</w:t>
            </w:r>
          </w:p>
        </w:tc>
        <w:tc>
          <w:tcPr>
            <w:tcW w:w="237" w:type="dxa"/>
          </w:tcPr>
          <w:p w14:paraId="76DDAA3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794069DC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372A05E6" w:rsidR="005F648B" w:rsidRPr="00283726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41FE1842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329</w:t>
            </w:r>
          </w:p>
        </w:tc>
        <w:tc>
          <w:tcPr>
            <w:tcW w:w="270" w:type="dxa"/>
          </w:tcPr>
          <w:p w14:paraId="43D133E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4BF579A3" w:rsidR="005F648B" w:rsidRPr="008807C6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257ACB06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329</w:t>
            </w:r>
          </w:p>
        </w:tc>
        <w:tc>
          <w:tcPr>
            <w:tcW w:w="251" w:type="dxa"/>
          </w:tcPr>
          <w:p w14:paraId="08FDF8D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240A3EE" w14:textId="72CB7D25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</w:tcPr>
          <w:p w14:paraId="56848BE1" w14:textId="2A10A980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329</w:t>
            </w:r>
          </w:p>
        </w:tc>
      </w:tr>
      <w:tr w:rsidR="0026708B" w:rsidRPr="00283726" w14:paraId="63F3BBDB" w14:textId="77777777" w:rsidTr="00011F81">
        <w:trPr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3419933E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237" w:type="dxa"/>
          </w:tcPr>
          <w:p w14:paraId="38D4FB1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2F760728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36" w:type="dxa"/>
          </w:tcPr>
          <w:p w14:paraId="5F08D5C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23905ABE" w:rsidR="005F648B" w:rsidRPr="005F1CDD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524786CD" w:rsidR="005F648B" w:rsidRPr="00BD398B" w:rsidRDefault="00F84B5D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4E2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FD11A89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5F2BB5" w:rsidRPr="00283726" w14:paraId="26047B02" w14:textId="77777777" w:rsidTr="00011F81">
        <w:trPr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1CCB9E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4A15F1" w:rsidRPr="00283726" w14:paraId="157872C2" w14:textId="77777777" w:rsidTr="00011F81">
        <w:trPr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86929E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4A15F1" w:rsidRPr="00283726" w14:paraId="7D0AE498" w14:textId="77777777" w:rsidTr="00011F81">
        <w:trPr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2BB7882" w14:textId="77777777" w:rsidR="005F648B" w:rsidRPr="005F1CDD" w:rsidRDefault="005F648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D543EF" w:rsidRPr="00283726" w14:paraId="5D3DE73A" w14:textId="77777777" w:rsidTr="00011F81">
        <w:trPr>
          <w:trHeight w:val="285"/>
        </w:trPr>
        <w:tc>
          <w:tcPr>
            <w:tcW w:w="3289" w:type="dxa"/>
          </w:tcPr>
          <w:p w14:paraId="25F0A577" w14:textId="77777777" w:rsidR="00D543EF" w:rsidRPr="00283726" w:rsidRDefault="00D543EF" w:rsidP="00D543E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D543EF" w:rsidRPr="00283726" w:rsidRDefault="00D543EF" w:rsidP="00D543E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1D0B4F00" w:rsidR="00D543EF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66A3B70E" w:rsidR="00D543EF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567A0FC0" w:rsidR="00D543EF" w:rsidRPr="0019519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113,075</w:t>
            </w:r>
          </w:p>
        </w:tc>
        <w:tc>
          <w:tcPr>
            <w:tcW w:w="240" w:type="dxa"/>
            <w:vAlign w:val="bottom"/>
          </w:tcPr>
          <w:p w14:paraId="7DEC851D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07AEB4F6" w:rsidR="00D543EF" w:rsidRPr="00F7326F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113,075</w:t>
            </w:r>
          </w:p>
        </w:tc>
        <w:tc>
          <w:tcPr>
            <w:tcW w:w="270" w:type="dxa"/>
            <w:vAlign w:val="bottom"/>
          </w:tcPr>
          <w:p w14:paraId="38F04610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5521C69B" w:rsidR="00D543EF" w:rsidRPr="005F1CDD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FA0AE5" w14:textId="230B4F15" w:rsidR="00D543EF" w:rsidRPr="005F1CDD" w:rsidRDefault="00F83BAA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111,</w:t>
            </w:r>
            <w:r w:rsidR="00927046" w:rsidRPr="005F1CDD">
              <w:rPr>
                <w:rFonts w:ascii="Angsana New" w:eastAsia="Calibri Light" w:hAnsi="Angsana New" w:cs="Angsana New"/>
                <w:sz w:val="24"/>
                <w:szCs w:val="24"/>
              </w:rPr>
              <w:t>946</w:t>
            </w:r>
          </w:p>
        </w:tc>
        <w:tc>
          <w:tcPr>
            <w:tcW w:w="251" w:type="dxa"/>
            <w:vAlign w:val="bottom"/>
          </w:tcPr>
          <w:p w14:paraId="1880E157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03E590FB" w:rsidR="00D543EF" w:rsidRPr="005F1CDD" w:rsidRDefault="0092704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C4063B5" w14:textId="74C838D3" w:rsidR="00D543EF" w:rsidRPr="005F1CDD" w:rsidRDefault="0092704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111,946</w:t>
            </w:r>
          </w:p>
        </w:tc>
      </w:tr>
      <w:tr w:rsidR="00D543EF" w:rsidRPr="00283726" w14:paraId="21A74394" w14:textId="77777777" w:rsidTr="00011F81">
        <w:trPr>
          <w:trHeight w:val="285"/>
        </w:trPr>
        <w:tc>
          <w:tcPr>
            <w:tcW w:w="3289" w:type="dxa"/>
          </w:tcPr>
          <w:p w14:paraId="2ADC790F" w14:textId="77777777" w:rsidR="00D543EF" w:rsidRPr="00283726" w:rsidRDefault="00D543EF" w:rsidP="00D543E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D543EF" w:rsidRPr="00283726" w:rsidRDefault="00D543EF" w:rsidP="00D543E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55E27563" w:rsidR="00D543EF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31B27412" w:rsidR="00D543EF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3717005A" w:rsidR="00D543EF" w:rsidRPr="000C0BA6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1,5</w:t>
            </w:r>
            <w:r w:rsidR="00082B26">
              <w:rPr>
                <w:rFonts w:ascii="Angsana New" w:eastAsia="Calibri Light" w:hAnsi="Angsana New" w:cs="Angsana New"/>
                <w:sz w:val="24"/>
                <w:szCs w:val="24"/>
              </w:rPr>
              <w:t>09</w:t>
            </w:r>
          </w:p>
        </w:tc>
        <w:tc>
          <w:tcPr>
            <w:tcW w:w="240" w:type="dxa"/>
            <w:vAlign w:val="bottom"/>
          </w:tcPr>
          <w:p w14:paraId="7C7B1F49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588C17DE" w:rsidR="00D543EF" w:rsidRPr="005F1CDD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1,5</w:t>
            </w:r>
            <w:r w:rsidR="00082B26">
              <w:rPr>
                <w:rFonts w:ascii="Angsana New" w:eastAsia="Calibri Light" w:hAnsi="Angsana New" w:cs="Angsana New"/>
                <w:sz w:val="24"/>
                <w:szCs w:val="24"/>
              </w:rPr>
              <w:t>09</w:t>
            </w:r>
          </w:p>
        </w:tc>
        <w:tc>
          <w:tcPr>
            <w:tcW w:w="270" w:type="dxa"/>
            <w:vAlign w:val="bottom"/>
          </w:tcPr>
          <w:p w14:paraId="4498CB7D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0BCD061F" w:rsidR="00D543EF" w:rsidRPr="005F1CDD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</w:tcPr>
          <w:p w14:paraId="35D05863" w14:textId="2B06E4B9" w:rsidR="00D543EF" w:rsidRPr="005F1CDD" w:rsidRDefault="0015443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C43156">
              <w:rPr>
                <w:rFonts w:ascii="Angsana New" w:eastAsia="Calibri Light" w:hAnsi="Angsana New" w:cs="Angsana New"/>
                <w:sz w:val="24"/>
                <w:szCs w:val="24"/>
              </w:rPr>
              <w:t>1,5</w:t>
            </w:r>
            <w:r w:rsidR="009E03C4">
              <w:rPr>
                <w:rFonts w:ascii="Angsana New" w:eastAsia="Calibri Light" w:hAnsi="Angsana New" w:cs="Angsana New"/>
                <w:sz w:val="24"/>
                <w:szCs w:val="24"/>
              </w:rPr>
              <w:t>08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4038F0A0" w:rsidR="00D543EF" w:rsidRPr="005F1CDD" w:rsidRDefault="0092704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D543EF" w:rsidRPr="005F1CDD" w:rsidRDefault="00D543EF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740F296" w14:textId="65770C20" w:rsidR="00D543EF" w:rsidRPr="005F1CDD" w:rsidRDefault="00B11E51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C43156">
              <w:rPr>
                <w:rFonts w:ascii="Angsana New" w:eastAsia="Calibri Light" w:hAnsi="Angsana New" w:cs="Angsana New"/>
                <w:sz w:val="24"/>
                <w:szCs w:val="24"/>
              </w:rPr>
              <w:t>1,5</w:t>
            </w:r>
            <w:r w:rsidR="009E03C4">
              <w:rPr>
                <w:rFonts w:ascii="Angsana New" w:eastAsia="Calibri Light" w:hAnsi="Angsana New" w:cs="Angsana New"/>
                <w:sz w:val="24"/>
                <w:szCs w:val="24"/>
              </w:rPr>
              <w:t>08</w:t>
            </w:r>
          </w:p>
        </w:tc>
      </w:tr>
      <w:tr w:rsidR="00315C68" w:rsidRPr="00283726" w14:paraId="307A8F83" w14:textId="77777777" w:rsidTr="00011F81">
        <w:trPr>
          <w:trHeight w:val="285"/>
        </w:trPr>
        <w:tc>
          <w:tcPr>
            <w:tcW w:w="3289" w:type="dxa"/>
          </w:tcPr>
          <w:p w14:paraId="28D84B80" w14:textId="17C3739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0A67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4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A10C974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0D48ED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5B36126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A2B95C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6ADCE00" w14:textId="138FB14F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C485BA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24B2576" w14:textId="1BEAA384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190D8" w14:textId="38EDF55C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EE90D9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7C1B3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D0EED62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B59E19" w14:textId="513D54E0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7EE239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B986F0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315C68" w:rsidRPr="00283726" w14:paraId="409CE08E" w14:textId="77777777" w:rsidTr="00011F81">
        <w:trPr>
          <w:trHeight w:val="285"/>
        </w:trPr>
        <w:tc>
          <w:tcPr>
            <w:tcW w:w="3289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8291B58" w14:textId="2288E456" w:rsidR="00B97D65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104</w:t>
            </w:r>
          </w:p>
        </w:tc>
        <w:tc>
          <w:tcPr>
            <w:tcW w:w="237" w:type="dxa"/>
          </w:tcPr>
          <w:p w14:paraId="3C0AE998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9B031E8" w14:textId="261BA42B" w:rsidR="00B97D65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7741E9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285D10" w14:textId="472A7209" w:rsidR="00B97D65" w:rsidRPr="005F1CDD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8870B5A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FCB3BAF" w14:textId="6E44300D" w:rsidR="00B97D65" w:rsidRPr="008006DE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104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5BF32629" w14:textId="5370969F" w:rsidR="00B97D65" w:rsidRPr="005F1CDD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D953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9D043E" w14:textId="2B897451" w:rsidR="00B97D65" w:rsidRPr="005F1CDD" w:rsidRDefault="00C4401C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104</w:t>
            </w:r>
          </w:p>
        </w:tc>
        <w:tc>
          <w:tcPr>
            <w:tcW w:w="251" w:type="dxa"/>
            <w:vAlign w:val="bottom"/>
          </w:tcPr>
          <w:p w14:paraId="49B8961D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63BD56" w14:textId="53400D68" w:rsidR="00B97D65" w:rsidRPr="005F1CDD" w:rsidRDefault="00C4401C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636E2D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B867756" w14:textId="4177FC32" w:rsidR="00B97D65" w:rsidRPr="005F1CDD" w:rsidRDefault="00C4401C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104</w:t>
            </w:r>
          </w:p>
        </w:tc>
      </w:tr>
      <w:tr w:rsidR="00E947BC" w:rsidRPr="00283726" w14:paraId="78B3DF9C" w14:textId="77777777" w:rsidTr="00011F81">
        <w:trPr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12FBF2F1" w:rsidR="00B97D65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37" w:type="dxa"/>
          </w:tcPr>
          <w:p w14:paraId="6C2320FA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0D75BFFE" w:rsidR="00B97D65" w:rsidRPr="005F1CDD" w:rsidRDefault="004E2DA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3AC4E3C0" w:rsidR="00B97D65" w:rsidRPr="00283726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114,5</w:t>
            </w:r>
            <w:r w:rsidR="00FD7B9B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57A7DF72" w:rsidR="00B97D65" w:rsidRPr="008006DE" w:rsidRDefault="00CC632B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114,6</w:t>
            </w:r>
            <w:r w:rsidR="004C238A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E889474" w14:textId="77777777" w:rsidR="00B97D65" w:rsidRPr="005F1CDD" w:rsidRDefault="00B97D65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8E5F58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E5F58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63396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</w:tcPr>
          <w:p w14:paraId="2043E177" w14:textId="00E6864B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19BD7EA7" w14:textId="2D716E9D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4FF929" w14:textId="73AD4869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61ABCB2" w14:textId="092F9143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,758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780DEA0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B26A7">
              <w:rPr>
                <w:rFonts w:ascii="Angsana New" w:eastAsia="Calibri Light" w:hAnsi="Angsana New" w:cs="Angsana New"/>
                <w:sz w:val="24"/>
                <w:szCs w:val="24"/>
              </w:rPr>
              <w:t>3</w:t>
            </w: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,758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5F1CDD" w:rsidRDefault="005B26A7" w:rsidP="005F1CDD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3D395E6" w14:textId="65EDC6CA" w:rsidR="005B26A7" w:rsidRPr="005F1CDD" w:rsidRDefault="00143160" w:rsidP="005F1CD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3,631</w:t>
            </w:r>
          </w:p>
        </w:tc>
        <w:tc>
          <w:tcPr>
            <w:tcW w:w="240" w:type="dxa"/>
          </w:tcPr>
          <w:p w14:paraId="472A7757" w14:textId="77777777" w:rsidR="005B26A7" w:rsidRPr="005F1CDD" w:rsidRDefault="005B26A7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33115D4" w14:textId="0FC8B42C" w:rsidR="005B26A7" w:rsidRPr="005F1CDD" w:rsidRDefault="00143160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cs/>
                <w:lang w:bidi="ar-SA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3,</w:t>
            </w:r>
            <w:r w:rsidR="007C3F6F" w:rsidRPr="005F1CDD">
              <w:rPr>
                <w:rFonts w:ascii="Angsana New" w:eastAsia="Calibri Light" w:hAnsi="Angsana New" w:cs="Angsana New"/>
                <w:sz w:val="24"/>
                <w:szCs w:val="24"/>
              </w:rPr>
              <w:t>631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2E657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F7030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B44D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1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9D01B7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1316D5A7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5F1CDD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551177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D424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5F1CDD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  <w:tc>
          <w:tcPr>
            <w:tcW w:w="236" w:type="dxa"/>
          </w:tcPr>
          <w:p w14:paraId="6EB3891C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89FDC52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46A148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  <w:tc>
          <w:tcPr>
            <w:tcW w:w="270" w:type="dxa"/>
          </w:tcPr>
          <w:p w14:paraId="7EB81E97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9F544BB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  <w:tc>
          <w:tcPr>
            <w:tcW w:w="251" w:type="dxa"/>
          </w:tcPr>
          <w:p w14:paraId="715A8934" w14:textId="77777777" w:rsidR="008E5F58" w:rsidRPr="005F1CDD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39181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323</w:t>
            </w:r>
          </w:p>
        </w:tc>
      </w:tr>
      <w:tr w:rsidR="006D059D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323</w:t>
            </w:r>
          </w:p>
        </w:tc>
        <w:tc>
          <w:tcPr>
            <w:tcW w:w="236" w:type="dxa"/>
          </w:tcPr>
          <w:p w14:paraId="0E70F29D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36" w:type="dxa"/>
          </w:tcPr>
          <w:p w14:paraId="1DB3B8FB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410FDD28" w:rsidR="008E5F58" w:rsidRPr="005F1CDD" w:rsidRDefault="003A7FC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</w:t>
            </w:r>
            <w:r w:rsidR="002F6C53"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,7</w:t>
            </w: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5</w:t>
            </w:r>
            <w:r w:rsidR="002F6C53"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1A6BCA6A" w:rsidR="008E5F58" w:rsidRPr="005F1CDD" w:rsidRDefault="001A5FF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5</w:t>
            </w:r>
            <w:r w:rsidR="00BB1221"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,0</w:t>
            </w: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0</w:t>
            </w:r>
            <w:r w:rsidR="00BB1221"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54754A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7F1E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402ED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24980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4E973F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2139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6FFF7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4A88ACB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E14C5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5F1C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B3DEE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E71B6F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123,015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123,015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6F7C8CE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75489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124,543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646C6A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124,543</w:t>
            </w:r>
          </w:p>
        </w:tc>
      </w:tr>
      <w:tr w:rsidR="008E5F58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0EBEF3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B33984B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2,589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2,589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B790B2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EEFD37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2,600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153E3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2,600</w:t>
            </w:r>
          </w:p>
        </w:tc>
      </w:tr>
      <w:tr w:rsidR="008E5F58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D99199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AB3536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27DF0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1EEFA0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CE1E7C4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85202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C9C754A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2409DA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5F1CDD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1DFA52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sz w:val="24"/>
                <w:szCs w:val="24"/>
              </w:rPr>
              <w:t>1</w:t>
            </w:r>
          </w:p>
        </w:tc>
      </w:tr>
      <w:tr w:rsidR="00571BBD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3FBF705" w14:textId="77777777" w:rsidR="008E5F58" w:rsidRPr="005F1CDD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125,604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5F1CDD" w:rsidRDefault="008E5F58" w:rsidP="005F1CDD">
            <w:pPr>
              <w:tabs>
                <w:tab w:val="clear" w:pos="680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5F1CD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125,605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5F1CDD">
            <w:pPr>
              <w:tabs>
                <w:tab w:val="clear" w:pos="680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5F1CD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5F1CDD" w:rsidRDefault="008E5F58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9C76FE5" w14:textId="77777777" w:rsidR="00232F94" w:rsidRPr="00C840F5" w:rsidRDefault="00232F94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6DDC0230" w14:textId="7A38EAE5" w:rsidR="00232F94" w:rsidRPr="00283726" w:rsidRDefault="00232F9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232F94" w:rsidRPr="00283726" w:rsidSect="001A027B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54FE5" w14:textId="5D33FEA9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204"/>
        <w:gridCol w:w="311"/>
        <w:gridCol w:w="1030"/>
      </w:tblGrid>
      <w:tr w:rsidR="00456478" w14:paraId="31D6C1C6" w14:textId="77777777" w:rsidTr="00D44076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73F5A563" w14:textId="77777777" w:rsidR="0045647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D44076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76" w14:paraId="73979549" w14:textId="77777777" w:rsidTr="00D44076">
        <w:trPr>
          <w:trHeight w:hRule="exact" w:val="372"/>
        </w:trPr>
        <w:tc>
          <w:tcPr>
            <w:tcW w:w="4140" w:type="dxa"/>
          </w:tcPr>
          <w:p w14:paraId="127D36D4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64C553AF" w:rsidR="00D44076" w:rsidRDefault="00C16E3E" w:rsidP="00D44076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E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E3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43D050A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D44076" w:rsidRDefault="00D44076" w:rsidP="00D44076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68C3E028" w14:textId="106F9B96" w:rsidR="00D44076" w:rsidRDefault="00C16E3E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E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E3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1" w:type="dxa"/>
          </w:tcPr>
          <w:p w14:paraId="3D7B51D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D44076" w:rsidRDefault="00D44076" w:rsidP="00D4407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4076" w14:paraId="64580615" w14:textId="77777777" w:rsidTr="00D44076">
        <w:trPr>
          <w:trHeight w:hRule="exact" w:val="372"/>
        </w:trPr>
        <w:tc>
          <w:tcPr>
            <w:tcW w:w="4140" w:type="dxa"/>
          </w:tcPr>
          <w:p w14:paraId="1DF0B0F6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460527A" w:rsidR="00D44076" w:rsidRDefault="00D44076" w:rsidP="00D44076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0FF686C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57F8BD5F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0A5EB98E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1" w:type="dxa"/>
          </w:tcPr>
          <w:p w14:paraId="53FA40A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2E16F416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4076" w14:paraId="6A6C1F9B" w14:textId="77777777" w:rsidTr="00D44076">
        <w:trPr>
          <w:trHeight w:hRule="exact" w:val="165"/>
        </w:trPr>
        <w:tc>
          <w:tcPr>
            <w:tcW w:w="4140" w:type="dxa"/>
          </w:tcPr>
          <w:p w14:paraId="19471266" w14:textId="77777777" w:rsidR="00D44076" w:rsidRDefault="00D44076" w:rsidP="00D440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4076" w14:paraId="0EE7050F" w14:textId="77777777" w:rsidTr="00D44076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237E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14:paraId="5510982C" w14:textId="77777777" w:rsidTr="00D44076">
        <w:trPr>
          <w:trHeight w:hRule="exact" w:val="360"/>
        </w:trPr>
        <w:tc>
          <w:tcPr>
            <w:tcW w:w="4140" w:type="dxa"/>
          </w:tcPr>
          <w:p w14:paraId="4FB9C81F" w14:textId="6D3DE911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D44076" w:rsidRDefault="00D44076" w:rsidP="00D440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54029232" w:rsidR="00D44076" w:rsidRPr="00EE6569" w:rsidRDefault="00EF4099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sz w:val="30"/>
                <w:szCs w:val="30"/>
              </w:rPr>
              <w:t>32,2</w:t>
            </w:r>
            <w:r w:rsidR="00115492" w:rsidRPr="00EE6569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61" w:type="dxa"/>
          </w:tcPr>
          <w:p w14:paraId="56E7C29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2C4D2B5E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34,310</w:t>
            </w:r>
          </w:p>
        </w:tc>
        <w:tc>
          <w:tcPr>
            <w:tcW w:w="236" w:type="dxa"/>
          </w:tcPr>
          <w:p w14:paraId="46AD1D2E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453B55" w14:textId="7D7AD628" w:rsidR="00D44076" w:rsidRPr="008D2787" w:rsidRDefault="00306785" w:rsidP="00D440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311" w:type="dxa"/>
          </w:tcPr>
          <w:p w14:paraId="4D0232F9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86A677A" w14:textId="42A0823E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D44076" w14:paraId="183F37A2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2FA74195" w:rsidR="00D44076" w:rsidRPr="00EE6569" w:rsidRDefault="00EF4099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sz w:val="30"/>
                <w:szCs w:val="30"/>
              </w:rPr>
              <w:t>5,111</w:t>
            </w:r>
          </w:p>
        </w:tc>
        <w:tc>
          <w:tcPr>
            <w:tcW w:w="261" w:type="dxa"/>
          </w:tcPr>
          <w:p w14:paraId="1B9EB76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484D02C8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236" w:type="dxa"/>
          </w:tcPr>
          <w:p w14:paraId="1C5977F5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5BB477" w14:textId="4D54A9D0" w:rsidR="00D44076" w:rsidRPr="008D2787" w:rsidRDefault="00FC630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0F118E" w:rsidRPr="008D27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1" w:type="dxa"/>
          </w:tcPr>
          <w:p w14:paraId="6C27177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09BA44BF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D44076" w14:paraId="569A1976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6E43870D" w:rsidR="00D44076" w:rsidRPr="00EE6569" w:rsidRDefault="00EF4099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61" w:type="dxa"/>
          </w:tcPr>
          <w:p w14:paraId="1FE5A57D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7360039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36" w:type="dxa"/>
          </w:tcPr>
          <w:p w14:paraId="5274A8F8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83216F" w14:textId="02FC8724" w:rsidR="00D44076" w:rsidRPr="008D2787" w:rsidRDefault="00FC630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311" w:type="dxa"/>
          </w:tcPr>
          <w:p w14:paraId="21A69C62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7D464FAC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44076" w14:paraId="48A6B113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70CFA8B8" w14:textId="409AC3ED" w:rsidR="00D44076" w:rsidRPr="00724B51" w:rsidRDefault="004F3B54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</w:t>
            </w:r>
            <w:r w:rsidR="00D44076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กว่า </w:t>
            </w:r>
            <w:r w:rsidR="00D44076"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="00D44076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4F891EC6" w:rsidR="00D44076" w:rsidRPr="00EE6569" w:rsidRDefault="00EF4099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61" w:type="dxa"/>
          </w:tcPr>
          <w:p w14:paraId="1A74A5D1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58D85ED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6FE6313B" w:rsidR="00D44076" w:rsidRPr="008D2787" w:rsidRDefault="00FC630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311" w:type="dxa"/>
          </w:tcPr>
          <w:p w14:paraId="668986DB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6D761A23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44076" w14:paraId="4884BF91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3AE6DE6C" w:rsidR="00D44076" w:rsidRPr="00EE6569" w:rsidRDefault="00F0344D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</w:t>
            </w:r>
            <w:r w:rsidR="004202D4" w:rsidRPr="00EE6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1" w:type="dxa"/>
          </w:tcPr>
          <w:p w14:paraId="5AD0914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2FECF82B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6AC38CB9" w:rsidR="00D44076" w:rsidRPr="008D2787" w:rsidRDefault="00FC630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3,392</w:t>
            </w:r>
          </w:p>
        </w:tc>
        <w:tc>
          <w:tcPr>
            <w:tcW w:w="311" w:type="dxa"/>
          </w:tcPr>
          <w:p w14:paraId="4A98D49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2A64CD92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3,166</w:t>
            </w:r>
          </w:p>
        </w:tc>
      </w:tr>
      <w:tr w:rsidR="00D44076" w14:paraId="39073DC5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D44076" w:rsidRPr="00EE6569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0F82F7" w14:textId="77777777" w:rsidR="00D44076" w:rsidRPr="008D2787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D44076" w:rsidRPr="00724B51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14:paraId="43237C58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293B79E7" w:rsidR="00D44076" w:rsidRPr="00EE6569" w:rsidRDefault="00F0344D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E6569"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261" w:type="dxa"/>
          </w:tcPr>
          <w:p w14:paraId="0A9CA599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20A8DD1B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0AB17788" w:rsidR="00D44076" w:rsidRPr="008D2787" w:rsidRDefault="00FC630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8D2787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311" w:type="dxa"/>
          </w:tcPr>
          <w:p w14:paraId="5E33BC16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191F83FC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D44076" w14:paraId="3D9BD5E7" w14:textId="77777777" w:rsidTr="00D44076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D44076" w:rsidRPr="00724B51" w:rsidRDefault="00D44076" w:rsidP="00D44076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0FC2E36B" w:rsidR="00D44076" w:rsidRPr="00A30A93" w:rsidRDefault="00F0344D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bidi="th-TH"/>
              </w:rPr>
            </w:pPr>
            <w:r w:rsidRPr="00BE5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</w:t>
            </w:r>
            <w:r w:rsidR="00BE5013" w:rsidRPr="00BE5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261" w:type="dxa"/>
          </w:tcPr>
          <w:p w14:paraId="337373B7" w14:textId="77777777" w:rsidR="00D4407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3A6B7C2" w:rsidR="00D44076" w:rsidRPr="00724B51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37E6A2D4" w:rsidR="00D44076" w:rsidRPr="008D2787" w:rsidRDefault="006603CA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D27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3,389</w:t>
            </w:r>
          </w:p>
        </w:tc>
        <w:tc>
          <w:tcPr>
            <w:tcW w:w="311" w:type="dxa"/>
          </w:tcPr>
          <w:p w14:paraId="39F25B5D" w14:textId="77777777" w:rsidR="00D44076" w:rsidRDefault="00D44076" w:rsidP="00D44076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378CCACE" w:rsidR="00D44076" w:rsidRDefault="00D44076" w:rsidP="005F1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3,163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1E17A67" w14:textId="77777777" w:rsidR="00BC322F" w:rsidRPr="00283726" w:rsidRDefault="00794DCA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847E8">
        <w:rPr>
          <w:rFonts w:asciiTheme="majorBidi" w:hAnsiTheme="majorBidi" w:cstheme="majorBidi"/>
          <w:sz w:val="30"/>
          <w:szCs w:val="30"/>
        </w:rPr>
        <w:t>2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813B31" w:rsidRPr="00283726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283726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002F3994" w:rsidR="003645D7" w:rsidRPr="00283726" w:rsidRDefault="00294F9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A7EFC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283726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76" w:rsidRPr="00283726" w14:paraId="2631BA37" w14:textId="77777777" w:rsidTr="005A42CD">
        <w:tc>
          <w:tcPr>
            <w:tcW w:w="3942" w:type="dxa"/>
          </w:tcPr>
          <w:p w14:paraId="0D3AAF7E" w14:textId="77777777" w:rsidR="00D44076" w:rsidRPr="00283726" w:rsidRDefault="00D44076" w:rsidP="00D440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18223896" w:rsidR="00D44076" w:rsidRPr="00283726" w:rsidRDefault="00C16E3E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E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E3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5BEF65DF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5F72DD8D" w:rsidR="00D44076" w:rsidRPr="00283726" w:rsidRDefault="00C16E3E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E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E3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076" w:rsidRPr="00283726" w14:paraId="53BC24DA" w14:textId="77777777" w:rsidTr="005A42CD">
        <w:tc>
          <w:tcPr>
            <w:tcW w:w="3942" w:type="dxa"/>
          </w:tcPr>
          <w:p w14:paraId="44AFE0D5" w14:textId="77777777" w:rsidR="00D44076" w:rsidRPr="00283726" w:rsidRDefault="00D44076" w:rsidP="00D4407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516B75B1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8EAA2E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37BBE953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7892E9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1DD3A50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6F4D1F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45CD637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4076" w:rsidRPr="00283726" w14:paraId="3716EC82" w14:textId="77777777" w:rsidTr="005A42CD">
        <w:tc>
          <w:tcPr>
            <w:tcW w:w="3942" w:type="dxa"/>
          </w:tcPr>
          <w:p w14:paraId="0DE1AA53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76" w:rsidRPr="00283726" w14:paraId="3F41AF3E" w14:textId="77777777" w:rsidTr="005A42CD">
        <w:tc>
          <w:tcPr>
            <w:tcW w:w="3942" w:type="dxa"/>
          </w:tcPr>
          <w:p w14:paraId="057C089A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1F2D5D2F" w:rsidR="00D44076" w:rsidRPr="00283726" w:rsidRDefault="00481188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23A5">
              <w:rPr>
                <w:rFonts w:asciiTheme="majorBidi" w:hAnsiTheme="majorBidi" w:cstheme="majorBidi"/>
                <w:sz w:val="30"/>
                <w:szCs w:val="30"/>
              </w:rPr>
              <w:t>,148</w:t>
            </w:r>
          </w:p>
        </w:tc>
        <w:tc>
          <w:tcPr>
            <w:tcW w:w="270" w:type="dxa"/>
          </w:tcPr>
          <w:p w14:paraId="2071C294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1C752B3A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  <w:tc>
          <w:tcPr>
            <w:tcW w:w="270" w:type="dxa"/>
          </w:tcPr>
          <w:p w14:paraId="5B1D1AE2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5B8A6FE9" w:rsidR="00D44076" w:rsidRPr="00283726" w:rsidRDefault="00584C35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076" w:rsidRPr="00283726" w14:paraId="56CC03D9" w14:textId="77777777" w:rsidTr="005A42CD">
        <w:tc>
          <w:tcPr>
            <w:tcW w:w="3942" w:type="dxa"/>
          </w:tcPr>
          <w:p w14:paraId="55ECBC88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44D6E926" w:rsidR="00D44076" w:rsidRPr="00283726" w:rsidRDefault="000023A5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5,621</w:t>
            </w:r>
          </w:p>
        </w:tc>
        <w:tc>
          <w:tcPr>
            <w:tcW w:w="270" w:type="dxa"/>
          </w:tcPr>
          <w:p w14:paraId="686DB859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7782EF2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270" w:type="dxa"/>
          </w:tcPr>
          <w:p w14:paraId="1FDC38D4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3CF188D3" w:rsidR="00D44076" w:rsidRPr="00975CB1" w:rsidRDefault="00B235CA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6DEB6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70823851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44076" w:rsidRPr="00283726" w14:paraId="7C42DB20" w14:textId="77777777" w:rsidTr="005A42CD">
        <w:tc>
          <w:tcPr>
            <w:tcW w:w="3942" w:type="dxa"/>
          </w:tcPr>
          <w:p w14:paraId="6BBC9211" w14:textId="77777777" w:rsidR="00D44076" w:rsidRPr="00283726" w:rsidRDefault="00D44076" w:rsidP="00D4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16528D8C" w:rsidR="00D44076" w:rsidRPr="00283726" w:rsidRDefault="000023A5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9,769</w:t>
            </w:r>
          </w:p>
        </w:tc>
        <w:tc>
          <w:tcPr>
            <w:tcW w:w="270" w:type="dxa"/>
          </w:tcPr>
          <w:p w14:paraId="793FB18E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1784EF6D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70" w:type="dxa"/>
          </w:tcPr>
          <w:p w14:paraId="526DD6DC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191ADB40" w:rsidR="00D44076" w:rsidRPr="00975CB1" w:rsidRDefault="00B235CA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8B97F3" w14:textId="77777777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6DBE7BE0" w:rsidR="00D44076" w:rsidRPr="00283726" w:rsidRDefault="00D44076" w:rsidP="00D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D9FAD20" w14:textId="77777777" w:rsidR="00B6264A" w:rsidRDefault="00B6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2F5E2F" w14:textId="77777777" w:rsidR="00196BBD" w:rsidRDefault="0019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2D3C7B1A" w:rsidR="00BC322F" w:rsidRPr="00283726" w:rsidRDefault="00294F94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1DEB29F8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และใช้เป็นศูนย์วิจัยและฝึกอบรมแก่อาจารย์และนักวิชาการ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Pr="007B7268">
        <w:rPr>
          <w:rFonts w:ascii="Angsana New" w:eastAsia="Cordia New" w:hAnsi="Angsana New" w:cs="Angsana New"/>
          <w:spacing w:val="-4"/>
          <w:lang w:val="en-US"/>
        </w:rPr>
        <w:t>256</w:t>
      </w:r>
      <w:r w:rsidR="00F37FD7">
        <w:rPr>
          <w:rFonts w:ascii="Angsana New" w:eastAsia="Cordia New" w:hAnsi="Angsana New" w:cs="Angsana New"/>
          <w:spacing w:val="-4"/>
          <w:lang w:val="en-US"/>
        </w:rPr>
        <w:t>8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</w:t>
      </w:r>
      <w:r w:rsidRPr="007B7268">
        <w:rPr>
          <w:rFonts w:ascii="Angsana New" w:eastAsia="Cordia New" w:hAnsi="Angsana New" w:cs="Angsana New"/>
          <w:spacing w:val="-4"/>
          <w:lang w:val="en-US"/>
        </w:rPr>
        <w:br/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ทั้งนี้ราคาตามบัญชีของสินทรัพย์ของบริษัทภายใต้สัญญาดังกล่าว ณ วันที่ </w:t>
      </w:r>
      <w:r w:rsidR="00714A39" w:rsidRPr="00714A39">
        <w:rPr>
          <w:rFonts w:ascii="Angsana New" w:eastAsia="Cordia New" w:hAnsi="Angsana New" w:cs="Angsana New"/>
          <w:spacing w:val="-4"/>
          <w:lang w:val="en-US"/>
        </w:rPr>
        <w:t xml:space="preserve">30 </w:t>
      </w:r>
      <w:r w:rsidR="00714A39" w:rsidRPr="00714A39">
        <w:rPr>
          <w:rFonts w:ascii="Angsana New" w:eastAsia="Cordia New" w:hAnsi="Angsana New" w:cs="Angsana New" w:hint="cs"/>
          <w:spacing w:val="-4"/>
          <w:cs/>
          <w:lang w:val="en-US"/>
        </w:rPr>
        <w:t>กันยายน</w:t>
      </w:r>
      <w:r w:rsidR="00714A39" w:rsidRPr="00714A39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2566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974DBE" w:rsidRPr="00983DC6">
        <w:rPr>
          <w:rFonts w:ascii="Angsana New" w:eastAsia="Cordia New" w:hAnsi="Angsana New" w:cs="Angsana New"/>
          <w:spacing w:val="-4"/>
          <w:lang w:val="en-US"/>
        </w:rPr>
        <w:t>18</w:t>
      </w:r>
      <w:r w:rsidR="00B6264A" w:rsidRPr="00983DC6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983DC6">
        <w:rPr>
          <w:rFonts w:ascii="Angsana New" w:eastAsia="Cordia New" w:hAnsi="Angsana New" w:cs="Angsana New"/>
          <w:spacing w:val="-4"/>
          <w:cs/>
          <w:lang w:val="en-US"/>
        </w:rPr>
        <w:t>ล้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านบาท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F37FD7">
        <w:rPr>
          <w:rFonts w:asciiTheme="majorBidi" w:eastAsia="CG Times (W1)" w:hAnsiTheme="majorBidi" w:cstheme="majorBidi" w:hint="cs"/>
          <w:i/>
          <w:iCs/>
          <w:cs/>
        </w:rPr>
        <w:t>5</w:t>
      </w:r>
      <w:r w:rsidRPr="00283726">
        <w:rPr>
          <w:rFonts w:asciiTheme="majorBidi" w:eastAsia="CG Times (W1)" w:hAnsiTheme="majorBidi" w:cstheme="majorBidi"/>
          <w:i/>
          <w:iCs/>
        </w:rPr>
        <w:t xml:space="preserve">: </w:t>
      </w:r>
      <w:r>
        <w:rPr>
          <w:rFonts w:asciiTheme="majorBidi" w:eastAsia="CG Times (W1)" w:hAnsiTheme="majorBidi" w:cstheme="majorBidi"/>
          <w:i/>
          <w:iCs/>
        </w:rPr>
        <w:t xml:space="preserve">15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286DD246" w:rsidR="003B3F1D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8D7A65">
        <w:rPr>
          <w:rFonts w:ascii="Angsana New" w:eastAsia="Cordia New" w:hAnsi="Angsana New" w:cs="Angsana New"/>
          <w:spacing w:val="-4"/>
          <w:lang w:val="en-US"/>
        </w:rPr>
        <w:t>8</w:t>
      </w:r>
      <w:r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0C788A">
        <w:rPr>
          <w:rFonts w:ascii="Angsana New" w:eastAsia="Cordia New" w:hAnsi="Angsana New" w:cs="Angsana New"/>
          <w:spacing w:val="-4"/>
          <w:lang w:val="en-US"/>
        </w:rPr>
        <w:t>249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B22F74">
        <w:rPr>
          <w:rFonts w:asciiTheme="majorBidi" w:eastAsia="CG Times (W1)" w:hAnsiTheme="majorBidi" w:cs="Angsana New"/>
          <w:i/>
          <w:iCs/>
          <w:spacing w:val="-4"/>
          <w:lang w:val="en-US"/>
        </w:rPr>
        <w:t>5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Pr="009711B9">
        <w:rPr>
          <w:rFonts w:ascii="Angsana New" w:eastAsia="Cordia New" w:hAnsi="Angsana New" w:cs="Angsana New"/>
          <w:i/>
          <w:iCs/>
          <w:lang w:val="en-US"/>
        </w:rPr>
        <w:t>1</w:t>
      </w:r>
      <w:r>
        <w:rPr>
          <w:rFonts w:ascii="Angsana New" w:eastAsia="Cordia New" w:hAnsi="Angsana New" w:cs="Angsana New"/>
          <w:i/>
          <w:iCs/>
          <w:lang w:val="en-US"/>
        </w:rPr>
        <w:t>1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B22F74">
        <w:rPr>
          <w:rFonts w:ascii="Angsana New" w:eastAsia="Cordia New" w:hAnsi="Angsana New" w:cs="Angsana New"/>
          <w:i/>
          <w:iCs/>
          <w:lang w:val="en-US"/>
        </w:rPr>
        <w:t>193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5BEF4DD1" w14:textId="77777777" w:rsidR="00395737" w:rsidRPr="00395737" w:rsidRDefault="00395737" w:rsidP="00395737">
      <w:pPr>
        <w:pStyle w:val="ListParagraph"/>
        <w:rPr>
          <w:rFonts w:ascii="Angsana New" w:eastAsia="Cordia New" w:hAnsi="Angsana New" w:cs="Angsana New"/>
          <w:sz w:val="30"/>
          <w:szCs w:val="30"/>
        </w:rPr>
      </w:pPr>
    </w:p>
    <w:p w14:paraId="1908B131" w14:textId="5D7C508F" w:rsidR="00F1014A" w:rsidRPr="00283726" w:rsidRDefault="00294F94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164CCD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2BBBD574" w:rsidR="002C1FB9" w:rsidRPr="007D4E3C" w:rsidRDefault="00F1014A" w:rsidP="008E0467">
      <w:pPr>
        <w:pStyle w:val="BodyText2"/>
        <w:ind w:left="1080" w:firstLine="0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บริษัทย่อยบางแห่งมีภาระผูกพัน</w:t>
      </w:r>
      <w:r w:rsidR="0085319D"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ภายใต้</w:t>
      </w:r>
      <w:r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1D724A" w:rsidRPr="007D4E3C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1C7305">
        <w:rPr>
          <w:rFonts w:ascii="Angsana New" w:eastAsia="Cordia New" w:hAnsi="Angsana New" w:cs="Angsana New"/>
          <w:spacing w:val="-4"/>
          <w:sz w:val="30"/>
          <w:szCs w:val="30"/>
        </w:rPr>
        <w:t>1,574</w:t>
      </w:r>
      <w:r w:rsidR="00714A39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5832D2" w:rsidRPr="007D4E3C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</w:t>
      </w:r>
      <w:r w:rsidR="004A63AD" w:rsidRPr="007D4E3C">
        <w:rPr>
          <w:rFonts w:ascii="Angsana New" w:hAnsi="Angsana New" w:cs="Angsana New"/>
          <w:sz w:val="30"/>
          <w:szCs w:val="30"/>
        </w:rPr>
        <w:br/>
      </w:r>
      <w:r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AB2614" w:rsidRPr="007D4E3C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DA236A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ธันวาคม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AB2614" w:rsidRPr="007D4E3C">
        <w:rPr>
          <w:rFonts w:ascii="Angsana New" w:eastAsia="CG Times (W1)" w:hAnsi="Angsana New" w:cs="Angsana New"/>
          <w:i/>
          <w:iCs/>
          <w:sz w:val="30"/>
          <w:szCs w:val="30"/>
        </w:rPr>
        <w:t>256</w:t>
      </w:r>
      <w:r w:rsidR="00A7467E" w:rsidRPr="007D4E3C">
        <w:rPr>
          <w:rFonts w:ascii="Angsana New" w:eastAsia="CG Times (W1)" w:hAnsi="Angsana New" w:cs="Angsana New"/>
          <w:i/>
          <w:iCs/>
          <w:sz w:val="30"/>
          <w:szCs w:val="30"/>
        </w:rPr>
        <w:t>5</w:t>
      </w:r>
      <w:r w:rsidR="000A3B65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: </w:t>
      </w:r>
      <w:r w:rsidR="00A7467E" w:rsidRPr="007D4E3C">
        <w:rPr>
          <w:rFonts w:ascii="Angsana New" w:eastAsia="CG Times (W1)" w:hAnsi="Angsana New" w:cs="Angsana New"/>
          <w:i/>
          <w:iCs/>
          <w:sz w:val="30"/>
          <w:szCs w:val="30"/>
        </w:rPr>
        <w:t>1,994</w:t>
      </w:r>
      <w:r w:rsidR="00A97C6D" w:rsidRPr="007D4E3C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</w:t>
      </w:r>
      <w:r w:rsidR="00DF3DC6"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ท</w:t>
      </w:r>
      <w:r w:rsidRPr="007D4E3C">
        <w:rPr>
          <w:rFonts w:ascii="Angsana New" w:eastAsia="CG Times (W1)" w:hAnsi="Angsana New" w:cs="Angsana New"/>
          <w:i/>
          <w:iCs/>
          <w:sz w:val="30"/>
          <w:szCs w:val="30"/>
          <w:cs/>
        </w:rPr>
        <w:t>)</w:t>
      </w:r>
    </w:p>
    <w:p w14:paraId="7CD917BE" w14:textId="77777777" w:rsidR="00881625" w:rsidRPr="00881625" w:rsidRDefault="00881625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330133CF" w14:textId="6E90E6FD" w:rsidR="003645D7" w:rsidRPr="00283726" w:rsidRDefault="00294F94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847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EA52E9" w:rsidRPr="00EA52E9">
        <w:rPr>
          <w:rFonts w:asciiTheme="majorBidi" w:hAnsiTheme="majorBidi" w:cs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164CCD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8931C8" w14:textId="24A478F4" w:rsidR="00BD6C22" w:rsidRPr="005F40A6" w:rsidRDefault="00D379E3" w:rsidP="00257588">
      <w:pPr>
        <w:pStyle w:val="a"/>
        <w:tabs>
          <w:tab w:val="clear" w:pos="1080"/>
          <w:tab w:val="left" w:pos="1620"/>
        </w:tabs>
        <w:ind w:left="1125" w:right="18"/>
        <w:jc w:val="thaiDistribute"/>
        <w:rPr>
          <w:rFonts w:ascii="Angsana New" w:eastAsia="Cordia New" w:hAnsi="Angsana New" w:cs="Angsana New"/>
          <w:i/>
          <w:iCs/>
          <w:spacing w:val="-4"/>
          <w:cs/>
          <w:lang w:val="en-US"/>
        </w:rPr>
      </w:pPr>
      <w:r w:rsidRPr="00911155">
        <w:rPr>
          <w:rFonts w:ascii="Angsana New" w:eastAsia="Cordia New" w:hAnsi="Angsana New" w:cs="Angsana New"/>
          <w:cs/>
          <w:lang w:val="en-US"/>
        </w:rPr>
        <w:t>บริษัทย่อยในต่างประเทศ</w:t>
      </w:r>
      <w:r w:rsidRPr="00911155">
        <w:rPr>
          <w:rFonts w:ascii="Angsana New" w:eastAsia="Cordia New" w:hAnsi="Angsana New" w:cs="Angsana New" w:hint="cs"/>
          <w:cs/>
          <w:lang w:val="en-US"/>
        </w:rPr>
        <w:t>บาง</w:t>
      </w:r>
      <w:r w:rsidRPr="00911155">
        <w:rPr>
          <w:rFonts w:ascii="Angsana New" w:eastAsia="Cordia New" w:hAnsi="Angsana New" w:cs="Angsana New"/>
          <w:cs/>
          <w:lang w:val="en-US"/>
        </w:rPr>
        <w:t>แห่งมีภาระผูกพันจากการออกหนังสือค้ำประกันให้กับสถาบันการเงินใน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2E53E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C704C6">
        <w:rPr>
          <w:rFonts w:ascii="Angsana New" w:eastAsia="Cordia New" w:hAnsi="Angsana New" w:cs="Angsana New"/>
          <w:spacing w:val="-4"/>
          <w:lang w:val="en-US"/>
        </w:rPr>
        <w:t>46</w:t>
      </w:r>
      <w:r w:rsidR="00C24FE2">
        <w:rPr>
          <w:rFonts w:ascii="Angsana New" w:eastAsia="Cordia New" w:hAnsi="Angsana New" w:cs="Angsana New"/>
          <w:spacing w:val="-4"/>
        </w:rPr>
        <w:t xml:space="preserve">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="002E53E8">
        <w:rPr>
          <w:rFonts w:ascii="Angsana New" w:eastAsia="Cordia New" w:hAnsi="Angsana New" w:cs="Angsana New"/>
          <w:spacing w:val="-4"/>
          <w:lang w:val="en-US"/>
        </w:rPr>
        <w:br/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Pr="007D4E3C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31 </w:t>
      </w:r>
      <w:r w:rsidRPr="007D4E3C">
        <w:rPr>
          <w:rFonts w:ascii="Angsana New" w:eastAsia="CG Times (W1)" w:hAnsi="Angsana New" w:cs="Angsana New" w:hint="cs"/>
          <w:i/>
          <w:iCs/>
          <w:spacing w:val="-4"/>
          <w:cs/>
          <w:lang w:val="en-US"/>
        </w:rPr>
        <w:t>ธันวาคม</w:t>
      </w:r>
      <w:r w:rsidRPr="007D4E3C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2565</w:t>
      </w:r>
      <w:r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5206C6">
        <w:rPr>
          <w:rFonts w:ascii="Angsana New" w:eastAsia="Cordia New" w:hAnsi="Angsana New" w:cs="Angsana New"/>
          <w:i/>
          <w:iCs/>
          <w:spacing w:val="-4"/>
          <w:lang w:val="en-US"/>
        </w:rPr>
        <w:t>116</w:t>
      </w:r>
      <w:r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3210115A" w14:textId="77777777" w:rsidR="00257588" w:rsidRDefault="00257588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  <w:cs/>
        </w:rPr>
      </w:pPr>
    </w:p>
    <w:p w14:paraId="2F8570CF" w14:textId="77777777" w:rsidR="00F41DAA" w:rsidRDefault="00F41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AE2B387" w14:textId="77777777" w:rsidR="001B597C" w:rsidRPr="00283726" w:rsidRDefault="00B97EA7" w:rsidP="002174D4">
      <w:pPr>
        <w:pStyle w:val="Heading8"/>
        <w:tabs>
          <w:tab w:val="left" w:pos="630"/>
        </w:tabs>
        <w:ind w:left="540" w:hanging="52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847E8">
        <w:rPr>
          <w:rFonts w:asciiTheme="majorBidi" w:hAnsiTheme="majorBidi" w:cstheme="majorBidi"/>
          <w:sz w:val="30"/>
          <w:szCs w:val="30"/>
        </w:rPr>
        <w:t>3</w:t>
      </w:r>
      <w:r w:rsidR="001B597C" w:rsidRPr="00283726">
        <w:rPr>
          <w:rFonts w:asciiTheme="majorBidi" w:hAnsiTheme="majorBidi" w:cstheme="majorBidi"/>
          <w:sz w:val="30"/>
          <w:szCs w:val="30"/>
        </w:rPr>
        <w:tab/>
      </w:r>
      <w:r w:rsidR="00283F02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="001B597C" w:rsidRPr="00283726">
        <w:rPr>
          <w:rFonts w:asciiTheme="majorBidi" w:hAnsiTheme="majorBidi" w:cstheme="majorBidi"/>
          <w:sz w:val="30"/>
          <w:szCs w:val="30"/>
          <w:cs/>
        </w:rPr>
        <w:t>ประกัน</w:t>
      </w:r>
      <w:r w:rsidR="009143AC">
        <w:rPr>
          <w:rFonts w:asciiTheme="majorBidi" w:hAnsiTheme="majorBidi" w:cstheme="majorBidi" w:hint="cs"/>
          <w:sz w:val="30"/>
          <w:szCs w:val="30"/>
          <w:cs/>
        </w:rPr>
        <w:t>หนี้สิน</w:t>
      </w:r>
    </w:p>
    <w:p w14:paraId="2C3DB05F" w14:textId="77777777" w:rsidR="001B597C" w:rsidRPr="00283726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3930B2E4" w:rsidR="001B597C" w:rsidRPr="00B30A43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4A39" w:rsidRPr="00714A3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714A39" w:rsidRPr="00714A39">
        <w:rPr>
          <w:rFonts w:asciiTheme="majorBidi" w:hAnsiTheme="majorBidi" w:cs="Angsana New" w:hint="cs"/>
          <w:spacing w:val="-4"/>
          <w:sz w:val="30"/>
          <w:szCs w:val="30"/>
          <w:cs/>
        </w:rPr>
        <w:t>กันยายน</w:t>
      </w:r>
      <w:r w:rsidR="00714A39" w:rsidRPr="00714A39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3640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964A1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704C6">
        <w:rPr>
          <w:rFonts w:asciiTheme="majorBidi" w:hAnsiTheme="majorBidi" w:cstheme="majorBidi"/>
          <w:spacing w:val="-4"/>
          <w:sz w:val="30"/>
          <w:szCs w:val="30"/>
        </w:rPr>
        <w:t>17,536</w:t>
      </w:r>
      <w:r w:rsidR="00714A3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>
        <w:rPr>
          <w:rFonts w:asciiTheme="majorBidi" w:hAnsiTheme="majorBidi" w:cstheme="majorBidi"/>
          <w:spacing w:val="-2"/>
          <w:sz w:val="30"/>
          <w:szCs w:val="30"/>
        </w:rPr>
        <w:br/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C286F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17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>
        <w:rPr>
          <w:rFonts w:asciiTheme="majorBidi" w:hAnsiTheme="majorBidi" w:cstheme="majorBidi"/>
          <w:i/>
          <w:iCs/>
          <w:spacing w:val="-4"/>
          <w:sz w:val="30"/>
          <w:szCs w:val="30"/>
        </w:rPr>
        <w:t>746</w:t>
      </w:r>
      <w:r w:rsidR="00901A51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5425">
        <w:rPr>
          <w:rFonts w:asciiTheme="majorBidi" w:hAnsiTheme="majorBidi" w:cstheme="majorBidi"/>
          <w:spacing w:val="-2"/>
          <w:sz w:val="30"/>
          <w:szCs w:val="30"/>
        </w:rPr>
        <w:t>5,846</w:t>
      </w:r>
      <w:r w:rsidR="00FF0F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743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917111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5425">
        <w:rPr>
          <w:rFonts w:asciiTheme="majorBidi" w:hAnsiTheme="majorBidi" w:cstheme="majorBidi"/>
          <w:spacing w:val="-2"/>
          <w:sz w:val="30"/>
          <w:szCs w:val="30"/>
        </w:rPr>
        <w:t>2,346</w:t>
      </w:r>
      <w:r w:rsidR="00BE6A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C24DC9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2E20EF3F" w14:textId="435D9119" w:rsidR="006B28FB" w:rsidRDefault="006B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0BCF47AF" w14:textId="7B04AEA1" w:rsidR="00321B3F" w:rsidRPr="00283726" w:rsidRDefault="00321B3F" w:rsidP="00321B3F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F4485">
        <w:rPr>
          <w:rFonts w:asciiTheme="majorBidi" w:hAnsiTheme="majorBidi" w:cstheme="majorBidi"/>
          <w:sz w:val="30"/>
          <w:szCs w:val="30"/>
        </w:rPr>
        <w:t>14</w:t>
      </w:r>
      <w:r w:rsidRPr="007F4485">
        <w:rPr>
          <w:rFonts w:asciiTheme="majorBidi" w:hAnsiTheme="majorBidi" w:cstheme="majorBidi"/>
          <w:sz w:val="30"/>
          <w:szCs w:val="30"/>
        </w:rPr>
        <w:tab/>
      </w:r>
      <w:r w:rsidRPr="007F4485">
        <w:rPr>
          <w:rFonts w:asciiTheme="majorBidi" w:hAnsiTheme="majorBidi" w:cstheme="majorBidi" w:hint="cs"/>
          <w:sz w:val="30"/>
          <w:szCs w:val="30"/>
          <w:cs/>
        </w:rPr>
        <w:t>เรื่องอื่น</w:t>
      </w:r>
    </w:p>
    <w:p w14:paraId="39620FB9" w14:textId="77777777" w:rsidR="00311465" w:rsidRDefault="00311465" w:rsidP="00311465">
      <w:pPr>
        <w:pStyle w:val="acctmergecolhdg"/>
        <w:spacing w:line="240" w:lineRule="auto"/>
        <w:ind w:left="540" w:right="45"/>
        <w:jc w:val="thaiDistribute"/>
        <w:rPr>
          <w:rFonts w:ascii="Angsana New" w:hAnsi="Angsana New" w:cs="Angsana New"/>
          <w:b w:val="0"/>
          <w:bCs/>
          <w:sz w:val="30"/>
          <w:szCs w:val="30"/>
        </w:rPr>
      </w:pPr>
    </w:p>
    <w:p w14:paraId="1DF163D1" w14:textId="3552ED09" w:rsidR="00487377" w:rsidRDefault="00311465" w:rsidP="00311465">
      <w:pPr>
        <w:pStyle w:val="acctmergecolhdg"/>
        <w:spacing w:line="240" w:lineRule="auto"/>
        <w:ind w:left="540" w:right="45"/>
        <w:jc w:val="thaiDistribute"/>
        <w:rPr>
          <w:rFonts w:asciiTheme="majorBidi" w:hAnsiTheme="majorBidi" w:cs="Angsana New"/>
          <w:b w:val="0"/>
          <w:spacing w:val="-4"/>
          <w:sz w:val="30"/>
          <w:szCs w:val="30"/>
          <w:lang w:val="en-US" w:bidi="th-TH"/>
        </w:rPr>
      </w:pP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เมื่อวันที่</w:t>
      </w:r>
      <w:r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12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 เมษายน</w:t>
      </w:r>
      <w:r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256</w:t>
      </w:r>
      <w:r w:rsidR="00095E65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6</w:t>
      </w:r>
      <w:r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บริษัท</w:t>
      </w:r>
      <w:r w:rsidR="009D0FFD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ซีพีเอฟ โกลบอล ฟู้ด โซลูชั่น จำกัด (มหาชน</w:t>
      </w:r>
      <w:r w:rsidR="005424FD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)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 </w:t>
      </w:r>
      <w:r w:rsidR="005424FD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(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“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 xml:space="preserve">CPFGS”) 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ซึ่งเป็นบริษัทย่อยทางตรงและทางอ้อมที่บริษัทถือหุ้นในสัดส่วนร้อยละ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 xml:space="preserve"> 99.98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 ได้ยื่นคําขออนุญาตและยื่นแบบแสดงรายการข้อมูลการเสนอขายหลักทรัพย์และร่างหนังสือชี้ชวนเพื่อการเสนอขายหุ้นสามัญที่ออกใหม่ต่อประชาชนเป็นครั้งแรก</w:t>
      </w:r>
      <w:r w:rsidR="0015321D">
        <w:rPr>
          <w:rFonts w:asciiTheme="majorBidi" w:hAnsiTheme="majorBidi" w:cstheme="majorBidi"/>
          <w:b w:val="0"/>
          <w:spacing w:val="-4"/>
          <w:sz w:val="30"/>
          <w:szCs w:val="30"/>
          <w:lang w:val="en-US"/>
        </w:rPr>
        <w:t xml:space="preserve"> (“IPO”) </w:t>
      </w:r>
      <w:r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ต่อสํานักงานคณะกรรมการกํากับหลักทรัพย์และตลาดหลักทรัพย์</w:t>
      </w:r>
      <w:r w:rsidR="00324EEF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ซึ่งได้รับอนุ</w:t>
      </w:r>
      <w:r w:rsidR="00837219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ญาต</w:t>
      </w:r>
      <w:r w:rsidR="0038452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="00487377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22 </w:t>
      </w:r>
      <w:r w:rsidR="00487377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กันยายน </w:t>
      </w:r>
      <w:r w:rsidR="00487377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2566 </w:t>
      </w:r>
      <w:r w:rsidR="00487377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โดย</w:t>
      </w:r>
      <w:r w:rsidR="00C41F1E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C41F1E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CPFGS</w:t>
      </w:r>
      <w:r w:rsidR="002A0416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จะ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เสนอขายหุ้นสามัญจํานวนไม่เกิน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500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>,0</w:t>
      </w:r>
      <w:r w:rsidR="00EF2FFD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1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>0,000</w:t>
      </w:r>
      <w:r w:rsidR="002A041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 หุ้น</w:t>
      </w:r>
      <w:r w:rsidR="003D32D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</w:t>
      </w:r>
      <w:r w:rsidR="00BA77AA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ประกอบด้วย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การเสนอขายหุ้นสามัญที่ออกใหม่ของ 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 xml:space="preserve">CPFGS 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จํานวนไม่เกิน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lang w:val="en-US" w:bidi="th-TH"/>
        </w:rPr>
        <w:t xml:space="preserve"> 66,700,000</w:t>
      </w:r>
      <w:r w:rsidR="009519C6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 xml:space="preserve"> หุ้น</w:t>
      </w:r>
      <w:r w:rsidR="00DC33AC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และ</w:t>
      </w:r>
      <w:r w:rsidR="00ED602F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การเสนอขาย</w:t>
      </w:r>
      <w:r w:rsidR="00DC08BA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/>
        </w:rPr>
        <w:t>หุ้นสามัญ</w:t>
      </w:r>
      <w:r w:rsidR="00BC0170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ใน</w:t>
      </w:r>
      <w:r w:rsidR="00C53E5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CPFGS </w:t>
      </w:r>
      <w:r w:rsidR="001C547B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บางส่วนที่ถือโดยบริษัทและบริษัทย่อยแห่งหนึ่งจํานวนไม่เกิน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8A5E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316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,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>655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,</w:t>
      </w:r>
      <w:r w:rsidR="00675A1D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000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C547B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หุ้น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C547B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และ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8A5E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116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,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>655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,</w:t>
      </w:r>
      <w:r w:rsidR="008A5E7B" w:rsidRPr="008A5E7B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000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C547B" w:rsidRPr="008A5E7B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หุ้น</w:t>
      </w:r>
      <w:r w:rsidR="00B3157A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ตามลำดับ ทั้งนี้มูลค่าหุ้นที่ตราไว้หุ้นละ </w:t>
      </w:r>
      <w:r w:rsidR="00B3157A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0.</w:t>
      </w:r>
      <w:r w:rsidR="00214FA8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5</w:t>
      </w:r>
      <w:r w:rsidR="00B3157A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 xml:space="preserve"> บาท</w:t>
      </w:r>
      <w:r w:rsidR="001C547B" w:rsidRPr="008A5E7B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5E4B81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br/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โดยภายหลังการเสนอขายหุ้น</w:t>
      </w:r>
      <w:r w:rsidR="005E4B81">
        <w:rPr>
          <w:rFonts w:asciiTheme="majorBidi" w:hAnsiTheme="majorBidi" w:cs="Angsana New"/>
          <w:b w:val="0"/>
          <w:spacing w:val="-4"/>
          <w:sz w:val="30"/>
          <w:szCs w:val="30"/>
          <w:lang w:val="en-US" w:bidi="th-TH"/>
        </w:rPr>
        <w:t xml:space="preserve"> IPO </w:t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เสร็จสมบูรณ์</w:t>
      </w:r>
      <w:r w:rsidR="00406768" w:rsidRPr="00406768">
        <w:rPr>
          <w:rFonts w:asciiTheme="majorBidi" w:hAnsiTheme="majorBidi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สัดส่วนการถือหุ้นรวมของกลุ่มบริษัทจะไม่น้อยกว่าร้อยละ</w:t>
      </w:r>
      <w:r w:rsidR="00406768" w:rsidRPr="00406768">
        <w:rPr>
          <w:rFonts w:asciiTheme="majorBidi" w:hAnsiTheme="majorBidi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214FA8">
        <w:rPr>
          <w:rFonts w:asciiTheme="majorBidi" w:hAnsiTheme="majorBidi" w:cs="Angsana New"/>
          <w:b w:val="0"/>
          <w:spacing w:val="-4"/>
          <w:sz w:val="30"/>
          <w:szCs w:val="30"/>
          <w:lang w:val="en-US" w:bidi="th-TH"/>
        </w:rPr>
        <w:t>70</w:t>
      </w:r>
      <w:r w:rsidR="00406768" w:rsidRPr="00406768">
        <w:rPr>
          <w:rFonts w:asciiTheme="majorBidi" w:hAnsiTheme="majorBidi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ของหุ้นสามัญที่ออกและจําหน่ายแล้วทั้งหมดใน</w:t>
      </w:r>
      <w:r w:rsidR="00406768" w:rsidRPr="00406768">
        <w:rPr>
          <w:rFonts w:asciiTheme="majorBidi" w:hAnsiTheme="majorBidi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406768" w:rsidRPr="00406768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CPFGS </w:t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และ</w:t>
      </w:r>
      <w:r w:rsidR="00406768" w:rsidRPr="00406768">
        <w:rPr>
          <w:rFonts w:asciiTheme="majorBidi" w:hAnsiTheme="majorBidi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406768" w:rsidRPr="00406768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CPFGS </w:t>
      </w:r>
      <w:r w:rsidR="00406768" w:rsidRPr="00406768">
        <w:rPr>
          <w:rFonts w:asciiTheme="majorBidi" w:hAnsiTheme="majorBidi" w:cs="Angsana New" w:hint="cs"/>
          <w:b w:val="0"/>
          <w:spacing w:val="-4"/>
          <w:sz w:val="30"/>
          <w:szCs w:val="30"/>
          <w:cs/>
          <w:lang w:val="en-US" w:bidi="th-TH"/>
        </w:rPr>
        <w:t>จะยังคงมีสถานะเป็นบริษัทย่อยของกลุ่มบริษัท</w:t>
      </w:r>
    </w:p>
    <w:p w14:paraId="064F2ED4" w14:textId="77777777" w:rsidR="00406768" w:rsidRDefault="00406768" w:rsidP="00311465">
      <w:pPr>
        <w:pStyle w:val="acctmergecolhdg"/>
        <w:spacing w:line="240" w:lineRule="auto"/>
        <w:ind w:left="540" w:right="45"/>
        <w:jc w:val="thaiDistribute"/>
        <w:rPr>
          <w:rFonts w:asciiTheme="majorBidi" w:hAnsiTheme="majorBidi" w:cs="Angsana New"/>
          <w:b w:val="0"/>
          <w:spacing w:val="-4"/>
          <w:sz w:val="30"/>
          <w:szCs w:val="30"/>
          <w:lang w:val="en-US" w:bidi="th-TH"/>
        </w:rPr>
      </w:pPr>
    </w:p>
    <w:p w14:paraId="69E710FB" w14:textId="72222632" w:rsidR="005771C7" w:rsidRPr="00283726" w:rsidRDefault="005771C7" w:rsidP="005771C7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F4485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5</w:t>
      </w:r>
      <w:r w:rsidRPr="007F4485">
        <w:rPr>
          <w:rFonts w:asciiTheme="majorBidi" w:hAnsiTheme="majorBidi" w:cstheme="majorBidi"/>
          <w:sz w:val="30"/>
          <w:szCs w:val="30"/>
        </w:rPr>
        <w:tab/>
      </w:r>
      <w:r w:rsidRPr="005771C7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เหตุการณ์ภายหลังรอบระยะเวลาที่รายงาน</w:t>
      </w:r>
    </w:p>
    <w:p w14:paraId="56327CB5" w14:textId="77777777" w:rsidR="005771C7" w:rsidRDefault="005771C7" w:rsidP="00311465">
      <w:pPr>
        <w:pStyle w:val="acctmergecolhdg"/>
        <w:spacing w:line="240" w:lineRule="auto"/>
        <w:ind w:left="540" w:right="45"/>
        <w:jc w:val="thaiDistribute"/>
        <w:rPr>
          <w:rFonts w:asciiTheme="majorBidi" w:hAnsiTheme="majorBidi" w:cs="Angsana New"/>
          <w:b w:val="0"/>
          <w:spacing w:val="-4"/>
          <w:sz w:val="30"/>
          <w:szCs w:val="30"/>
          <w:lang w:val="en-US" w:bidi="th-TH"/>
        </w:rPr>
      </w:pPr>
    </w:p>
    <w:p w14:paraId="4ED6ADD7" w14:textId="229E25AC" w:rsidR="00406768" w:rsidRPr="000E5787" w:rsidRDefault="000E5787" w:rsidP="000E5787">
      <w:pPr>
        <w:pStyle w:val="acctmergecolhdg"/>
        <w:spacing w:line="240" w:lineRule="auto"/>
        <w:ind w:left="540" w:right="45"/>
        <w:jc w:val="thaiDistribute"/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</w:pP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ในเดือนตุลาคม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2566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บริษัทเข้าทำสัญญาซื้อขายเงินลงทุนทั้งหมดใน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proofErr w:type="spellStart"/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Stesha</w:t>
      </w:r>
      <w:proofErr w:type="spellEnd"/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LLC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ซึ่งเป็นบริษัทย่อยที่บริษัทถือหุ้นทางอ้อมในสัดส่วนร้อยละ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99.99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จาก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CPF Netherlands B.V. (“CPFN”)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ซึ่งเป็นบริษัทย่อยทางตรงที่บริษัทถือหุ้นในสัดส่วนร้อยละ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99.99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เป็นจำนวนเงิน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678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ล้านเหรียญสหรัฐ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หรือเทียบเท่าประมาณ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24,</w:t>
      </w:r>
      <w:r w:rsidR="00523A9E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849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ล้านบาท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โดยชำระค่าหุ้นดังกล่าวด้วยการหักกลบลบหนี้</w:t>
      </w:r>
      <w:r w:rsidR="00533CDF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กับเงินรับ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จากการลดทุนใน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CPFN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ทั้งนี้ภายหลังการเข้าทำรายการดังกล่าว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proofErr w:type="spellStart"/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>Stesha</w:t>
      </w:r>
      <w:proofErr w:type="spellEnd"/>
      <w:r w:rsidRPr="000E5787"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 xml:space="preserve"> LLC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จะมีสถานะเป็นบริษัทย่อยทางตรงของบริษัท</w:t>
      </w:r>
      <w:r w:rsidRPr="000E5787">
        <w:rPr>
          <w:rFonts w:asciiTheme="majorBidi" w:hAnsiTheme="majorBidi" w:cstheme="majorBidi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0E5787">
        <w:rPr>
          <w:rFonts w:asciiTheme="majorBidi" w:hAnsiTheme="majorBidi" w:cstheme="majorBidi" w:hint="cs"/>
          <w:b w:val="0"/>
          <w:spacing w:val="-4"/>
          <w:sz w:val="30"/>
          <w:szCs w:val="30"/>
          <w:cs/>
          <w:lang w:val="en-US" w:bidi="th-TH"/>
        </w:rPr>
        <w:t>และไม่มีผลกระทบต่องบการเงินรวม</w:t>
      </w:r>
    </w:p>
    <w:p w14:paraId="754B271D" w14:textId="77777777" w:rsidR="00AE5236" w:rsidRDefault="00AE5236" w:rsidP="000E5787">
      <w:pPr>
        <w:pStyle w:val="acctmergecolhdg"/>
        <w:spacing w:line="240" w:lineRule="auto"/>
        <w:ind w:left="54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4AD1A143" w14:textId="2EAD7A77" w:rsidR="00AE5236" w:rsidRPr="00A944EA" w:rsidRDefault="00AE5236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DFB0FC8" w14:textId="77777777" w:rsidR="00B0537E" w:rsidRDefault="00B0537E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p w14:paraId="3EFB3A47" w14:textId="77777777" w:rsidR="00380798" w:rsidRDefault="00380798" w:rsidP="008E0467">
      <w:pPr>
        <w:pStyle w:val="acctmergecolhdg"/>
        <w:spacing w:line="240" w:lineRule="auto"/>
        <w:ind w:left="1080" w:right="45" w:hanging="540"/>
        <w:jc w:val="thaiDistribute"/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</w:pPr>
    </w:p>
    <w:sectPr w:rsidR="00380798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2614E" w14:textId="77777777" w:rsidR="009002EC" w:rsidRDefault="009002EC" w:rsidP="004956B4">
      <w:r>
        <w:separator/>
      </w:r>
    </w:p>
  </w:endnote>
  <w:endnote w:type="continuationSeparator" w:id="0">
    <w:p w14:paraId="4ACA905C" w14:textId="77777777" w:rsidR="009002EC" w:rsidRDefault="009002EC" w:rsidP="004956B4">
      <w:r>
        <w:continuationSeparator/>
      </w:r>
    </w:p>
  </w:endnote>
  <w:endnote w:type="continuationNotice" w:id="1">
    <w:p w14:paraId="1BAA9606" w14:textId="77777777" w:rsidR="009002EC" w:rsidRDefault="009002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7C31C" w14:textId="10D710B1" w:rsidR="005F648B" w:rsidRPr="00E74A37" w:rsidRDefault="007315FC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F7278" w14:textId="77777777" w:rsidR="009002EC" w:rsidRDefault="009002EC" w:rsidP="004956B4">
      <w:r>
        <w:separator/>
      </w:r>
    </w:p>
  </w:footnote>
  <w:footnote w:type="continuationSeparator" w:id="0">
    <w:p w14:paraId="65AB2327" w14:textId="77777777" w:rsidR="009002EC" w:rsidRDefault="009002EC" w:rsidP="004956B4">
      <w:r>
        <w:continuationSeparator/>
      </w:r>
    </w:p>
  </w:footnote>
  <w:footnote w:type="continuationNotice" w:id="1">
    <w:p w14:paraId="00F7BDB6" w14:textId="77777777" w:rsidR="009002EC" w:rsidRDefault="009002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A345384" w14:textId="5C581E24" w:rsidR="006A05E0" w:rsidRPr="0018399C" w:rsidRDefault="006A05E0" w:rsidP="006A05E0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243E93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243E93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6A05E0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A497256" w14:textId="7F51184C" w:rsidR="00D44076" w:rsidRPr="0018399C" w:rsidRDefault="00D44076" w:rsidP="00D44076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7C49F0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C49F0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EB416BF" w14:textId="1918C44E" w:rsidR="00D44076" w:rsidRPr="0018399C" w:rsidRDefault="00D44076" w:rsidP="00D44076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C16E3E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="00C16E3E" w:rsidRPr="00C16E3E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C16E3E" w:rsidRPr="00C16E3E">
      <w:rPr>
        <w:rFonts w:asciiTheme="majorBidi" w:hAnsiTheme="majorBidi" w:cs="Angsana New" w:hint="cs"/>
        <w:b/>
        <w:bCs/>
        <w:sz w:val="32"/>
        <w:szCs w:val="32"/>
        <w:cs/>
      </w:rPr>
      <w:t>กันยายน</w:t>
    </w:r>
    <w:r w:rsidR="00C16E3E" w:rsidRPr="00C16E3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6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F41E9"/>
    <w:multiLevelType w:val="hybridMultilevel"/>
    <w:tmpl w:val="EBB4F924"/>
    <w:lvl w:ilvl="0" w:tplc="C50AB868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8F348D1"/>
    <w:multiLevelType w:val="hybridMultilevel"/>
    <w:tmpl w:val="BAE0BBB2"/>
    <w:lvl w:ilvl="0" w:tplc="4D1A59A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B4DD4"/>
    <w:multiLevelType w:val="hybridMultilevel"/>
    <w:tmpl w:val="93662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1320298"/>
    <w:multiLevelType w:val="hybridMultilevel"/>
    <w:tmpl w:val="240097DE"/>
    <w:lvl w:ilvl="0" w:tplc="41B65908">
      <w:start w:val="1"/>
      <w:numFmt w:val="decimal"/>
      <w:lvlText w:val="%1)"/>
      <w:lvlJc w:val="left"/>
      <w:pPr>
        <w:ind w:left="246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66" w:hanging="360"/>
      </w:pPr>
    </w:lvl>
    <w:lvl w:ilvl="2" w:tplc="0409001B" w:tentative="1">
      <w:start w:val="1"/>
      <w:numFmt w:val="lowerRoman"/>
      <w:lvlText w:val="%3."/>
      <w:lvlJc w:val="right"/>
      <w:pPr>
        <w:ind w:left="1686" w:hanging="180"/>
      </w:pPr>
    </w:lvl>
    <w:lvl w:ilvl="3" w:tplc="0409000F" w:tentative="1">
      <w:start w:val="1"/>
      <w:numFmt w:val="decimal"/>
      <w:lvlText w:val="%4."/>
      <w:lvlJc w:val="left"/>
      <w:pPr>
        <w:ind w:left="2406" w:hanging="360"/>
      </w:pPr>
    </w:lvl>
    <w:lvl w:ilvl="4" w:tplc="04090019" w:tentative="1">
      <w:start w:val="1"/>
      <w:numFmt w:val="lowerLetter"/>
      <w:lvlText w:val="%5."/>
      <w:lvlJc w:val="left"/>
      <w:pPr>
        <w:ind w:left="3126" w:hanging="360"/>
      </w:pPr>
    </w:lvl>
    <w:lvl w:ilvl="5" w:tplc="0409001B" w:tentative="1">
      <w:start w:val="1"/>
      <w:numFmt w:val="lowerRoman"/>
      <w:lvlText w:val="%6."/>
      <w:lvlJc w:val="right"/>
      <w:pPr>
        <w:ind w:left="3846" w:hanging="180"/>
      </w:pPr>
    </w:lvl>
    <w:lvl w:ilvl="6" w:tplc="0409000F" w:tentative="1">
      <w:start w:val="1"/>
      <w:numFmt w:val="decimal"/>
      <w:lvlText w:val="%7."/>
      <w:lvlJc w:val="left"/>
      <w:pPr>
        <w:ind w:left="4566" w:hanging="360"/>
      </w:pPr>
    </w:lvl>
    <w:lvl w:ilvl="7" w:tplc="04090019" w:tentative="1">
      <w:start w:val="1"/>
      <w:numFmt w:val="lowerLetter"/>
      <w:lvlText w:val="%8."/>
      <w:lvlJc w:val="left"/>
      <w:pPr>
        <w:ind w:left="5286" w:hanging="360"/>
      </w:pPr>
    </w:lvl>
    <w:lvl w:ilvl="8" w:tplc="0409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10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6772C1E"/>
    <w:multiLevelType w:val="hybridMultilevel"/>
    <w:tmpl w:val="C31C8F5E"/>
    <w:lvl w:ilvl="0" w:tplc="BD4453B6">
      <w:start w:val="1"/>
      <w:numFmt w:val="decimal"/>
      <w:lvlText w:val="%1)"/>
      <w:lvlJc w:val="left"/>
      <w:pPr>
        <w:ind w:left="240" w:hanging="360"/>
      </w:pPr>
      <w:rPr>
        <w:rFonts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3" w15:restartNumberingAfterBreak="0">
    <w:nsid w:val="3BF436C5"/>
    <w:multiLevelType w:val="hybridMultilevel"/>
    <w:tmpl w:val="32CC4424"/>
    <w:lvl w:ilvl="0" w:tplc="6FF80AA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41970972"/>
    <w:multiLevelType w:val="hybridMultilevel"/>
    <w:tmpl w:val="DE62D8C6"/>
    <w:lvl w:ilvl="0" w:tplc="C16848B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612E7A58"/>
    <w:multiLevelType w:val="hybridMultilevel"/>
    <w:tmpl w:val="290890B8"/>
    <w:lvl w:ilvl="0" w:tplc="DFAA1B7E">
      <w:start w:val="1"/>
      <w:numFmt w:val="decimal"/>
      <w:lvlText w:val="%1)"/>
      <w:lvlJc w:val="left"/>
      <w:pPr>
        <w:ind w:left="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6" w:hanging="360"/>
      </w:pPr>
    </w:lvl>
    <w:lvl w:ilvl="2" w:tplc="0409001B" w:tentative="1">
      <w:start w:val="1"/>
      <w:numFmt w:val="lowerRoman"/>
      <w:lvlText w:val="%3."/>
      <w:lvlJc w:val="right"/>
      <w:pPr>
        <w:ind w:left="1686" w:hanging="180"/>
      </w:pPr>
    </w:lvl>
    <w:lvl w:ilvl="3" w:tplc="0409000F" w:tentative="1">
      <w:start w:val="1"/>
      <w:numFmt w:val="decimal"/>
      <w:lvlText w:val="%4."/>
      <w:lvlJc w:val="left"/>
      <w:pPr>
        <w:ind w:left="2406" w:hanging="360"/>
      </w:pPr>
    </w:lvl>
    <w:lvl w:ilvl="4" w:tplc="04090019" w:tentative="1">
      <w:start w:val="1"/>
      <w:numFmt w:val="lowerLetter"/>
      <w:lvlText w:val="%5."/>
      <w:lvlJc w:val="left"/>
      <w:pPr>
        <w:ind w:left="3126" w:hanging="360"/>
      </w:pPr>
    </w:lvl>
    <w:lvl w:ilvl="5" w:tplc="0409001B" w:tentative="1">
      <w:start w:val="1"/>
      <w:numFmt w:val="lowerRoman"/>
      <w:lvlText w:val="%6."/>
      <w:lvlJc w:val="right"/>
      <w:pPr>
        <w:ind w:left="3846" w:hanging="180"/>
      </w:pPr>
    </w:lvl>
    <w:lvl w:ilvl="6" w:tplc="0409000F" w:tentative="1">
      <w:start w:val="1"/>
      <w:numFmt w:val="decimal"/>
      <w:lvlText w:val="%7."/>
      <w:lvlJc w:val="left"/>
      <w:pPr>
        <w:ind w:left="4566" w:hanging="360"/>
      </w:pPr>
    </w:lvl>
    <w:lvl w:ilvl="7" w:tplc="04090019" w:tentative="1">
      <w:start w:val="1"/>
      <w:numFmt w:val="lowerLetter"/>
      <w:lvlText w:val="%8."/>
      <w:lvlJc w:val="left"/>
      <w:pPr>
        <w:ind w:left="5286" w:hanging="360"/>
      </w:pPr>
    </w:lvl>
    <w:lvl w:ilvl="8" w:tplc="0409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18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11"/>
  </w:num>
  <w:num w:numId="2" w16cid:durableId="548996655">
    <w:abstractNumId w:val="1"/>
  </w:num>
  <w:num w:numId="3" w16cid:durableId="1304701675">
    <w:abstractNumId w:val="10"/>
  </w:num>
  <w:num w:numId="4" w16cid:durableId="528564929">
    <w:abstractNumId w:val="3"/>
  </w:num>
  <w:num w:numId="5" w16cid:durableId="18311918">
    <w:abstractNumId w:val="20"/>
  </w:num>
  <w:num w:numId="6" w16cid:durableId="1969629683">
    <w:abstractNumId w:val="18"/>
  </w:num>
  <w:num w:numId="7" w16cid:durableId="10491848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4"/>
  </w:num>
  <w:num w:numId="9" w16cid:durableId="827669811">
    <w:abstractNumId w:val="8"/>
  </w:num>
  <w:num w:numId="10" w16cid:durableId="1739940139">
    <w:abstractNumId w:val="19"/>
  </w:num>
  <w:num w:numId="11" w16cid:durableId="342636331">
    <w:abstractNumId w:val="7"/>
  </w:num>
  <w:num w:numId="12" w16cid:durableId="777794263">
    <w:abstractNumId w:val="2"/>
  </w:num>
  <w:num w:numId="13" w16cid:durableId="865606614">
    <w:abstractNumId w:val="6"/>
  </w:num>
  <w:num w:numId="14" w16cid:durableId="219220380">
    <w:abstractNumId w:val="4"/>
  </w:num>
  <w:num w:numId="15" w16cid:durableId="783884938">
    <w:abstractNumId w:val="13"/>
  </w:num>
  <w:num w:numId="16" w16cid:durableId="1823547269">
    <w:abstractNumId w:val="0"/>
  </w:num>
  <w:num w:numId="17" w16cid:durableId="1609199792">
    <w:abstractNumId w:val="15"/>
  </w:num>
  <w:num w:numId="18" w16cid:durableId="1595090264">
    <w:abstractNumId w:val="12"/>
  </w:num>
  <w:num w:numId="19" w16cid:durableId="259678728">
    <w:abstractNumId w:val="9"/>
  </w:num>
  <w:num w:numId="20" w16cid:durableId="1640186539">
    <w:abstractNumId w:val="5"/>
  </w:num>
  <w:num w:numId="21" w16cid:durableId="157766946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448"/>
    <w:rsid w:val="000004A2"/>
    <w:rsid w:val="00000599"/>
    <w:rsid w:val="000008DB"/>
    <w:rsid w:val="00000910"/>
    <w:rsid w:val="0000091F"/>
    <w:rsid w:val="000009D6"/>
    <w:rsid w:val="00000A67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CB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3A5"/>
    <w:rsid w:val="0000278F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38"/>
    <w:rsid w:val="00004C67"/>
    <w:rsid w:val="00004C6C"/>
    <w:rsid w:val="00004D05"/>
    <w:rsid w:val="00004FBF"/>
    <w:rsid w:val="0000504F"/>
    <w:rsid w:val="00005053"/>
    <w:rsid w:val="000050BC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1CD"/>
    <w:rsid w:val="0000620C"/>
    <w:rsid w:val="00006276"/>
    <w:rsid w:val="00006607"/>
    <w:rsid w:val="000066BE"/>
    <w:rsid w:val="000068AA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6F0"/>
    <w:rsid w:val="00007869"/>
    <w:rsid w:val="00007A27"/>
    <w:rsid w:val="0001003F"/>
    <w:rsid w:val="000101A0"/>
    <w:rsid w:val="000102A1"/>
    <w:rsid w:val="0001032C"/>
    <w:rsid w:val="0001036E"/>
    <w:rsid w:val="00010613"/>
    <w:rsid w:val="0001084C"/>
    <w:rsid w:val="00010908"/>
    <w:rsid w:val="00010911"/>
    <w:rsid w:val="00010A3F"/>
    <w:rsid w:val="00010CB2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AE7"/>
    <w:rsid w:val="00011CCD"/>
    <w:rsid w:val="00011E28"/>
    <w:rsid w:val="00011F81"/>
    <w:rsid w:val="00012000"/>
    <w:rsid w:val="00012007"/>
    <w:rsid w:val="000121C9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52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637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317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70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04"/>
    <w:rsid w:val="0002005D"/>
    <w:rsid w:val="000201E9"/>
    <w:rsid w:val="00020377"/>
    <w:rsid w:val="0002041F"/>
    <w:rsid w:val="00020428"/>
    <w:rsid w:val="00020520"/>
    <w:rsid w:val="000206B1"/>
    <w:rsid w:val="000207B6"/>
    <w:rsid w:val="000207D0"/>
    <w:rsid w:val="00020955"/>
    <w:rsid w:val="00020AAD"/>
    <w:rsid w:val="00020C37"/>
    <w:rsid w:val="00020C9C"/>
    <w:rsid w:val="00020DF6"/>
    <w:rsid w:val="00020EE6"/>
    <w:rsid w:val="00020FB1"/>
    <w:rsid w:val="00021040"/>
    <w:rsid w:val="0002106F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C0B"/>
    <w:rsid w:val="00021CF5"/>
    <w:rsid w:val="00021D22"/>
    <w:rsid w:val="00021E14"/>
    <w:rsid w:val="00021ECF"/>
    <w:rsid w:val="00021FFF"/>
    <w:rsid w:val="00022004"/>
    <w:rsid w:val="00022029"/>
    <w:rsid w:val="0002243A"/>
    <w:rsid w:val="000226E3"/>
    <w:rsid w:val="000227B0"/>
    <w:rsid w:val="00022819"/>
    <w:rsid w:val="0002282F"/>
    <w:rsid w:val="00022851"/>
    <w:rsid w:val="00022982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721"/>
    <w:rsid w:val="00024810"/>
    <w:rsid w:val="00024B70"/>
    <w:rsid w:val="00024B97"/>
    <w:rsid w:val="00024C24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5FE6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46"/>
    <w:rsid w:val="00026C83"/>
    <w:rsid w:val="00026CBE"/>
    <w:rsid w:val="000270A7"/>
    <w:rsid w:val="000270AD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ABE"/>
    <w:rsid w:val="00030B08"/>
    <w:rsid w:val="00030C01"/>
    <w:rsid w:val="00030C95"/>
    <w:rsid w:val="00030E5C"/>
    <w:rsid w:val="00030EF5"/>
    <w:rsid w:val="00031182"/>
    <w:rsid w:val="000311B1"/>
    <w:rsid w:val="00031288"/>
    <w:rsid w:val="00031375"/>
    <w:rsid w:val="000313AE"/>
    <w:rsid w:val="00031575"/>
    <w:rsid w:val="000315A7"/>
    <w:rsid w:val="000315E2"/>
    <w:rsid w:val="000319CD"/>
    <w:rsid w:val="00031A23"/>
    <w:rsid w:val="00031AD8"/>
    <w:rsid w:val="00031BD4"/>
    <w:rsid w:val="00031C38"/>
    <w:rsid w:val="00031C5D"/>
    <w:rsid w:val="00031E09"/>
    <w:rsid w:val="00031E74"/>
    <w:rsid w:val="00031EEC"/>
    <w:rsid w:val="00031F36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197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6A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A11"/>
    <w:rsid w:val="00034AB1"/>
    <w:rsid w:val="00034BEA"/>
    <w:rsid w:val="00034E51"/>
    <w:rsid w:val="00035257"/>
    <w:rsid w:val="00035270"/>
    <w:rsid w:val="000353D9"/>
    <w:rsid w:val="00035438"/>
    <w:rsid w:val="0003552A"/>
    <w:rsid w:val="000356CC"/>
    <w:rsid w:val="0003578C"/>
    <w:rsid w:val="000357EA"/>
    <w:rsid w:val="00035AA5"/>
    <w:rsid w:val="00035BBD"/>
    <w:rsid w:val="00035CAF"/>
    <w:rsid w:val="00036113"/>
    <w:rsid w:val="000363DB"/>
    <w:rsid w:val="00036643"/>
    <w:rsid w:val="000367BF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30"/>
    <w:rsid w:val="0004098A"/>
    <w:rsid w:val="00040A8B"/>
    <w:rsid w:val="00040D31"/>
    <w:rsid w:val="00040E6F"/>
    <w:rsid w:val="00040E9E"/>
    <w:rsid w:val="00040FF1"/>
    <w:rsid w:val="00041224"/>
    <w:rsid w:val="000412C6"/>
    <w:rsid w:val="000412DE"/>
    <w:rsid w:val="000412E7"/>
    <w:rsid w:val="00041512"/>
    <w:rsid w:val="00041555"/>
    <w:rsid w:val="000417B4"/>
    <w:rsid w:val="000417C2"/>
    <w:rsid w:val="000418C1"/>
    <w:rsid w:val="00041B9F"/>
    <w:rsid w:val="00041CDB"/>
    <w:rsid w:val="00041CF2"/>
    <w:rsid w:val="00041DE0"/>
    <w:rsid w:val="00041EE4"/>
    <w:rsid w:val="00041F62"/>
    <w:rsid w:val="00041FC5"/>
    <w:rsid w:val="000421EE"/>
    <w:rsid w:val="000422D2"/>
    <w:rsid w:val="000423AF"/>
    <w:rsid w:val="000423B6"/>
    <w:rsid w:val="00042480"/>
    <w:rsid w:val="0004267E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3EBE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03"/>
    <w:rsid w:val="000448A0"/>
    <w:rsid w:val="000448DD"/>
    <w:rsid w:val="000448DF"/>
    <w:rsid w:val="00044A0F"/>
    <w:rsid w:val="00044C1C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36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59"/>
    <w:rsid w:val="00046189"/>
    <w:rsid w:val="00046358"/>
    <w:rsid w:val="0004641F"/>
    <w:rsid w:val="00046583"/>
    <w:rsid w:val="0004660E"/>
    <w:rsid w:val="00046898"/>
    <w:rsid w:val="000468A5"/>
    <w:rsid w:val="000468DB"/>
    <w:rsid w:val="00046C24"/>
    <w:rsid w:val="00046C48"/>
    <w:rsid w:val="00046D78"/>
    <w:rsid w:val="00046DFA"/>
    <w:rsid w:val="00046E06"/>
    <w:rsid w:val="00046F57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5D7"/>
    <w:rsid w:val="0005066C"/>
    <w:rsid w:val="000506F1"/>
    <w:rsid w:val="000507A8"/>
    <w:rsid w:val="00050851"/>
    <w:rsid w:val="00050953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973"/>
    <w:rsid w:val="00051A07"/>
    <w:rsid w:val="00051B92"/>
    <w:rsid w:val="00051C56"/>
    <w:rsid w:val="00051C64"/>
    <w:rsid w:val="00051CA7"/>
    <w:rsid w:val="00051F13"/>
    <w:rsid w:val="00051F5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57"/>
    <w:rsid w:val="000541BB"/>
    <w:rsid w:val="000541FD"/>
    <w:rsid w:val="0005432C"/>
    <w:rsid w:val="00054376"/>
    <w:rsid w:val="000543B1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32F"/>
    <w:rsid w:val="0006152B"/>
    <w:rsid w:val="000615D9"/>
    <w:rsid w:val="000616B2"/>
    <w:rsid w:val="00061810"/>
    <w:rsid w:val="00061854"/>
    <w:rsid w:val="000618D8"/>
    <w:rsid w:val="00061A5D"/>
    <w:rsid w:val="00061A92"/>
    <w:rsid w:val="00061DD2"/>
    <w:rsid w:val="00061F8D"/>
    <w:rsid w:val="00061F9F"/>
    <w:rsid w:val="0006200C"/>
    <w:rsid w:val="00062020"/>
    <w:rsid w:val="0006205F"/>
    <w:rsid w:val="0006229F"/>
    <w:rsid w:val="000622B0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6"/>
    <w:rsid w:val="00064DDB"/>
    <w:rsid w:val="00064E2B"/>
    <w:rsid w:val="00064F02"/>
    <w:rsid w:val="00064FDA"/>
    <w:rsid w:val="0006503A"/>
    <w:rsid w:val="00065110"/>
    <w:rsid w:val="000651E6"/>
    <w:rsid w:val="000652A4"/>
    <w:rsid w:val="000653A4"/>
    <w:rsid w:val="00065558"/>
    <w:rsid w:val="00065598"/>
    <w:rsid w:val="00065609"/>
    <w:rsid w:val="0006564F"/>
    <w:rsid w:val="00065650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DEC"/>
    <w:rsid w:val="00065F27"/>
    <w:rsid w:val="00065FC9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E34"/>
    <w:rsid w:val="0006702A"/>
    <w:rsid w:val="0006704C"/>
    <w:rsid w:val="0006741C"/>
    <w:rsid w:val="00067611"/>
    <w:rsid w:val="00067728"/>
    <w:rsid w:val="0006776E"/>
    <w:rsid w:val="00067770"/>
    <w:rsid w:val="000677F1"/>
    <w:rsid w:val="00067865"/>
    <w:rsid w:val="00067BB3"/>
    <w:rsid w:val="00067C15"/>
    <w:rsid w:val="00067C80"/>
    <w:rsid w:val="00067C85"/>
    <w:rsid w:val="00067D18"/>
    <w:rsid w:val="00067D22"/>
    <w:rsid w:val="00067D6A"/>
    <w:rsid w:val="00067ED8"/>
    <w:rsid w:val="00067F23"/>
    <w:rsid w:val="00067FA6"/>
    <w:rsid w:val="00070088"/>
    <w:rsid w:val="00070439"/>
    <w:rsid w:val="0007057C"/>
    <w:rsid w:val="00070589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0FB8"/>
    <w:rsid w:val="000710D8"/>
    <w:rsid w:val="000715CD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BDA"/>
    <w:rsid w:val="00072C0A"/>
    <w:rsid w:val="00072EBE"/>
    <w:rsid w:val="0007302E"/>
    <w:rsid w:val="000730B8"/>
    <w:rsid w:val="000730CF"/>
    <w:rsid w:val="00073262"/>
    <w:rsid w:val="00073343"/>
    <w:rsid w:val="000734E2"/>
    <w:rsid w:val="000735C7"/>
    <w:rsid w:val="0007367C"/>
    <w:rsid w:val="000736A6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CC0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605"/>
    <w:rsid w:val="0007673C"/>
    <w:rsid w:val="00076789"/>
    <w:rsid w:val="0007679B"/>
    <w:rsid w:val="000767A6"/>
    <w:rsid w:val="00076834"/>
    <w:rsid w:val="00076934"/>
    <w:rsid w:val="00076978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49"/>
    <w:rsid w:val="000778E5"/>
    <w:rsid w:val="0007794B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065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9E4"/>
    <w:rsid w:val="00080A65"/>
    <w:rsid w:val="00080AF3"/>
    <w:rsid w:val="00080C30"/>
    <w:rsid w:val="00080C50"/>
    <w:rsid w:val="00080C6A"/>
    <w:rsid w:val="00080C7E"/>
    <w:rsid w:val="00080CD3"/>
    <w:rsid w:val="00080D81"/>
    <w:rsid w:val="00080DB8"/>
    <w:rsid w:val="00080E4B"/>
    <w:rsid w:val="00080F02"/>
    <w:rsid w:val="00080F86"/>
    <w:rsid w:val="0008135A"/>
    <w:rsid w:val="00081411"/>
    <w:rsid w:val="00081429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26"/>
    <w:rsid w:val="00082B84"/>
    <w:rsid w:val="00082BF5"/>
    <w:rsid w:val="00082C4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39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29C"/>
    <w:rsid w:val="00084448"/>
    <w:rsid w:val="00084539"/>
    <w:rsid w:val="000845C0"/>
    <w:rsid w:val="000845C1"/>
    <w:rsid w:val="00084663"/>
    <w:rsid w:val="00084847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4C"/>
    <w:rsid w:val="00086670"/>
    <w:rsid w:val="0008678E"/>
    <w:rsid w:val="00086864"/>
    <w:rsid w:val="00086870"/>
    <w:rsid w:val="000868B6"/>
    <w:rsid w:val="0008691C"/>
    <w:rsid w:val="00086953"/>
    <w:rsid w:val="00086AF2"/>
    <w:rsid w:val="00086CE3"/>
    <w:rsid w:val="00086E8D"/>
    <w:rsid w:val="000871CF"/>
    <w:rsid w:val="0008723C"/>
    <w:rsid w:val="000873D6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E7B"/>
    <w:rsid w:val="00090F05"/>
    <w:rsid w:val="00090FC2"/>
    <w:rsid w:val="0009120E"/>
    <w:rsid w:val="00091501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5D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AA8"/>
    <w:rsid w:val="00094D59"/>
    <w:rsid w:val="00094E6A"/>
    <w:rsid w:val="00094E87"/>
    <w:rsid w:val="00094F78"/>
    <w:rsid w:val="0009507E"/>
    <w:rsid w:val="0009517E"/>
    <w:rsid w:val="000953C8"/>
    <w:rsid w:val="0009544C"/>
    <w:rsid w:val="00095717"/>
    <w:rsid w:val="00095741"/>
    <w:rsid w:val="000957CE"/>
    <w:rsid w:val="00095892"/>
    <w:rsid w:val="000958B8"/>
    <w:rsid w:val="0009597D"/>
    <w:rsid w:val="00095A9B"/>
    <w:rsid w:val="00095DFE"/>
    <w:rsid w:val="00095E65"/>
    <w:rsid w:val="00095EDD"/>
    <w:rsid w:val="00095F3F"/>
    <w:rsid w:val="00095F95"/>
    <w:rsid w:val="00095FDB"/>
    <w:rsid w:val="0009601F"/>
    <w:rsid w:val="00096025"/>
    <w:rsid w:val="000960DA"/>
    <w:rsid w:val="00096282"/>
    <w:rsid w:val="00096312"/>
    <w:rsid w:val="0009634A"/>
    <w:rsid w:val="000967EC"/>
    <w:rsid w:val="00096961"/>
    <w:rsid w:val="00096A89"/>
    <w:rsid w:val="00096B87"/>
    <w:rsid w:val="00096BBA"/>
    <w:rsid w:val="00096BCA"/>
    <w:rsid w:val="00096C8C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5FC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328"/>
    <w:rsid w:val="000A1572"/>
    <w:rsid w:val="000A1623"/>
    <w:rsid w:val="000A164F"/>
    <w:rsid w:val="000A177D"/>
    <w:rsid w:val="000A1783"/>
    <w:rsid w:val="000A1816"/>
    <w:rsid w:val="000A199E"/>
    <w:rsid w:val="000A1DC3"/>
    <w:rsid w:val="000A1E86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34"/>
    <w:rsid w:val="000A2F1E"/>
    <w:rsid w:val="000A30E3"/>
    <w:rsid w:val="000A31BB"/>
    <w:rsid w:val="000A337B"/>
    <w:rsid w:val="000A3466"/>
    <w:rsid w:val="000A3486"/>
    <w:rsid w:val="000A34CA"/>
    <w:rsid w:val="000A358C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29A"/>
    <w:rsid w:val="000A441E"/>
    <w:rsid w:val="000A45F4"/>
    <w:rsid w:val="000A49E8"/>
    <w:rsid w:val="000A4B51"/>
    <w:rsid w:val="000A4B99"/>
    <w:rsid w:val="000A4BD1"/>
    <w:rsid w:val="000A4BE5"/>
    <w:rsid w:val="000A4D63"/>
    <w:rsid w:val="000A4EFE"/>
    <w:rsid w:val="000A4F9C"/>
    <w:rsid w:val="000A5029"/>
    <w:rsid w:val="000A5385"/>
    <w:rsid w:val="000A5596"/>
    <w:rsid w:val="000A5611"/>
    <w:rsid w:val="000A5744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24"/>
    <w:rsid w:val="000A6E9E"/>
    <w:rsid w:val="000A6F2B"/>
    <w:rsid w:val="000A6FB5"/>
    <w:rsid w:val="000A7106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D87"/>
    <w:rsid w:val="000A7E06"/>
    <w:rsid w:val="000A7EF0"/>
    <w:rsid w:val="000A7F01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D8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C7A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8E4"/>
    <w:rsid w:val="000B695E"/>
    <w:rsid w:val="000B6AFB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14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AE5"/>
    <w:rsid w:val="000C0B5B"/>
    <w:rsid w:val="000C0BA6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2E4"/>
    <w:rsid w:val="000C2429"/>
    <w:rsid w:val="000C25A4"/>
    <w:rsid w:val="000C2622"/>
    <w:rsid w:val="000C2732"/>
    <w:rsid w:val="000C286F"/>
    <w:rsid w:val="000C289E"/>
    <w:rsid w:val="000C2A3B"/>
    <w:rsid w:val="000C2B9A"/>
    <w:rsid w:val="000C2C47"/>
    <w:rsid w:val="000C2D8E"/>
    <w:rsid w:val="000C2DEC"/>
    <w:rsid w:val="000C2DFC"/>
    <w:rsid w:val="000C2E8F"/>
    <w:rsid w:val="000C2F34"/>
    <w:rsid w:val="000C2F5C"/>
    <w:rsid w:val="000C2FDA"/>
    <w:rsid w:val="000C319C"/>
    <w:rsid w:val="000C320B"/>
    <w:rsid w:val="000C3211"/>
    <w:rsid w:val="000C3347"/>
    <w:rsid w:val="000C373A"/>
    <w:rsid w:val="000C382A"/>
    <w:rsid w:val="000C3878"/>
    <w:rsid w:val="000C3B41"/>
    <w:rsid w:val="000C3CE6"/>
    <w:rsid w:val="000C3D32"/>
    <w:rsid w:val="000C3E58"/>
    <w:rsid w:val="000C3EEF"/>
    <w:rsid w:val="000C3F24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E55"/>
    <w:rsid w:val="000C4F26"/>
    <w:rsid w:val="000C514D"/>
    <w:rsid w:val="000C51D9"/>
    <w:rsid w:val="000C54FE"/>
    <w:rsid w:val="000C5765"/>
    <w:rsid w:val="000C57CA"/>
    <w:rsid w:val="000C5803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09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37C"/>
    <w:rsid w:val="000C741D"/>
    <w:rsid w:val="000C74A7"/>
    <w:rsid w:val="000C74EE"/>
    <w:rsid w:val="000C75CA"/>
    <w:rsid w:val="000C76A8"/>
    <w:rsid w:val="000C77A2"/>
    <w:rsid w:val="000C77BA"/>
    <w:rsid w:val="000C788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2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9C"/>
    <w:rsid w:val="000D3C97"/>
    <w:rsid w:val="000D3D65"/>
    <w:rsid w:val="000D3E20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C35"/>
    <w:rsid w:val="000D4F06"/>
    <w:rsid w:val="000D5008"/>
    <w:rsid w:val="000D50CC"/>
    <w:rsid w:val="000D512B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287"/>
    <w:rsid w:val="000D65FC"/>
    <w:rsid w:val="000D6971"/>
    <w:rsid w:val="000D6AF0"/>
    <w:rsid w:val="000D6B13"/>
    <w:rsid w:val="000D6B8C"/>
    <w:rsid w:val="000D6BC5"/>
    <w:rsid w:val="000D6C48"/>
    <w:rsid w:val="000D6E27"/>
    <w:rsid w:val="000D6F9B"/>
    <w:rsid w:val="000D701E"/>
    <w:rsid w:val="000D71CC"/>
    <w:rsid w:val="000D72C0"/>
    <w:rsid w:val="000D7313"/>
    <w:rsid w:val="000D765E"/>
    <w:rsid w:val="000D7896"/>
    <w:rsid w:val="000D794E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3EF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926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39E"/>
    <w:rsid w:val="000E444E"/>
    <w:rsid w:val="000E4654"/>
    <w:rsid w:val="000E467B"/>
    <w:rsid w:val="000E480D"/>
    <w:rsid w:val="000E49CB"/>
    <w:rsid w:val="000E4A21"/>
    <w:rsid w:val="000E4BE2"/>
    <w:rsid w:val="000E4CAE"/>
    <w:rsid w:val="000E4D18"/>
    <w:rsid w:val="000E4D88"/>
    <w:rsid w:val="000E4DB3"/>
    <w:rsid w:val="000E4DF2"/>
    <w:rsid w:val="000E504E"/>
    <w:rsid w:val="000E5057"/>
    <w:rsid w:val="000E511E"/>
    <w:rsid w:val="000E53B4"/>
    <w:rsid w:val="000E53DB"/>
    <w:rsid w:val="000E5599"/>
    <w:rsid w:val="000E56C2"/>
    <w:rsid w:val="000E5787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3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D87"/>
    <w:rsid w:val="000E7E13"/>
    <w:rsid w:val="000E7E81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11F"/>
    <w:rsid w:val="000F118E"/>
    <w:rsid w:val="000F17A4"/>
    <w:rsid w:val="000F17EB"/>
    <w:rsid w:val="000F1898"/>
    <w:rsid w:val="000F1A64"/>
    <w:rsid w:val="000F1AC8"/>
    <w:rsid w:val="000F1B64"/>
    <w:rsid w:val="000F1B99"/>
    <w:rsid w:val="000F1C35"/>
    <w:rsid w:val="000F1E6A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556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87F"/>
    <w:rsid w:val="000F4919"/>
    <w:rsid w:val="000F49E3"/>
    <w:rsid w:val="000F4A6D"/>
    <w:rsid w:val="000F4B0D"/>
    <w:rsid w:val="000F4B22"/>
    <w:rsid w:val="000F4BB6"/>
    <w:rsid w:val="000F4EE9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C"/>
    <w:rsid w:val="000F6546"/>
    <w:rsid w:val="000F69DD"/>
    <w:rsid w:val="000F6A2C"/>
    <w:rsid w:val="000F6AD7"/>
    <w:rsid w:val="000F6B0E"/>
    <w:rsid w:val="000F6C64"/>
    <w:rsid w:val="000F6CD8"/>
    <w:rsid w:val="000F6CDE"/>
    <w:rsid w:val="000F6E7F"/>
    <w:rsid w:val="000F6F49"/>
    <w:rsid w:val="000F6FAB"/>
    <w:rsid w:val="000F713E"/>
    <w:rsid w:val="000F721B"/>
    <w:rsid w:val="000F732D"/>
    <w:rsid w:val="000F7498"/>
    <w:rsid w:val="000F75A5"/>
    <w:rsid w:val="000F75DF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4AB"/>
    <w:rsid w:val="00101589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700"/>
    <w:rsid w:val="00103705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4D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EF5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AFF"/>
    <w:rsid w:val="00107B30"/>
    <w:rsid w:val="00107D99"/>
    <w:rsid w:val="00107F97"/>
    <w:rsid w:val="0011000C"/>
    <w:rsid w:val="00110121"/>
    <w:rsid w:val="0011014E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D"/>
    <w:rsid w:val="00113812"/>
    <w:rsid w:val="001138E7"/>
    <w:rsid w:val="00113A9E"/>
    <w:rsid w:val="00113E64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7D3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92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A8"/>
    <w:rsid w:val="001163B7"/>
    <w:rsid w:val="00116421"/>
    <w:rsid w:val="0011653B"/>
    <w:rsid w:val="001165AA"/>
    <w:rsid w:val="001166A4"/>
    <w:rsid w:val="00116B35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3F"/>
    <w:rsid w:val="0011799D"/>
    <w:rsid w:val="00117B45"/>
    <w:rsid w:val="00117CBC"/>
    <w:rsid w:val="00117DD4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1E"/>
    <w:rsid w:val="00120568"/>
    <w:rsid w:val="001205EC"/>
    <w:rsid w:val="001207AC"/>
    <w:rsid w:val="00120847"/>
    <w:rsid w:val="00120912"/>
    <w:rsid w:val="00120980"/>
    <w:rsid w:val="001209B0"/>
    <w:rsid w:val="00120B18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589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3DFA"/>
    <w:rsid w:val="00123E2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BF9"/>
    <w:rsid w:val="00125C60"/>
    <w:rsid w:val="00125CB4"/>
    <w:rsid w:val="00125DB9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18"/>
    <w:rsid w:val="00130667"/>
    <w:rsid w:val="001306CA"/>
    <w:rsid w:val="00130774"/>
    <w:rsid w:val="001307B6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DF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76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40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82"/>
    <w:rsid w:val="001359A4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2FE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4B5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E84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6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0D5"/>
    <w:rsid w:val="00143160"/>
    <w:rsid w:val="0014336A"/>
    <w:rsid w:val="00143594"/>
    <w:rsid w:val="001435F3"/>
    <w:rsid w:val="001439E9"/>
    <w:rsid w:val="00143A49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279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8D9"/>
    <w:rsid w:val="001518DA"/>
    <w:rsid w:val="00151966"/>
    <w:rsid w:val="001519E1"/>
    <w:rsid w:val="00151A35"/>
    <w:rsid w:val="00151C83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523"/>
    <w:rsid w:val="001526E1"/>
    <w:rsid w:val="00152770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8D"/>
    <w:rsid w:val="00152FF0"/>
    <w:rsid w:val="00153113"/>
    <w:rsid w:val="00153193"/>
    <w:rsid w:val="0015321D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E8"/>
    <w:rsid w:val="00154438"/>
    <w:rsid w:val="00154616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6E4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6F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AF"/>
    <w:rsid w:val="00156EB6"/>
    <w:rsid w:val="00157022"/>
    <w:rsid w:val="00157165"/>
    <w:rsid w:val="0015722A"/>
    <w:rsid w:val="001572C5"/>
    <w:rsid w:val="001572F0"/>
    <w:rsid w:val="00157301"/>
    <w:rsid w:val="001573CA"/>
    <w:rsid w:val="001573D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D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36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2A8"/>
    <w:rsid w:val="0016339C"/>
    <w:rsid w:val="001633DE"/>
    <w:rsid w:val="0016352D"/>
    <w:rsid w:val="00163542"/>
    <w:rsid w:val="00163559"/>
    <w:rsid w:val="0016356B"/>
    <w:rsid w:val="00163715"/>
    <w:rsid w:val="00163864"/>
    <w:rsid w:val="00163B2F"/>
    <w:rsid w:val="00163B7B"/>
    <w:rsid w:val="00163B95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CCD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EC5"/>
    <w:rsid w:val="00165F6C"/>
    <w:rsid w:val="001661C5"/>
    <w:rsid w:val="00166205"/>
    <w:rsid w:val="001662E0"/>
    <w:rsid w:val="00166301"/>
    <w:rsid w:val="001663F2"/>
    <w:rsid w:val="0016640D"/>
    <w:rsid w:val="001664D9"/>
    <w:rsid w:val="00166575"/>
    <w:rsid w:val="001665BE"/>
    <w:rsid w:val="00166675"/>
    <w:rsid w:val="0016685D"/>
    <w:rsid w:val="001668CB"/>
    <w:rsid w:val="00166931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42"/>
    <w:rsid w:val="00171254"/>
    <w:rsid w:val="00171301"/>
    <w:rsid w:val="00171385"/>
    <w:rsid w:val="00171538"/>
    <w:rsid w:val="00171551"/>
    <w:rsid w:val="001715B0"/>
    <w:rsid w:val="001717D8"/>
    <w:rsid w:val="00171846"/>
    <w:rsid w:val="0017192F"/>
    <w:rsid w:val="00171CF4"/>
    <w:rsid w:val="00171D05"/>
    <w:rsid w:val="00171E2C"/>
    <w:rsid w:val="00171ED8"/>
    <w:rsid w:val="00172182"/>
    <w:rsid w:val="00172212"/>
    <w:rsid w:val="0017245B"/>
    <w:rsid w:val="001724A9"/>
    <w:rsid w:val="00172568"/>
    <w:rsid w:val="00172645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99"/>
    <w:rsid w:val="001742C1"/>
    <w:rsid w:val="0017461D"/>
    <w:rsid w:val="0017467D"/>
    <w:rsid w:val="001747D3"/>
    <w:rsid w:val="0017480D"/>
    <w:rsid w:val="00174830"/>
    <w:rsid w:val="00174847"/>
    <w:rsid w:val="00174C94"/>
    <w:rsid w:val="00174D7C"/>
    <w:rsid w:val="00174E6B"/>
    <w:rsid w:val="00174FD8"/>
    <w:rsid w:val="00175000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D04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13"/>
    <w:rsid w:val="00177355"/>
    <w:rsid w:val="00177387"/>
    <w:rsid w:val="001774AD"/>
    <w:rsid w:val="001774FC"/>
    <w:rsid w:val="00177522"/>
    <w:rsid w:val="001775EC"/>
    <w:rsid w:val="00177685"/>
    <w:rsid w:val="0017769B"/>
    <w:rsid w:val="0017783F"/>
    <w:rsid w:val="00177958"/>
    <w:rsid w:val="0017797F"/>
    <w:rsid w:val="00177998"/>
    <w:rsid w:val="001779F7"/>
    <w:rsid w:val="00177A80"/>
    <w:rsid w:val="00177AF3"/>
    <w:rsid w:val="00177B0C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066"/>
    <w:rsid w:val="00181100"/>
    <w:rsid w:val="0018125D"/>
    <w:rsid w:val="001812A3"/>
    <w:rsid w:val="001812D2"/>
    <w:rsid w:val="00181336"/>
    <w:rsid w:val="0018159A"/>
    <w:rsid w:val="001815B3"/>
    <w:rsid w:val="00181736"/>
    <w:rsid w:val="001818A6"/>
    <w:rsid w:val="001818B5"/>
    <w:rsid w:val="00181921"/>
    <w:rsid w:val="00181939"/>
    <w:rsid w:val="00181988"/>
    <w:rsid w:val="001819F8"/>
    <w:rsid w:val="00181A9D"/>
    <w:rsid w:val="00181BA4"/>
    <w:rsid w:val="00182022"/>
    <w:rsid w:val="00182060"/>
    <w:rsid w:val="00182065"/>
    <w:rsid w:val="001820E2"/>
    <w:rsid w:val="0018217F"/>
    <w:rsid w:val="001822BB"/>
    <w:rsid w:val="001822C5"/>
    <w:rsid w:val="00182350"/>
    <w:rsid w:val="001823FA"/>
    <w:rsid w:val="00182514"/>
    <w:rsid w:val="00182615"/>
    <w:rsid w:val="0018266B"/>
    <w:rsid w:val="001826EE"/>
    <w:rsid w:val="0018277A"/>
    <w:rsid w:val="001829C5"/>
    <w:rsid w:val="00182BE9"/>
    <w:rsid w:val="00182C4F"/>
    <w:rsid w:val="00182D1B"/>
    <w:rsid w:val="00182DB3"/>
    <w:rsid w:val="00182DF2"/>
    <w:rsid w:val="00182EE3"/>
    <w:rsid w:val="00182EE4"/>
    <w:rsid w:val="0018303F"/>
    <w:rsid w:val="00183104"/>
    <w:rsid w:val="0018323A"/>
    <w:rsid w:val="001833CC"/>
    <w:rsid w:val="001833FE"/>
    <w:rsid w:val="00183437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C50"/>
    <w:rsid w:val="00183D61"/>
    <w:rsid w:val="00183D67"/>
    <w:rsid w:val="00183DDE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E55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4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27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CC5"/>
    <w:rsid w:val="00190F6F"/>
    <w:rsid w:val="0019126E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3A3"/>
    <w:rsid w:val="00193419"/>
    <w:rsid w:val="0019368A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03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19D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24E"/>
    <w:rsid w:val="0019649B"/>
    <w:rsid w:val="001964B4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CC"/>
    <w:rsid w:val="001A01E7"/>
    <w:rsid w:val="001A027B"/>
    <w:rsid w:val="001A03CB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CDE"/>
    <w:rsid w:val="001A1D48"/>
    <w:rsid w:val="001A1D9D"/>
    <w:rsid w:val="001A2016"/>
    <w:rsid w:val="001A204E"/>
    <w:rsid w:val="001A2108"/>
    <w:rsid w:val="001A21AA"/>
    <w:rsid w:val="001A21E1"/>
    <w:rsid w:val="001A2356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671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5B"/>
    <w:rsid w:val="001A3FC6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F6E"/>
    <w:rsid w:val="001A4FF2"/>
    <w:rsid w:val="001A505C"/>
    <w:rsid w:val="001A50A5"/>
    <w:rsid w:val="001A5116"/>
    <w:rsid w:val="001A5211"/>
    <w:rsid w:val="001A522F"/>
    <w:rsid w:val="001A5288"/>
    <w:rsid w:val="001A53E5"/>
    <w:rsid w:val="001A547F"/>
    <w:rsid w:val="001A549E"/>
    <w:rsid w:val="001A5666"/>
    <w:rsid w:val="001A5690"/>
    <w:rsid w:val="001A5B01"/>
    <w:rsid w:val="001A5CBE"/>
    <w:rsid w:val="001A5D69"/>
    <w:rsid w:val="001A5E4F"/>
    <w:rsid w:val="001A5FF0"/>
    <w:rsid w:val="001A604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7D8"/>
    <w:rsid w:val="001A683A"/>
    <w:rsid w:val="001A6884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4A9"/>
    <w:rsid w:val="001A76DF"/>
    <w:rsid w:val="001A774B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2C"/>
    <w:rsid w:val="001B0569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8E5"/>
    <w:rsid w:val="001B198C"/>
    <w:rsid w:val="001B19B7"/>
    <w:rsid w:val="001B1B42"/>
    <w:rsid w:val="001B1BAE"/>
    <w:rsid w:val="001B1C17"/>
    <w:rsid w:val="001B1C79"/>
    <w:rsid w:val="001B1C98"/>
    <w:rsid w:val="001B1CCB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68"/>
    <w:rsid w:val="001B2A76"/>
    <w:rsid w:val="001B2A98"/>
    <w:rsid w:val="001B2C78"/>
    <w:rsid w:val="001B2F25"/>
    <w:rsid w:val="001B2FC8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5A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D2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8D2"/>
    <w:rsid w:val="001B597C"/>
    <w:rsid w:val="001B5A8B"/>
    <w:rsid w:val="001B5AEC"/>
    <w:rsid w:val="001B5B58"/>
    <w:rsid w:val="001B5BFB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8B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DE3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E4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CA"/>
    <w:rsid w:val="001C42D2"/>
    <w:rsid w:val="001C434B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7B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0D"/>
    <w:rsid w:val="001C6244"/>
    <w:rsid w:val="001C629F"/>
    <w:rsid w:val="001C6512"/>
    <w:rsid w:val="001C6655"/>
    <w:rsid w:val="001C66A4"/>
    <w:rsid w:val="001C6728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2B"/>
    <w:rsid w:val="001C727A"/>
    <w:rsid w:val="001C7305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0BF"/>
    <w:rsid w:val="001D0255"/>
    <w:rsid w:val="001D04D0"/>
    <w:rsid w:val="001D0601"/>
    <w:rsid w:val="001D06B0"/>
    <w:rsid w:val="001D07A4"/>
    <w:rsid w:val="001D0AC0"/>
    <w:rsid w:val="001D0BF5"/>
    <w:rsid w:val="001D0CBE"/>
    <w:rsid w:val="001D0E5A"/>
    <w:rsid w:val="001D0F01"/>
    <w:rsid w:val="001D1047"/>
    <w:rsid w:val="001D1058"/>
    <w:rsid w:val="001D1098"/>
    <w:rsid w:val="001D10E1"/>
    <w:rsid w:val="001D112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C28"/>
    <w:rsid w:val="001D2D4B"/>
    <w:rsid w:val="001D2DC2"/>
    <w:rsid w:val="001D2E0C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715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4A3"/>
    <w:rsid w:val="001D459C"/>
    <w:rsid w:val="001D489D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84E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4A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D8B"/>
    <w:rsid w:val="001E0E59"/>
    <w:rsid w:val="001E0E79"/>
    <w:rsid w:val="001E0ED2"/>
    <w:rsid w:val="001E0EF8"/>
    <w:rsid w:val="001E0F02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02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59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D"/>
    <w:rsid w:val="001E3B8F"/>
    <w:rsid w:val="001E3C3B"/>
    <w:rsid w:val="001E3D8B"/>
    <w:rsid w:val="001E3DC8"/>
    <w:rsid w:val="001E3F03"/>
    <w:rsid w:val="001E3F53"/>
    <w:rsid w:val="001E3F8B"/>
    <w:rsid w:val="001E4012"/>
    <w:rsid w:val="001E418C"/>
    <w:rsid w:val="001E418F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655"/>
    <w:rsid w:val="001E575E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7A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28"/>
    <w:rsid w:val="001F0874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AB7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3F60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D65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F1E"/>
    <w:rsid w:val="001F7FE5"/>
    <w:rsid w:val="0020012D"/>
    <w:rsid w:val="00200134"/>
    <w:rsid w:val="002001B8"/>
    <w:rsid w:val="0020024C"/>
    <w:rsid w:val="00200355"/>
    <w:rsid w:val="0020038F"/>
    <w:rsid w:val="0020045B"/>
    <w:rsid w:val="00200525"/>
    <w:rsid w:val="002006A9"/>
    <w:rsid w:val="00200758"/>
    <w:rsid w:val="0020082C"/>
    <w:rsid w:val="002009B1"/>
    <w:rsid w:val="002009DA"/>
    <w:rsid w:val="00200B77"/>
    <w:rsid w:val="00200B8F"/>
    <w:rsid w:val="002010FC"/>
    <w:rsid w:val="00201174"/>
    <w:rsid w:val="00201312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EF4"/>
    <w:rsid w:val="00201F6A"/>
    <w:rsid w:val="00201F95"/>
    <w:rsid w:val="0020205C"/>
    <w:rsid w:val="0020205D"/>
    <w:rsid w:val="002021A1"/>
    <w:rsid w:val="002021A7"/>
    <w:rsid w:val="002021CA"/>
    <w:rsid w:val="002022DA"/>
    <w:rsid w:val="002023A2"/>
    <w:rsid w:val="002023F0"/>
    <w:rsid w:val="002024A1"/>
    <w:rsid w:val="00202627"/>
    <w:rsid w:val="0020263C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883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049"/>
    <w:rsid w:val="00205123"/>
    <w:rsid w:val="002052DD"/>
    <w:rsid w:val="00205461"/>
    <w:rsid w:val="002055B0"/>
    <w:rsid w:val="002055EC"/>
    <w:rsid w:val="00205605"/>
    <w:rsid w:val="00205840"/>
    <w:rsid w:val="002058AA"/>
    <w:rsid w:val="00205B34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C51"/>
    <w:rsid w:val="00207F8B"/>
    <w:rsid w:val="0021031D"/>
    <w:rsid w:val="00210527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4FA8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2A4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B5"/>
    <w:rsid w:val="002172E8"/>
    <w:rsid w:val="00217381"/>
    <w:rsid w:val="002173DC"/>
    <w:rsid w:val="002173E7"/>
    <w:rsid w:val="0021745A"/>
    <w:rsid w:val="002174D4"/>
    <w:rsid w:val="00217532"/>
    <w:rsid w:val="00217535"/>
    <w:rsid w:val="002175EE"/>
    <w:rsid w:val="002177B9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A60"/>
    <w:rsid w:val="00220B60"/>
    <w:rsid w:val="00220CEE"/>
    <w:rsid w:val="00220DFE"/>
    <w:rsid w:val="00220E47"/>
    <w:rsid w:val="00220EE3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70E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2FF4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219"/>
    <w:rsid w:val="002245F6"/>
    <w:rsid w:val="00224642"/>
    <w:rsid w:val="00224724"/>
    <w:rsid w:val="002247AA"/>
    <w:rsid w:val="002249E6"/>
    <w:rsid w:val="00224BB0"/>
    <w:rsid w:val="00224BF2"/>
    <w:rsid w:val="00224D3D"/>
    <w:rsid w:val="00224E71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3DD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55C"/>
    <w:rsid w:val="00230690"/>
    <w:rsid w:val="00230D31"/>
    <w:rsid w:val="00230F1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4EC"/>
    <w:rsid w:val="0023250E"/>
    <w:rsid w:val="0023258E"/>
    <w:rsid w:val="002325F9"/>
    <w:rsid w:val="00232641"/>
    <w:rsid w:val="002327C7"/>
    <w:rsid w:val="00232839"/>
    <w:rsid w:val="00232936"/>
    <w:rsid w:val="00232A0B"/>
    <w:rsid w:val="00232B1C"/>
    <w:rsid w:val="00232B40"/>
    <w:rsid w:val="00232BE8"/>
    <w:rsid w:val="00232C39"/>
    <w:rsid w:val="00232DE5"/>
    <w:rsid w:val="00232F94"/>
    <w:rsid w:val="002331F0"/>
    <w:rsid w:val="00233221"/>
    <w:rsid w:val="00233366"/>
    <w:rsid w:val="00233631"/>
    <w:rsid w:val="00233648"/>
    <w:rsid w:val="002336C2"/>
    <w:rsid w:val="0023378D"/>
    <w:rsid w:val="0023388E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82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02E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74"/>
    <w:rsid w:val="00237D9D"/>
    <w:rsid w:val="00237E15"/>
    <w:rsid w:val="00237E6F"/>
    <w:rsid w:val="00237E82"/>
    <w:rsid w:val="00237F88"/>
    <w:rsid w:val="00237FF4"/>
    <w:rsid w:val="0024008F"/>
    <w:rsid w:val="00240217"/>
    <w:rsid w:val="00240337"/>
    <w:rsid w:val="00240491"/>
    <w:rsid w:val="002406AD"/>
    <w:rsid w:val="0024071D"/>
    <w:rsid w:val="0024087E"/>
    <w:rsid w:val="0024089D"/>
    <w:rsid w:val="002409A4"/>
    <w:rsid w:val="00240C67"/>
    <w:rsid w:val="00240CB5"/>
    <w:rsid w:val="00240CE9"/>
    <w:rsid w:val="00240D22"/>
    <w:rsid w:val="00240EC9"/>
    <w:rsid w:val="00241121"/>
    <w:rsid w:val="002411B1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F3"/>
    <w:rsid w:val="00241A2C"/>
    <w:rsid w:val="00241AD5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0CD"/>
    <w:rsid w:val="00242298"/>
    <w:rsid w:val="00242309"/>
    <w:rsid w:val="00242380"/>
    <w:rsid w:val="00242492"/>
    <w:rsid w:val="002424A3"/>
    <w:rsid w:val="0024251C"/>
    <w:rsid w:val="0024270F"/>
    <w:rsid w:val="00242847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CA"/>
    <w:rsid w:val="002432E9"/>
    <w:rsid w:val="002432EE"/>
    <w:rsid w:val="002432FC"/>
    <w:rsid w:val="00243336"/>
    <w:rsid w:val="00243344"/>
    <w:rsid w:val="0024348E"/>
    <w:rsid w:val="00243517"/>
    <w:rsid w:val="0024351E"/>
    <w:rsid w:val="00243728"/>
    <w:rsid w:val="0024376F"/>
    <w:rsid w:val="002437C8"/>
    <w:rsid w:val="00243A64"/>
    <w:rsid w:val="00243B8F"/>
    <w:rsid w:val="00243B9A"/>
    <w:rsid w:val="00243D8D"/>
    <w:rsid w:val="00243E00"/>
    <w:rsid w:val="00243E93"/>
    <w:rsid w:val="00243EBF"/>
    <w:rsid w:val="00243F73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B4A"/>
    <w:rsid w:val="00244C19"/>
    <w:rsid w:val="00244CB5"/>
    <w:rsid w:val="00244CD2"/>
    <w:rsid w:val="00244DA4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EAC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38E"/>
    <w:rsid w:val="0025242E"/>
    <w:rsid w:val="00252590"/>
    <w:rsid w:val="00252676"/>
    <w:rsid w:val="0025269E"/>
    <w:rsid w:val="002527D8"/>
    <w:rsid w:val="00252833"/>
    <w:rsid w:val="002528F0"/>
    <w:rsid w:val="00252A3C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4F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55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DF6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588"/>
    <w:rsid w:val="0025765A"/>
    <w:rsid w:val="002576E3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EB8"/>
    <w:rsid w:val="00257F31"/>
    <w:rsid w:val="00257F94"/>
    <w:rsid w:val="0026003D"/>
    <w:rsid w:val="002601BE"/>
    <w:rsid w:val="002604EA"/>
    <w:rsid w:val="002604EE"/>
    <w:rsid w:val="002605E2"/>
    <w:rsid w:val="0026061E"/>
    <w:rsid w:val="00260A76"/>
    <w:rsid w:val="00260C70"/>
    <w:rsid w:val="00260CB4"/>
    <w:rsid w:val="00260CE3"/>
    <w:rsid w:val="00260D1D"/>
    <w:rsid w:val="0026113A"/>
    <w:rsid w:val="002611A6"/>
    <w:rsid w:val="002611B2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1F52"/>
    <w:rsid w:val="00261FD7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2C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90"/>
    <w:rsid w:val="002646F5"/>
    <w:rsid w:val="0026470C"/>
    <w:rsid w:val="00264C1A"/>
    <w:rsid w:val="00264C51"/>
    <w:rsid w:val="00264E04"/>
    <w:rsid w:val="00264E55"/>
    <w:rsid w:val="00264F99"/>
    <w:rsid w:val="0026523F"/>
    <w:rsid w:val="0026526C"/>
    <w:rsid w:val="0026550A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3B4"/>
    <w:rsid w:val="0026640E"/>
    <w:rsid w:val="0026646B"/>
    <w:rsid w:val="00266567"/>
    <w:rsid w:val="00266660"/>
    <w:rsid w:val="0026667E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135"/>
    <w:rsid w:val="00267500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93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78E"/>
    <w:rsid w:val="00271964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70"/>
    <w:rsid w:val="00273FAB"/>
    <w:rsid w:val="0027402D"/>
    <w:rsid w:val="002740EF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0B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8B2"/>
    <w:rsid w:val="00275909"/>
    <w:rsid w:val="002759A6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0D7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D9"/>
    <w:rsid w:val="00276BFD"/>
    <w:rsid w:val="00276C0C"/>
    <w:rsid w:val="00276CB0"/>
    <w:rsid w:val="00276D00"/>
    <w:rsid w:val="00276D96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925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8C"/>
    <w:rsid w:val="00282790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2F"/>
    <w:rsid w:val="00283EFC"/>
    <w:rsid w:val="00283F02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BE1"/>
    <w:rsid w:val="00287E47"/>
    <w:rsid w:val="00287F49"/>
    <w:rsid w:val="00287FEE"/>
    <w:rsid w:val="0029017C"/>
    <w:rsid w:val="002901C2"/>
    <w:rsid w:val="0029035B"/>
    <w:rsid w:val="0029040A"/>
    <w:rsid w:val="002904CF"/>
    <w:rsid w:val="00290659"/>
    <w:rsid w:val="002907CE"/>
    <w:rsid w:val="00290803"/>
    <w:rsid w:val="00290930"/>
    <w:rsid w:val="00290993"/>
    <w:rsid w:val="00290A34"/>
    <w:rsid w:val="00290A66"/>
    <w:rsid w:val="00290B46"/>
    <w:rsid w:val="00290C0B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B14"/>
    <w:rsid w:val="00292B92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C53"/>
    <w:rsid w:val="00293FD8"/>
    <w:rsid w:val="00294267"/>
    <w:rsid w:val="00294284"/>
    <w:rsid w:val="002943A8"/>
    <w:rsid w:val="002943AE"/>
    <w:rsid w:val="00294485"/>
    <w:rsid w:val="00294560"/>
    <w:rsid w:val="00294596"/>
    <w:rsid w:val="002947E9"/>
    <w:rsid w:val="002947F8"/>
    <w:rsid w:val="0029486C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1A7"/>
    <w:rsid w:val="0029521D"/>
    <w:rsid w:val="00295262"/>
    <w:rsid w:val="002954F1"/>
    <w:rsid w:val="00295509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4C3"/>
    <w:rsid w:val="00296519"/>
    <w:rsid w:val="0029679D"/>
    <w:rsid w:val="0029685F"/>
    <w:rsid w:val="002969C6"/>
    <w:rsid w:val="00296A00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4CB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16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57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A9"/>
    <w:rsid w:val="002A35E6"/>
    <w:rsid w:val="002A35F5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926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0A5"/>
    <w:rsid w:val="002B11A2"/>
    <w:rsid w:val="002B1217"/>
    <w:rsid w:val="002B12EF"/>
    <w:rsid w:val="002B1326"/>
    <w:rsid w:val="002B1542"/>
    <w:rsid w:val="002B1713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2C6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1C1"/>
    <w:rsid w:val="002B3228"/>
    <w:rsid w:val="002B33D3"/>
    <w:rsid w:val="002B34CC"/>
    <w:rsid w:val="002B3900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DF1"/>
    <w:rsid w:val="002B4E50"/>
    <w:rsid w:val="002B5005"/>
    <w:rsid w:val="002B5488"/>
    <w:rsid w:val="002B54E8"/>
    <w:rsid w:val="002B55E8"/>
    <w:rsid w:val="002B56ED"/>
    <w:rsid w:val="002B5796"/>
    <w:rsid w:val="002B5985"/>
    <w:rsid w:val="002B59DC"/>
    <w:rsid w:val="002B5A53"/>
    <w:rsid w:val="002B5B7E"/>
    <w:rsid w:val="002B5B97"/>
    <w:rsid w:val="002B5E83"/>
    <w:rsid w:val="002B60B5"/>
    <w:rsid w:val="002B6275"/>
    <w:rsid w:val="002B6280"/>
    <w:rsid w:val="002B6473"/>
    <w:rsid w:val="002B64E4"/>
    <w:rsid w:val="002B650D"/>
    <w:rsid w:val="002B6552"/>
    <w:rsid w:val="002B66D6"/>
    <w:rsid w:val="002B6753"/>
    <w:rsid w:val="002B6812"/>
    <w:rsid w:val="002B682D"/>
    <w:rsid w:val="002B6938"/>
    <w:rsid w:val="002B6944"/>
    <w:rsid w:val="002B699D"/>
    <w:rsid w:val="002B6AB8"/>
    <w:rsid w:val="002B6ACD"/>
    <w:rsid w:val="002B6C60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439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388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C2"/>
    <w:rsid w:val="002D0974"/>
    <w:rsid w:val="002D0A03"/>
    <w:rsid w:val="002D0B90"/>
    <w:rsid w:val="002D0BE4"/>
    <w:rsid w:val="002D0E5B"/>
    <w:rsid w:val="002D0F9F"/>
    <w:rsid w:val="002D1076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D65"/>
    <w:rsid w:val="002D1F76"/>
    <w:rsid w:val="002D1FA8"/>
    <w:rsid w:val="002D20AF"/>
    <w:rsid w:val="002D20CA"/>
    <w:rsid w:val="002D2120"/>
    <w:rsid w:val="002D227C"/>
    <w:rsid w:val="002D23D2"/>
    <w:rsid w:val="002D23F8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A54"/>
    <w:rsid w:val="002D3B6D"/>
    <w:rsid w:val="002D3B82"/>
    <w:rsid w:val="002D3BC8"/>
    <w:rsid w:val="002D3BF5"/>
    <w:rsid w:val="002D3D92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B19"/>
    <w:rsid w:val="002D4C1A"/>
    <w:rsid w:val="002D4C6C"/>
    <w:rsid w:val="002D4D23"/>
    <w:rsid w:val="002D4D3B"/>
    <w:rsid w:val="002D4D62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072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89"/>
    <w:rsid w:val="002D79A2"/>
    <w:rsid w:val="002D7A2F"/>
    <w:rsid w:val="002D7B62"/>
    <w:rsid w:val="002D7B85"/>
    <w:rsid w:val="002D7C90"/>
    <w:rsid w:val="002D7E70"/>
    <w:rsid w:val="002D7FBE"/>
    <w:rsid w:val="002D7FE6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5D3"/>
    <w:rsid w:val="002E177B"/>
    <w:rsid w:val="002E1B8D"/>
    <w:rsid w:val="002E1DA5"/>
    <w:rsid w:val="002E2007"/>
    <w:rsid w:val="002E221B"/>
    <w:rsid w:val="002E2301"/>
    <w:rsid w:val="002E2343"/>
    <w:rsid w:val="002E2496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15"/>
    <w:rsid w:val="002E2FE5"/>
    <w:rsid w:val="002E30E6"/>
    <w:rsid w:val="002E3529"/>
    <w:rsid w:val="002E3570"/>
    <w:rsid w:val="002E371C"/>
    <w:rsid w:val="002E3745"/>
    <w:rsid w:val="002E3A64"/>
    <w:rsid w:val="002E3C3C"/>
    <w:rsid w:val="002E3CF7"/>
    <w:rsid w:val="002E3E9E"/>
    <w:rsid w:val="002E4139"/>
    <w:rsid w:val="002E426D"/>
    <w:rsid w:val="002E42A1"/>
    <w:rsid w:val="002E43E6"/>
    <w:rsid w:val="002E43FD"/>
    <w:rsid w:val="002E445B"/>
    <w:rsid w:val="002E44CD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2B9"/>
    <w:rsid w:val="002E5305"/>
    <w:rsid w:val="002E53E8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75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046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933"/>
    <w:rsid w:val="002F3957"/>
    <w:rsid w:val="002F3AF3"/>
    <w:rsid w:val="002F3BE1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3E5"/>
    <w:rsid w:val="002F649B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27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E45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56A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1F6"/>
    <w:rsid w:val="003022E8"/>
    <w:rsid w:val="00302439"/>
    <w:rsid w:val="003024F3"/>
    <w:rsid w:val="0030257D"/>
    <w:rsid w:val="003025A6"/>
    <w:rsid w:val="00302604"/>
    <w:rsid w:val="00302719"/>
    <w:rsid w:val="00302768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7DE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4FD"/>
    <w:rsid w:val="00306519"/>
    <w:rsid w:val="00306559"/>
    <w:rsid w:val="00306591"/>
    <w:rsid w:val="00306678"/>
    <w:rsid w:val="00306785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9FB"/>
    <w:rsid w:val="00310BBE"/>
    <w:rsid w:val="00310F29"/>
    <w:rsid w:val="00310F4D"/>
    <w:rsid w:val="003110FB"/>
    <w:rsid w:val="0031144B"/>
    <w:rsid w:val="00311465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BC8"/>
    <w:rsid w:val="00312BFE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02"/>
    <w:rsid w:val="003154AC"/>
    <w:rsid w:val="0031556F"/>
    <w:rsid w:val="003155CA"/>
    <w:rsid w:val="003155E2"/>
    <w:rsid w:val="003155E6"/>
    <w:rsid w:val="003155FD"/>
    <w:rsid w:val="003156C8"/>
    <w:rsid w:val="003156E0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89"/>
    <w:rsid w:val="00316753"/>
    <w:rsid w:val="00316B0E"/>
    <w:rsid w:val="00316C6C"/>
    <w:rsid w:val="00316CFC"/>
    <w:rsid w:val="00316DC3"/>
    <w:rsid w:val="00316E21"/>
    <w:rsid w:val="00316F3A"/>
    <w:rsid w:val="00317032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9DF"/>
    <w:rsid w:val="00317A09"/>
    <w:rsid w:val="00317A52"/>
    <w:rsid w:val="00317B42"/>
    <w:rsid w:val="00317BEF"/>
    <w:rsid w:val="00317BFB"/>
    <w:rsid w:val="00317CEE"/>
    <w:rsid w:val="00317EAA"/>
    <w:rsid w:val="00320006"/>
    <w:rsid w:val="00320124"/>
    <w:rsid w:val="00320255"/>
    <w:rsid w:val="00320320"/>
    <w:rsid w:val="0032042C"/>
    <w:rsid w:val="00320938"/>
    <w:rsid w:val="0032099E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3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864"/>
    <w:rsid w:val="003229C9"/>
    <w:rsid w:val="00322B37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44B"/>
    <w:rsid w:val="003235D6"/>
    <w:rsid w:val="00323655"/>
    <w:rsid w:val="00323757"/>
    <w:rsid w:val="00323784"/>
    <w:rsid w:val="003237AA"/>
    <w:rsid w:val="00323AE9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EEF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D82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17E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5"/>
    <w:rsid w:val="003340D6"/>
    <w:rsid w:val="0033416C"/>
    <w:rsid w:val="003341D5"/>
    <w:rsid w:val="003341F7"/>
    <w:rsid w:val="00334247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041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DE7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AC"/>
    <w:rsid w:val="003368FD"/>
    <w:rsid w:val="0033693D"/>
    <w:rsid w:val="00336BA9"/>
    <w:rsid w:val="00336DC8"/>
    <w:rsid w:val="00336EA8"/>
    <w:rsid w:val="00337070"/>
    <w:rsid w:val="0033726A"/>
    <w:rsid w:val="003372C0"/>
    <w:rsid w:val="00337344"/>
    <w:rsid w:val="003374BC"/>
    <w:rsid w:val="00337559"/>
    <w:rsid w:val="00337683"/>
    <w:rsid w:val="00337696"/>
    <w:rsid w:val="003376AB"/>
    <w:rsid w:val="00337B20"/>
    <w:rsid w:val="00337B93"/>
    <w:rsid w:val="00337BC0"/>
    <w:rsid w:val="00337C8D"/>
    <w:rsid w:val="00337E81"/>
    <w:rsid w:val="00337F3F"/>
    <w:rsid w:val="0034007A"/>
    <w:rsid w:val="003403F4"/>
    <w:rsid w:val="0034042F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8E2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4F"/>
    <w:rsid w:val="003426EB"/>
    <w:rsid w:val="003427AE"/>
    <w:rsid w:val="003427C4"/>
    <w:rsid w:val="003429C9"/>
    <w:rsid w:val="00342A61"/>
    <w:rsid w:val="00343009"/>
    <w:rsid w:val="0034302F"/>
    <w:rsid w:val="003431A0"/>
    <w:rsid w:val="003433B2"/>
    <w:rsid w:val="0034345B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4B3"/>
    <w:rsid w:val="003455DD"/>
    <w:rsid w:val="00345719"/>
    <w:rsid w:val="00345729"/>
    <w:rsid w:val="0034573E"/>
    <w:rsid w:val="003457F1"/>
    <w:rsid w:val="00345908"/>
    <w:rsid w:val="0034590F"/>
    <w:rsid w:val="00345942"/>
    <w:rsid w:val="00345A58"/>
    <w:rsid w:val="00345B29"/>
    <w:rsid w:val="00345B34"/>
    <w:rsid w:val="00345BBA"/>
    <w:rsid w:val="00345F29"/>
    <w:rsid w:val="00345F2E"/>
    <w:rsid w:val="00345F8D"/>
    <w:rsid w:val="00345FF5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87D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DD2"/>
    <w:rsid w:val="00347F0E"/>
    <w:rsid w:val="0035009A"/>
    <w:rsid w:val="00350763"/>
    <w:rsid w:val="00350783"/>
    <w:rsid w:val="00350813"/>
    <w:rsid w:val="0035082F"/>
    <w:rsid w:val="00350968"/>
    <w:rsid w:val="00350A6A"/>
    <w:rsid w:val="00350AB2"/>
    <w:rsid w:val="00350AF0"/>
    <w:rsid w:val="00350B21"/>
    <w:rsid w:val="00350BB2"/>
    <w:rsid w:val="00350D88"/>
    <w:rsid w:val="00350D93"/>
    <w:rsid w:val="00350E13"/>
    <w:rsid w:val="00350F85"/>
    <w:rsid w:val="003512E2"/>
    <w:rsid w:val="00351456"/>
    <w:rsid w:val="003514AF"/>
    <w:rsid w:val="003514D9"/>
    <w:rsid w:val="00351667"/>
    <w:rsid w:val="003516A5"/>
    <w:rsid w:val="003516E8"/>
    <w:rsid w:val="0035173D"/>
    <w:rsid w:val="0035187A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3DE"/>
    <w:rsid w:val="003525B6"/>
    <w:rsid w:val="0035261C"/>
    <w:rsid w:val="0035262E"/>
    <w:rsid w:val="003526B9"/>
    <w:rsid w:val="00352978"/>
    <w:rsid w:val="00352A30"/>
    <w:rsid w:val="00352BE5"/>
    <w:rsid w:val="00352D9F"/>
    <w:rsid w:val="00352E4B"/>
    <w:rsid w:val="00352F11"/>
    <w:rsid w:val="00353116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55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D67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0E3F"/>
    <w:rsid w:val="0036161E"/>
    <w:rsid w:val="00361693"/>
    <w:rsid w:val="00361A11"/>
    <w:rsid w:val="00361A98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C73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698"/>
    <w:rsid w:val="00363729"/>
    <w:rsid w:val="003638A3"/>
    <w:rsid w:val="003638EE"/>
    <w:rsid w:val="003638F0"/>
    <w:rsid w:val="00363B14"/>
    <w:rsid w:val="00363B36"/>
    <w:rsid w:val="00363BE6"/>
    <w:rsid w:val="00363C76"/>
    <w:rsid w:val="00363EB1"/>
    <w:rsid w:val="00363F91"/>
    <w:rsid w:val="003640B9"/>
    <w:rsid w:val="00364124"/>
    <w:rsid w:val="00364150"/>
    <w:rsid w:val="00364364"/>
    <w:rsid w:val="0036439B"/>
    <w:rsid w:val="00364480"/>
    <w:rsid w:val="003644F3"/>
    <w:rsid w:val="00364567"/>
    <w:rsid w:val="003645D7"/>
    <w:rsid w:val="00364772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4C9"/>
    <w:rsid w:val="00365597"/>
    <w:rsid w:val="003655C9"/>
    <w:rsid w:val="00365615"/>
    <w:rsid w:val="0036571B"/>
    <w:rsid w:val="0036571F"/>
    <w:rsid w:val="00365845"/>
    <w:rsid w:val="00365912"/>
    <w:rsid w:val="00365965"/>
    <w:rsid w:val="00365978"/>
    <w:rsid w:val="00365B02"/>
    <w:rsid w:val="00365E0F"/>
    <w:rsid w:val="003660FD"/>
    <w:rsid w:val="003661B9"/>
    <w:rsid w:val="0036631A"/>
    <w:rsid w:val="00366425"/>
    <w:rsid w:val="00366459"/>
    <w:rsid w:val="00366504"/>
    <w:rsid w:val="00366581"/>
    <w:rsid w:val="0036679A"/>
    <w:rsid w:val="0036684D"/>
    <w:rsid w:val="0036698C"/>
    <w:rsid w:val="00366AFD"/>
    <w:rsid w:val="00366C2A"/>
    <w:rsid w:val="00366C60"/>
    <w:rsid w:val="00366CC1"/>
    <w:rsid w:val="00366DC7"/>
    <w:rsid w:val="00366EDE"/>
    <w:rsid w:val="00366F96"/>
    <w:rsid w:val="00366FAB"/>
    <w:rsid w:val="003670E0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47C"/>
    <w:rsid w:val="0037059D"/>
    <w:rsid w:val="00370684"/>
    <w:rsid w:val="0037093D"/>
    <w:rsid w:val="00370B86"/>
    <w:rsid w:val="00370C41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954"/>
    <w:rsid w:val="00371A41"/>
    <w:rsid w:val="00371AB2"/>
    <w:rsid w:val="00371BE0"/>
    <w:rsid w:val="00371C43"/>
    <w:rsid w:val="00371D85"/>
    <w:rsid w:val="00371EF3"/>
    <w:rsid w:val="00371F22"/>
    <w:rsid w:val="00371F25"/>
    <w:rsid w:val="00371F73"/>
    <w:rsid w:val="00371FA9"/>
    <w:rsid w:val="00372021"/>
    <w:rsid w:val="003720B4"/>
    <w:rsid w:val="003720B5"/>
    <w:rsid w:val="0037236F"/>
    <w:rsid w:val="0037251D"/>
    <w:rsid w:val="003726AF"/>
    <w:rsid w:val="003729AA"/>
    <w:rsid w:val="003729F4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3C"/>
    <w:rsid w:val="00373954"/>
    <w:rsid w:val="00373977"/>
    <w:rsid w:val="00373981"/>
    <w:rsid w:val="00373A1F"/>
    <w:rsid w:val="00373A91"/>
    <w:rsid w:val="00373AEF"/>
    <w:rsid w:val="00373B9E"/>
    <w:rsid w:val="00373BDB"/>
    <w:rsid w:val="00373D69"/>
    <w:rsid w:val="0037417A"/>
    <w:rsid w:val="00374608"/>
    <w:rsid w:val="0037468C"/>
    <w:rsid w:val="003747F8"/>
    <w:rsid w:val="00374978"/>
    <w:rsid w:val="00374A94"/>
    <w:rsid w:val="00374C69"/>
    <w:rsid w:val="00374C86"/>
    <w:rsid w:val="00374FCA"/>
    <w:rsid w:val="003750D4"/>
    <w:rsid w:val="00375193"/>
    <w:rsid w:val="003751E8"/>
    <w:rsid w:val="00375211"/>
    <w:rsid w:val="00375341"/>
    <w:rsid w:val="00375351"/>
    <w:rsid w:val="003753EF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752"/>
    <w:rsid w:val="003779A4"/>
    <w:rsid w:val="00377B89"/>
    <w:rsid w:val="00377C1E"/>
    <w:rsid w:val="00377C95"/>
    <w:rsid w:val="00377D48"/>
    <w:rsid w:val="00377DAA"/>
    <w:rsid w:val="00377E50"/>
    <w:rsid w:val="00377F08"/>
    <w:rsid w:val="00380056"/>
    <w:rsid w:val="003800B6"/>
    <w:rsid w:val="003800BA"/>
    <w:rsid w:val="003800CA"/>
    <w:rsid w:val="003800FA"/>
    <w:rsid w:val="00380147"/>
    <w:rsid w:val="003801B0"/>
    <w:rsid w:val="0038030A"/>
    <w:rsid w:val="00380338"/>
    <w:rsid w:val="003804F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FC"/>
    <w:rsid w:val="00381725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37"/>
    <w:rsid w:val="003821BA"/>
    <w:rsid w:val="003824F3"/>
    <w:rsid w:val="003824FD"/>
    <w:rsid w:val="00382560"/>
    <w:rsid w:val="003825C8"/>
    <w:rsid w:val="00382645"/>
    <w:rsid w:val="003826DC"/>
    <w:rsid w:val="0038298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B5F"/>
    <w:rsid w:val="00383D2A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26"/>
    <w:rsid w:val="003845CD"/>
    <w:rsid w:val="00384631"/>
    <w:rsid w:val="0038463C"/>
    <w:rsid w:val="00384708"/>
    <w:rsid w:val="00384750"/>
    <w:rsid w:val="003847E8"/>
    <w:rsid w:val="00384813"/>
    <w:rsid w:val="00384925"/>
    <w:rsid w:val="00384949"/>
    <w:rsid w:val="00384AB2"/>
    <w:rsid w:val="00384B94"/>
    <w:rsid w:val="00384BBB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CC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C2B"/>
    <w:rsid w:val="00386D6E"/>
    <w:rsid w:val="00386F2C"/>
    <w:rsid w:val="0038707E"/>
    <w:rsid w:val="003870AD"/>
    <w:rsid w:val="003870F9"/>
    <w:rsid w:val="0038713C"/>
    <w:rsid w:val="00387254"/>
    <w:rsid w:val="00387283"/>
    <w:rsid w:val="003873E0"/>
    <w:rsid w:val="003874B5"/>
    <w:rsid w:val="003875F4"/>
    <w:rsid w:val="0038778E"/>
    <w:rsid w:val="003877B1"/>
    <w:rsid w:val="003877EF"/>
    <w:rsid w:val="003877F4"/>
    <w:rsid w:val="003878BB"/>
    <w:rsid w:val="003879F5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BE"/>
    <w:rsid w:val="0039067E"/>
    <w:rsid w:val="0039078F"/>
    <w:rsid w:val="003907BA"/>
    <w:rsid w:val="003907D2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888"/>
    <w:rsid w:val="00391A62"/>
    <w:rsid w:val="00391AF2"/>
    <w:rsid w:val="00391B59"/>
    <w:rsid w:val="00391CE6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FD1"/>
    <w:rsid w:val="003950E8"/>
    <w:rsid w:val="003950EB"/>
    <w:rsid w:val="0039526F"/>
    <w:rsid w:val="003952A4"/>
    <w:rsid w:val="003952C7"/>
    <w:rsid w:val="003954B3"/>
    <w:rsid w:val="00395558"/>
    <w:rsid w:val="00395737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52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4A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4F8"/>
    <w:rsid w:val="003A358F"/>
    <w:rsid w:val="003A35BE"/>
    <w:rsid w:val="003A362E"/>
    <w:rsid w:val="003A37D3"/>
    <w:rsid w:val="003A37D7"/>
    <w:rsid w:val="003A38B5"/>
    <w:rsid w:val="003A392A"/>
    <w:rsid w:val="003A395D"/>
    <w:rsid w:val="003A3B00"/>
    <w:rsid w:val="003A3C08"/>
    <w:rsid w:val="003A3C79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7B"/>
    <w:rsid w:val="003A4FF1"/>
    <w:rsid w:val="003A524F"/>
    <w:rsid w:val="003A52C4"/>
    <w:rsid w:val="003A545C"/>
    <w:rsid w:val="003A55C8"/>
    <w:rsid w:val="003A5624"/>
    <w:rsid w:val="003A56BF"/>
    <w:rsid w:val="003A5753"/>
    <w:rsid w:val="003A5925"/>
    <w:rsid w:val="003A59DB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B7C"/>
    <w:rsid w:val="003A7C7A"/>
    <w:rsid w:val="003A7DEA"/>
    <w:rsid w:val="003A7EA2"/>
    <w:rsid w:val="003A7FC5"/>
    <w:rsid w:val="003B009C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97E"/>
    <w:rsid w:val="003B0C80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57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0E"/>
    <w:rsid w:val="003B31E2"/>
    <w:rsid w:val="003B3348"/>
    <w:rsid w:val="003B356B"/>
    <w:rsid w:val="003B36BE"/>
    <w:rsid w:val="003B3724"/>
    <w:rsid w:val="003B3755"/>
    <w:rsid w:val="003B37AF"/>
    <w:rsid w:val="003B3840"/>
    <w:rsid w:val="003B387F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C7A"/>
    <w:rsid w:val="003B4E8C"/>
    <w:rsid w:val="003B4FD7"/>
    <w:rsid w:val="003B51E2"/>
    <w:rsid w:val="003B52AC"/>
    <w:rsid w:val="003B5446"/>
    <w:rsid w:val="003B5811"/>
    <w:rsid w:val="003B5AA8"/>
    <w:rsid w:val="003B5B29"/>
    <w:rsid w:val="003B5D62"/>
    <w:rsid w:val="003B5D75"/>
    <w:rsid w:val="003B5EC9"/>
    <w:rsid w:val="003B6081"/>
    <w:rsid w:val="003B6170"/>
    <w:rsid w:val="003B62FE"/>
    <w:rsid w:val="003B6351"/>
    <w:rsid w:val="003B6572"/>
    <w:rsid w:val="003B6602"/>
    <w:rsid w:val="003B67A4"/>
    <w:rsid w:val="003B6931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AF1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2F"/>
    <w:rsid w:val="003C046E"/>
    <w:rsid w:val="003C0487"/>
    <w:rsid w:val="003C0676"/>
    <w:rsid w:val="003C06D9"/>
    <w:rsid w:val="003C0A9D"/>
    <w:rsid w:val="003C0AA2"/>
    <w:rsid w:val="003C0BA8"/>
    <w:rsid w:val="003C0C39"/>
    <w:rsid w:val="003C0DF0"/>
    <w:rsid w:val="003C0E57"/>
    <w:rsid w:val="003C115E"/>
    <w:rsid w:val="003C1220"/>
    <w:rsid w:val="003C1464"/>
    <w:rsid w:val="003C14D8"/>
    <w:rsid w:val="003C158D"/>
    <w:rsid w:val="003C16AD"/>
    <w:rsid w:val="003C1759"/>
    <w:rsid w:val="003C1841"/>
    <w:rsid w:val="003C186B"/>
    <w:rsid w:val="003C1877"/>
    <w:rsid w:val="003C19D1"/>
    <w:rsid w:val="003C1BB8"/>
    <w:rsid w:val="003C1DB3"/>
    <w:rsid w:val="003C1F59"/>
    <w:rsid w:val="003C1FC8"/>
    <w:rsid w:val="003C21D6"/>
    <w:rsid w:val="003C2243"/>
    <w:rsid w:val="003C225C"/>
    <w:rsid w:val="003C231B"/>
    <w:rsid w:val="003C232B"/>
    <w:rsid w:val="003C2352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DB5"/>
    <w:rsid w:val="003C2E10"/>
    <w:rsid w:val="003C2E22"/>
    <w:rsid w:val="003C2E7B"/>
    <w:rsid w:val="003C2E90"/>
    <w:rsid w:val="003C2FDC"/>
    <w:rsid w:val="003C303E"/>
    <w:rsid w:val="003C3094"/>
    <w:rsid w:val="003C3174"/>
    <w:rsid w:val="003C3193"/>
    <w:rsid w:val="003C32D3"/>
    <w:rsid w:val="003C33C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5B7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10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BCB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17F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BB"/>
    <w:rsid w:val="003D20F4"/>
    <w:rsid w:val="003D2105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2DB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3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E03"/>
    <w:rsid w:val="003E2E77"/>
    <w:rsid w:val="003E2E83"/>
    <w:rsid w:val="003E30B2"/>
    <w:rsid w:val="003E30FB"/>
    <w:rsid w:val="003E316C"/>
    <w:rsid w:val="003E321D"/>
    <w:rsid w:val="003E3501"/>
    <w:rsid w:val="003E366A"/>
    <w:rsid w:val="003E37A2"/>
    <w:rsid w:val="003E37D7"/>
    <w:rsid w:val="003E37F4"/>
    <w:rsid w:val="003E392C"/>
    <w:rsid w:val="003E3966"/>
    <w:rsid w:val="003E3AAF"/>
    <w:rsid w:val="003E3B8C"/>
    <w:rsid w:val="003E3C6B"/>
    <w:rsid w:val="003E3D0B"/>
    <w:rsid w:val="003E3D18"/>
    <w:rsid w:val="003E3DC6"/>
    <w:rsid w:val="003E3F7D"/>
    <w:rsid w:val="003E3F7F"/>
    <w:rsid w:val="003E3FB8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E1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63C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ED3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1A7"/>
    <w:rsid w:val="003F15BD"/>
    <w:rsid w:val="003F15C2"/>
    <w:rsid w:val="003F166E"/>
    <w:rsid w:val="003F16C2"/>
    <w:rsid w:val="003F16D2"/>
    <w:rsid w:val="003F17D2"/>
    <w:rsid w:val="003F1C99"/>
    <w:rsid w:val="003F1F70"/>
    <w:rsid w:val="003F1F9D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4C2"/>
    <w:rsid w:val="003F4574"/>
    <w:rsid w:val="003F4745"/>
    <w:rsid w:val="003F47C7"/>
    <w:rsid w:val="003F4A1F"/>
    <w:rsid w:val="003F4A61"/>
    <w:rsid w:val="003F4B35"/>
    <w:rsid w:val="003F4B72"/>
    <w:rsid w:val="003F4B7E"/>
    <w:rsid w:val="003F4BA6"/>
    <w:rsid w:val="003F4D4F"/>
    <w:rsid w:val="003F4E0A"/>
    <w:rsid w:val="003F4E3E"/>
    <w:rsid w:val="003F4E52"/>
    <w:rsid w:val="003F4F4C"/>
    <w:rsid w:val="003F4F54"/>
    <w:rsid w:val="003F4FDF"/>
    <w:rsid w:val="003F4FEB"/>
    <w:rsid w:val="003F510C"/>
    <w:rsid w:val="003F5242"/>
    <w:rsid w:val="003F5295"/>
    <w:rsid w:val="003F535D"/>
    <w:rsid w:val="003F56BC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5FE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7E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3A"/>
    <w:rsid w:val="00400995"/>
    <w:rsid w:val="004009CE"/>
    <w:rsid w:val="00400A2D"/>
    <w:rsid w:val="00400B6A"/>
    <w:rsid w:val="00400B9A"/>
    <w:rsid w:val="00400E89"/>
    <w:rsid w:val="00400EB4"/>
    <w:rsid w:val="00400EF8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65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064"/>
    <w:rsid w:val="00403110"/>
    <w:rsid w:val="0040318F"/>
    <w:rsid w:val="004031F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698"/>
    <w:rsid w:val="004058FE"/>
    <w:rsid w:val="00405DD0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1"/>
    <w:rsid w:val="00406646"/>
    <w:rsid w:val="00406768"/>
    <w:rsid w:val="004067AA"/>
    <w:rsid w:val="004067DE"/>
    <w:rsid w:val="0040682D"/>
    <w:rsid w:val="00406854"/>
    <w:rsid w:val="00406871"/>
    <w:rsid w:val="00406C42"/>
    <w:rsid w:val="00406E4E"/>
    <w:rsid w:val="00406ED9"/>
    <w:rsid w:val="004070C9"/>
    <w:rsid w:val="004072F9"/>
    <w:rsid w:val="004073CE"/>
    <w:rsid w:val="0040759B"/>
    <w:rsid w:val="004075B5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3B1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03"/>
    <w:rsid w:val="00411A8B"/>
    <w:rsid w:val="00411ACC"/>
    <w:rsid w:val="00411B8F"/>
    <w:rsid w:val="00411C10"/>
    <w:rsid w:val="00411CC3"/>
    <w:rsid w:val="00411E2D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36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1CE"/>
    <w:rsid w:val="00413252"/>
    <w:rsid w:val="0041326D"/>
    <w:rsid w:val="0041335C"/>
    <w:rsid w:val="004133D9"/>
    <w:rsid w:val="004134DA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BC7"/>
    <w:rsid w:val="00415EF8"/>
    <w:rsid w:val="004160AE"/>
    <w:rsid w:val="004160BB"/>
    <w:rsid w:val="00416364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DCA"/>
    <w:rsid w:val="00417E32"/>
    <w:rsid w:val="00417FC4"/>
    <w:rsid w:val="00420025"/>
    <w:rsid w:val="00420129"/>
    <w:rsid w:val="004201BE"/>
    <w:rsid w:val="004202AA"/>
    <w:rsid w:val="004202D4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C77"/>
    <w:rsid w:val="00421E14"/>
    <w:rsid w:val="00421F27"/>
    <w:rsid w:val="00421F5F"/>
    <w:rsid w:val="004220B0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DC1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C31"/>
    <w:rsid w:val="00424E23"/>
    <w:rsid w:val="00424EF7"/>
    <w:rsid w:val="00424F3B"/>
    <w:rsid w:val="00424F5C"/>
    <w:rsid w:val="00424F84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8F7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27FB0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4A6"/>
    <w:rsid w:val="004317A7"/>
    <w:rsid w:val="00431897"/>
    <w:rsid w:val="0043191A"/>
    <w:rsid w:val="00431AFD"/>
    <w:rsid w:val="00431D2C"/>
    <w:rsid w:val="00431DFF"/>
    <w:rsid w:val="00431E23"/>
    <w:rsid w:val="00431E3F"/>
    <w:rsid w:val="00431E43"/>
    <w:rsid w:val="00431F26"/>
    <w:rsid w:val="00431FDA"/>
    <w:rsid w:val="00432134"/>
    <w:rsid w:val="00432191"/>
    <w:rsid w:val="004323E4"/>
    <w:rsid w:val="004326A2"/>
    <w:rsid w:val="0043285F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840"/>
    <w:rsid w:val="0043395D"/>
    <w:rsid w:val="00433BC1"/>
    <w:rsid w:val="00433E5A"/>
    <w:rsid w:val="00433FB7"/>
    <w:rsid w:val="00434075"/>
    <w:rsid w:val="004341FC"/>
    <w:rsid w:val="00434332"/>
    <w:rsid w:val="0043436E"/>
    <w:rsid w:val="004343A9"/>
    <w:rsid w:val="00434498"/>
    <w:rsid w:val="004344F3"/>
    <w:rsid w:val="004345AD"/>
    <w:rsid w:val="004345D4"/>
    <w:rsid w:val="004346D5"/>
    <w:rsid w:val="00434704"/>
    <w:rsid w:val="0043472E"/>
    <w:rsid w:val="00434731"/>
    <w:rsid w:val="00434800"/>
    <w:rsid w:val="0043482A"/>
    <w:rsid w:val="00434854"/>
    <w:rsid w:val="0043485C"/>
    <w:rsid w:val="0043498D"/>
    <w:rsid w:val="004349F6"/>
    <w:rsid w:val="00434A17"/>
    <w:rsid w:val="00434B62"/>
    <w:rsid w:val="00434B9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ABF"/>
    <w:rsid w:val="00435B7B"/>
    <w:rsid w:val="00435BD9"/>
    <w:rsid w:val="00435D67"/>
    <w:rsid w:val="0043622F"/>
    <w:rsid w:val="0043623C"/>
    <w:rsid w:val="00436260"/>
    <w:rsid w:val="004362E3"/>
    <w:rsid w:val="004364B2"/>
    <w:rsid w:val="004364E1"/>
    <w:rsid w:val="004365EC"/>
    <w:rsid w:val="00436A3E"/>
    <w:rsid w:val="00436C77"/>
    <w:rsid w:val="00436D52"/>
    <w:rsid w:val="00436DA3"/>
    <w:rsid w:val="00437171"/>
    <w:rsid w:val="004371FF"/>
    <w:rsid w:val="004372B5"/>
    <w:rsid w:val="00437300"/>
    <w:rsid w:val="00437495"/>
    <w:rsid w:val="00437564"/>
    <w:rsid w:val="004375F4"/>
    <w:rsid w:val="004376B3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92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0E"/>
    <w:rsid w:val="00443990"/>
    <w:rsid w:val="004439D1"/>
    <w:rsid w:val="00443AE7"/>
    <w:rsid w:val="00443B77"/>
    <w:rsid w:val="00443B90"/>
    <w:rsid w:val="00443BDE"/>
    <w:rsid w:val="00443C76"/>
    <w:rsid w:val="00443CC4"/>
    <w:rsid w:val="00443D13"/>
    <w:rsid w:val="00443E7E"/>
    <w:rsid w:val="00443EBA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3F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C1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468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D4"/>
    <w:rsid w:val="00450FFC"/>
    <w:rsid w:val="00451033"/>
    <w:rsid w:val="00451155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A91"/>
    <w:rsid w:val="00451B6B"/>
    <w:rsid w:val="00451B8C"/>
    <w:rsid w:val="00451C35"/>
    <w:rsid w:val="00451C56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898"/>
    <w:rsid w:val="0045395F"/>
    <w:rsid w:val="00453AE3"/>
    <w:rsid w:val="00453B64"/>
    <w:rsid w:val="00453C27"/>
    <w:rsid w:val="00453CEF"/>
    <w:rsid w:val="00453E0E"/>
    <w:rsid w:val="00453F32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1FB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E1D"/>
    <w:rsid w:val="00456E33"/>
    <w:rsid w:val="00457589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8F"/>
    <w:rsid w:val="00460057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79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DE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D0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EB"/>
    <w:rsid w:val="0046411F"/>
    <w:rsid w:val="004641FB"/>
    <w:rsid w:val="004642F9"/>
    <w:rsid w:val="004643A0"/>
    <w:rsid w:val="00464442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9D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543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39"/>
    <w:rsid w:val="00471D4D"/>
    <w:rsid w:val="00471DCE"/>
    <w:rsid w:val="004721C3"/>
    <w:rsid w:val="00472223"/>
    <w:rsid w:val="004724E8"/>
    <w:rsid w:val="00472520"/>
    <w:rsid w:val="0047252C"/>
    <w:rsid w:val="004726B6"/>
    <w:rsid w:val="004727FB"/>
    <w:rsid w:val="00472818"/>
    <w:rsid w:val="00472A00"/>
    <w:rsid w:val="00472A97"/>
    <w:rsid w:val="00472B99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BD3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ED6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32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66D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18"/>
    <w:rsid w:val="00480FB3"/>
    <w:rsid w:val="00480FEF"/>
    <w:rsid w:val="00481078"/>
    <w:rsid w:val="0048118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56"/>
    <w:rsid w:val="0048226E"/>
    <w:rsid w:val="0048237B"/>
    <w:rsid w:val="004824CC"/>
    <w:rsid w:val="004824F1"/>
    <w:rsid w:val="004826B3"/>
    <w:rsid w:val="004827B9"/>
    <w:rsid w:val="004828D9"/>
    <w:rsid w:val="00482949"/>
    <w:rsid w:val="00482974"/>
    <w:rsid w:val="004829C3"/>
    <w:rsid w:val="00482AA2"/>
    <w:rsid w:val="00482B94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C3E"/>
    <w:rsid w:val="00485C4F"/>
    <w:rsid w:val="00485CE4"/>
    <w:rsid w:val="00485E6F"/>
    <w:rsid w:val="00485EC4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7B"/>
    <w:rsid w:val="004869E5"/>
    <w:rsid w:val="00486A88"/>
    <w:rsid w:val="00486ACF"/>
    <w:rsid w:val="00486B8A"/>
    <w:rsid w:val="00486BB7"/>
    <w:rsid w:val="00486BCC"/>
    <w:rsid w:val="00486C54"/>
    <w:rsid w:val="00486D9D"/>
    <w:rsid w:val="0048710E"/>
    <w:rsid w:val="004871B4"/>
    <w:rsid w:val="004872A5"/>
    <w:rsid w:val="004872C6"/>
    <w:rsid w:val="004872DA"/>
    <w:rsid w:val="00487377"/>
    <w:rsid w:val="004873B6"/>
    <w:rsid w:val="00487525"/>
    <w:rsid w:val="004875E9"/>
    <w:rsid w:val="00487709"/>
    <w:rsid w:val="00487795"/>
    <w:rsid w:val="00487807"/>
    <w:rsid w:val="004879FD"/>
    <w:rsid w:val="00487D8B"/>
    <w:rsid w:val="00487F2A"/>
    <w:rsid w:val="004900CB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E65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5A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4F7A"/>
    <w:rsid w:val="00494FE9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7"/>
    <w:rsid w:val="0049630A"/>
    <w:rsid w:val="0049632F"/>
    <w:rsid w:val="0049634A"/>
    <w:rsid w:val="004963B4"/>
    <w:rsid w:val="004964A5"/>
    <w:rsid w:val="00496523"/>
    <w:rsid w:val="00496631"/>
    <w:rsid w:val="0049663D"/>
    <w:rsid w:val="004966A0"/>
    <w:rsid w:val="0049678B"/>
    <w:rsid w:val="0049688D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04E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975"/>
    <w:rsid w:val="004A0AAE"/>
    <w:rsid w:val="004A0F29"/>
    <w:rsid w:val="004A1013"/>
    <w:rsid w:val="004A1029"/>
    <w:rsid w:val="004A1119"/>
    <w:rsid w:val="004A11F3"/>
    <w:rsid w:val="004A12C4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BD6"/>
    <w:rsid w:val="004A2C65"/>
    <w:rsid w:val="004A2C72"/>
    <w:rsid w:val="004A2CD0"/>
    <w:rsid w:val="004A2DAF"/>
    <w:rsid w:val="004A2E88"/>
    <w:rsid w:val="004A300C"/>
    <w:rsid w:val="004A322F"/>
    <w:rsid w:val="004A35A9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918"/>
    <w:rsid w:val="004A4952"/>
    <w:rsid w:val="004A4994"/>
    <w:rsid w:val="004A4B00"/>
    <w:rsid w:val="004A4EEB"/>
    <w:rsid w:val="004A5334"/>
    <w:rsid w:val="004A5391"/>
    <w:rsid w:val="004A57F9"/>
    <w:rsid w:val="004A586B"/>
    <w:rsid w:val="004A59D8"/>
    <w:rsid w:val="004A5A65"/>
    <w:rsid w:val="004A5AC7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9CF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D2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247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C004C"/>
    <w:rsid w:val="004C0082"/>
    <w:rsid w:val="004C037D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38A"/>
    <w:rsid w:val="004C24C1"/>
    <w:rsid w:val="004C24C8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CBB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CF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25E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E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56C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5D9"/>
    <w:rsid w:val="004D161C"/>
    <w:rsid w:val="004D1693"/>
    <w:rsid w:val="004D16B6"/>
    <w:rsid w:val="004D1765"/>
    <w:rsid w:val="004D19CC"/>
    <w:rsid w:val="004D19DC"/>
    <w:rsid w:val="004D1B8F"/>
    <w:rsid w:val="004D1BBF"/>
    <w:rsid w:val="004D1BCB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37"/>
    <w:rsid w:val="004D3955"/>
    <w:rsid w:val="004D39B7"/>
    <w:rsid w:val="004D3A7A"/>
    <w:rsid w:val="004D3B30"/>
    <w:rsid w:val="004D3E18"/>
    <w:rsid w:val="004D3FFF"/>
    <w:rsid w:val="004D40BE"/>
    <w:rsid w:val="004D40FA"/>
    <w:rsid w:val="004D4433"/>
    <w:rsid w:val="004D45D4"/>
    <w:rsid w:val="004D4620"/>
    <w:rsid w:val="004D4876"/>
    <w:rsid w:val="004D49BB"/>
    <w:rsid w:val="004D4BED"/>
    <w:rsid w:val="004D4C1F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89"/>
    <w:rsid w:val="004D6DFB"/>
    <w:rsid w:val="004D6E2B"/>
    <w:rsid w:val="004D6EC0"/>
    <w:rsid w:val="004D6ECE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DD"/>
    <w:rsid w:val="004E016D"/>
    <w:rsid w:val="004E0224"/>
    <w:rsid w:val="004E03DC"/>
    <w:rsid w:val="004E052D"/>
    <w:rsid w:val="004E0609"/>
    <w:rsid w:val="004E0860"/>
    <w:rsid w:val="004E087E"/>
    <w:rsid w:val="004E087F"/>
    <w:rsid w:val="004E090B"/>
    <w:rsid w:val="004E098E"/>
    <w:rsid w:val="004E0990"/>
    <w:rsid w:val="004E0B43"/>
    <w:rsid w:val="004E0B69"/>
    <w:rsid w:val="004E0CEF"/>
    <w:rsid w:val="004E0D8A"/>
    <w:rsid w:val="004E0DD0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8FA"/>
    <w:rsid w:val="004E199F"/>
    <w:rsid w:val="004E1B0D"/>
    <w:rsid w:val="004E1B9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45F"/>
    <w:rsid w:val="004E24FD"/>
    <w:rsid w:val="004E2556"/>
    <w:rsid w:val="004E25D0"/>
    <w:rsid w:val="004E2694"/>
    <w:rsid w:val="004E279F"/>
    <w:rsid w:val="004E27FA"/>
    <w:rsid w:val="004E2883"/>
    <w:rsid w:val="004E2972"/>
    <w:rsid w:val="004E2BF2"/>
    <w:rsid w:val="004E2C8E"/>
    <w:rsid w:val="004E2DA5"/>
    <w:rsid w:val="004E2F28"/>
    <w:rsid w:val="004E2F44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BA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AFA"/>
    <w:rsid w:val="004E5EF0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814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349"/>
    <w:rsid w:val="004F0444"/>
    <w:rsid w:val="004F04B5"/>
    <w:rsid w:val="004F08DA"/>
    <w:rsid w:val="004F092F"/>
    <w:rsid w:val="004F0945"/>
    <w:rsid w:val="004F0A11"/>
    <w:rsid w:val="004F0A32"/>
    <w:rsid w:val="004F0A67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8D1"/>
    <w:rsid w:val="004F1930"/>
    <w:rsid w:val="004F1AC0"/>
    <w:rsid w:val="004F1EC5"/>
    <w:rsid w:val="004F200E"/>
    <w:rsid w:val="004F22A1"/>
    <w:rsid w:val="004F23CE"/>
    <w:rsid w:val="004F26F9"/>
    <w:rsid w:val="004F2809"/>
    <w:rsid w:val="004F290F"/>
    <w:rsid w:val="004F2AB2"/>
    <w:rsid w:val="004F2AF1"/>
    <w:rsid w:val="004F2BF6"/>
    <w:rsid w:val="004F2C46"/>
    <w:rsid w:val="004F2D5C"/>
    <w:rsid w:val="004F2E01"/>
    <w:rsid w:val="004F2F1D"/>
    <w:rsid w:val="004F2FA6"/>
    <w:rsid w:val="004F3072"/>
    <w:rsid w:val="004F3160"/>
    <w:rsid w:val="004F325D"/>
    <w:rsid w:val="004F3385"/>
    <w:rsid w:val="004F33F6"/>
    <w:rsid w:val="004F3421"/>
    <w:rsid w:val="004F3804"/>
    <w:rsid w:val="004F39A3"/>
    <w:rsid w:val="004F3A98"/>
    <w:rsid w:val="004F3AE1"/>
    <w:rsid w:val="004F3B54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42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88D"/>
    <w:rsid w:val="004F597E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6F9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64"/>
    <w:rsid w:val="004F7CAE"/>
    <w:rsid w:val="004F7CF1"/>
    <w:rsid w:val="004F7D67"/>
    <w:rsid w:val="004F7EB4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2D"/>
    <w:rsid w:val="00500C48"/>
    <w:rsid w:val="00500CB0"/>
    <w:rsid w:val="00500D14"/>
    <w:rsid w:val="00500D9A"/>
    <w:rsid w:val="00500DB2"/>
    <w:rsid w:val="00500E38"/>
    <w:rsid w:val="00501098"/>
    <w:rsid w:val="0050117E"/>
    <w:rsid w:val="00501229"/>
    <w:rsid w:val="005014B6"/>
    <w:rsid w:val="00501674"/>
    <w:rsid w:val="00501781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38D"/>
    <w:rsid w:val="00502565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32A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E8"/>
    <w:rsid w:val="0050442A"/>
    <w:rsid w:val="0050449F"/>
    <w:rsid w:val="00504505"/>
    <w:rsid w:val="005045AE"/>
    <w:rsid w:val="0050461B"/>
    <w:rsid w:val="00504704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C8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889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04"/>
    <w:rsid w:val="00507D41"/>
    <w:rsid w:val="00507EF7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D95"/>
    <w:rsid w:val="00510E5A"/>
    <w:rsid w:val="00510F3B"/>
    <w:rsid w:val="0051109F"/>
    <w:rsid w:val="00511165"/>
    <w:rsid w:val="0051138B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9E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CA2"/>
    <w:rsid w:val="00513EE9"/>
    <w:rsid w:val="00513FBE"/>
    <w:rsid w:val="0051416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2B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02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A9"/>
    <w:rsid w:val="005216F2"/>
    <w:rsid w:val="00521723"/>
    <w:rsid w:val="00521889"/>
    <w:rsid w:val="005219AC"/>
    <w:rsid w:val="00521C55"/>
    <w:rsid w:val="00521CD6"/>
    <w:rsid w:val="00521D2A"/>
    <w:rsid w:val="00521DA6"/>
    <w:rsid w:val="00521EDA"/>
    <w:rsid w:val="00521FF2"/>
    <w:rsid w:val="0052204C"/>
    <w:rsid w:val="00522133"/>
    <w:rsid w:val="0052214E"/>
    <w:rsid w:val="0052218C"/>
    <w:rsid w:val="005221FC"/>
    <w:rsid w:val="005222C7"/>
    <w:rsid w:val="005225CE"/>
    <w:rsid w:val="005225E9"/>
    <w:rsid w:val="00522691"/>
    <w:rsid w:val="005227E2"/>
    <w:rsid w:val="005228A3"/>
    <w:rsid w:val="0052295D"/>
    <w:rsid w:val="00522A59"/>
    <w:rsid w:val="00522A9A"/>
    <w:rsid w:val="00522AFC"/>
    <w:rsid w:val="00522F88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A9E"/>
    <w:rsid w:val="00523B22"/>
    <w:rsid w:val="00523C37"/>
    <w:rsid w:val="00523C58"/>
    <w:rsid w:val="00523C88"/>
    <w:rsid w:val="00523D60"/>
    <w:rsid w:val="00523E2A"/>
    <w:rsid w:val="00523E37"/>
    <w:rsid w:val="00523EB5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4E8B"/>
    <w:rsid w:val="005251EF"/>
    <w:rsid w:val="005254AD"/>
    <w:rsid w:val="005255D3"/>
    <w:rsid w:val="00525830"/>
    <w:rsid w:val="0052584A"/>
    <w:rsid w:val="005258C7"/>
    <w:rsid w:val="005258F3"/>
    <w:rsid w:val="00525B16"/>
    <w:rsid w:val="00525BD1"/>
    <w:rsid w:val="00525C08"/>
    <w:rsid w:val="00526067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D23"/>
    <w:rsid w:val="00526E91"/>
    <w:rsid w:val="00526F1D"/>
    <w:rsid w:val="00526FD1"/>
    <w:rsid w:val="00526FF4"/>
    <w:rsid w:val="005271F4"/>
    <w:rsid w:val="00527245"/>
    <w:rsid w:val="0052741F"/>
    <w:rsid w:val="00527670"/>
    <w:rsid w:val="005276D4"/>
    <w:rsid w:val="0052770B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BA"/>
    <w:rsid w:val="00527DEE"/>
    <w:rsid w:val="0053000D"/>
    <w:rsid w:val="0053000E"/>
    <w:rsid w:val="005301E4"/>
    <w:rsid w:val="0053045B"/>
    <w:rsid w:val="0053050D"/>
    <w:rsid w:val="005305D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E88"/>
    <w:rsid w:val="00531F52"/>
    <w:rsid w:val="00532203"/>
    <w:rsid w:val="005323C2"/>
    <w:rsid w:val="005323F9"/>
    <w:rsid w:val="005325A0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CDF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A7E"/>
    <w:rsid w:val="00534AA3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969"/>
    <w:rsid w:val="00536983"/>
    <w:rsid w:val="00536B5A"/>
    <w:rsid w:val="00536B95"/>
    <w:rsid w:val="00536BAD"/>
    <w:rsid w:val="00536BC3"/>
    <w:rsid w:val="00536C54"/>
    <w:rsid w:val="00536C8F"/>
    <w:rsid w:val="00536FBE"/>
    <w:rsid w:val="0053708E"/>
    <w:rsid w:val="005372DF"/>
    <w:rsid w:val="0053730D"/>
    <w:rsid w:val="00537350"/>
    <w:rsid w:val="0053735B"/>
    <w:rsid w:val="00537662"/>
    <w:rsid w:val="005376F8"/>
    <w:rsid w:val="00537720"/>
    <w:rsid w:val="00537844"/>
    <w:rsid w:val="005379F6"/>
    <w:rsid w:val="005379FB"/>
    <w:rsid w:val="00537DAF"/>
    <w:rsid w:val="00537F5F"/>
    <w:rsid w:val="00537F93"/>
    <w:rsid w:val="0054050A"/>
    <w:rsid w:val="00540648"/>
    <w:rsid w:val="005407D8"/>
    <w:rsid w:val="00540C8B"/>
    <w:rsid w:val="00540DD3"/>
    <w:rsid w:val="00540E6B"/>
    <w:rsid w:val="00540E7A"/>
    <w:rsid w:val="00541124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D79"/>
    <w:rsid w:val="00541F9A"/>
    <w:rsid w:val="00541FF5"/>
    <w:rsid w:val="00542167"/>
    <w:rsid w:val="005421DF"/>
    <w:rsid w:val="005422EE"/>
    <w:rsid w:val="005423AE"/>
    <w:rsid w:val="0054240C"/>
    <w:rsid w:val="005424FD"/>
    <w:rsid w:val="005425F9"/>
    <w:rsid w:val="00542614"/>
    <w:rsid w:val="0054266D"/>
    <w:rsid w:val="00542926"/>
    <w:rsid w:val="0054294C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3024"/>
    <w:rsid w:val="0054309A"/>
    <w:rsid w:val="00543288"/>
    <w:rsid w:val="005433B6"/>
    <w:rsid w:val="00543468"/>
    <w:rsid w:val="00543495"/>
    <w:rsid w:val="005436BA"/>
    <w:rsid w:val="00543708"/>
    <w:rsid w:val="005438C7"/>
    <w:rsid w:val="005438F5"/>
    <w:rsid w:val="0054393A"/>
    <w:rsid w:val="00543B5D"/>
    <w:rsid w:val="00543C3B"/>
    <w:rsid w:val="00543D65"/>
    <w:rsid w:val="00543D81"/>
    <w:rsid w:val="00543DF3"/>
    <w:rsid w:val="00543FC6"/>
    <w:rsid w:val="00544373"/>
    <w:rsid w:val="00544396"/>
    <w:rsid w:val="005444DE"/>
    <w:rsid w:val="0054458C"/>
    <w:rsid w:val="00544817"/>
    <w:rsid w:val="00544B77"/>
    <w:rsid w:val="00544C9F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952"/>
    <w:rsid w:val="00545AEE"/>
    <w:rsid w:val="00545B08"/>
    <w:rsid w:val="00545B64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2EF"/>
    <w:rsid w:val="00547432"/>
    <w:rsid w:val="0054754A"/>
    <w:rsid w:val="005475DF"/>
    <w:rsid w:val="00547651"/>
    <w:rsid w:val="00547990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4E9"/>
    <w:rsid w:val="00550530"/>
    <w:rsid w:val="0055054B"/>
    <w:rsid w:val="00550554"/>
    <w:rsid w:val="005505B9"/>
    <w:rsid w:val="0055074B"/>
    <w:rsid w:val="00550878"/>
    <w:rsid w:val="005508FB"/>
    <w:rsid w:val="005509B0"/>
    <w:rsid w:val="005509C8"/>
    <w:rsid w:val="00550A4B"/>
    <w:rsid w:val="00550AF1"/>
    <w:rsid w:val="00550C9B"/>
    <w:rsid w:val="00550D9B"/>
    <w:rsid w:val="00550DC3"/>
    <w:rsid w:val="00550F24"/>
    <w:rsid w:val="00550FAC"/>
    <w:rsid w:val="005513C3"/>
    <w:rsid w:val="005513DB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601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4A6"/>
    <w:rsid w:val="005534C6"/>
    <w:rsid w:val="005535AE"/>
    <w:rsid w:val="005535E9"/>
    <w:rsid w:val="00553AC3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3E8B"/>
    <w:rsid w:val="00554057"/>
    <w:rsid w:val="005542EA"/>
    <w:rsid w:val="00554492"/>
    <w:rsid w:val="00554580"/>
    <w:rsid w:val="005545DC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11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A38"/>
    <w:rsid w:val="00555CC2"/>
    <w:rsid w:val="00555D67"/>
    <w:rsid w:val="00555E22"/>
    <w:rsid w:val="005560B6"/>
    <w:rsid w:val="005561D7"/>
    <w:rsid w:val="0055627F"/>
    <w:rsid w:val="00556334"/>
    <w:rsid w:val="005563B3"/>
    <w:rsid w:val="0055646B"/>
    <w:rsid w:val="0055660D"/>
    <w:rsid w:val="005566C8"/>
    <w:rsid w:val="00556745"/>
    <w:rsid w:val="00556870"/>
    <w:rsid w:val="005568A2"/>
    <w:rsid w:val="005568AB"/>
    <w:rsid w:val="005569F9"/>
    <w:rsid w:val="00556C47"/>
    <w:rsid w:val="00556DA4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7E"/>
    <w:rsid w:val="005607B4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54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BC"/>
    <w:rsid w:val="005627CF"/>
    <w:rsid w:val="00562816"/>
    <w:rsid w:val="00562939"/>
    <w:rsid w:val="00562A62"/>
    <w:rsid w:val="00562AAC"/>
    <w:rsid w:val="00562CC0"/>
    <w:rsid w:val="00562CEC"/>
    <w:rsid w:val="00562D6F"/>
    <w:rsid w:val="00562FBD"/>
    <w:rsid w:val="00562FC2"/>
    <w:rsid w:val="00562FE9"/>
    <w:rsid w:val="005630EA"/>
    <w:rsid w:val="00563280"/>
    <w:rsid w:val="005632CA"/>
    <w:rsid w:val="00563311"/>
    <w:rsid w:val="00563396"/>
    <w:rsid w:val="005635F2"/>
    <w:rsid w:val="005637E4"/>
    <w:rsid w:val="00563871"/>
    <w:rsid w:val="005638C7"/>
    <w:rsid w:val="0056392D"/>
    <w:rsid w:val="00563A5A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49"/>
    <w:rsid w:val="00564A6B"/>
    <w:rsid w:val="00564ADB"/>
    <w:rsid w:val="00564AE5"/>
    <w:rsid w:val="00564B77"/>
    <w:rsid w:val="00564C5C"/>
    <w:rsid w:val="00564C7C"/>
    <w:rsid w:val="00564CC4"/>
    <w:rsid w:val="00564E04"/>
    <w:rsid w:val="00564E3E"/>
    <w:rsid w:val="00564F27"/>
    <w:rsid w:val="00564F57"/>
    <w:rsid w:val="00564FF3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7C5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76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64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E"/>
    <w:rsid w:val="00575BBD"/>
    <w:rsid w:val="00575C5E"/>
    <w:rsid w:val="00575CB4"/>
    <w:rsid w:val="005760D9"/>
    <w:rsid w:val="00576152"/>
    <w:rsid w:val="005764BE"/>
    <w:rsid w:val="0057652D"/>
    <w:rsid w:val="005766C6"/>
    <w:rsid w:val="005766D5"/>
    <w:rsid w:val="005767EE"/>
    <w:rsid w:val="00576A86"/>
    <w:rsid w:val="00576AC4"/>
    <w:rsid w:val="00576C0D"/>
    <w:rsid w:val="00576C8F"/>
    <w:rsid w:val="00576CCB"/>
    <w:rsid w:val="00576E0F"/>
    <w:rsid w:val="00576F5D"/>
    <w:rsid w:val="00576F73"/>
    <w:rsid w:val="00576FA1"/>
    <w:rsid w:val="0057707A"/>
    <w:rsid w:val="005771C7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9D"/>
    <w:rsid w:val="005819FB"/>
    <w:rsid w:val="00581B8B"/>
    <w:rsid w:val="00581D01"/>
    <w:rsid w:val="00581DA5"/>
    <w:rsid w:val="00581E07"/>
    <w:rsid w:val="00581E0B"/>
    <w:rsid w:val="00581E15"/>
    <w:rsid w:val="00581FB7"/>
    <w:rsid w:val="00581FBB"/>
    <w:rsid w:val="00582069"/>
    <w:rsid w:val="0058217F"/>
    <w:rsid w:val="005821C2"/>
    <w:rsid w:val="0058220B"/>
    <w:rsid w:val="0058220C"/>
    <w:rsid w:val="0058227F"/>
    <w:rsid w:val="00582639"/>
    <w:rsid w:val="00582806"/>
    <w:rsid w:val="00582950"/>
    <w:rsid w:val="00582A30"/>
    <w:rsid w:val="00582A93"/>
    <w:rsid w:val="00582AC1"/>
    <w:rsid w:val="00582B3F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39"/>
    <w:rsid w:val="00583944"/>
    <w:rsid w:val="00583B45"/>
    <w:rsid w:val="00583B60"/>
    <w:rsid w:val="00583C63"/>
    <w:rsid w:val="00583D41"/>
    <w:rsid w:val="00583EC3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35"/>
    <w:rsid w:val="00584C5A"/>
    <w:rsid w:val="00584DCA"/>
    <w:rsid w:val="00584F6A"/>
    <w:rsid w:val="0058502B"/>
    <w:rsid w:val="00585150"/>
    <w:rsid w:val="00585294"/>
    <w:rsid w:val="005852CA"/>
    <w:rsid w:val="005852FA"/>
    <w:rsid w:val="005853C8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86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4DD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71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55"/>
    <w:rsid w:val="00592E6E"/>
    <w:rsid w:val="00592EEF"/>
    <w:rsid w:val="00592F50"/>
    <w:rsid w:val="00593299"/>
    <w:rsid w:val="00593325"/>
    <w:rsid w:val="005934FB"/>
    <w:rsid w:val="005935BA"/>
    <w:rsid w:val="00593788"/>
    <w:rsid w:val="005937B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B1F"/>
    <w:rsid w:val="00596C0A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0F7"/>
    <w:rsid w:val="005A0182"/>
    <w:rsid w:val="005A025A"/>
    <w:rsid w:val="005A0342"/>
    <w:rsid w:val="005A03B2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7"/>
    <w:rsid w:val="005A120E"/>
    <w:rsid w:val="005A12D2"/>
    <w:rsid w:val="005A13EA"/>
    <w:rsid w:val="005A1660"/>
    <w:rsid w:val="005A1801"/>
    <w:rsid w:val="005A18A7"/>
    <w:rsid w:val="005A1915"/>
    <w:rsid w:val="005A1A64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4A"/>
    <w:rsid w:val="005A2274"/>
    <w:rsid w:val="005A247E"/>
    <w:rsid w:val="005A24BF"/>
    <w:rsid w:val="005A254E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2C"/>
    <w:rsid w:val="005A3459"/>
    <w:rsid w:val="005A346C"/>
    <w:rsid w:val="005A3615"/>
    <w:rsid w:val="005A36A7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66"/>
    <w:rsid w:val="005A46DD"/>
    <w:rsid w:val="005A485D"/>
    <w:rsid w:val="005A48A8"/>
    <w:rsid w:val="005A4B0D"/>
    <w:rsid w:val="005A4B1D"/>
    <w:rsid w:val="005A4B72"/>
    <w:rsid w:val="005A5048"/>
    <w:rsid w:val="005A5055"/>
    <w:rsid w:val="005A50FF"/>
    <w:rsid w:val="005A535E"/>
    <w:rsid w:val="005A5371"/>
    <w:rsid w:val="005A538B"/>
    <w:rsid w:val="005A53F4"/>
    <w:rsid w:val="005A5455"/>
    <w:rsid w:val="005A5506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CC0"/>
    <w:rsid w:val="005A5ED7"/>
    <w:rsid w:val="005A5F4F"/>
    <w:rsid w:val="005A5FBB"/>
    <w:rsid w:val="005A6026"/>
    <w:rsid w:val="005A60CE"/>
    <w:rsid w:val="005A60D8"/>
    <w:rsid w:val="005A62D7"/>
    <w:rsid w:val="005A62F3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69"/>
    <w:rsid w:val="005B029C"/>
    <w:rsid w:val="005B0491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0CD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643"/>
    <w:rsid w:val="005B6729"/>
    <w:rsid w:val="005B69D6"/>
    <w:rsid w:val="005B69EB"/>
    <w:rsid w:val="005B6A23"/>
    <w:rsid w:val="005B6AA2"/>
    <w:rsid w:val="005B6C54"/>
    <w:rsid w:val="005B6E94"/>
    <w:rsid w:val="005B7079"/>
    <w:rsid w:val="005B70D1"/>
    <w:rsid w:val="005B7108"/>
    <w:rsid w:val="005B7145"/>
    <w:rsid w:val="005B71E2"/>
    <w:rsid w:val="005B720A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8F4"/>
    <w:rsid w:val="005C19BA"/>
    <w:rsid w:val="005C19FD"/>
    <w:rsid w:val="005C1CA7"/>
    <w:rsid w:val="005C1D6B"/>
    <w:rsid w:val="005C1DCE"/>
    <w:rsid w:val="005C1E27"/>
    <w:rsid w:val="005C215A"/>
    <w:rsid w:val="005C21AE"/>
    <w:rsid w:val="005C2234"/>
    <w:rsid w:val="005C22FA"/>
    <w:rsid w:val="005C24D0"/>
    <w:rsid w:val="005C24D1"/>
    <w:rsid w:val="005C24E9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4E"/>
    <w:rsid w:val="005C2D5C"/>
    <w:rsid w:val="005C2E0B"/>
    <w:rsid w:val="005C2E2A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417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AF0"/>
    <w:rsid w:val="005C5BF2"/>
    <w:rsid w:val="005C5F1B"/>
    <w:rsid w:val="005C5FB3"/>
    <w:rsid w:val="005C5FC0"/>
    <w:rsid w:val="005C609A"/>
    <w:rsid w:val="005C6265"/>
    <w:rsid w:val="005C6286"/>
    <w:rsid w:val="005C63C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6E7A"/>
    <w:rsid w:val="005C711A"/>
    <w:rsid w:val="005C717D"/>
    <w:rsid w:val="005C7232"/>
    <w:rsid w:val="005C7321"/>
    <w:rsid w:val="005C7433"/>
    <w:rsid w:val="005C7555"/>
    <w:rsid w:val="005C75CC"/>
    <w:rsid w:val="005C7628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0D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53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C1F"/>
    <w:rsid w:val="005D4CC5"/>
    <w:rsid w:val="005D4D6F"/>
    <w:rsid w:val="005D4D73"/>
    <w:rsid w:val="005D4E23"/>
    <w:rsid w:val="005D5055"/>
    <w:rsid w:val="005D50CE"/>
    <w:rsid w:val="005D51BA"/>
    <w:rsid w:val="005D5206"/>
    <w:rsid w:val="005D522F"/>
    <w:rsid w:val="005D52CA"/>
    <w:rsid w:val="005D55EC"/>
    <w:rsid w:val="005D5603"/>
    <w:rsid w:val="005D5642"/>
    <w:rsid w:val="005D57A0"/>
    <w:rsid w:val="005D5A6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E"/>
    <w:rsid w:val="005E105A"/>
    <w:rsid w:val="005E10E6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50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81"/>
    <w:rsid w:val="005E4BD6"/>
    <w:rsid w:val="005E4C47"/>
    <w:rsid w:val="005E4E2D"/>
    <w:rsid w:val="005E5047"/>
    <w:rsid w:val="005E506B"/>
    <w:rsid w:val="005E50E0"/>
    <w:rsid w:val="005E51A6"/>
    <w:rsid w:val="005E53D0"/>
    <w:rsid w:val="005E5474"/>
    <w:rsid w:val="005E56D5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17F"/>
    <w:rsid w:val="005E6311"/>
    <w:rsid w:val="005E633A"/>
    <w:rsid w:val="005E64AD"/>
    <w:rsid w:val="005E64F3"/>
    <w:rsid w:val="005E6699"/>
    <w:rsid w:val="005E6775"/>
    <w:rsid w:val="005E6950"/>
    <w:rsid w:val="005E6ACA"/>
    <w:rsid w:val="005E6B8C"/>
    <w:rsid w:val="005E6BB4"/>
    <w:rsid w:val="005E6BFB"/>
    <w:rsid w:val="005E6DE8"/>
    <w:rsid w:val="005E6F68"/>
    <w:rsid w:val="005E7352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52"/>
    <w:rsid w:val="005F1896"/>
    <w:rsid w:val="005F193D"/>
    <w:rsid w:val="005F1982"/>
    <w:rsid w:val="005F1AA3"/>
    <w:rsid w:val="005F1B48"/>
    <w:rsid w:val="005F1BBD"/>
    <w:rsid w:val="005F1C55"/>
    <w:rsid w:val="005F1CCA"/>
    <w:rsid w:val="005F1CDD"/>
    <w:rsid w:val="005F1DD8"/>
    <w:rsid w:val="005F1E36"/>
    <w:rsid w:val="005F1F1B"/>
    <w:rsid w:val="005F1F20"/>
    <w:rsid w:val="005F1F32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3FBB"/>
    <w:rsid w:val="005F40A6"/>
    <w:rsid w:val="005F40AD"/>
    <w:rsid w:val="005F4324"/>
    <w:rsid w:val="005F437B"/>
    <w:rsid w:val="005F444B"/>
    <w:rsid w:val="005F4617"/>
    <w:rsid w:val="005F4637"/>
    <w:rsid w:val="005F4769"/>
    <w:rsid w:val="005F4800"/>
    <w:rsid w:val="005F4817"/>
    <w:rsid w:val="005F4A47"/>
    <w:rsid w:val="005F4B3B"/>
    <w:rsid w:val="005F4CB0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E61"/>
    <w:rsid w:val="005F6E78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631"/>
    <w:rsid w:val="00600759"/>
    <w:rsid w:val="0060079F"/>
    <w:rsid w:val="006009EA"/>
    <w:rsid w:val="00600AF5"/>
    <w:rsid w:val="00600BC6"/>
    <w:rsid w:val="00600C49"/>
    <w:rsid w:val="00600C54"/>
    <w:rsid w:val="00600DB8"/>
    <w:rsid w:val="00600E67"/>
    <w:rsid w:val="00600E94"/>
    <w:rsid w:val="00600EC4"/>
    <w:rsid w:val="00600F2B"/>
    <w:rsid w:val="00600F2F"/>
    <w:rsid w:val="00600F4A"/>
    <w:rsid w:val="00600F98"/>
    <w:rsid w:val="00600FCE"/>
    <w:rsid w:val="00601003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92"/>
    <w:rsid w:val="00602B03"/>
    <w:rsid w:val="00602B05"/>
    <w:rsid w:val="00602D6B"/>
    <w:rsid w:val="00602DF6"/>
    <w:rsid w:val="00603046"/>
    <w:rsid w:val="006030D0"/>
    <w:rsid w:val="006030F2"/>
    <w:rsid w:val="00603161"/>
    <w:rsid w:val="0060323E"/>
    <w:rsid w:val="00603274"/>
    <w:rsid w:val="006033B3"/>
    <w:rsid w:val="00603401"/>
    <w:rsid w:val="0060349B"/>
    <w:rsid w:val="006034B1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5F"/>
    <w:rsid w:val="0060488D"/>
    <w:rsid w:val="006048FD"/>
    <w:rsid w:val="00604971"/>
    <w:rsid w:val="0060497F"/>
    <w:rsid w:val="00604A50"/>
    <w:rsid w:val="00604AD2"/>
    <w:rsid w:val="00604B0E"/>
    <w:rsid w:val="00604C00"/>
    <w:rsid w:val="00604DA0"/>
    <w:rsid w:val="00604DB1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3A1"/>
    <w:rsid w:val="00610420"/>
    <w:rsid w:val="00610517"/>
    <w:rsid w:val="006106E8"/>
    <w:rsid w:val="0061074A"/>
    <w:rsid w:val="0061091B"/>
    <w:rsid w:val="00610B8B"/>
    <w:rsid w:val="00610D37"/>
    <w:rsid w:val="00610F7A"/>
    <w:rsid w:val="00611003"/>
    <w:rsid w:val="0061109E"/>
    <w:rsid w:val="006110ED"/>
    <w:rsid w:val="0061114E"/>
    <w:rsid w:val="006111DF"/>
    <w:rsid w:val="00611203"/>
    <w:rsid w:val="00611260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7E2"/>
    <w:rsid w:val="00612881"/>
    <w:rsid w:val="006129A2"/>
    <w:rsid w:val="00612A95"/>
    <w:rsid w:val="00612D26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3CA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4CF"/>
    <w:rsid w:val="00615826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223"/>
    <w:rsid w:val="006162FC"/>
    <w:rsid w:val="0061645F"/>
    <w:rsid w:val="00616472"/>
    <w:rsid w:val="00616566"/>
    <w:rsid w:val="00616568"/>
    <w:rsid w:val="0061662F"/>
    <w:rsid w:val="00616649"/>
    <w:rsid w:val="00616741"/>
    <w:rsid w:val="0061689C"/>
    <w:rsid w:val="006169C6"/>
    <w:rsid w:val="006169E1"/>
    <w:rsid w:val="00616A73"/>
    <w:rsid w:val="00616AA6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315"/>
    <w:rsid w:val="0061748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6F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0C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75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954"/>
    <w:rsid w:val="00623A3B"/>
    <w:rsid w:val="00623AAC"/>
    <w:rsid w:val="00623B2B"/>
    <w:rsid w:val="00623B4A"/>
    <w:rsid w:val="00623DCA"/>
    <w:rsid w:val="00623F22"/>
    <w:rsid w:val="00624026"/>
    <w:rsid w:val="0062442A"/>
    <w:rsid w:val="006244FE"/>
    <w:rsid w:val="006248B9"/>
    <w:rsid w:val="006249AD"/>
    <w:rsid w:val="00624B6C"/>
    <w:rsid w:val="00624B84"/>
    <w:rsid w:val="00624C63"/>
    <w:rsid w:val="00624D9F"/>
    <w:rsid w:val="00624EA0"/>
    <w:rsid w:val="00624EEB"/>
    <w:rsid w:val="006250A3"/>
    <w:rsid w:val="00625259"/>
    <w:rsid w:val="0062539A"/>
    <w:rsid w:val="006253B3"/>
    <w:rsid w:val="0062548F"/>
    <w:rsid w:val="006254D5"/>
    <w:rsid w:val="006254E4"/>
    <w:rsid w:val="006254F5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BFF"/>
    <w:rsid w:val="00626C91"/>
    <w:rsid w:val="00626CF9"/>
    <w:rsid w:val="00626DD5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54B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1E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1"/>
    <w:rsid w:val="00632CD3"/>
    <w:rsid w:val="00632CDA"/>
    <w:rsid w:val="00632D54"/>
    <w:rsid w:val="00632E57"/>
    <w:rsid w:val="00632EB8"/>
    <w:rsid w:val="00632EBC"/>
    <w:rsid w:val="00632F2E"/>
    <w:rsid w:val="00632F8A"/>
    <w:rsid w:val="006330A7"/>
    <w:rsid w:val="0063313F"/>
    <w:rsid w:val="006331F4"/>
    <w:rsid w:val="00633279"/>
    <w:rsid w:val="006334A3"/>
    <w:rsid w:val="006335B5"/>
    <w:rsid w:val="006339FF"/>
    <w:rsid w:val="00633AAA"/>
    <w:rsid w:val="00633B39"/>
    <w:rsid w:val="00633B6C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2A0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745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84"/>
    <w:rsid w:val="006374C3"/>
    <w:rsid w:val="00637504"/>
    <w:rsid w:val="00637884"/>
    <w:rsid w:val="0063796C"/>
    <w:rsid w:val="00637997"/>
    <w:rsid w:val="00637AE4"/>
    <w:rsid w:val="00637B37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200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6E1"/>
    <w:rsid w:val="00642733"/>
    <w:rsid w:val="00642738"/>
    <w:rsid w:val="0064294D"/>
    <w:rsid w:val="006429FD"/>
    <w:rsid w:val="00642B45"/>
    <w:rsid w:val="00642B80"/>
    <w:rsid w:val="00642B9C"/>
    <w:rsid w:val="00642DA7"/>
    <w:rsid w:val="00642E1E"/>
    <w:rsid w:val="00642E7E"/>
    <w:rsid w:val="00642E88"/>
    <w:rsid w:val="00642E92"/>
    <w:rsid w:val="00642FFB"/>
    <w:rsid w:val="00643219"/>
    <w:rsid w:val="0064329F"/>
    <w:rsid w:val="006432A9"/>
    <w:rsid w:val="006432E8"/>
    <w:rsid w:val="006433A1"/>
    <w:rsid w:val="006433CC"/>
    <w:rsid w:val="006433DE"/>
    <w:rsid w:val="00643449"/>
    <w:rsid w:val="006436F2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955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A4C"/>
    <w:rsid w:val="00646A75"/>
    <w:rsid w:val="00646A89"/>
    <w:rsid w:val="00646B91"/>
    <w:rsid w:val="00646BB5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B8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106"/>
    <w:rsid w:val="0065113C"/>
    <w:rsid w:val="006511C5"/>
    <w:rsid w:val="006519F0"/>
    <w:rsid w:val="00651B76"/>
    <w:rsid w:val="00651DB7"/>
    <w:rsid w:val="00651E3E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AF5"/>
    <w:rsid w:val="00652D0F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7A"/>
    <w:rsid w:val="006546F5"/>
    <w:rsid w:val="00654762"/>
    <w:rsid w:val="00654766"/>
    <w:rsid w:val="0065481F"/>
    <w:rsid w:val="00654A1C"/>
    <w:rsid w:val="00654B1A"/>
    <w:rsid w:val="00654B7E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43A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5EA3"/>
    <w:rsid w:val="0065600F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3CA"/>
    <w:rsid w:val="00660446"/>
    <w:rsid w:val="006605A8"/>
    <w:rsid w:val="00660653"/>
    <w:rsid w:val="0066067A"/>
    <w:rsid w:val="00660726"/>
    <w:rsid w:val="00660BB5"/>
    <w:rsid w:val="00660BC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359"/>
    <w:rsid w:val="006625A9"/>
    <w:rsid w:val="006625DC"/>
    <w:rsid w:val="0066273C"/>
    <w:rsid w:val="00662873"/>
    <w:rsid w:val="00662930"/>
    <w:rsid w:val="0066295D"/>
    <w:rsid w:val="006629C3"/>
    <w:rsid w:val="00662B0F"/>
    <w:rsid w:val="00662BA2"/>
    <w:rsid w:val="00662D8A"/>
    <w:rsid w:val="00662DE0"/>
    <w:rsid w:val="00662EBC"/>
    <w:rsid w:val="00662EE8"/>
    <w:rsid w:val="00662F29"/>
    <w:rsid w:val="0066305F"/>
    <w:rsid w:val="0066311D"/>
    <w:rsid w:val="0066312F"/>
    <w:rsid w:val="006631D6"/>
    <w:rsid w:val="00663229"/>
    <w:rsid w:val="006633AE"/>
    <w:rsid w:val="00663461"/>
    <w:rsid w:val="006634E2"/>
    <w:rsid w:val="0066368D"/>
    <w:rsid w:val="006639AC"/>
    <w:rsid w:val="00663AD9"/>
    <w:rsid w:val="00663B71"/>
    <w:rsid w:val="00663BE4"/>
    <w:rsid w:val="00663CB9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27"/>
    <w:rsid w:val="0066555E"/>
    <w:rsid w:val="00665593"/>
    <w:rsid w:val="0066574E"/>
    <w:rsid w:val="0066584D"/>
    <w:rsid w:val="00665883"/>
    <w:rsid w:val="00665A52"/>
    <w:rsid w:val="00665B7B"/>
    <w:rsid w:val="00665C3A"/>
    <w:rsid w:val="00665C7F"/>
    <w:rsid w:val="00665CFF"/>
    <w:rsid w:val="00665D10"/>
    <w:rsid w:val="00665D67"/>
    <w:rsid w:val="00665E07"/>
    <w:rsid w:val="00665E51"/>
    <w:rsid w:val="006660D5"/>
    <w:rsid w:val="006662E1"/>
    <w:rsid w:val="0066630A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58"/>
    <w:rsid w:val="00667DDF"/>
    <w:rsid w:val="00667F5E"/>
    <w:rsid w:val="00667FD1"/>
    <w:rsid w:val="006701CC"/>
    <w:rsid w:val="006704E3"/>
    <w:rsid w:val="006707D9"/>
    <w:rsid w:val="0067082F"/>
    <w:rsid w:val="00670865"/>
    <w:rsid w:val="0067098E"/>
    <w:rsid w:val="006709B4"/>
    <w:rsid w:val="00670A4F"/>
    <w:rsid w:val="00670AE9"/>
    <w:rsid w:val="00670C31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0E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F46"/>
    <w:rsid w:val="00674001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79"/>
    <w:rsid w:val="00675690"/>
    <w:rsid w:val="00675797"/>
    <w:rsid w:val="006757BC"/>
    <w:rsid w:val="006758A0"/>
    <w:rsid w:val="006758AD"/>
    <w:rsid w:val="006758BD"/>
    <w:rsid w:val="00675986"/>
    <w:rsid w:val="00675A1D"/>
    <w:rsid w:val="00675A79"/>
    <w:rsid w:val="00675BC2"/>
    <w:rsid w:val="00675BCC"/>
    <w:rsid w:val="00675DA9"/>
    <w:rsid w:val="00675E45"/>
    <w:rsid w:val="006760F4"/>
    <w:rsid w:val="00676648"/>
    <w:rsid w:val="00676842"/>
    <w:rsid w:val="0067693C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30"/>
    <w:rsid w:val="006771CC"/>
    <w:rsid w:val="00677284"/>
    <w:rsid w:val="006772C4"/>
    <w:rsid w:val="006773F8"/>
    <w:rsid w:val="0067750A"/>
    <w:rsid w:val="0067754E"/>
    <w:rsid w:val="006775DC"/>
    <w:rsid w:val="00677840"/>
    <w:rsid w:val="006778C1"/>
    <w:rsid w:val="00677B5C"/>
    <w:rsid w:val="00677B7A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57"/>
    <w:rsid w:val="006808F0"/>
    <w:rsid w:val="006809FD"/>
    <w:rsid w:val="00680A4B"/>
    <w:rsid w:val="00680A57"/>
    <w:rsid w:val="00680A79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8D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16"/>
    <w:rsid w:val="00682C86"/>
    <w:rsid w:val="00682CDF"/>
    <w:rsid w:val="00682CE9"/>
    <w:rsid w:val="00682DD9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DD9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4C4"/>
    <w:rsid w:val="006877B6"/>
    <w:rsid w:val="00687B99"/>
    <w:rsid w:val="00687C1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39A"/>
    <w:rsid w:val="0069058D"/>
    <w:rsid w:val="006906B9"/>
    <w:rsid w:val="006906CD"/>
    <w:rsid w:val="00690778"/>
    <w:rsid w:val="006908B0"/>
    <w:rsid w:val="006908EE"/>
    <w:rsid w:val="0069091D"/>
    <w:rsid w:val="00690937"/>
    <w:rsid w:val="00690972"/>
    <w:rsid w:val="00690C5D"/>
    <w:rsid w:val="00690EB5"/>
    <w:rsid w:val="00690F54"/>
    <w:rsid w:val="00690FF1"/>
    <w:rsid w:val="00691038"/>
    <w:rsid w:val="00691060"/>
    <w:rsid w:val="006911E4"/>
    <w:rsid w:val="006911F8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9A4"/>
    <w:rsid w:val="00691A71"/>
    <w:rsid w:val="00691BD4"/>
    <w:rsid w:val="00691BF1"/>
    <w:rsid w:val="00691C20"/>
    <w:rsid w:val="00691D2F"/>
    <w:rsid w:val="00691E71"/>
    <w:rsid w:val="00691FFD"/>
    <w:rsid w:val="006920B5"/>
    <w:rsid w:val="006921E1"/>
    <w:rsid w:val="006923B6"/>
    <w:rsid w:val="0069244F"/>
    <w:rsid w:val="006924C1"/>
    <w:rsid w:val="00692526"/>
    <w:rsid w:val="00692541"/>
    <w:rsid w:val="0069257A"/>
    <w:rsid w:val="006926DC"/>
    <w:rsid w:val="00692799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2FB9"/>
    <w:rsid w:val="006930A2"/>
    <w:rsid w:val="00693264"/>
    <w:rsid w:val="00693299"/>
    <w:rsid w:val="00693579"/>
    <w:rsid w:val="00693652"/>
    <w:rsid w:val="006937F3"/>
    <w:rsid w:val="00693877"/>
    <w:rsid w:val="00693942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30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5E0"/>
    <w:rsid w:val="006A06AB"/>
    <w:rsid w:val="006A07BE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19"/>
    <w:rsid w:val="006A11A4"/>
    <w:rsid w:val="006A129C"/>
    <w:rsid w:val="006A12AD"/>
    <w:rsid w:val="006A1369"/>
    <w:rsid w:val="006A14E4"/>
    <w:rsid w:val="006A17F2"/>
    <w:rsid w:val="006A1839"/>
    <w:rsid w:val="006A189E"/>
    <w:rsid w:val="006A1966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8F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7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E52"/>
    <w:rsid w:val="006A4F73"/>
    <w:rsid w:val="006A5023"/>
    <w:rsid w:val="006A509A"/>
    <w:rsid w:val="006A51B2"/>
    <w:rsid w:val="006A51EE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059"/>
    <w:rsid w:val="006A7186"/>
    <w:rsid w:val="006A71BB"/>
    <w:rsid w:val="006A72FA"/>
    <w:rsid w:val="006A739F"/>
    <w:rsid w:val="006A74B2"/>
    <w:rsid w:val="006A751B"/>
    <w:rsid w:val="006A76AC"/>
    <w:rsid w:val="006A76B0"/>
    <w:rsid w:val="006A7719"/>
    <w:rsid w:val="006A7B77"/>
    <w:rsid w:val="006A7BC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4F0"/>
    <w:rsid w:val="006B05C0"/>
    <w:rsid w:val="006B0644"/>
    <w:rsid w:val="006B0665"/>
    <w:rsid w:val="006B06AB"/>
    <w:rsid w:val="006B06D2"/>
    <w:rsid w:val="006B06FF"/>
    <w:rsid w:val="006B070B"/>
    <w:rsid w:val="006B0770"/>
    <w:rsid w:val="006B0984"/>
    <w:rsid w:val="006B0991"/>
    <w:rsid w:val="006B09DF"/>
    <w:rsid w:val="006B0A65"/>
    <w:rsid w:val="006B0B98"/>
    <w:rsid w:val="006B0D54"/>
    <w:rsid w:val="006B0DC2"/>
    <w:rsid w:val="006B0E43"/>
    <w:rsid w:val="006B0EB4"/>
    <w:rsid w:val="006B0F41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07"/>
    <w:rsid w:val="006B3365"/>
    <w:rsid w:val="006B347F"/>
    <w:rsid w:val="006B34B4"/>
    <w:rsid w:val="006B3562"/>
    <w:rsid w:val="006B35F0"/>
    <w:rsid w:val="006B366E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40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4F75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8A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93"/>
    <w:rsid w:val="006B6AD8"/>
    <w:rsid w:val="006B6F94"/>
    <w:rsid w:val="006B6FC0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0E5"/>
    <w:rsid w:val="006C0200"/>
    <w:rsid w:val="006C0270"/>
    <w:rsid w:val="006C0287"/>
    <w:rsid w:val="006C0316"/>
    <w:rsid w:val="006C03F0"/>
    <w:rsid w:val="006C043D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108"/>
    <w:rsid w:val="006C11C4"/>
    <w:rsid w:val="006C14AC"/>
    <w:rsid w:val="006C156F"/>
    <w:rsid w:val="006C1630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7B9"/>
    <w:rsid w:val="006C48BF"/>
    <w:rsid w:val="006C48D5"/>
    <w:rsid w:val="006C48EC"/>
    <w:rsid w:val="006C4A74"/>
    <w:rsid w:val="006C4CD4"/>
    <w:rsid w:val="006C53D9"/>
    <w:rsid w:val="006C550A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E60"/>
    <w:rsid w:val="006C7EC8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B5C"/>
    <w:rsid w:val="006D0CFE"/>
    <w:rsid w:val="006D0D65"/>
    <w:rsid w:val="006D0F03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7F9"/>
    <w:rsid w:val="006D1826"/>
    <w:rsid w:val="006D19AB"/>
    <w:rsid w:val="006D1C44"/>
    <w:rsid w:val="006D1F14"/>
    <w:rsid w:val="006D1F88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16C"/>
    <w:rsid w:val="006D32A6"/>
    <w:rsid w:val="006D32D2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3E46"/>
    <w:rsid w:val="006D3FCB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4FAF"/>
    <w:rsid w:val="006D5125"/>
    <w:rsid w:val="006D5137"/>
    <w:rsid w:val="006D51F1"/>
    <w:rsid w:val="006D5233"/>
    <w:rsid w:val="006D527F"/>
    <w:rsid w:val="006D5312"/>
    <w:rsid w:val="006D53C8"/>
    <w:rsid w:val="006D541F"/>
    <w:rsid w:val="006D54D6"/>
    <w:rsid w:val="006D55D3"/>
    <w:rsid w:val="006D57CD"/>
    <w:rsid w:val="006D58D7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5CB"/>
    <w:rsid w:val="006D680F"/>
    <w:rsid w:val="006D6A27"/>
    <w:rsid w:val="006D6B08"/>
    <w:rsid w:val="006D6E0B"/>
    <w:rsid w:val="006D6E2A"/>
    <w:rsid w:val="006D6EC2"/>
    <w:rsid w:val="006D6EEA"/>
    <w:rsid w:val="006D6F72"/>
    <w:rsid w:val="006D7262"/>
    <w:rsid w:val="006D73D2"/>
    <w:rsid w:val="006D7430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C7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876"/>
    <w:rsid w:val="006E1A58"/>
    <w:rsid w:val="006E1CA4"/>
    <w:rsid w:val="006E1D2B"/>
    <w:rsid w:val="006E1E0A"/>
    <w:rsid w:val="006E1F2D"/>
    <w:rsid w:val="006E2176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8C9"/>
    <w:rsid w:val="006E3D63"/>
    <w:rsid w:val="006E3E07"/>
    <w:rsid w:val="006E3E56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970"/>
    <w:rsid w:val="006E4C9C"/>
    <w:rsid w:val="006E4D2B"/>
    <w:rsid w:val="006E4D61"/>
    <w:rsid w:val="006E4E2E"/>
    <w:rsid w:val="006E5075"/>
    <w:rsid w:val="006E5076"/>
    <w:rsid w:val="006E50E0"/>
    <w:rsid w:val="006E50EA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7B1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2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CF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9CA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683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4C7"/>
    <w:rsid w:val="0070060C"/>
    <w:rsid w:val="00700749"/>
    <w:rsid w:val="0070079F"/>
    <w:rsid w:val="00700931"/>
    <w:rsid w:val="007009BF"/>
    <w:rsid w:val="00700A6A"/>
    <w:rsid w:val="00700AF4"/>
    <w:rsid w:val="00700B48"/>
    <w:rsid w:val="00700C37"/>
    <w:rsid w:val="00700CF4"/>
    <w:rsid w:val="00700D86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BC9"/>
    <w:rsid w:val="00701CE0"/>
    <w:rsid w:val="00701CFE"/>
    <w:rsid w:val="00701D12"/>
    <w:rsid w:val="0070225C"/>
    <w:rsid w:val="00702274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E02"/>
    <w:rsid w:val="00702ECE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1A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B34"/>
    <w:rsid w:val="00705BC9"/>
    <w:rsid w:val="00705CC1"/>
    <w:rsid w:val="00705D63"/>
    <w:rsid w:val="00705EDA"/>
    <w:rsid w:val="00705F22"/>
    <w:rsid w:val="0070601E"/>
    <w:rsid w:val="007060F5"/>
    <w:rsid w:val="00706209"/>
    <w:rsid w:val="007062BB"/>
    <w:rsid w:val="007064BD"/>
    <w:rsid w:val="007065DC"/>
    <w:rsid w:val="00706695"/>
    <w:rsid w:val="00706696"/>
    <w:rsid w:val="007066B9"/>
    <w:rsid w:val="007067EF"/>
    <w:rsid w:val="007067F7"/>
    <w:rsid w:val="007068A3"/>
    <w:rsid w:val="00706902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8E5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2E0"/>
    <w:rsid w:val="00710467"/>
    <w:rsid w:val="007104AE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A1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5A9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39"/>
    <w:rsid w:val="00714A94"/>
    <w:rsid w:val="00714ABF"/>
    <w:rsid w:val="00714B3C"/>
    <w:rsid w:val="00714C60"/>
    <w:rsid w:val="00714EF6"/>
    <w:rsid w:val="007150B2"/>
    <w:rsid w:val="007152ED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35"/>
    <w:rsid w:val="00715D44"/>
    <w:rsid w:val="00715D6A"/>
    <w:rsid w:val="00715DE1"/>
    <w:rsid w:val="00715E9A"/>
    <w:rsid w:val="00715E9C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04A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8B"/>
    <w:rsid w:val="007201B9"/>
    <w:rsid w:val="0072027A"/>
    <w:rsid w:val="0072045D"/>
    <w:rsid w:val="0072047C"/>
    <w:rsid w:val="0072047D"/>
    <w:rsid w:val="00720491"/>
    <w:rsid w:val="0072055A"/>
    <w:rsid w:val="007205D0"/>
    <w:rsid w:val="007205F4"/>
    <w:rsid w:val="007208EB"/>
    <w:rsid w:val="00720983"/>
    <w:rsid w:val="0072099A"/>
    <w:rsid w:val="00720BBE"/>
    <w:rsid w:val="00720BC1"/>
    <w:rsid w:val="00720DAE"/>
    <w:rsid w:val="00720E75"/>
    <w:rsid w:val="00720EAD"/>
    <w:rsid w:val="00721147"/>
    <w:rsid w:val="007211F3"/>
    <w:rsid w:val="00721209"/>
    <w:rsid w:val="0072129F"/>
    <w:rsid w:val="00721331"/>
    <w:rsid w:val="00721336"/>
    <w:rsid w:val="007213EF"/>
    <w:rsid w:val="00721423"/>
    <w:rsid w:val="0072153E"/>
    <w:rsid w:val="00721671"/>
    <w:rsid w:val="0072167F"/>
    <w:rsid w:val="00721893"/>
    <w:rsid w:val="0072189F"/>
    <w:rsid w:val="00721B3D"/>
    <w:rsid w:val="00721D50"/>
    <w:rsid w:val="00721D67"/>
    <w:rsid w:val="00721DCA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67"/>
    <w:rsid w:val="007257C1"/>
    <w:rsid w:val="0072588F"/>
    <w:rsid w:val="00725897"/>
    <w:rsid w:val="00725B17"/>
    <w:rsid w:val="00725B9B"/>
    <w:rsid w:val="00725C08"/>
    <w:rsid w:val="00725C15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1AD"/>
    <w:rsid w:val="0072720A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65"/>
    <w:rsid w:val="007313AE"/>
    <w:rsid w:val="007315FC"/>
    <w:rsid w:val="00731652"/>
    <w:rsid w:val="007316E4"/>
    <w:rsid w:val="00731700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65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40B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83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18C"/>
    <w:rsid w:val="00736251"/>
    <w:rsid w:val="00736283"/>
    <w:rsid w:val="007362B2"/>
    <w:rsid w:val="00736309"/>
    <w:rsid w:val="007363EC"/>
    <w:rsid w:val="00736628"/>
    <w:rsid w:val="00736664"/>
    <w:rsid w:val="00736726"/>
    <w:rsid w:val="007369F9"/>
    <w:rsid w:val="00736B3D"/>
    <w:rsid w:val="00736BE9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37E0F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676"/>
    <w:rsid w:val="00741698"/>
    <w:rsid w:val="0074178B"/>
    <w:rsid w:val="007417C5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829"/>
    <w:rsid w:val="00742C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1E8"/>
    <w:rsid w:val="0074330A"/>
    <w:rsid w:val="007433EC"/>
    <w:rsid w:val="00743463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D6B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4A1"/>
    <w:rsid w:val="0074477F"/>
    <w:rsid w:val="007447A8"/>
    <w:rsid w:val="00744997"/>
    <w:rsid w:val="00744A2B"/>
    <w:rsid w:val="00744AAF"/>
    <w:rsid w:val="00744B0C"/>
    <w:rsid w:val="00744B2F"/>
    <w:rsid w:val="00744C63"/>
    <w:rsid w:val="00744D16"/>
    <w:rsid w:val="00744F5E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4"/>
    <w:rsid w:val="00747054"/>
    <w:rsid w:val="0074728F"/>
    <w:rsid w:val="0074731B"/>
    <w:rsid w:val="00747382"/>
    <w:rsid w:val="007476D7"/>
    <w:rsid w:val="007477F7"/>
    <w:rsid w:val="007478E5"/>
    <w:rsid w:val="00747A15"/>
    <w:rsid w:val="00747C00"/>
    <w:rsid w:val="00747C59"/>
    <w:rsid w:val="00747D17"/>
    <w:rsid w:val="00747D2F"/>
    <w:rsid w:val="00747E1D"/>
    <w:rsid w:val="00747E89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6B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6EC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47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114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96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CA"/>
    <w:rsid w:val="007566E3"/>
    <w:rsid w:val="0075673C"/>
    <w:rsid w:val="00756AC7"/>
    <w:rsid w:val="00756AD8"/>
    <w:rsid w:val="00756B39"/>
    <w:rsid w:val="00756B45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8F6"/>
    <w:rsid w:val="00757987"/>
    <w:rsid w:val="00757A65"/>
    <w:rsid w:val="00757BF7"/>
    <w:rsid w:val="00757E53"/>
    <w:rsid w:val="00757E55"/>
    <w:rsid w:val="00757E97"/>
    <w:rsid w:val="00760003"/>
    <w:rsid w:val="0076000E"/>
    <w:rsid w:val="00760041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B96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2C"/>
    <w:rsid w:val="00761F6A"/>
    <w:rsid w:val="0076216A"/>
    <w:rsid w:val="00762173"/>
    <w:rsid w:val="0076235A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AB3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34"/>
    <w:rsid w:val="007677DC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8AC"/>
    <w:rsid w:val="00770A99"/>
    <w:rsid w:val="00770B54"/>
    <w:rsid w:val="00770D0C"/>
    <w:rsid w:val="00770F87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1A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7B3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6FE"/>
    <w:rsid w:val="0077372D"/>
    <w:rsid w:val="007737D1"/>
    <w:rsid w:val="007737FB"/>
    <w:rsid w:val="007738BB"/>
    <w:rsid w:val="00773B60"/>
    <w:rsid w:val="00773C43"/>
    <w:rsid w:val="00773E34"/>
    <w:rsid w:val="00773E78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EE"/>
    <w:rsid w:val="00775BF5"/>
    <w:rsid w:val="00775C01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BDC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0D3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2CA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2EE7"/>
    <w:rsid w:val="0078306D"/>
    <w:rsid w:val="007830ED"/>
    <w:rsid w:val="007830FC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06F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248"/>
    <w:rsid w:val="007864F1"/>
    <w:rsid w:val="00786572"/>
    <w:rsid w:val="007866E1"/>
    <w:rsid w:val="007867E5"/>
    <w:rsid w:val="007867E6"/>
    <w:rsid w:val="007868BD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68"/>
    <w:rsid w:val="00792F94"/>
    <w:rsid w:val="00793002"/>
    <w:rsid w:val="007930BA"/>
    <w:rsid w:val="007930D5"/>
    <w:rsid w:val="00793124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456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50A8"/>
    <w:rsid w:val="007950D2"/>
    <w:rsid w:val="007950E4"/>
    <w:rsid w:val="00795154"/>
    <w:rsid w:val="0079523B"/>
    <w:rsid w:val="0079529C"/>
    <w:rsid w:val="0079533E"/>
    <w:rsid w:val="0079542F"/>
    <w:rsid w:val="00795456"/>
    <w:rsid w:val="00795486"/>
    <w:rsid w:val="007955F5"/>
    <w:rsid w:val="0079573C"/>
    <w:rsid w:val="0079580B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D7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2F"/>
    <w:rsid w:val="00797DDB"/>
    <w:rsid w:val="00797F44"/>
    <w:rsid w:val="00797F83"/>
    <w:rsid w:val="00797FBC"/>
    <w:rsid w:val="007A0196"/>
    <w:rsid w:val="007A01EC"/>
    <w:rsid w:val="007A0202"/>
    <w:rsid w:val="007A02F4"/>
    <w:rsid w:val="007A0487"/>
    <w:rsid w:val="007A05E3"/>
    <w:rsid w:val="007A06CC"/>
    <w:rsid w:val="007A0707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11A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012"/>
    <w:rsid w:val="007A2134"/>
    <w:rsid w:val="007A22EF"/>
    <w:rsid w:val="007A242B"/>
    <w:rsid w:val="007A24E9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D69"/>
    <w:rsid w:val="007A3D90"/>
    <w:rsid w:val="007A3FFC"/>
    <w:rsid w:val="007A4009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B3"/>
    <w:rsid w:val="007A4D5F"/>
    <w:rsid w:val="007A4D70"/>
    <w:rsid w:val="007A4E40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7C5"/>
    <w:rsid w:val="007A58B0"/>
    <w:rsid w:val="007A58BF"/>
    <w:rsid w:val="007A5A50"/>
    <w:rsid w:val="007A5C16"/>
    <w:rsid w:val="007A5D5E"/>
    <w:rsid w:val="007A5E6F"/>
    <w:rsid w:val="007A6013"/>
    <w:rsid w:val="007A6081"/>
    <w:rsid w:val="007A6212"/>
    <w:rsid w:val="007A62F1"/>
    <w:rsid w:val="007A634B"/>
    <w:rsid w:val="007A63A5"/>
    <w:rsid w:val="007A63B1"/>
    <w:rsid w:val="007A6441"/>
    <w:rsid w:val="007A64D9"/>
    <w:rsid w:val="007A658A"/>
    <w:rsid w:val="007A65EC"/>
    <w:rsid w:val="007A6663"/>
    <w:rsid w:val="007A66E0"/>
    <w:rsid w:val="007A67B7"/>
    <w:rsid w:val="007A6839"/>
    <w:rsid w:val="007A685C"/>
    <w:rsid w:val="007A68F2"/>
    <w:rsid w:val="007A6963"/>
    <w:rsid w:val="007A6A2F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5F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4E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A2B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CB"/>
    <w:rsid w:val="007B3AD0"/>
    <w:rsid w:val="007B3D96"/>
    <w:rsid w:val="007B3D9E"/>
    <w:rsid w:val="007B3E30"/>
    <w:rsid w:val="007B3E48"/>
    <w:rsid w:val="007B3F2A"/>
    <w:rsid w:val="007B4240"/>
    <w:rsid w:val="007B42E8"/>
    <w:rsid w:val="007B42FC"/>
    <w:rsid w:val="007B45CD"/>
    <w:rsid w:val="007B4637"/>
    <w:rsid w:val="007B483C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1D"/>
    <w:rsid w:val="007B7EC7"/>
    <w:rsid w:val="007B7F26"/>
    <w:rsid w:val="007B7F7F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19"/>
    <w:rsid w:val="007C1133"/>
    <w:rsid w:val="007C1461"/>
    <w:rsid w:val="007C1510"/>
    <w:rsid w:val="007C1624"/>
    <w:rsid w:val="007C1638"/>
    <w:rsid w:val="007C1814"/>
    <w:rsid w:val="007C1971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21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1F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8E"/>
    <w:rsid w:val="007C3B9B"/>
    <w:rsid w:val="007C3C49"/>
    <w:rsid w:val="007C3EB8"/>
    <w:rsid w:val="007C3F6F"/>
    <w:rsid w:val="007C3FD8"/>
    <w:rsid w:val="007C4093"/>
    <w:rsid w:val="007C4151"/>
    <w:rsid w:val="007C4351"/>
    <w:rsid w:val="007C4630"/>
    <w:rsid w:val="007C4744"/>
    <w:rsid w:val="007C4763"/>
    <w:rsid w:val="007C479F"/>
    <w:rsid w:val="007C4940"/>
    <w:rsid w:val="007C49F0"/>
    <w:rsid w:val="007C4A84"/>
    <w:rsid w:val="007C4A92"/>
    <w:rsid w:val="007C4AFC"/>
    <w:rsid w:val="007C4BDC"/>
    <w:rsid w:val="007C4BE0"/>
    <w:rsid w:val="007C4C62"/>
    <w:rsid w:val="007C4D9D"/>
    <w:rsid w:val="007C4DD7"/>
    <w:rsid w:val="007C4DE7"/>
    <w:rsid w:val="007C4FE6"/>
    <w:rsid w:val="007C510D"/>
    <w:rsid w:val="007C510E"/>
    <w:rsid w:val="007C51A9"/>
    <w:rsid w:val="007C52A3"/>
    <w:rsid w:val="007C534F"/>
    <w:rsid w:val="007C536A"/>
    <w:rsid w:val="007C549C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D46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59F"/>
    <w:rsid w:val="007C76C9"/>
    <w:rsid w:val="007C7876"/>
    <w:rsid w:val="007C79B5"/>
    <w:rsid w:val="007C79EF"/>
    <w:rsid w:val="007C7A04"/>
    <w:rsid w:val="007C7AE8"/>
    <w:rsid w:val="007C7BF7"/>
    <w:rsid w:val="007C7C35"/>
    <w:rsid w:val="007C7D97"/>
    <w:rsid w:val="007C7DEA"/>
    <w:rsid w:val="007C7F7F"/>
    <w:rsid w:val="007C7FEF"/>
    <w:rsid w:val="007D007C"/>
    <w:rsid w:val="007D0178"/>
    <w:rsid w:val="007D01EC"/>
    <w:rsid w:val="007D0267"/>
    <w:rsid w:val="007D04EB"/>
    <w:rsid w:val="007D057D"/>
    <w:rsid w:val="007D0582"/>
    <w:rsid w:val="007D064D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D60"/>
    <w:rsid w:val="007D1EA4"/>
    <w:rsid w:val="007D2013"/>
    <w:rsid w:val="007D2103"/>
    <w:rsid w:val="007D2206"/>
    <w:rsid w:val="007D223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5B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399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3EFE"/>
    <w:rsid w:val="007D404E"/>
    <w:rsid w:val="007D4072"/>
    <w:rsid w:val="007D41CC"/>
    <w:rsid w:val="007D420E"/>
    <w:rsid w:val="007D432C"/>
    <w:rsid w:val="007D4448"/>
    <w:rsid w:val="007D44BC"/>
    <w:rsid w:val="007D4580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E3C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7E6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C07"/>
    <w:rsid w:val="007D7D8A"/>
    <w:rsid w:val="007E0021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665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03"/>
    <w:rsid w:val="007E3B4F"/>
    <w:rsid w:val="007E3B5A"/>
    <w:rsid w:val="007E3C00"/>
    <w:rsid w:val="007E3E99"/>
    <w:rsid w:val="007E3EC7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2C8"/>
    <w:rsid w:val="007E52F3"/>
    <w:rsid w:val="007E530E"/>
    <w:rsid w:val="007E5329"/>
    <w:rsid w:val="007E54F6"/>
    <w:rsid w:val="007E5509"/>
    <w:rsid w:val="007E56B3"/>
    <w:rsid w:val="007E58A1"/>
    <w:rsid w:val="007E5935"/>
    <w:rsid w:val="007E59A8"/>
    <w:rsid w:val="007E59B3"/>
    <w:rsid w:val="007E5A6E"/>
    <w:rsid w:val="007E61F5"/>
    <w:rsid w:val="007E6369"/>
    <w:rsid w:val="007E63D3"/>
    <w:rsid w:val="007E6468"/>
    <w:rsid w:val="007E64C8"/>
    <w:rsid w:val="007E66EB"/>
    <w:rsid w:val="007E676E"/>
    <w:rsid w:val="007E69E4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AE3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0E9C"/>
    <w:rsid w:val="007F1287"/>
    <w:rsid w:val="007F13B8"/>
    <w:rsid w:val="007F13EA"/>
    <w:rsid w:val="007F1424"/>
    <w:rsid w:val="007F1500"/>
    <w:rsid w:val="007F153B"/>
    <w:rsid w:val="007F15A3"/>
    <w:rsid w:val="007F167F"/>
    <w:rsid w:val="007F1862"/>
    <w:rsid w:val="007F189A"/>
    <w:rsid w:val="007F192E"/>
    <w:rsid w:val="007F1A25"/>
    <w:rsid w:val="007F1BC0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7B0"/>
    <w:rsid w:val="007F280B"/>
    <w:rsid w:val="007F2A44"/>
    <w:rsid w:val="007F2AA3"/>
    <w:rsid w:val="007F2B1C"/>
    <w:rsid w:val="007F2B77"/>
    <w:rsid w:val="007F2C35"/>
    <w:rsid w:val="007F2C67"/>
    <w:rsid w:val="007F2D01"/>
    <w:rsid w:val="007F2DC6"/>
    <w:rsid w:val="007F301E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AA5"/>
    <w:rsid w:val="007F3BA8"/>
    <w:rsid w:val="007F3C78"/>
    <w:rsid w:val="007F3CF6"/>
    <w:rsid w:val="007F3DDE"/>
    <w:rsid w:val="007F3F3C"/>
    <w:rsid w:val="007F4043"/>
    <w:rsid w:val="007F407B"/>
    <w:rsid w:val="007F40B6"/>
    <w:rsid w:val="007F4254"/>
    <w:rsid w:val="007F43FE"/>
    <w:rsid w:val="007F4426"/>
    <w:rsid w:val="007F4485"/>
    <w:rsid w:val="007F464D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1A6"/>
    <w:rsid w:val="007F6349"/>
    <w:rsid w:val="007F63D7"/>
    <w:rsid w:val="007F6600"/>
    <w:rsid w:val="007F69F2"/>
    <w:rsid w:val="007F6A9D"/>
    <w:rsid w:val="007F6AD8"/>
    <w:rsid w:val="007F6BC3"/>
    <w:rsid w:val="007F6D7C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06DE"/>
    <w:rsid w:val="00800B29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D32"/>
    <w:rsid w:val="00802F65"/>
    <w:rsid w:val="0080308B"/>
    <w:rsid w:val="008030C3"/>
    <w:rsid w:val="008031D0"/>
    <w:rsid w:val="0080326B"/>
    <w:rsid w:val="008033C3"/>
    <w:rsid w:val="008033FD"/>
    <w:rsid w:val="00803408"/>
    <w:rsid w:val="00803512"/>
    <w:rsid w:val="00803563"/>
    <w:rsid w:val="008036CF"/>
    <w:rsid w:val="008037CF"/>
    <w:rsid w:val="00803868"/>
    <w:rsid w:val="00803C44"/>
    <w:rsid w:val="00803E72"/>
    <w:rsid w:val="00803F6C"/>
    <w:rsid w:val="00804033"/>
    <w:rsid w:val="008040E8"/>
    <w:rsid w:val="00804218"/>
    <w:rsid w:val="008043B1"/>
    <w:rsid w:val="008043BA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57"/>
    <w:rsid w:val="008064F1"/>
    <w:rsid w:val="008065ED"/>
    <w:rsid w:val="00806757"/>
    <w:rsid w:val="008067D9"/>
    <w:rsid w:val="00806836"/>
    <w:rsid w:val="00806983"/>
    <w:rsid w:val="00806A46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8AA"/>
    <w:rsid w:val="0080796C"/>
    <w:rsid w:val="00807A9B"/>
    <w:rsid w:val="00807BDB"/>
    <w:rsid w:val="00807C81"/>
    <w:rsid w:val="00807CCF"/>
    <w:rsid w:val="00807E49"/>
    <w:rsid w:val="00807F9D"/>
    <w:rsid w:val="00807FB5"/>
    <w:rsid w:val="0081007E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BB2"/>
    <w:rsid w:val="00811C87"/>
    <w:rsid w:val="0081207A"/>
    <w:rsid w:val="00812111"/>
    <w:rsid w:val="008121BB"/>
    <w:rsid w:val="008123BC"/>
    <w:rsid w:val="00812452"/>
    <w:rsid w:val="00812553"/>
    <w:rsid w:val="00812615"/>
    <w:rsid w:val="00812618"/>
    <w:rsid w:val="008126F1"/>
    <w:rsid w:val="00812766"/>
    <w:rsid w:val="008127ED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6D1"/>
    <w:rsid w:val="00814881"/>
    <w:rsid w:val="00814996"/>
    <w:rsid w:val="00814DFA"/>
    <w:rsid w:val="00814E57"/>
    <w:rsid w:val="00814EA0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76"/>
    <w:rsid w:val="008159ED"/>
    <w:rsid w:val="00815E0C"/>
    <w:rsid w:val="00815FA8"/>
    <w:rsid w:val="00815FC1"/>
    <w:rsid w:val="0081605F"/>
    <w:rsid w:val="008162E2"/>
    <w:rsid w:val="008166D4"/>
    <w:rsid w:val="008166FB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32C"/>
    <w:rsid w:val="00817579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1044"/>
    <w:rsid w:val="008212F0"/>
    <w:rsid w:val="00821391"/>
    <w:rsid w:val="008214E5"/>
    <w:rsid w:val="0082155D"/>
    <w:rsid w:val="0082167D"/>
    <w:rsid w:val="008216CB"/>
    <w:rsid w:val="00821832"/>
    <w:rsid w:val="008218BA"/>
    <w:rsid w:val="008218EA"/>
    <w:rsid w:val="00821B06"/>
    <w:rsid w:val="00821BC0"/>
    <w:rsid w:val="00821DDF"/>
    <w:rsid w:val="00821F93"/>
    <w:rsid w:val="00821FF1"/>
    <w:rsid w:val="008220E2"/>
    <w:rsid w:val="008221D4"/>
    <w:rsid w:val="00822283"/>
    <w:rsid w:val="00822288"/>
    <w:rsid w:val="00822425"/>
    <w:rsid w:val="00822618"/>
    <w:rsid w:val="0082269C"/>
    <w:rsid w:val="00822CB6"/>
    <w:rsid w:val="00822D31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46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E8C"/>
    <w:rsid w:val="00823FE1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4F96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3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0B"/>
    <w:rsid w:val="00826E1B"/>
    <w:rsid w:val="00826E82"/>
    <w:rsid w:val="0082726F"/>
    <w:rsid w:val="008272F9"/>
    <w:rsid w:val="008273E7"/>
    <w:rsid w:val="0082759C"/>
    <w:rsid w:val="008275E2"/>
    <w:rsid w:val="008278E4"/>
    <w:rsid w:val="00827A2A"/>
    <w:rsid w:val="00827AC5"/>
    <w:rsid w:val="00827B5B"/>
    <w:rsid w:val="00827BAF"/>
    <w:rsid w:val="00827C41"/>
    <w:rsid w:val="00827CD4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A31"/>
    <w:rsid w:val="00832B0A"/>
    <w:rsid w:val="00832B9C"/>
    <w:rsid w:val="00832C83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724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57A"/>
    <w:rsid w:val="00836805"/>
    <w:rsid w:val="00836815"/>
    <w:rsid w:val="008368B1"/>
    <w:rsid w:val="008368BD"/>
    <w:rsid w:val="008368CF"/>
    <w:rsid w:val="00836963"/>
    <w:rsid w:val="00836AAB"/>
    <w:rsid w:val="00836B25"/>
    <w:rsid w:val="00836CD5"/>
    <w:rsid w:val="00836DDD"/>
    <w:rsid w:val="00836DE1"/>
    <w:rsid w:val="00836E4C"/>
    <w:rsid w:val="00836FDB"/>
    <w:rsid w:val="00836FFF"/>
    <w:rsid w:val="008371B8"/>
    <w:rsid w:val="00837219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04A"/>
    <w:rsid w:val="00841220"/>
    <w:rsid w:val="00841384"/>
    <w:rsid w:val="008413E5"/>
    <w:rsid w:val="008413E6"/>
    <w:rsid w:val="00841459"/>
    <w:rsid w:val="00841469"/>
    <w:rsid w:val="0084161B"/>
    <w:rsid w:val="0084165D"/>
    <w:rsid w:val="00841747"/>
    <w:rsid w:val="00841774"/>
    <w:rsid w:val="00841989"/>
    <w:rsid w:val="00841A3C"/>
    <w:rsid w:val="00841AF7"/>
    <w:rsid w:val="00841D9B"/>
    <w:rsid w:val="00841E2E"/>
    <w:rsid w:val="00841E70"/>
    <w:rsid w:val="00841E9E"/>
    <w:rsid w:val="00841FF3"/>
    <w:rsid w:val="0084214D"/>
    <w:rsid w:val="008421C6"/>
    <w:rsid w:val="008421FE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573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12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4A8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EC3"/>
    <w:rsid w:val="00846FEF"/>
    <w:rsid w:val="0084704C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47FAC"/>
    <w:rsid w:val="008500CE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4BA"/>
    <w:rsid w:val="0085255F"/>
    <w:rsid w:val="00852771"/>
    <w:rsid w:val="008527DE"/>
    <w:rsid w:val="008527EA"/>
    <w:rsid w:val="00852990"/>
    <w:rsid w:val="00852998"/>
    <w:rsid w:val="008529A0"/>
    <w:rsid w:val="00852B22"/>
    <w:rsid w:val="00852B50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BCD"/>
    <w:rsid w:val="00855C25"/>
    <w:rsid w:val="00855DE5"/>
    <w:rsid w:val="00855E92"/>
    <w:rsid w:val="00855F06"/>
    <w:rsid w:val="00855FA5"/>
    <w:rsid w:val="0085607D"/>
    <w:rsid w:val="008561C0"/>
    <w:rsid w:val="00856212"/>
    <w:rsid w:val="00856243"/>
    <w:rsid w:val="0085633E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57FFA"/>
    <w:rsid w:val="0086004B"/>
    <w:rsid w:val="00860090"/>
    <w:rsid w:val="00860097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CA9"/>
    <w:rsid w:val="00860E37"/>
    <w:rsid w:val="00860F12"/>
    <w:rsid w:val="00860FDA"/>
    <w:rsid w:val="008610D8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DA4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CCA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4F7E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21D"/>
    <w:rsid w:val="0086738D"/>
    <w:rsid w:val="0086741A"/>
    <w:rsid w:val="00867420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CFA"/>
    <w:rsid w:val="00871DC7"/>
    <w:rsid w:val="00871DEC"/>
    <w:rsid w:val="00872013"/>
    <w:rsid w:val="008720A0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F8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22"/>
    <w:rsid w:val="008737E6"/>
    <w:rsid w:val="00873825"/>
    <w:rsid w:val="00873875"/>
    <w:rsid w:val="008739F2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45"/>
    <w:rsid w:val="0087689F"/>
    <w:rsid w:val="008769EC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886"/>
    <w:rsid w:val="008779DE"/>
    <w:rsid w:val="008779FA"/>
    <w:rsid w:val="008779FB"/>
    <w:rsid w:val="00877A68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C6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625"/>
    <w:rsid w:val="008818B4"/>
    <w:rsid w:val="00881AF9"/>
    <w:rsid w:val="00881C5C"/>
    <w:rsid w:val="00881D61"/>
    <w:rsid w:val="00881E54"/>
    <w:rsid w:val="00881EB8"/>
    <w:rsid w:val="008821EE"/>
    <w:rsid w:val="00882383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83A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1B"/>
    <w:rsid w:val="00884689"/>
    <w:rsid w:val="0088468E"/>
    <w:rsid w:val="008848AD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E6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01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38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B85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378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7D6"/>
    <w:rsid w:val="008A1863"/>
    <w:rsid w:val="008A196D"/>
    <w:rsid w:val="008A1BE9"/>
    <w:rsid w:val="008A1DC1"/>
    <w:rsid w:val="008A1ED1"/>
    <w:rsid w:val="008A1F7A"/>
    <w:rsid w:val="008A1FE3"/>
    <w:rsid w:val="008A1FF2"/>
    <w:rsid w:val="008A215E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2FDB"/>
    <w:rsid w:val="008A33C8"/>
    <w:rsid w:val="008A3683"/>
    <w:rsid w:val="008A3757"/>
    <w:rsid w:val="008A3892"/>
    <w:rsid w:val="008A3A88"/>
    <w:rsid w:val="008A3AAC"/>
    <w:rsid w:val="008A3BD1"/>
    <w:rsid w:val="008A3C5E"/>
    <w:rsid w:val="008A3CDA"/>
    <w:rsid w:val="008A3CE5"/>
    <w:rsid w:val="008A3D40"/>
    <w:rsid w:val="008A3D8D"/>
    <w:rsid w:val="008A3EB1"/>
    <w:rsid w:val="008A3F12"/>
    <w:rsid w:val="008A42C2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54"/>
    <w:rsid w:val="008A4D7B"/>
    <w:rsid w:val="008A4DE3"/>
    <w:rsid w:val="008A4F27"/>
    <w:rsid w:val="008A5048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B38"/>
    <w:rsid w:val="008A5C2C"/>
    <w:rsid w:val="008A5CFA"/>
    <w:rsid w:val="008A5E62"/>
    <w:rsid w:val="008A5E7B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5CC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6C4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08"/>
    <w:rsid w:val="008B2CA5"/>
    <w:rsid w:val="008B2D26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4EC6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3B8"/>
    <w:rsid w:val="008B64EE"/>
    <w:rsid w:val="008B672C"/>
    <w:rsid w:val="008B6916"/>
    <w:rsid w:val="008B69FB"/>
    <w:rsid w:val="008B6A0B"/>
    <w:rsid w:val="008B6AAF"/>
    <w:rsid w:val="008B6BC8"/>
    <w:rsid w:val="008B6CCF"/>
    <w:rsid w:val="008B6CE9"/>
    <w:rsid w:val="008B6E98"/>
    <w:rsid w:val="008B705D"/>
    <w:rsid w:val="008B70A5"/>
    <w:rsid w:val="008B719C"/>
    <w:rsid w:val="008B7379"/>
    <w:rsid w:val="008B743E"/>
    <w:rsid w:val="008B7539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19A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A0"/>
    <w:rsid w:val="008C11B9"/>
    <w:rsid w:val="008C138C"/>
    <w:rsid w:val="008C149B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AA0"/>
    <w:rsid w:val="008C3D94"/>
    <w:rsid w:val="008C3DAA"/>
    <w:rsid w:val="008C3F89"/>
    <w:rsid w:val="008C3F94"/>
    <w:rsid w:val="008C42AA"/>
    <w:rsid w:val="008C42D6"/>
    <w:rsid w:val="008C466B"/>
    <w:rsid w:val="008C46BE"/>
    <w:rsid w:val="008C4A36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590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A4"/>
    <w:rsid w:val="008C65DC"/>
    <w:rsid w:val="008C66BA"/>
    <w:rsid w:val="008C68B4"/>
    <w:rsid w:val="008C68EE"/>
    <w:rsid w:val="008C69C0"/>
    <w:rsid w:val="008C6C57"/>
    <w:rsid w:val="008C6D07"/>
    <w:rsid w:val="008C6D09"/>
    <w:rsid w:val="008C6D3F"/>
    <w:rsid w:val="008C6E36"/>
    <w:rsid w:val="008C6E61"/>
    <w:rsid w:val="008C6FC0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609"/>
    <w:rsid w:val="008D083B"/>
    <w:rsid w:val="008D08AD"/>
    <w:rsid w:val="008D0990"/>
    <w:rsid w:val="008D09E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7D8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6F8"/>
    <w:rsid w:val="008D2787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0CE"/>
    <w:rsid w:val="008D4107"/>
    <w:rsid w:val="008D4400"/>
    <w:rsid w:val="008D451C"/>
    <w:rsid w:val="008D45CC"/>
    <w:rsid w:val="008D46F4"/>
    <w:rsid w:val="008D4B1C"/>
    <w:rsid w:val="008D4B73"/>
    <w:rsid w:val="008D4C53"/>
    <w:rsid w:val="008D4CE4"/>
    <w:rsid w:val="008D4E94"/>
    <w:rsid w:val="008D53D0"/>
    <w:rsid w:val="008D55BE"/>
    <w:rsid w:val="008D595A"/>
    <w:rsid w:val="008D5A9C"/>
    <w:rsid w:val="008D5B0F"/>
    <w:rsid w:val="008D5B86"/>
    <w:rsid w:val="008D5C2C"/>
    <w:rsid w:val="008D5C36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8D8"/>
    <w:rsid w:val="008D7933"/>
    <w:rsid w:val="008D7946"/>
    <w:rsid w:val="008D7959"/>
    <w:rsid w:val="008D7A2D"/>
    <w:rsid w:val="008D7A65"/>
    <w:rsid w:val="008D7D2D"/>
    <w:rsid w:val="008D7DBB"/>
    <w:rsid w:val="008D7E3B"/>
    <w:rsid w:val="008D7E53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80D"/>
    <w:rsid w:val="008E08C5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556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9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CD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D6E"/>
    <w:rsid w:val="008E7EC1"/>
    <w:rsid w:val="008E7F02"/>
    <w:rsid w:val="008E7F70"/>
    <w:rsid w:val="008F00C7"/>
    <w:rsid w:val="008F010A"/>
    <w:rsid w:val="008F01F9"/>
    <w:rsid w:val="008F02A3"/>
    <w:rsid w:val="008F03B8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66"/>
    <w:rsid w:val="008F0D9E"/>
    <w:rsid w:val="008F0EB5"/>
    <w:rsid w:val="008F0F34"/>
    <w:rsid w:val="008F0F76"/>
    <w:rsid w:val="008F106F"/>
    <w:rsid w:val="008F10B8"/>
    <w:rsid w:val="008F1395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93F"/>
    <w:rsid w:val="008F4AC4"/>
    <w:rsid w:val="008F4ECF"/>
    <w:rsid w:val="008F4F3C"/>
    <w:rsid w:val="008F5089"/>
    <w:rsid w:val="008F50A3"/>
    <w:rsid w:val="008F522B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1C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7F0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E8"/>
    <w:rsid w:val="009002EC"/>
    <w:rsid w:val="00900698"/>
    <w:rsid w:val="009006E7"/>
    <w:rsid w:val="009007FD"/>
    <w:rsid w:val="00900872"/>
    <w:rsid w:val="009008E8"/>
    <w:rsid w:val="00900D5B"/>
    <w:rsid w:val="00900E8C"/>
    <w:rsid w:val="00900E99"/>
    <w:rsid w:val="00900E9D"/>
    <w:rsid w:val="00900F60"/>
    <w:rsid w:val="00900FFD"/>
    <w:rsid w:val="00901156"/>
    <w:rsid w:val="0090121C"/>
    <w:rsid w:val="0090123A"/>
    <w:rsid w:val="00901432"/>
    <w:rsid w:val="00901435"/>
    <w:rsid w:val="00901984"/>
    <w:rsid w:val="00901A0A"/>
    <w:rsid w:val="00901A51"/>
    <w:rsid w:val="00901AF3"/>
    <w:rsid w:val="00901B86"/>
    <w:rsid w:val="00901CC7"/>
    <w:rsid w:val="00901D2A"/>
    <w:rsid w:val="00901DB4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8D9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C7"/>
    <w:rsid w:val="00905ADE"/>
    <w:rsid w:val="00905C5D"/>
    <w:rsid w:val="00905DBE"/>
    <w:rsid w:val="00905F75"/>
    <w:rsid w:val="00906133"/>
    <w:rsid w:val="0090637D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65"/>
    <w:rsid w:val="00906D96"/>
    <w:rsid w:val="00907038"/>
    <w:rsid w:val="0090704C"/>
    <w:rsid w:val="00907053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897"/>
    <w:rsid w:val="00910A0E"/>
    <w:rsid w:val="00910A73"/>
    <w:rsid w:val="00910C89"/>
    <w:rsid w:val="00910CE7"/>
    <w:rsid w:val="00910EE5"/>
    <w:rsid w:val="00910EFE"/>
    <w:rsid w:val="0091114D"/>
    <w:rsid w:val="00911155"/>
    <w:rsid w:val="00911278"/>
    <w:rsid w:val="0091130D"/>
    <w:rsid w:val="00911383"/>
    <w:rsid w:val="009114B5"/>
    <w:rsid w:val="009115CD"/>
    <w:rsid w:val="009116EB"/>
    <w:rsid w:val="00911734"/>
    <w:rsid w:val="00911783"/>
    <w:rsid w:val="009117A5"/>
    <w:rsid w:val="0091187A"/>
    <w:rsid w:val="00911950"/>
    <w:rsid w:val="0091198C"/>
    <w:rsid w:val="00911A99"/>
    <w:rsid w:val="00911BD9"/>
    <w:rsid w:val="00911CF5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4C"/>
    <w:rsid w:val="00913F8A"/>
    <w:rsid w:val="00913FB8"/>
    <w:rsid w:val="009141CD"/>
    <w:rsid w:val="00914361"/>
    <w:rsid w:val="009143AC"/>
    <w:rsid w:val="0091440B"/>
    <w:rsid w:val="0091448C"/>
    <w:rsid w:val="009144D3"/>
    <w:rsid w:val="00914527"/>
    <w:rsid w:val="00914573"/>
    <w:rsid w:val="009146DF"/>
    <w:rsid w:val="009147C4"/>
    <w:rsid w:val="00914944"/>
    <w:rsid w:val="009149EC"/>
    <w:rsid w:val="00914AAF"/>
    <w:rsid w:val="00914AD7"/>
    <w:rsid w:val="00914C81"/>
    <w:rsid w:val="00914DD0"/>
    <w:rsid w:val="00914E84"/>
    <w:rsid w:val="00914FE7"/>
    <w:rsid w:val="00915129"/>
    <w:rsid w:val="009151B3"/>
    <w:rsid w:val="009153EB"/>
    <w:rsid w:val="0091565D"/>
    <w:rsid w:val="009156E1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94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6DC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1EB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61C"/>
    <w:rsid w:val="00925641"/>
    <w:rsid w:val="0092573D"/>
    <w:rsid w:val="00925760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046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A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40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5D"/>
    <w:rsid w:val="0093478F"/>
    <w:rsid w:val="009347B7"/>
    <w:rsid w:val="009347FD"/>
    <w:rsid w:val="00934819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6E5"/>
    <w:rsid w:val="00935849"/>
    <w:rsid w:val="0093594E"/>
    <w:rsid w:val="009359C0"/>
    <w:rsid w:val="00935A1D"/>
    <w:rsid w:val="00935C0E"/>
    <w:rsid w:val="00935C24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CAD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D20"/>
    <w:rsid w:val="00937F82"/>
    <w:rsid w:val="0094001C"/>
    <w:rsid w:val="009400DB"/>
    <w:rsid w:val="009401AF"/>
    <w:rsid w:val="0094024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168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3D8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4DD"/>
    <w:rsid w:val="00943576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6FA"/>
    <w:rsid w:val="009467F8"/>
    <w:rsid w:val="0094699B"/>
    <w:rsid w:val="009469B0"/>
    <w:rsid w:val="00946CF4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0F5A"/>
    <w:rsid w:val="0095107D"/>
    <w:rsid w:val="009510B8"/>
    <w:rsid w:val="009511E4"/>
    <w:rsid w:val="009513AC"/>
    <w:rsid w:val="0095142D"/>
    <w:rsid w:val="00951666"/>
    <w:rsid w:val="009516C0"/>
    <w:rsid w:val="0095197F"/>
    <w:rsid w:val="009519C6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B6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0F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1D6"/>
    <w:rsid w:val="009552E7"/>
    <w:rsid w:val="009552F2"/>
    <w:rsid w:val="0095535E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4D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28"/>
    <w:rsid w:val="0095716B"/>
    <w:rsid w:val="0095740C"/>
    <w:rsid w:val="0095754E"/>
    <w:rsid w:val="0095761A"/>
    <w:rsid w:val="009576E0"/>
    <w:rsid w:val="009576EE"/>
    <w:rsid w:val="009577D7"/>
    <w:rsid w:val="009577ED"/>
    <w:rsid w:val="00957B0E"/>
    <w:rsid w:val="00957DAA"/>
    <w:rsid w:val="00957E06"/>
    <w:rsid w:val="0096019B"/>
    <w:rsid w:val="00960240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8C"/>
    <w:rsid w:val="00960E09"/>
    <w:rsid w:val="00960F85"/>
    <w:rsid w:val="00961078"/>
    <w:rsid w:val="009612FC"/>
    <w:rsid w:val="0096133D"/>
    <w:rsid w:val="0096150B"/>
    <w:rsid w:val="00961595"/>
    <w:rsid w:val="0096180D"/>
    <w:rsid w:val="00961871"/>
    <w:rsid w:val="009618E7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C6F"/>
    <w:rsid w:val="00962CF6"/>
    <w:rsid w:val="00962DC7"/>
    <w:rsid w:val="00962FC3"/>
    <w:rsid w:val="00962FD4"/>
    <w:rsid w:val="0096304D"/>
    <w:rsid w:val="0096305E"/>
    <w:rsid w:val="00963254"/>
    <w:rsid w:val="0096331F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D0"/>
    <w:rsid w:val="0096482B"/>
    <w:rsid w:val="0096482E"/>
    <w:rsid w:val="00964840"/>
    <w:rsid w:val="009648D4"/>
    <w:rsid w:val="00964908"/>
    <w:rsid w:val="00964A17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52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ED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A79"/>
    <w:rsid w:val="00970BAC"/>
    <w:rsid w:val="00970BBA"/>
    <w:rsid w:val="00970CB9"/>
    <w:rsid w:val="00970DA4"/>
    <w:rsid w:val="00970E0C"/>
    <w:rsid w:val="00970E88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25F"/>
    <w:rsid w:val="009744E9"/>
    <w:rsid w:val="00974528"/>
    <w:rsid w:val="00974677"/>
    <w:rsid w:val="009747A2"/>
    <w:rsid w:val="00974968"/>
    <w:rsid w:val="00974992"/>
    <w:rsid w:val="009749C3"/>
    <w:rsid w:val="00974C1A"/>
    <w:rsid w:val="00974D3D"/>
    <w:rsid w:val="00974D9F"/>
    <w:rsid w:val="00974DB8"/>
    <w:rsid w:val="00974DBE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0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77F20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989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574"/>
    <w:rsid w:val="0098375E"/>
    <w:rsid w:val="009837F6"/>
    <w:rsid w:val="009838CE"/>
    <w:rsid w:val="00983A8B"/>
    <w:rsid w:val="00983CC0"/>
    <w:rsid w:val="00983DC6"/>
    <w:rsid w:val="00983E0C"/>
    <w:rsid w:val="00983E1E"/>
    <w:rsid w:val="00983E66"/>
    <w:rsid w:val="00983FAC"/>
    <w:rsid w:val="0098400F"/>
    <w:rsid w:val="00984026"/>
    <w:rsid w:val="0098407E"/>
    <w:rsid w:val="009841A5"/>
    <w:rsid w:val="00984229"/>
    <w:rsid w:val="00984234"/>
    <w:rsid w:val="00984263"/>
    <w:rsid w:val="00984271"/>
    <w:rsid w:val="0098431D"/>
    <w:rsid w:val="00984407"/>
    <w:rsid w:val="009846C3"/>
    <w:rsid w:val="00984773"/>
    <w:rsid w:val="00984804"/>
    <w:rsid w:val="0098486C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771"/>
    <w:rsid w:val="009858A6"/>
    <w:rsid w:val="009859A0"/>
    <w:rsid w:val="009859F1"/>
    <w:rsid w:val="00985CD7"/>
    <w:rsid w:val="00985ECF"/>
    <w:rsid w:val="00985F21"/>
    <w:rsid w:val="00985F9E"/>
    <w:rsid w:val="00986126"/>
    <w:rsid w:val="00986183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40"/>
    <w:rsid w:val="00987254"/>
    <w:rsid w:val="009872D1"/>
    <w:rsid w:val="00987362"/>
    <w:rsid w:val="009873C6"/>
    <w:rsid w:val="009874C9"/>
    <w:rsid w:val="009875FD"/>
    <w:rsid w:val="009876CE"/>
    <w:rsid w:val="0098773D"/>
    <w:rsid w:val="00987896"/>
    <w:rsid w:val="00987984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103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0E4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20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09"/>
    <w:rsid w:val="00995724"/>
    <w:rsid w:val="00995821"/>
    <w:rsid w:val="0099586E"/>
    <w:rsid w:val="00995AD0"/>
    <w:rsid w:val="00995B09"/>
    <w:rsid w:val="00995B50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9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D0"/>
    <w:rsid w:val="009A1FB8"/>
    <w:rsid w:val="009A1FBF"/>
    <w:rsid w:val="009A2030"/>
    <w:rsid w:val="009A235C"/>
    <w:rsid w:val="009A238B"/>
    <w:rsid w:val="009A239C"/>
    <w:rsid w:val="009A242E"/>
    <w:rsid w:val="009A246E"/>
    <w:rsid w:val="009A268D"/>
    <w:rsid w:val="009A2796"/>
    <w:rsid w:val="009A29C2"/>
    <w:rsid w:val="009A2A59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3FB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1B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6FDA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BD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936"/>
    <w:rsid w:val="009B0D23"/>
    <w:rsid w:val="009B0E21"/>
    <w:rsid w:val="009B0F44"/>
    <w:rsid w:val="009B0FC1"/>
    <w:rsid w:val="009B1013"/>
    <w:rsid w:val="009B1107"/>
    <w:rsid w:val="009B1151"/>
    <w:rsid w:val="009B115C"/>
    <w:rsid w:val="009B1265"/>
    <w:rsid w:val="009B1288"/>
    <w:rsid w:val="009B12F7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12"/>
    <w:rsid w:val="009B3B46"/>
    <w:rsid w:val="009B3DAD"/>
    <w:rsid w:val="009B3DD0"/>
    <w:rsid w:val="009B3FBD"/>
    <w:rsid w:val="009B4005"/>
    <w:rsid w:val="009B4015"/>
    <w:rsid w:val="009B43BA"/>
    <w:rsid w:val="009B43DA"/>
    <w:rsid w:val="009B43E8"/>
    <w:rsid w:val="009B44FF"/>
    <w:rsid w:val="009B456B"/>
    <w:rsid w:val="009B45EB"/>
    <w:rsid w:val="009B4623"/>
    <w:rsid w:val="009B4695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5E1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5F1C"/>
    <w:rsid w:val="009B6035"/>
    <w:rsid w:val="009B6235"/>
    <w:rsid w:val="009B624D"/>
    <w:rsid w:val="009B627C"/>
    <w:rsid w:val="009B64E9"/>
    <w:rsid w:val="009B654E"/>
    <w:rsid w:val="009B65A4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3C3"/>
    <w:rsid w:val="009B7681"/>
    <w:rsid w:val="009B76FC"/>
    <w:rsid w:val="009B789E"/>
    <w:rsid w:val="009B79B8"/>
    <w:rsid w:val="009B7A6A"/>
    <w:rsid w:val="009B7A82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24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61B"/>
    <w:rsid w:val="009C4735"/>
    <w:rsid w:val="009C4841"/>
    <w:rsid w:val="009C4866"/>
    <w:rsid w:val="009C49B2"/>
    <w:rsid w:val="009C49CF"/>
    <w:rsid w:val="009C4B0C"/>
    <w:rsid w:val="009C4C72"/>
    <w:rsid w:val="009C4F7A"/>
    <w:rsid w:val="009C5006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DB6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41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CE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0FF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00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77A"/>
    <w:rsid w:val="009D27E8"/>
    <w:rsid w:val="009D29DC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77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947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95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3C4"/>
    <w:rsid w:val="009E0442"/>
    <w:rsid w:val="009E064C"/>
    <w:rsid w:val="009E0880"/>
    <w:rsid w:val="009E08AA"/>
    <w:rsid w:val="009E0A4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40"/>
    <w:rsid w:val="009E191D"/>
    <w:rsid w:val="009E197C"/>
    <w:rsid w:val="009E19C9"/>
    <w:rsid w:val="009E1A1D"/>
    <w:rsid w:val="009E1B34"/>
    <w:rsid w:val="009E1D25"/>
    <w:rsid w:val="009E20E4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BE5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250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053"/>
    <w:rsid w:val="009F031B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067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1D"/>
    <w:rsid w:val="009F44A8"/>
    <w:rsid w:val="009F44B7"/>
    <w:rsid w:val="009F453F"/>
    <w:rsid w:val="009F4566"/>
    <w:rsid w:val="009F457F"/>
    <w:rsid w:val="009F4645"/>
    <w:rsid w:val="009F467F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CD4"/>
    <w:rsid w:val="009F4E4B"/>
    <w:rsid w:val="009F51DB"/>
    <w:rsid w:val="009F5242"/>
    <w:rsid w:val="009F52B0"/>
    <w:rsid w:val="009F5456"/>
    <w:rsid w:val="009F54D4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38"/>
    <w:rsid w:val="009F6D80"/>
    <w:rsid w:val="009F6EB9"/>
    <w:rsid w:val="009F6F26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3BC"/>
    <w:rsid w:val="00A03434"/>
    <w:rsid w:val="00A0349C"/>
    <w:rsid w:val="00A03A1A"/>
    <w:rsid w:val="00A03A39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AC1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01"/>
    <w:rsid w:val="00A0535C"/>
    <w:rsid w:val="00A053B3"/>
    <w:rsid w:val="00A05439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16"/>
    <w:rsid w:val="00A05DC7"/>
    <w:rsid w:val="00A05F4E"/>
    <w:rsid w:val="00A05F6C"/>
    <w:rsid w:val="00A0603B"/>
    <w:rsid w:val="00A060C9"/>
    <w:rsid w:val="00A060F0"/>
    <w:rsid w:val="00A06147"/>
    <w:rsid w:val="00A06212"/>
    <w:rsid w:val="00A06249"/>
    <w:rsid w:val="00A06290"/>
    <w:rsid w:val="00A062C4"/>
    <w:rsid w:val="00A063B1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9B4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9D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769"/>
    <w:rsid w:val="00A10888"/>
    <w:rsid w:val="00A10987"/>
    <w:rsid w:val="00A109BA"/>
    <w:rsid w:val="00A10CE7"/>
    <w:rsid w:val="00A10D1D"/>
    <w:rsid w:val="00A11080"/>
    <w:rsid w:val="00A111C5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1F51"/>
    <w:rsid w:val="00A12067"/>
    <w:rsid w:val="00A121C4"/>
    <w:rsid w:val="00A12371"/>
    <w:rsid w:val="00A1249B"/>
    <w:rsid w:val="00A1280C"/>
    <w:rsid w:val="00A12865"/>
    <w:rsid w:val="00A128AA"/>
    <w:rsid w:val="00A129D2"/>
    <w:rsid w:val="00A12AB4"/>
    <w:rsid w:val="00A12AC9"/>
    <w:rsid w:val="00A12B38"/>
    <w:rsid w:val="00A12BEB"/>
    <w:rsid w:val="00A12C1A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A06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6E77"/>
    <w:rsid w:val="00A17144"/>
    <w:rsid w:val="00A171A2"/>
    <w:rsid w:val="00A171F1"/>
    <w:rsid w:val="00A1731B"/>
    <w:rsid w:val="00A17506"/>
    <w:rsid w:val="00A175DD"/>
    <w:rsid w:val="00A1764B"/>
    <w:rsid w:val="00A17759"/>
    <w:rsid w:val="00A1783B"/>
    <w:rsid w:val="00A1788F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0B2"/>
    <w:rsid w:val="00A201E4"/>
    <w:rsid w:val="00A201F2"/>
    <w:rsid w:val="00A204D0"/>
    <w:rsid w:val="00A20582"/>
    <w:rsid w:val="00A205FC"/>
    <w:rsid w:val="00A207FD"/>
    <w:rsid w:val="00A209FA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7F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0DC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1B0"/>
    <w:rsid w:val="00A242AB"/>
    <w:rsid w:val="00A2436A"/>
    <w:rsid w:val="00A2439A"/>
    <w:rsid w:val="00A2445C"/>
    <w:rsid w:val="00A2448D"/>
    <w:rsid w:val="00A244CF"/>
    <w:rsid w:val="00A2451D"/>
    <w:rsid w:val="00A245F9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23E"/>
    <w:rsid w:val="00A253A9"/>
    <w:rsid w:val="00A253BC"/>
    <w:rsid w:val="00A253C0"/>
    <w:rsid w:val="00A25401"/>
    <w:rsid w:val="00A254C4"/>
    <w:rsid w:val="00A255A2"/>
    <w:rsid w:val="00A255DA"/>
    <w:rsid w:val="00A255ED"/>
    <w:rsid w:val="00A25742"/>
    <w:rsid w:val="00A25833"/>
    <w:rsid w:val="00A258EE"/>
    <w:rsid w:val="00A25937"/>
    <w:rsid w:val="00A25A2C"/>
    <w:rsid w:val="00A25ADE"/>
    <w:rsid w:val="00A25B4C"/>
    <w:rsid w:val="00A25B60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5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44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A93"/>
    <w:rsid w:val="00A30ACA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53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4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CD2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48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7DE"/>
    <w:rsid w:val="00A437FC"/>
    <w:rsid w:val="00A43802"/>
    <w:rsid w:val="00A43911"/>
    <w:rsid w:val="00A4398A"/>
    <w:rsid w:val="00A43A40"/>
    <w:rsid w:val="00A43B27"/>
    <w:rsid w:val="00A43C45"/>
    <w:rsid w:val="00A43D8F"/>
    <w:rsid w:val="00A43F5D"/>
    <w:rsid w:val="00A43FCB"/>
    <w:rsid w:val="00A4408A"/>
    <w:rsid w:val="00A440CD"/>
    <w:rsid w:val="00A4442E"/>
    <w:rsid w:val="00A444E1"/>
    <w:rsid w:val="00A44949"/>
    <w:rsid w:val="00A44A9B"/>
    <w:rsid w:val="00A44AB3"/>
    <w:rsid w:val="00A44CAB"/>
    <w:rsid w:val="00A44CDD"/>
    <w:rsid w:val="00A44CE0"/>
    <w:rsid w:val="00A44DF1"/>
    <w:rsid w:val="00A44E1E"/>
    <w:rsid w:val="00A44F38"/>
    <w:rsid w:val="00A45042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A95"/>
    <w:rsid w:val="00A45BD8"/>
    <w:rsid w:val="00A45C58"/>
    <w:rsid w:val="00A45C75"/>
    <w:rsid w:val="00A45E37"/>
    <w:rsid w:val="00A45FBE"/>
    <w:rsid w:val="00A4602B"/>
    <w:rsid w:val="00A4605F"/>
    <w:rsid w:val="00A464C8"/>
    <w:rsid w:val="00A464DE"/>
    <w:rsid w:val="00A4678F"/>
    <w:rsid w:val="00A467A8"/>
    <w:rsid w:val="00A46881"/>
    <w:rsid w:val="00A468F7"/>
    <w:rsid w:val="00A469D7"/>
    <w:rsid w:val="00A46ABF"/>
    <w:rsid w:val="00A46BBF"/>
    <w:rsid w:val="00A46C05"/>
    <w:rsid w:val="00A46C62"/>
    <w:rsid w:val="00A46C80"/>
    <w:rsid w:val="00A46E0D"/>
    <w:rsid w:val="00A46E2F"/>
    <w:rsid w:val="00A46F45"/>
    <w:rsid w:val="00A46F8C"/>
    <w:rsid w:val="00A4706E"/>
    <w:rsid w:val="00A47230"/>
    <w:rsid w:val="00A4768C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44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BA7"/>
    <w:rsid w:val="00A52CA0"/>
    <w:rsid w:val="00A52E02"/>
    <w:rsid w:val="00A52F26"/>
    <w:rsid w:val="00A5322A"/>
    <w:rsid w:val="00A53251"/>
    <w:rsid w:val="00A5349F"/>
    <w:rsid w:val="00A53781"/>
    <w:rsid w:val="00A537AC"/>
    <w:rsid w:val="00A53D51"/>
    <w:rsid w:val="00A53D7F"/>
    <w:rsid w:val="00A53F16"/>
    <w:rsid w:val="00A53FC5"/>
    <w:rsid w:val="00A54090"/>
    <w:rsid w:val="00A540FD"/>
    <w:rsid w:val="00A5410A"/>
    <w:rsid w:val="00A5417C"/>
    <w:rsid w:val="00A54226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47"/>
    <w:rsid w:val="00A55469"/>
    <w:rsid w:val="00A5561C"/>
    <w:rsid w:val="00A55934"/>
    <w:rsid w:val="00A559B1"/>
    <w:rsid w:val="00A55B03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6FD1"/>
    <w:rsid w:val="00A570B9"/>
    <w:rsid w:val="00A570E1"/>
    <w:rsid w:val="00A572BF"/>
    <w:rsid w:val="00A57345"/>
    <w:rsid w:val="00A57526"/>
    <w:rsid w:val="00A575CE"/>
    <w:rsid w:val="00A576E8"/>
    <w:rsid w:val="00A57754"/>
    <w:rsid w:val="00A577F2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69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D1"/>
    <w:rsid w:val="00A609EF"/>
    <w:rsid w:val="00A60A39"/>
    <w:rsid w:val="00A60A6E"/>
    <w:rsid w:val="00A60B25"/>
    <w:rsid w:val="00A60B33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BA"/>
    <w:rsid w:val="00A62FF8"/>
    <w:rsid w:val="00A63208"/>
    <w:rsid w:val="00A6325D"/>
    <w:rsid w:val="00A632C9"/>
    <w:rsid w:val="00A634B4"/>
    <w:rsid w:val="00A63569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1AA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DC8"/>
    <w:rsid w:val="00A65E19"/>
    <w:rsid w:val="00A65E8E"/>
    <w:rsid w:val="00A65F4B"/>
    <w:rsid w:val="00A65F74"/>
    <w:rsid w:val="00A65FEE"/>
    <w:rsid w:val="00A660FF"/>
    <w:rsid w:val="00A661C4"/>
    <w:rsid w:val="00A66262"/>
    <w:rsid w:val="00A6634F"/>
    <w:rsid w:val="00A666EA"/>
    <w:rsid w:val="00A6674C"/>
    <w:rsid w:val="00A66769"/>
    <w:rsid w:val="00A66784"/>
    <w:rsid w:val="00A66839"/>
    <w:rsid w:val="00A6693E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7096"/>
    <w:rsid w:val="00A67160"/>
    <w:rsid w:val="00A672A4"/>
    <w:rsid w:val="00A672C2"/>
    <w:rsid w:val="00A673A2"/>
    <w:rsid w:val="00A6740E"/>
    <w:rsid w:val="00A67433"/>
    <w:rsid w:val="00A67744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E7A"/>
    <w:rsid w:val="00A72F69"/>
    <w:rsid w:val="00A72F8E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F3"/>
    <w:rsid w:val="00A73D08"/>
    <w:rsid w:val="00A73D25"/>
    <w:rsid w:val="00A73DE8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2DB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8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84C"/>
    <w:rsid w:val="00A80903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663"/>
    <w:rsid w:val="00A81736"/>
    <w:rsid w:val="00A817F3"/>
    <w:rsid w:val="00A81EDC"/>
    <w:rsid w:val="00A82075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3046"/>
    <w:rsid w:val="00A83077"/>
    <w:rsid w:val="00A83144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2F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5F82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C5F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8C0"/>
    <w:rsid w:val="00A87971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0E31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24"/>
    <w:rsid w:val="00A921D7"/>
    <w:rsid w:val="00A9248E"/>
    <w:rsid w:val="00A92600"/>
    <w:rsid w:val="00A92633"/>
    <w:rsid w:val="00A926F4"/>
    <w:rsid w:val="00A92745"/>
    <w:rsid w:val="00A9275C"/>
    <w:rsid w:val="00A92767"/>
    <w:rsid w:val="00A9288B"/>
    <w:rsid w:val="00A9297F"/>
    <w:rsid w:val="00A92A2C"/>
    <w:rsid w:val="00A92AA1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3F2B"/>
    <w:rsid w:val="00A940E1"/>
    <w:rsid w:val="00A9426E"/>
    <w:rsid w:val="00A94441"/>
    <w:rsid w:val="00A944EA"/>
    <w:rsid w:val="00A945CD"/>
    <w:rsid w:val="00A94A75"/>
    <w:rsid w:val="00A94AC8"/>
    <w:rsid w:val="00A94E0B"/>
    <w:rsid w:val="00A95025"/>
    <w:rsid w:val="00A95180"/>
    <w:rsid w:val="00A951F3"/>
    <w:rsid w:val="00A954A5"/>
    <w:rsid w:val="00A956E4"/>
    <w:rsid w:val="00A95704"/>
    <w:rsid w:val="00A957D3"/>
    <w:rsid w:val="00A958D4"/>
    <w:rsid w:val="00A959F4"/>
    <w:rsid w:val="00A95AD8"/>
    <w:rsid w:val="00A95BD3"/>
    <w:rsid w:val="00A95CEB"/>
    <w:rsid w:val="00A95D15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E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C81"/>
    <w:rsid w:val="00A97E26"/>
    <w:rsid w:val="00A97E8D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2E6A"/>
    <w:rsid w:val="00AA307F"/>
    <w:rsid w:val="00AA3151"/>
    <w:rsid w:val="00AA3497"/>
    <w:rsid w:val="00AA3551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DB0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09"/>
    <w:rsid w:val="00AA6C25"/>
    <w:rsid w:val="00AA7001"/>
    <w:rsid w:val="00AA7073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8E1"/>
    <w:rsid w:val="00AA79AF"/>
    <w:rsid w:val="00AA79C0"/>
    <w:rsid w:val="00AA79D3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55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804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57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538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09F"/>
    <w:rsid w:val="00AC41CE"/>
    <w:rsid w:val="00AC41D2"/>
    <w:rsid w:val="00AC422D"/>
    <w:rsid w:val="00AC446C"/>
    <w:rsid w:val="00AC44F6"/>
    <w:rsid w:val="00AC45F2"/>
    <w:rsid w:val="00AC48FC"/>
    <w:rsid w:val="00AC493A"/>
    <w:rsid w:val="00AC4944"/>
    <w:rsid w:val="00AC4976"/>
    <w:rsid w:val="00AC4D06"/>
    <w:rsid w:val="00AC4E46"/>
    <w:rsid w:val="00AC4FDF"/>
    <w:rsid w:val="00AC50D6"/>
    <w:rsid w:val="00AC5232"/>
    <w:rsid w:val="00AC537B"/>
    <w:rsid w:val="00AC53D6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21"/>
    <w:rsid w:val="00AC61B8"/>
    <w:rsid w:val="00AC64A3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C7FFB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4F0"/>
    <w:rsid w:val="00AD4629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13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ADD"/>
    <w:rsid w:val="00AD7B41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1E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BE"/>
    <w:rsid w:val="00AE14FB"/>
    <w:rsid w:val="00AE1523"/>
    <w:rsid w:val="00AE1596"/>
    <w:rsid w:val="00AE15EE"/>
    <w:rsid w:val="00AE173D"/>
    <w:rsid w:val="00AE184D"/>
    <w:rsid w:val="00AE1976"/>
    <w:rsid w:val="00AE199A"/>
    <w:rsid w:val="00AE19B0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3D"/>
    <w:rsid w:val="00AE33A7"/>
    <w:rsid w:val="00AE33BF"/>
    <w:rsid w:val="00AE33FE"/>
    <w:rsid w:val="00AE34AD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7A7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1DC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73E"/>
    <w:rsid w:val="00AE683E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E49"/>
    <w:rsid w:val="00AF3FC9"/>
    <w:rsid w:val="00AF411A"/>
    <w:rsid w:val="00AF4305"/>
    <w:rsid w:val="00AF4395"/>
    <w:rsid w:val="00AF4428"/>
    <w:rsid w:val="00AF475E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CD9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701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226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3EF6"/>
    <w:rsid w:val="00B0410D"/>
    <w:rsid w:val="00B04552"/>
    <w:rsid w:val="00B04623"/>
    <w:rsid w:val="00B0496C"/>
    <w:rsid w:val="00B049A7"/>
    <w:rsid w:val="00B049B0"/>
    <w:rsid w:val="00B049E2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25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DBD"/>
    <w:rsid w:val="00B06F85"/>
    <w:rsid w:val="00B0705C"/>
    <w:rsid w:val="00B07206"/>
    <w:rsid w:val="00B07232"/>
    <w:rsid w:val="00B07318"/>
    <w:rsid w:val="00B07358"/>
    <w:rsid w:val="00B07473"/>
    <w:rsid w:val="00B0748F"/>
    <w:rsid w:val="00B07546"/>
    <w:rsid w:val="00B07603"/>
    <w:rsid w:val="00B07646"/>
    <w:rsid w:val="00B0766F"/>
    <w:rsid w:val="00B0776B"/>
    <w:rsid w:val="00B077A8"/>
    <w:rsid w:val="00B07847"/>
    <w:rsid w:val="00B07882"/>
    <w:rsid w:val="00B07907"/>
    <w:rsid w:val="00B07938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1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BDC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4F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B2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E7B"/>
    <w:rsid w:val="00B17F1F"/>
    <w:rsid w:val="00B17F23"/>
    <w:rsid w:val="00B17F45"/>
    <w:rsid w:val="00B2015B"/>
    <w:rsid w:val="00B2027E"/>
    <w:rsid w:val="00B20364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71F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0D8"/>
    <w:rsid w:val="00B2243C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AA"/>
    <w:rsid w:val="00B22CDB"/>
    <w:rsid w:val="00B22F53"/>
    <w:rsid w:val="00B22F74"/>
    <w:rsid w:val="00B23559"/>
    <w:rsid w:val="00B235CA"/>
    <w:rsid w:val="00B23644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21"/>
    <w:rsid w:val="00B24C8B"/>
    <w:rsid w:val="00B24F8A"/>
    <w:rsid w:val="00B25226"/>
    <w:rsid w:val="00B25286"/>
    <w:rsid w:val="00B252AB"/>
    <w:rsid w:val="00B252BA"/>
    <w:rsid w:val="00B252D7"/>
    <w:rsid w:val="00B25373"/>
    <w:rsid w:val="00B254E6"/>
    <w:rsid w:val="00B25507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25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7A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E92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886"/>
    <w:rsid w:val="00B338B2"/>
    <w:rsid w:val="00B33960"/>
    <w:rsid w:val="00B33AE1"/>
    <w:rsid w:val="00B33AF7"/>
    <w:rsid w:val="00B33B5D"/>
    <w:rsid w:val="00B33BEF"/>
    <w:rsid w:val="00B33BFD"/>
    <w:rsid w:val="00B33C85"/>
    <w:rsid w:val="00B33CD0"/>
    <w:rsid w:val="00B33D87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909"/>
    <w:rsid w:val="00B35A0B"/>
    <w:rsid w:val="00B35A86"/>
    <w:rsid w:val="00B35AD1"/>
    <w:rsid w:val="00B35AEE"/>
    <w:rsid w:val="00B35B36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AFB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896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30"/>
    <w:rsid w:val="00B42043"/>
    <w:rsid w:val="00B42377"/>
    <w:rsid w:val="00B42426"/>
    <w:rsid w:val="00B42520"/>
    <w:rsid w:val="00B4256F"/>
    <w:rsid w:val="00B425DA"/>
    <w:rsid w:val="00B42752"/>
    <w:rsid w:val="00B42A71"/>
    <w:rsid w:val="00B42AB0"/>
    <w:rsid w:val="00B42C4C"/>
    <w:rsid w:val="00B42D86"/>
    <w:rsid w:val="00B42EA7"/>
    <w:rsid w:val="00B42F11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23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385"/>
    <w:rsid w:val="00B444A6"/>
    <w:rsid w:val="00B4465D"/>
    <w:rsid w:val="00B447AC"/>
    <w:rsid w:val="00B447EF"/>
    <w:rsid w:val="00B44915"/>
    <w:rsid w:val="00B44937"/>
    <w:rsid w:val="00B4498E"/>
    <w:rsid w:val="00B44D84"/>
    <w:rsid w:val="00B44E44"/>
    <w:rsid w:val="00B44E66"/>
    <w:rsid w:val="00B44F5B"/>
    <w:rsid w:val="00B44F60"/>
    <w:rsid w:val="00B45082"/>
    <w:rsid w:val="00B45098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BB2"/>
    <w:rsid w:val="00B45D00"/>
    <w:rsid w:val="00B45D93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6EE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49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91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1C4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3EB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303D"/>
    <w:rsid w:val="00B63252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396"/>
    <w:rsid w:val="00B6457A"/>
    <w:rsid w:val="00B6470E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37A"/>
    <w:rsid w:val="00B665A3"/>
    <w:rsid w:val="00B6673D"/>
    <w:rsid w:val="00B668CE"/>
    <w:rsid w:val="00B669CF"/>
    <w:rsid w:val="00B66A54"/>
    <w:rsid w:val="00B66DE6"/>
    <w:rsid w:val="00B66F85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D08"/>
    <w:rsid w:val="00B67E02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807"/>
    <w:rsid w:val="00B71967"/>
    <w:rsid w:val="00B71AD2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0CA"/>
    <w:rsid w:val="00B74393"/>
    <w:rsid w:val="00B74395"/>
    <w:rsid w:val="00B743F7"/>
    <w:rsid w:val="00B74489"/>
    <w:rsid w:val="00B74688"/>
    <w:rsid w:val="00B747B1"/>
    <w:rsid w:val="00B7481E"/>
    <w:rsid w:val="00B7493F"/>
    <w:rsid w:val="00B74E4A"/>
    <w:rsid w:val="00B74FAB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A8A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3C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6D"/>
    <w:rsid w:val="00B805E5"/>
    <w:rsid w:val="00B80699"/>
    <w:rsid w:val="00B80748"/>
    <w:rsid w:val="00B80964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EE5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C9"/>
    <w:rsid w:val="00B827FA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5F2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BF4"/>
    <w:rsid w:val="00B85C02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CF0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BD5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2E6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A4"/>
    <w:rsid w:val="00B946D5"/>
    <w:rsid w:val="00B946DC"/>
    <w:rsid w:val="00B9483B"/>
    <w:rsid w:val="00B9487A"/>
    <w:rsid w:val="00B94939"/>
    <w:rsid w:val="00B94B9F"/>
    <w:rsid w:val="00B94C15"/>
    <w:rsid w:val="00B94C17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5B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0E7"/>
    <w:rsid w:val="00B9714D"/>
    <w:rsid w:val="00B971DC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97DA0"/>
    <w:rsid w:val="00B97EA7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1F3"/>
    <w:rsid w:val="00BA143A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E1B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0FC"/>
    <w:rsid w:val="00BA6193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AA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A4"/>
    <w:rsid w:val="00BB27C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3E"/>
    <w:rsid w:val="00BB3CDB"/>
    <w:rsid w:val="00BB3DB2"/>
    <w:rsid w:val="00BB3DCE"/>
    <w:rsid w:val="00BB3E87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B7EF7"/>
    <w:rsid w:val="00BB7F59"/>
    <w:rsid w:val="00BC007F"/>
    <w:rsid w:val="00BC00F6"/>
    <w:rsid w:val="00BC0170"/>
    <w:rsid w:val="00BC0254"/>
    <w:rsid w:val="00BC027A"/>
    <w:rsid w:val="00BC0297"/>
    <w:rsid w:val="00BC0564"/>
    <w:rsid w:val="00BC057F"/>
    <w:rsid w:val="00BC0792"/>
    <w:rsid w:val="00BC09C7"/>
    <w:rsid w:val="00BC0B30"/>
    <w:rsid w:val="00BC0BB4"/>
    <w:rsid w:val="00BC0CE8"/>
    <w:rsid w:val="00BC0D80"/>
    <w:rsid w:val="00BC0D93"/>
    <w:rsid w:val="00BC1081"/>
    <w:rsid w:val="00BC108C"/>
    <w:rsid w:val="00BC110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8E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C7FE9"/>
    <w:rsid w:val="00BD01B3"/>
    <w:rsid w:val="00BD01DA"/>
    <w:rsid w:val="00BD03F5"/>
    <w:rsid w:val="00BD04B6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75C"/>
    <w:rsid w:val="00BD1865"/>
    <w:rsid w:val="00BD187B"/>
    <w:rsid w:val="00BD1AE3"/>
    <w:rsid w:val="00BD1BB1"/>
    <w:rsid w:val="00BD1BD4"/>
    <w:rsid w:val="00BD1D78"/>
    <w:rsid w:val="00BD1DAF"/>
    <w:rsid w:val="00BD1EDC"/>
    <w:rsid w:val="00BD1F67"/>
    <w:rsid w:val="00BD1FE9"/>
    <w:rsid w:val="00BD20B7"/>
    <w:rsid w:val="00BD20D5"/>
    <w:rsid w:val="00BD20E3"/>
    <w:rsid w:val="00BD2115"/>
    <w:rsid w:val="00BD2250"/>
    <w:rsid w:val="00BD22CC"/>
    <w:rsid w:val="00BD2333"/>
    <w:rsid w:val="00BD2341"/>
    <w:rsid w:val="00BD23CD"/>
    <w:rsid w:val="00BD2583"/>
    <w:rsid w:val="00BD26BA"/>
    <w:rsid w:val="00BD26DB"/>
    <w:rsid w:val="00BD2737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8B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79E"/>
    <w:rsid w:val="00BD4D74"/>
    <w:rsid w:val="00BD4D7D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C22"/>
    <w:rsid w:val="00BD6FD0"/>
    <w:rsid w:val="00BD6FF1"/>
    <w:rsid w:val="00BD7038"/>
    <w:rsid w:val="00BD7045"/>
    <w:rsid w:val="00BD71C7"/>
    <w:rsid w:val="00BD724B"/>
    <w:rsid w:val="00BD73F5"/>
    <w:rsid w:val="00BD75D2"/>
    <w:rsid w:val="00BD75E9"/>
    <w:rsid w:val="00BD76A3"/>
    <w:rsid w:val="00BD76C0"/>
    <w:rsid w:val="00BD77B8"/>
    <w:rsid w:val="00BD7847"/>
    <w:rsid w:val="00BD7855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E7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ACF"/>
    <w:rsid w:val="00BE1B5B"/>
    <w:rsid w:val="00BE1CA7"/>
    <w:rsid w:val="00BE1CBE"/>
    <w:rsid w:val="00BE1D19"/>
    <w:rsid w:val="00BE1E1A"/>
    <w:rsid w:val="00BE1E6B"/>
    <w:rsid w:val="00BE1E7C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2FFA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4B"/>
    <w:rsid w:val="00BE4E79"/>
    <w:rsid w:val="00BE5013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54"/>
    <w:rsid w:val="00BE61A3"/>
    <w:rsid w:val="00BE64CB"/>
    <w:rsid w:val="00BE6AC0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8CB"/>
    <w:rsid w:val="00BE7993"/>
    <w:rsid w:val="00BE7B70"/>
    <w:rsid w:val="00BE7BA2"/>
    <w:rsid w:val="00BE7C75"/>
    <w:rsid w:val="00BE7D1A"/>
    <w:rsid w:val="00BE7DB2"/>
    <w:rsid w:val="00BF0332"/>
    <w:rsid w:val="00BF0447"/>
    <w:rsid w:val="00BF0566"/>
    <w:rsid w:val="00BF07F2"/>
    <w:rsid w:val="00BF0822"/>
    <w:rsid w:val="00BF0B2D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2F02"/>
    <w:rsid w:val="00BF3082"/>
    <w:rsid w:val="00BF30EB"/>
    <w:rsid w:val="00BF323E"/>
    <w:rsid w:val="00BF332C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13"/>
    <w:rsid w:val="00BF3F90"/>
    <w:rsid w:val="00BF4018"/>
    <w:rsid w:val="00BF4032"/>
    <w:rsid w:val="00BF414E"/>
    <w:rsid w:val="00BF4320"/>
    <w:rsid w:val="00BF4322"/>
    <w:rsid w:val="00BF449B"/>
    <w:rsid w:val="00BF4864"/>
    <w:rsid w:val="00BF49DE"/>
    <w:rsid w:val="00BF4A17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0EB"/>
    <w:rsid w:val="00BF6227"/>
    <w:rsid w:val="00BF640B"/>
    <w:rsid w:val="00BF6430"/>
    <w:rsid w:val="00BF64E0"/>
    <w:rsid w:val="00BF64E4"/>
    <w:rsid w:val="00BF65FE"/>
    <w:rsid w:val="00BF6606"/>
    <w:rsid w:val="00BF660A"/>
    <w:rsid w:val="00BF6711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5"/>
    <w:rsid w:val="00BF79E6"/>
    <w:rsid w:val="00BF7BB8"/>
    <w:rsid w:val="00BF7CBA"/>
    <w:rsid w:val="00BF7D3D"/>
    <w:rsid w:val="00BF7D59"/>
    <w:rsid w:val="00BF7DC8"/>
    <w:rsid w:val="00BF7DF3"/>
    <w:rsid w:val="00BF7F02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4B1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66"/>
    <w:rsid w:val="00C04867"/>
    <w:rsid w:val="00C04887"/>
    <w:rsid w:val="00C04BEF"/>
    <w:rsid w:val="00C04BF5"/>
    <w:rsid w:val="00C04C90"/>
    <w:rsid w:val="00C04D13"/>
    <w:rsid w:val="00C04D91"/>
    <w:rsid w:val="00C04EC0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14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07ED1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EE"/>
    <w:rsid w:val="00C10FD3"/>
    <w:rsid w:val="00C11034"/>
    <w:rsid w:val="00C1109F"/>
    <w:rsid w:val="00C11358"/>
    <w:rsid w:val="00C1136B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5A8"/>
    <w:rsid w:val="00C12688"/>
    <w:rsid w:val="00C127D7"/>
    <w:rsid w:val="00C1287D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27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3FE5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3A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3B"/>
    <w:rsid w:val="00C1609F"/>
    <w:rsid w:val="00C160DD"/>
    <w:rsid w:val="00C1611E"/>
    <w:rsid w:val="00C161B2"/>
    <w:rsid w:val="00C161C3"/>
    <w:rsid w:val="00C161FC"/>
    <w:rsid w:val="00C1631D"/>
    <w:rsid w:val="00C165DC"/>
    <w:rsid w:val="00C16714"/>
    <w:rsid w:val="00C16964"/>
    <w:rsid w:val="00C16A18"/>
    <w:rsid w:val="00C16B5E"/>
    <w:rsid w:val="00C16C50"/>
    <w:rsid w:val="00C16D1A"/>
    <w:rsid w:val="00C16D48"/>
    <w:rsid w:val="00C16E3E"/>
    <w:rsid w:val="00C16E53"/>
    <w:rsid w:val="00C16EEB"/>
    <w:rsid w:val="00C16F2C"/>
    <w:rsid w:val="00C17206"/>
    <w:rsid w:val="00C17211"/>
    <w:rsid w:val="00C17244"/>
    <w:rsid w:val="00C17319"/>
    <w:rsid w:val="00C1735B"/>
    <w:rsid w:val="00C173B4"/>
    <w:rsid w:val="00C174E8"/>
    <w:rsid w:val="00C17630"/>
    <w:rsid w:val="00C176E5"/>
    <w:rsid w:val="00C17741"/>
    <w:rsid w:val="00C17885"/>
    <w:rsid w:val="00C17942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03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4C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3F98"/>
    <w:rsid w:val="00C24079"/>
    <w:rsid w:val="00C242BA"/>
    <w:rsid w:val="00C24373"/>
    <w:rsid w:val="00C2488A"/>
    <w:rsid w:val="00C24985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4FF9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57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AF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E8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58"/>
    <w:rsid w:val="00C32FC8"/>
    <w:rsid w:val="00C33045"/>
    <w:rsid w:val="00C330AD"/>
    <w:rsid w:val="00C330CE"/>
    <w:rsid w:val="00C3310F"/>
    <w:rsid w:val="00C33248"/>
    <w:rsid w:val="00C332CC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0A"/>
    <w:rsid w:val="00C35E36"/>
    <w:rsid w:val="00C35EEF"/>
    <w:rsid w:val="00C3619B"/>
    <w:rsid w:val="00C361B1"/>
    <w:rsid w:val="00C3624C"/>
    <w:rsid w:val="00C3625F"/>
    <w:rsid w:val="00C36272"/>
    <w:rsid w:val="00C365CA"/>
    <w:rsid w:val="00C3675E"/>
    <w:rsid w:val="00C36762"/>
    <w:rsid w:val="00C36847"/>
    <w:rsid w:val="00C368E6"/>
    <w:rsid w:val="00C36A4F"/>
    <w:rsid w:val="00C36A52"/>
    <w:rsid w:val="00C36B93"/>
    <w:rsid w:val="00C36CBA"/>
    <w:rsid w:val="00C36F07"/>
    <w:rsid w:val="00C3713E"/>
    <w:rsid w:val="00C37151"/>
    <w:rsid w:val="00C371BE"/>
    <w:rsid w:val="00C371CA"/>
    <w:rsid w:val="00C37215"/>
    <w:rsid w:val="00C37538"/>
    <w:rsid w:val="00C3756D"/>
    <w:rsid w:val="00C3786D"/>
    <w:rsid w:val="00C378AD"/>
    <w:rsid w:val="00C37919"/>
    <w:rsid w:val="00C379F2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1E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156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7B0"/>
    <w:rsid w:val="00C43938"/>
    <w:rsid w:val="00C439F2"/>
    <w:rsid w:val="00C43C80"/>
    <w:rsid w:val="00C43CC4"/>
    <w:rsid w:val="00C43F66"/>
    <w:rsid w:val="00C4401C"/>
    <w:rsid w:val="00C44176"/>
    <w:rsid w:val="00C443EB"/>
    <w:rsid w:val="00C44427"/>
    <w:rsid w:val="00C4445F"/>
    <w:rsid w:val="00C445D4"/>
    <w:rsid w:val="00C445FA"/>
    <w:rsid w:val="00C4465F"/>
    <w:rsid w:val="00C44723"/>
    <w:rsid w:val="00C44874"/>
    <w:rsid w:val="00C448DA"/>
    <w:rsid w:val="00C44B3B"/>
    <w:rsid w:val="00C44B53"/>
    <w:rsid w:val="00C44B82"/>
    <w:rsid w:val="00C44C0F"/>
    <w:rsid w:val="00C44DD2"/>
    <w:rsid w:val="00C44F85"/>
    <w:rsid w:val="00C45058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BEB"/>
    <w:rsid w:val="00C45C3F"/>
    <w:rsid w:val="00C45E87"/>
    <w:rsid w:val="00C45E98"/>
    <w:rsid w:val="00C45F10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20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070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263"/>
    <w:rsid w:val="00C514B4"/>
    <w:rsid w:val="00C515AB"/>
    <w:rsid w:val="00C515BE"/>
    <w:rsid w:val="00C5168F"/>
    <w:rsid w:val="00C5173C"/>
    <w:rsid w:val="00C51959"/>
    <w:rsid w:val="00C51BC3"/>
    <w:rsid w:val="00C51BE4"/>
    <w:rsid w:val="00C5228C"/>
    <w:rsid w:val="00C522D9"/>
    <w:rsid w:val="00C522F5"/>
    <w:rsid w:val="00C5230E"/>
    <w:rsid w:val="00C52362"/>
    <w:rsid w:val="00C52485"/>
    <w:rsid w:val="00C524CB"/>
    <w:rsid w:val="00C52505"/>
    <w:rsid w:val="00C52536"/>
    <w:rsid w:val="00C52547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94"/>
    <w:rsid w:val="00C534F6"/>
    <w:rsid w:val="00C536D8"/>
    <w:rsid w:val="00C5389A"/>
    <w:rsid w:val="00C53CDD"/>
    <w:rsid w:val="00C53E5D"/>
    <w:rsid w:val="00C53E93"/>
    <w:rsid w:val="00C53ECE"/>
    <w:rsid w:val="00C5408D"/>
    <w:rsid w:val="00C542B3"/>
    <w:rsid w:val="00C5435D"/>
    <w:rsid w:val="00C54508"/>
    <w:rsid w:val="00C5451F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0D"/>
    <w:rsid w:val="00C5640E"/>
    <w:rsid w:val="00C56410"/>
    <w:rsid w:val="00C564F0"/>
    <w:rsid w:val="00C56537"/>
    <w:rsid w:val="00C5653F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8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C9C"/>
    <w:rsid w:val="00C61DB4"/>
    <w:rsid w:val="00C61F81"/>
    <w:rsid w:val="00C62038"/>
    <w:rsid w:val="00C625F0"/>
    <w:rsid w:val="00C626AC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BB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B28"/>
    <w:rsid w:val="00C64C10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1E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E26"/>
    <w:rsid w:val="00C67F5E"/>
    <w:rsid w:val="00C7009B"/>
    <w:rsid w:val="00C700A1"/>
    <w:rsid w:val="00C7029A"/>
    <w:rsid w:val="00C704C6"/>
    <w:rsid w:val="00C70697"/>
    <w:rsid w:val="00C706E4"/>
    <w:rsid w:val="00C70721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86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317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E54"/>
    <w:rsid w:val="00C74F1B"/>
    <w:rsid w:val="00C75108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27B"/>
    <w:rsid w:val="00C76367"/>
    <w:rsid w:val="00C76477"/>
    <w:rsid w:val="00C765B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5F5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276"/>
    <w:rsid w:val="00C8027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8CB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085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C16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B9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6A5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E07"/>
    <w:rsid w:val="00C86E67"/>
    <w:rsid w:val="00C86F2B"/>
    <w:rsid w:val="00C86F6A"/>
    <w:rsid w:val="00C8746E"/>
    <w:rsid w:val="00C87485"/>
    <w:rsid w:val="00C87534"/>
    <w:rsid w:val="00C87650"/>
    <w:rsid w:val="00C877DF"/>
    <w:rsid w:val="00C879FD"/>
    <w:rsid w:val="00C87A2B"/>
    <w:rsid w:val="00C87B67"/>
    <w:rsid w:val="00C87D4F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A4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1FE4"/>
    <w:rsid w:val="00C92217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06C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645"/>
    <w:rsid w:val="00C9497B"/>
    <w:rsid w:val="00C94BD5"/>
    <w:rsid w:val="00C94C02"/>
    <w:rsid w:val="00C94C0E"/>
    <w:rsid w:val="00C94D1A"/>
    <w:rsid w:val="00C94FB4"/>
    <w:rsid w:val="00C94FB8"/>
    <w:rsid w:val="00C95023"/>
    <w:rsid w:val="00C95281"/>
    <w:rsid w:val="00C952B5"/>
    <w:rsid w:val="00C9530E"/>
    <w:rsid w:val="00C95400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61D"/>
    <w:rsid w:val="00C96647"/>
    <w:rsid w:val="00C96897"/>
    <w:rsid w:val="00C9689B"/>
    <w:rsid w:val="00C9690B"/>
    <w:rsid w:val="00C96967"/>
    <w:rsid w:val="00C96A8C"/>
    <w:rsid w:val="00C96BBE"/>
    <w:rsid w:val="00C96C4A"/>
    <w:rsid w:val="00C96C9F"/>
    <w:rsid w:val="00C96E9F"/>
    <w:rsid w:val="00C96FD5"/>
    <w:rsid w:val="00C96FD7"/>
    <w:rsid w:val="00C97146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84E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6F"/>
    <w:rsid w:val="00CA2D7B"/>
    <w:rsid w:val="00CA2F4F"/>
    <w:rsid w:val="00CA2FB6"/>
    <w:rsid w:val="00CA31B8"/>
    <w:rsid w:val="00CA3272"/>
    <w:rsid w:val="00CA336F"/>
    <w:rsid w:val="00CA34D5"/>
    <w:rsid w:val="00CA34FA"/>
    <w:rsid w:val="00CA3BA9"/>
    <w:rsid w:val="00CA3BAE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2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784"/>
    <w:rsid w:val="00CA67AA"/>
    <w:rsid w:val="00CA687F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2B1"/>
    <w:rsid w:val="00CB0489"/>
    <w:rsid w:val="00CB0583"/>
    <w:rsid w:val="00CB064B"/>
    <w:rsid w:val="00CB0705"/>
    <w:rsid w:val="00CB07D2"/>
    <w:rsid w:val="00CB0904"/>
    <w:rsid w:val="00CB0973"/>
    <w:rsid w:val="00CB09D8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1D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4FD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24F"/>
    <w:rsid w:val="00CB42E4"/>
    <w:rsid w:val="00CB4300"/>
    <w:rsid w:val="00CB4770"/>
    <w:rsid w:val="00CB481E"/>
    <w:rsid w:val="00CB48B2"/>
    <w:rsid w:val="00CB4A7A"/>
    <w:rsid w:val="00CB4C2D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018"/>
    <w:rsid w:val="00CB616E"/>
    <w:rsid w:val="00CB6298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3EE"/>
    <w:rsid w:val="00CB7797"/>
    <w:rsid w:val="00CB79BE"/>
    <w:rsid w:val="00CB7BD1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0A"/>
    <w:rsid w:val="00CC2C0B"/>
    <w:rsid w:val="00CC2CE2"/>
    <w:rsid w:val="00CC2EC3"/>
    <w:rsid w:val="00CC2F09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6F"/>
    <w:rsid w:val="00CC38AC"/>
    <w:rsid w:val="00CC3A11"/>
    <w:rsid w:val="00CC3AE2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BE0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123"/>
    <w:rsid w:val="00CC632B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468"/>
    <w:rsid w:val="00CD35F0"/>
    <w:rsid w:val="00CD3669"/>
    <w:rsid w:val="00CD37A7"/>
    <w:rsid w:val="00CD3870"/>
    <w:rsid w:val="00CD397E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47A"/>
    <w:rsid w:val="00CD4503"/>
    <w:rsid w:val="00CD4681"/>
    <w:rsid w:val="00CD46B4"/>
    <w:rsid w:val="00CD4714"/>
    <w:rsid w:val="00CD4760"/>
    <w:rsid w:val="00CD48D8"/>
    <w:rsid w:val="00CD4906"/>
    <w:rsid w:val="00CD49AE"/>
    <w:rsid w:val="00CD4A00"/>
    <w:rsid w:val="00CD4B09"/>
    <w:rsid w:val="00CD4BF0"/>
    <w:rsid w:val="00CD4E51"/>
    <w:rsid w:val="00CD4EB2"/>
    <w:rsid w:val="00CD4F17"/>
    <w:rsid w:val="00CD4F7C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B81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CA"/>
    <w:rsid w:val="00CD662E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B7"/>
    <w:rsid w:val="00CD7CF2"/>
    <w:rsid w:val="00CD7EC9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0F15"/>
    <w:rsid w:val="00CE10B2"/>
    <w:rsid w:val="00CE1231"/>
    <w:rsid w:val="00CE1413"/>
    <w:rsid w:val="00CE1420"/>
    <w:rsid w:val="00CE144D"/>
    <w:rsid w:val="00CE154A"/>
    <w:rsid w:val="00CE1599"/>
    <w:rsid w:val="00CE165B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C87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18"/>
    <w:rsid w:val="00CE496F"/>
    <w:rsid w:val="00CE49B1"/>
    <w:rsid w:val="00CE4A61"/>
    <w:rsid w:val="00CE4A88"/>
    <w:rsid w:val="00CE4A95"/>
    <w:rsid w:val="00CE4ABD"/>
    <w:rsid w:val="00CE4BE2"/>
    <w:rsid w:val="00CE4C29"/>
    <w:rsid w:val="00CE4D27"/>
    <w:rsid w:val="00CE4DFA"/>
    <w:rsid w:val="00CE4EAC"/>
    <w:rsid w:val="00CE4FC8"/>
    <w:rsid w:val="00CE509B"/>
    <w:rsid w:val="00CE521E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A3A"/>
    <w:rsid w:val="00CE6AE1"/>
    <w:rsid w:val="00CE6F54"/>
    <w:rsid w:val="00CE6FF4"/>
    <w:rsid w:val="00CE70A3"/>
    <w:rsid w:val="00CE727C"/>
    <w:rsid w:val="00CE72B9"/>
    <w:rsid w:val="00CE730F"/>
    <w:rsid w:val="00CE73EB"/>
    <w:rsid w:val="00CE74DF"/>
    <w:rsid w:val="00CE75A3"/>
    <w:rsid w:val="00CE781D"/>
    <w:rsid w:val="00CE78E0"/>
    <w:rsid w:val="00CE7A34"/>
    <w:rsid w:val="00CE7AF0"/>
    <w:rsid w:val="00CE7CC7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39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817"/>
    <w:rsid w:val="00CF2863"/>
    <w:rsid w:val="00CF28DD"/>
    <w:rsid w:val="00CF29F4"/>
    <w:rsid w:val="00CF2AB4"/>
    <w:rsid w:val="00CF2EA0"/>
    <w:rsid w:val="00CF2F0B"/>
    <w:rsid w:val="00CF2F16"/>
    <w:rsid w:val="00CF2F7E"/>
    <w:rsid w:val="00CF30C5"/>
    <w:rsid w:val="00CF31EC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DC1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AB8"/>
    <w:rsid w:val="00CF4AEA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474"/>
    <w:rsid w:val="00CF6575"/>
    <w:rsid w:val="00CF6833"/>
    <w:rsid w:val="00CF699D"/>
    <w:rsid w:val="00CF6A94"/>
    <w:rsid w:val="00CF6B1D"/>
    <w:rsid w:val="00CF6CA7"/>
    <w:rsid w:val="00CF6DBF"/>
    <w:rsid w:val="00CF6FAA"/>
    <w:rsid w:val="00CF6FEA"/>
    <w:rsid w:val="00CF702B"/>
    <w:rsid w:val="00CF70CF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91E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FA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0F0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4AB"/>
    <w:rsid w:val="00D0659F"/>
    <w:rsid w:val="00D066D3"/>
    <w:rsid w:val="00D0671C"/>
    <w:rsid w:val="00D06750"/>
    <w:rsid w:val="00D067CB"/>
    <w:rsid w:val="00D06835"/>
    <w:rsid w:val="00D06924"/>
    <w:rsid w:val="00D0696D"/>
    <w:rsid w:val="00D06AD6"/>
    <w:rsid w:val="00D06B37"/>
    <w:rsid w:val="00D06D1F"/>
    <w:rsid w:val="00D06E00"/>
    <w:rsid w:val="00D06EAD"/>
    <w:rsid w:val="00D0703A"/>
    <w:rsid w:val="00D0704B"/>
    <w:rsid w:val="00D0716C"/>
    <w:rsid w:val="00D0719C"/>
    <w:rsid w:val="00D0736F"/>
    <w:rsid w:val="00D074E5"/>
    <w:rsid w:val="00D07532"/>
    <w:rsid w:val="00D0765C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D75"/>
    <w:rsid w:val="00D07F1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E6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E9C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CA3"/>
    <w:rsid w:val="00D16D8E"/>
    <w:rsid w:val="00D16D9D"/>
    <w:rsid w:val="00D170AE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3E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F0"/>
    <w:rsid w:val="00D209FF"/>
    <w:rsid w:val="00D20ABE"/>
    <w:rsid w:val="00D20CB0"/>
    <w:rsid w:val="00D20CEB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57"/>
    <w:rsid w:val="00D21ABA"/>
    <w:rsid w:val="00D21ABC"/>
    <w:rsid w:val="00D21D1B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F4D"/>
    <w:rsid w:val="00D230DF"/>
    <w:rsid w:val="00D23284"/>
    <w:rsid w:val="00D2329C"/>
    <w:rsid w:val="00D2359E"/>
    <w:rsid w:val="00D2362A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61"/>
    <w:rsid w:val="00D244C3"/>
    <w:rsid w:val="00D2455E"/>
    <w:rsid w:val="00D245BE"/>
    <w:rsid w:val="00D24704"/>
    <w:rsid w:val="00D24762"/>
    <w:rsid w:val="00D24AFB"/>
    <w:rsid w:val="00D24AFF"/>
    <w:rsid w:val="00D24B49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5EED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C21"/>
    <w:rsid w:val="00D31DE8"/>
    <w:rsid w:val="00D32002"/>
    <w:rsid w:val="00D32177"/>
    <w:rsid w:val="00D3219F"/>
    <w:rsid w:val="00D3220F"/>
    <w:rsid w:val="00D3245E"/>
    <w:rsid w:val="00D3262D"/>
    <w:rsid w:val="00D32643"/>
    <w:rsid w:val="00D3275D"/>
    <w:rsid w:val="00D328B8"/>
    <w:rsid w:val="00D32BE5"/>
    <w:rsid w:val="00D32C48"/>
    <w:rsid w:val="00D32DD2"/>
    <w:rsid w:val="00D3301F"/>
    <w:rsid w:val="00D33072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34"/>
    <w:rsid w:val="00D33F9C"/>
    <w:rsid w:val="00D33FA0"/>
    <w:rsid w:val="00D3401F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7F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08E"/>
    <w:rsid w:val="00D36144"/>
    <w:rsid w:val="00D36243"/>
    <w:rsid w:val="00D36340"/>
    <w:rsid w:val="00D36365"/>
    <w:rsid w:val="00D36374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E03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9E3"/>
    <w:rsid w:val="00D37BA2"/>
    <w:rsid w:val="00D37E16"/>
    <w:rsid w:val="00D37E5A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135"/>
    <w:rsid w:val="00D42215"/>
    <w:rsid w:val="00D422D5"/>
    <w:rsid w:val="00D42304"/>
    <w:rsid w:val="00D4241E"/>
    <w:rsid w:val="00D42429"/>
    <w:rsid w:val="00D424FF"/>
    <w:rsid w:val="00D42777"/>
    <w:rsid w:val="00D4278D"/>
    <w:rsid w:val="00D42818"/>
    <w:rsid w:val="00D428D7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76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AA0"/>
    <w:rsid w:val="00D44C44"/>
    <w:rsid w:val="00D44CD0"/>
    <w:rsid w:val="00D44D48"/>
    <w:rsid w:val="00D44F4E"/>
    <w:rsid w:val="00D44F72"/>
    <w:rsid w:val="00D452C8"/>
    <w:rsid w:val="00D454E6"/>
    <w:rsid w:val="00D455C7"/>
    <w:rsid w:val="00D4566A"/>
    <w:rsid w:val="00D45750"/>
    <w:rsid w:val="00D4576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A8E"/>
    <w:rsid w:val="00D47BC0"/>
    <w:rsid w:val="00D47C43"/>
    <w:rsid w:val="00D47C93"/>
    <w:rsid w:val="00D47D84"/>
    <w:rsid w:val="00D50003"/>
    <w:rsid w:val="00D5033C"/>
    <w:rsid w:val="00D50659"/>
    <w:rsid w:val="00D50792"/>
    <w:rsid w:val="00D5083B"/>
    <w:rsid w:val="00D50B38"/>
    <w:rsid w:val="00D50B43"/>
    <w:rsid w:val="00D50BE4"/>
    <w:rsid w:val="00D50C04"/>
    <w:rsid w:val="00D50C2B"/>
    <w:rsid w:val="00D50CD1"/>
    <w:rsid w:val="00D50D3E"/>
    <w:rsid w:val="00D50DED"/>
    <w:rsid w:val="00D50F47"/>
    <w:rsid w:val="00D51131"/>
    <w:rsid w:val="00D51203"/>
    <w:rsid w:val="00D5139D"/>
    <w:rsid w:val="00D51469"/>
    <w:rsid w:val="00D5155E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ED7"/>
    <w:rsid w:val="00D51F56"/>
    <w:rsid w:val="00D51F66"/>
    <w:rsid w:val="00D51F85"/>
    <w:rsid w:val="00D51F9C"/>
    <w:rsid w:val="00D5215A"/>
    <w:rsid w:val="00D52260"/>
    <w:rsid w:val="00D52505"/>
    <w:rsid w:val="00D5255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099"/>
    <w:rsid w:val="00D5425F"/>
    <w:rsid w:val="00D54300"/>
    <w:rsid w:val="00D5432B"/>
    <w:rsid w:val="00D543EF"/>
    <w:rsid w:val="00D544E4"/>
    <w:rsid w:val="00D545C3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28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C17"/>
    <w:rsid w:val="00D56009"/>
    <w:rsid w:val="00D560F9"/>
    <w:rsid w:val="00D5616F"/>
    <w:rsid w:val="00D56191"/>
    <w:rsid w:val="00D56231"/>
    <w:rsid w:val="00D56237"/>
    <w:rsid w:val="00D563A2"/>
    <w:rsid w:val="00D56504"/>
    <w:rsid w:val="00D565A8"/>
    <w:rsid w:val="00D565F5"/>
    <w:rsid w:val="00D567CF"/>
    <w:rsid w:val="00D568F7"/>
    <w:rsid w:val="00D56979"/>
    <w:rsid w:val="00D56D22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6E5"/>
    <w:rsid w:val="00D5774F"/>
    <w:rsid w:val="00D5776C"/>
    <w:rsid w:val="00D5778D"/>
    <w:rsid w:val="00D577ED"/>
    <w:rsid w:val="00D5785C"/>
    <w:rsid w:val="00D5793B"/>
    <w:rsid w:val="00D57A64"/>
    <w:rsid w:val="00D57AC9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6AA"/>
    <w:rsid w:val="00D6075F"/>
    <w:rsid w:val="00D6079D"/>
    <w:rsid w:val="00D6082B"/>
    <w:rsid w:val="00D609BE"/>
    <w:rsid w:val="00D60A22"/>
    <w:rsid w:val="00D60B66"/>
    <w:rsid w:val="00D60B79"/>
    <w:rsid w:val="00D60C80"/>
    <w:rsid w:val="00D60E3D"/>
    <w:rsid w:val="00D6103D"/>
    <w:rsid w:val="00D61291"/>
    <w:rsid w:val="00D61710"/>
    <w:rsid w:val="00D617DC"/>
    <w:rsid w:val="00D61891"/>
    <w:rsid w:val="00D61967"/>
    <w:rsid w:val="00D61B1E"/>
    <w:rsid w:val="00D61DB3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519"/>
    <w:rsid w:val="00D6270E"/>
    <w:rsid w:val="00D6273F"/>
    <w:rsid w:val="00D629A6"/>
    <w:rsid w:val="00D62B3E"/>
    <w:rsid w:val="00D62B5D"/>
    <w:rsid w:val="00D62D96"/>
    <w:rsid w:val="00D62DEB"/>
    <w:rsid w:val="00D63320"/>
    <w:rsid w:val="00D63537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247"/>
    <w:rsid w:val="00D643B0"/>
    <w:rsid w:val="00D6469B"/>
    <w:rsid w:val="00D6470B"/>
    <w:rsid w:val="00D64720"/>
    <w:rsid w:val="00D64757"/>
    <w:rsid w:val="00D648FB"/>
    <w:rsid w:val="00D64977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BCE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D4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A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85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8F"/>
    <w:rsid w:val="00D731B7"/>
    <w:rsid w:val="00D73422"/>
    <w:rsid w:val="00D73444"/>
    <w:rsid w:val="00D73460"/>
    <w:rsid w:val="00D734F7"/>
    <w:rsid w:val="00D7350B"/>
    <w:rsid w:val="00D73544"/>
    <w:rsid w:val="00D736E0"/>
    <w:rsid w:val="00D737B8"/>
    <w:rsid w:val="00D737DA"/>
    <w:rsid w:val="00D73826"/>
    <w:rsid w:val="00D7394F"/>
    <w:rsid w:val="00D73B75"/>
    <w:rsid w:val="00D73E0E"/>
    <w:rsid w:val="00D73EEC"/>
    <w:rsid w:val="00D73F40"/>
    <w:rsid w:val="00D73FD3"/>
    <w:rsid w:val="00D742F0"/>
    <w:rsid w:val="00D7431F"/>
    <w:rsid w:val="00D7435A"/>
    <w:rsid w:val="00D7435F"/>
    <w:rsid w:val="00D7440B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18D"/>
    <w:rsid w:val="00D77252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10"/>
    <w:rsid w:val="00D813EC"/>
    <w:rsid w:val="00D81483"/>
    <w:rsid w:val="00D81488"/>
    <w:rsid w:val="00D815EB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58E"/>
    <w:rsid w:val="00D828B9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4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A7"/>
    <w:rsid w:val="00D900C8"/>
    <w:rsid w:val="00D900F2"/>
    <w:rsid w:val="00D90123"/>
    <w:rsid w:val="00D902CE"/>
    <w:rsid w:val="00D90355"/>
    <w:rsid w:val="00D90363"/>
    <w:rsid w:val="00D90397"/>
    <w:rsid w:val="00D906FD"/>
    <w:rsid w:val="00D907B7"/>
    <w:rsid w:val="00D907C2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0C"/>
    <w:rsid w:val="00D9149D"/>
    <w:rsid w:val="00D915C0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42"/>
    <w:rsid w:val="00D9465D"/>
    <w:rsid w:val="00D947FD"/>
    <w:rsid w:val="00D9484A"/>
    <w:rsid w:val="00D948AD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4FFB"/>
    <w:rsid w:val="00D95005"/>
    <w:rsid w:val="00D95103"/>
    <w:rsid w:val="00D95122"/>
    <w:rsid w:val="00D9545A"/>
    <w:rsid w:val="00D954EB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B4"/>
    <w:rsid w:val="00D966C2"/>
    <w:rsid w:val="00D96783"/>
    <w:rsid w:val="00D967B7"/>
    <w:rsid w:val="00D968BD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48F"/>
    <w:rsid w:val="00D9757A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65"/>
    <w:rsid w:val="00DA20A8"/>
    <w:rsid w:val="00DA21DE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A0"/>
    <w:rsid w:val="00DA2FD7"/>
    <w:rsid w:val="00DA2FE9"/>
    <w:rsid w:val="00DA31BA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65"/>
    <w:rsid w:val="00DA65C1"/>
    <w:rsid w:val="00DA65D2"/>
    <w:rsid w:val="00DA66BC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33E"/>
    <w:rsid w:val="00DA742F"/>
    <w:rsid w:val="00DA74DA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0CB"/>
    <w:rsid w:val="00DB11E9"/>
    <w:rsid w:val="00DB1300"/>
    <w:rsid w:val="00DB1378"/>
    <w:rsid w:val="00DB13F1"/>
    <w:rsid w:val="00DB1455"/>
    <w:rsid w:val="00DB1491"/>
    <w:rsid w:val="00DB14F2"/>
    <w:rsid w:val="00DB1784"/>
    <w:rsid w:val="00DB17C7"/>
    <w:rsid w:val="00DB1941"/>
    <w:rsid w:val="00DB1AAE"/>
    <w:rsid w:val="00DB1B11"/>
    <w:rsid w:val="00DB1B7D"/>
    <w:rsid w:val="00DB1CD6"/>
    <w:rsid w:val="00DB1DEF"/>
    <w:rsid w:val="00DB2028"/>
    <w:rsid w:val="00DB2186"/>
    <w:rsid w:val="00DB225A"/>
    <w:rsid w:val="00DB231B"/>
    <w:rsid w:val="00DB2372"/>
    <w:rsid w:val="00DB246F"/>
    <w:rsid w:val="00DB24C1"/>
    <w:rsid w:val="00DB24C9"/>
    <w:rsid w:val="00DB24FD"/>
    <w:rsid w:val="00DB257E"/>
    <w:rsid w:val="00DB25CA"/>
    <w:rsid w:val="00DB2985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BF6"/>
    <w:rsid w:val="00DB3C95"/>
    <w:rsid w:val="00DB3EF2"/>
    <w:rsid w:val="00DB3F20"/>
    <w:rsid w:val="00DB3FB3"/>
    <w:rsid w:val="00DB4257"/>
    <w:rsid w:val="00DB42EC"/>
    <w:rsid w:val="00DB42FA"/>
    <w:rsid w:val="00DB43EA"/>
    <w:rsid w:val="00DB46FE"/>
    <w:rsid w:val="00DB49DA"/>
    <w:rsid w:val="00DB4A9B"/>
    <w:rsid w:val="00DB4DF3"/>
    <w:rsid w:val="00DB4F40"/>
    <w:rsid w:val="00DB5031"/>
    <w:rsid w:val="00DB50DD"/>
    <w:rsid w:val="00DB50FA"/>
    <w:rsid w:val="00DB527D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BD6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B7F7A"/>
    <w:rsid w:val="00DC0109"/>
    <w:rsid w:val="00DC02A9"/>
    <w:rsid w:val="00DC037C"/>
    <w:rsid w:val="00DC03FC"/>
    <w:rsid w:val="00DC040F"/>
    <w:rsid w:val="00DC04AD"/>
    <w:rsid w:val="00DC06EB"/>
    <w:rsid w:val="00DC075D"/>
    <w:rsid w:val="00DC083B"/>
    <w:rsid w:val="00DC085B"/>
    <w:rsid w:val="00DC08BA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991"/>
    <w:rsid w:val="00DC2CF9"/>
    <w:rsid w:val="00DC2D72"/>
    <w:rsid w:val="00DC2DF1"/>
    <w:rsid w:val="00DC2E43"/>
    <w:rsid w:val="00DC2F8A"/>
    <w:rsid w:val="00DC2FE3"/>
    <w:rsid w:val="00DC2FEB"/>
    <w:rsid w:val="00DC304D"/>
    <w:rsid w:val="00DC3071"/>
    <w:rsid w:val="00DC31B3"/>
    <w:rsid w:val="00DC31D4"/>
    <w:rsid w:val="00DC3370"/>
    <w:rsid w:val="00DC33AC"/>
    <w:rsid w:val="00DC3421"/>
    <w:rsid w:val="00DC3444"/>
    <w:rsid w:val="00DC3594"/>
    <w:rsid w:val="00DC380C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092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1C2"/>
    <w:rsid w:val="00DC71CA"/>
    <w:rsid w:val="00DC721A"/>
    <w:rsid w:val="00DC7398"/>
    <w:rsid w:val="00DC7424"/>
    <w:rsid w:val="00DC75A4"/>
    <w:rsid w:val="00DC76F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04D"/>
    <w:rsid w:val="00DD2179"/>
    <w:rsid w:val="00DD219B"/>
    <w:rsid w:val="00DD227D"/>
    <w:rsid w:val="00DD2459"/>
    <w:rsid w:val="00DD25FA"/>
    <w:rsid w:val="00DD263A"/>
    <w:rsid w:val="00DD2802"/>
    <w:rsid w:val="00DD2A2D"/>
    <w:rsid w:val="00DD2A93"/>
    <w:rsid w:val="00DD2B51"/>
    <w:rsid w:val="00DD2B86"/>
    <w:rsid w:val="00DD2CDD"/>
    <w:rsid w:val="00DD2D01"/>
    <w:rsid w:val="00DD2E9D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B4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0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EFB"/>
    <w:rsid w:val="00DD6F72"/>
    <w:rsid w:val="00DD700C"/>
    <w:rsid w:val="00DD7208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1EA"/>
    <w:rsid w:val="00DE2203"/>
    <w:rsid w:val="00DE22CC"/>
    <w:rsid w:val="00DE24C5"/>
    <w:rsid w:val="00DE27D4"/>
    <w:rsid w:val="00DE27E4"/>
    <w:rsid w:val="00DE2822"/>
    <w:rsid w:val="00DE2851"/>
    <w:rsid w:val="00DE285A"/>
    <w:rsid w:val="00DE2A5F"/>
    <w:rsid w:val="00DE2AF2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16"/>
    <w:rsid w:val="00DE48AD"/>
    <w:rsid w:val="00DE48E9"/>
    <w:rsid w:val="00DE4A62"/>
    <w:rsid w:val="00DE4A75"/>
    <w:rsid w:val="00DE4B40"/>
    <w:rsid w:val="00DE4B5B"/>
    <w:rsid w:val="00DE4B7D"/>
    <w:rsid w:val="00DE4C5B"/>
    <w:rsid w:val="00DE4D4F"/>
    <w:rsid w:val="00DE4E41"/>
    <w:rsid w:val="00DE4FB0"/>
    <w:rsid w:val="00DE51CC"/>
    <w:rsid w:val="00DE51FF"/>
    <w:rsid w:val="00DE528A"/>
    <w:rsid w:val="00DE52B4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AF4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B0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2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ABC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DF7F51"/>
    <w:rsid w:val="00E0001B"/>
    <w:rsid w:val="00E00098"/>
    <w:rsid w:val="00E000B5"/>
    <w:rsid w:val="00E00255"/>
    <w:rsid w:val="00E0031C"/>
    <w:rsid w:val="00E0032C"/>
    <w:rsid w:val="00E003D0"/>
    <w:rsid w:val="00E00652"/>
    <w:rsid w:val="00E00717"/>
    <w:rsid w:val="00E007B4"/>
    <w:rsid w:val="00E007CD"/>
    <w:rsid w:val="00E0087A"/>
    <w:rsid w:val="00E008F3"/>
    <w:rsid w:val="00E00A29"/>
    <w:rsid w:val="00E00A70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7DD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C43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3F64"/>
    <w:rsid w:val="00E04131"/>
    <w:rsid w:val="00E041F7"/>
    <w:rsid w:val="00E04267"/>
    <w:rsid w:val="00E042B2"/>
    <w:rsid w:val="00E042C3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3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261"/>
    <w:rsid w:val="00E07429"/>
    <w:rsid w:val="00E074D8"/>
    <w:rsid w:val="00E075F5"/>
    <w:rsid w:val="00E0776D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C4F"/>
    <w:rsid w:val="00E10DEF"/>
    <w:rsid w:val="00E10F0B"/>
    <w:rsid w:val="00E10F13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6BA"/>
    <w:rsid w:val="00E127D7"/>
    <w:rsid w:val="00E1282A"/>
    <w:rsid w:val="00E1282D"/>
    <w:rsid w:val="00E128AB"/>
    <w:rsid w:val="00E129EC"/>
    <w:rsid w:val="00E12B22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1"/>
    <w:rsid w:val="00E14559"/>
    <w:rsid w:val="00E14585"/>
    <w:rsid w:val="00E145DF"/>
    <w:rsid w:val="00E14711"/>
    <w:rsid w:val="00E14735"/>
    <w:rsid w:val="00E14815"/>
    <w:rsid w:val="00E149B3"/>
    <w:rsid w:val="00E14A89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F4"/>
    <w:rsid w:val="00E16214"/>
    <w:rsid w:val="00E1622D"/>
    <w:rsid w:val="00E16243"/>
    <w:rsid w:val="00E1627D"/>
    <w:rsid w:val="00E162A3"/>
    <w:rsid w:val="00E165ED"/>
    <w:rsid w:val="00E16691"/>
    <w:rsid w:val="00E166AE"/>
    <w:rsid w:val="00E16741"/>
    <w:rsid w:val="00E1690D"/>
    <w:rsid w:val="00E16A15"/>
    <w:rsid w:val="00E16ABF"/>
    <w:rsid w:val="00E16BCA"/>
    <w:rsid w:val="00E16DA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057"/>
    <w:rsid w:val="00E21174"/>
    <w:rsid w:val="00E21215"/>
    <w:rsid w:val="00E2149B"/>
    <w:rsid w:val="00E214DC"/>
    <w:rsid w:val="00E215AC"/>
    <w:rsid w:val="00E215F8"/>
    <w:rsid w:val="00E2165F"/>
    <w:rsid w:val="00E216F4"/>
    <w:rsid w:val="00E21A9A"/>
    <w:rsid w:val="00E21BA9"/>
    <w:rsid w:val="00E21CE6"/>
    <w:rsid w:val="00E21DC0"/>
    <w:rsid w:val="00E21E74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C6F"/>
    <w:rsid w:val="00E22D00"/>
    <w:rsid w:val="00E22D4F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D4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5C6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24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851"/>
    <w:rsid w:val="00E339A8"/>
    <w:rsid w:val="00E339F5"/>
    <w:rsid w:val="00E33B81"/>
    <w:rsid w:val="00E33BDE"/>
    <w:rsid w:val="00E33C7B"/>
    <w:rsid w:val="00E33CFC"/>
    <w:rsid w:val="00E33D73"/>
    <w:rsid w:val="00E33DF4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E80"/>
    <w:rsid w:val="00E35287"/>
    <w:rsid w:val="00E35461"/>
    <w:rsid w:val="00E3548F"/>
    <w:rsid w:val="00E354F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C0"/>
    <w:rsid w:val="00E367E4"/>
    <w:rsid w:val="00E36A3B"/>
    <w:rsid w:val="00E36CC9"/>
    <w:rsid w:val="00E36DD5"/>
    <w:rsid w:val="00E36E3E"/>
    <w:rsid w:val="00E36FA7"/>
    <w:rsid w:val="00E37081"/>
    <w:rsid w:val="00E371B5"/>
    <w:rsid w:val="00E371B8"/>
    <w:rsid w:val="00E3721C"/>
    <w:rsid w:val="00E372FB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0C3"/>
    <w:rsid w:val="00E40100"/>
    <w:rsid w:val="00E40214"/>
    <w:rsid w:val="00E403A7"/>
    <w:rsid w:val="00E40449"/>
    <w:rsid w:val="00E405AA"/>
    <w:rsid w:val="00E406DA"/>
    <w:rsid w:val="00E407C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BDB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75D"/>
    <w:rsid w:val="00E42823"/>
    <w:rsid w:val="00E4287E"/>
    <w:rsid w:val="00E428C3"/>
    <w:rsid w:val="00E42A99"/>
    <w:rsid w:val="00E42B8B"/>
    <w:rsid w:val="00E42C59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827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3D0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73D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671"/>
    <w:rsid w:val="00E506B6"/>
    <w:rsid w:val="00E5072D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C0"/>
    <w:rsid w:val="00E53900"/>
    <w:rsid w:val="00E53A1F"/>
    <w:rsid w:val="00E53F2D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511"/>
    <w:rsid w:val="00E5577E"/>
    <w:rsid w:val="00E5589B"/>
    <w:rsid w:val="00E55A33"/>
    <w:rsid w:val="00E55A77"/>
    <w:rsid w:val="00E55EBA"/>
    <w:rsid w:val="00E55F9B"/>
    <w:rsid w:val="00E560D9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902"/>
    <w:rsid w:val="00E56A13"/>
    <w:rsid w:val="00E56A2F"/>
    <w:rsid w:val="00E56C40"/>
    <w:rsid w:val="00E56D77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149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B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3B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4F"/>
    <w:rsid w:val="00E6445F"/>
    <w:rsid w:val="00E64481"/>
    <w:rsid w:val="00E645B6"/>
    <w:rsid w:val="00E646D5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09B"/>
    <w:rsid w:val="00E651F2"/>
    <w:rsid w:val="00E6523F"/>
    <w:rsid w:val="00E652D0"/>
    <w:rsid w:val="00E652DF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52"/>
    <w:rsid w:val="00E65F9F"/>
    <w:rsid w:val="00E66153"/>
    <w:rsid w:val="00E663D8"/>
    <w:rsid w:val="00E6648F"/>
    <w:rsid w:val="00E665CD"/>
    <w:rsid w:val="00E66628"/>
    <w:rsid w:val="00E667AE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7AA"/>
    <w:rsid w:val="00E67A63"/>
    <w:rsid w:val="00E67E7E"/>
    <w:rsid w:val="00E67EAF"/>
    <w:rsid w:val="00E67F55"/>
    <w:rsid w:val="00E70014"/>
    <w:rsid w:val="00E700C7"/>
    <w:rsid w:val="00E700ED"/>
    <w:rsid w:val="00E70128"/>
    <w:rsid w:val="00E7012C"/>
    <w:rsid w:val="00E70134"/>
    <w:rsid w:val="00E70322"/>
    <w:rsid w:val="00E706CD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767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89"/>
    <w:rsid w:val="00E735D9"/>
    <w:rsid w:val="00E73674"/>
    <w:rsid w:val="00E736C8"/>
    <w:rsid w:val="00E73770"/>
    <w:rsid w:val="00E73899"/>
    <w:rsid w:val="00E73B2A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CF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C76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661"/>
    <w:rsid w:val="00E756BD"/>
    <w:rsid w:val="00E75818"/>
    <w:rsid w:val="00E75942"/>
    <w:rsid w:val="00E75A9F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8F6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77D40"/>
    <w:rsid w:val="00E800EA"/>
    <w:rsid w:val="00E80124"/>
    <w:rsid w:val="00E801D2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7F9"/>
    <w:rsid w:val="00E82817"/>
    <w:rsid w:val="00E828F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7A0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0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4A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42"/>
    <w:rsid w:val="00E93D69"/>
    <w:rsid w:val="00E93E40"/>
    <w:rsid w:val="00E93EA3"/>
    <w:rsid w:val="00E93FA8"/>
    <w:rsid w:val="00E93FC3"/>
    <w:rsid w:val="00E9424B"/>
    <w:rsid w:val="00E942C4"/>
    <w:rsid w:val="00E94454"/>
    <w:rsid w:val="00E94562"/>
    <w:rsid w:val="00E945F2"/>
    <w:rsid w:val="00E94796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4B"/>
    <w:rsid w:val="00E95269"/>
    <w:rsid w:val="00E9528C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5EAB"/>
    <w:rsid w:val="00E960E1"/>
    <w:rsid w:val="00E96130"/>
    <w:rsid w:val="00E963D6"/>
    <w:rsid w:val="00E963F1"/>
    <w:rsid w:val="00E96704"/>
    <w:rsid w:val="00E96724"/>
    <w:rsid w:val="00E9687A"/>
    <w:rsid w:val="00E968FF"/>
    <w:rsid w:val="00E9699B"/>
    <w:rsid w:val="00E969FE"/>
    <w:rsid w:val="00E96C43"/>
    <w:rsid w:val="00E96C6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AF7"/>
    <w:rsid w:val="00EA0B06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05"/>
    <w:rsid w:val="00EA1F1E"/>
    <w:rsid w:val="00EA201B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888"/>
    <w:rsid w:val="00EA2B30"/>
    <w:rsid w:val="00EA2B9C"/>
    <w:rsid w:val="00EA2C73"/>
    <w:rsid w:val="00EA2D27"/>
    <w:rsid w:val="00EA2DC2"/>
    <w:rsid w:val="00EA3217"/>
    <w:rsid w:val="00EA32AA"/>
    <w:rsid w:val="00EA338E"/>
    <w:rsid w:val="00EA3487"/>
    <w:rsid w:val="00EA3695"/>
    <w:rsid w:val="00EA36EF"/>
    <w:rsid w:val="00EA3DB7"/>
    <w:rsid w:val="00EA3F37"/>
    <w:rsid w:val="00EA3FD8"/>
    <w:rsid w:val="00EA406C"/>
    <w:rsid w:val="00EA40A2"/>
    <w:rsid w:val="00EA40BA"/>
    <w:rsid w:val="00EA40C7"/>
    <w:rsid w:val="00EA4103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35"/>
    <w:rsid w:val="00EA4B80"/>
    <w:rsid w:val="00EA4BD1"/>
    <w:rsid w:val="00EA4C09"/>
    <w:rsid w:val="00EA50D7"/>
    <w:rsid w:val="00EA513D"/>
    <w:rsid w:val="00EA5206"/>
    <w:rsid w:val="00EA52E9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5F72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33"/>
    <w:rsid w:val="00EB0853"/>
    <w:rsid w:val="00EB09D9"/>
    <w:rsid w:val="00EB0B6E"/>
    <w:rsid w:val="00EB0B74"/>
    <w:rsid w:val="00EB0D45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40"/>
    <w:rsid w:val="00EB21D5"/>
    <w:rsid w:val="00EB226E"/>
    <w:rsid w:val="00EB23D5"/>
    <w:rsid w:val="00EB2465"/>
    <w:rsid w:val="00EB27D9"/>
    <w:rsid w:val="00EB28B6"/>
    <w:rsid w:val="00EB2998"/>
    <w:rsid w:val="00EB2C9F"/>
    <w:rsid w:val="00EB2CCF"/>
    <w:rsid w:val="00EB2EF0"/>
    <w:rsid w:val="00EB2F72"/>
    <w:rsid w:val="00EB2F89"/>
    <w:rsid w:val="00EB3063"/>
    <w:rsid w:val="00EB308E"/>
    <w:rsid w:val="00EB3247"/>
    <w:rsid w:val="00EB35EB"/>
    <w:rsid w:val="00EB368A"/>
    <w:rsid w:val="00EB3699"/>
    <w:rsid w:val="00EB36F1"/>
    <w:rsid w:val="00EB37B2"/>
    <w:rsid w:val="00EB390E"/>
    <w:rsid w:val="00EB3A39"/>
    <w:rsid w:val="00EB3C1A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4E"/>
    <w:rsid w:val="00EB57AB"/>
    <w:rsid w:val="00EB5A6D"/>
    <w:rsid w:val="00EB5AB8"/>
    <w:rsid w:val="00EB5BDF"/>
    <w:rsid w:val="00EB5BF4"/>
    <w:rsid w:val="00EB5D8E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719"/>
    <w:rsid w:val="00EB69E6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1BD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891"/>
    <w:rsid w:val="00EC3C76"/>
    <w:rsid w:val="00EC3C7C"/>
    <w:rsid w:val="00EC3D81"/>
    <w:rsid w:val="00EC3DAB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3DC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777"/>
    <w:rsid w:val="00EC7914"/>
    <w:rsid w:val="00EC7BCF"/>
    <w:rsid w:val="00EC7BDA"/>
    <w:rsid w:val="00EC7C87"/>
    <w:rsid w:val="00EC7C95"/>
    <w:rsid w:val="00EC7FE3"/>
    <w:rsid w:val="00ED00FE"/>
    <w:rsid w:val="00ED0161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64E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02F"/>
    <w:rsid w:val="00ED6185"/>
    <w:rsid w:val="00ED629B"/>
    <w:rsid w:val="00ED6368"/>
    <w:rsid w:val="00ED640C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4C0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B7D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569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29F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2FFD"/>
    <w:rsid w:val="00EF3060"/>
    <w:rsid w:val="00EF3068"/>
    <w:rsid w:val="00EF30C1"/>
    <w:rsid w:val="00EF30E6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99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C2"/>
    <w:rsid w:val="00EF5515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507"/>
    <w:rsid w:val="00F00618"/>
    <w:rsid w:val="00F0062B"/>
    <w:rsid w:val="00F006BC"/>
    <w:rsid w:val="00F0074C"/>
    <w:rsid w:val="00F00885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35E"/>
    <w:rsid w:val="00F0150C"/>
    <w:rsid w:val="00F0158C"/>
    <w:rsid w:val="00F0166C"/>
    <w:rsid w:val="00F01679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AE"/>
    <w:rsid w:val="00F02379"/>
    <w:rsid w:val="00F024F6"/>
    <w:rsid w:val="00F027A0"/>
    <w:rsid w:val="00F027F9"/>
    <w:rsid w:val="00F028FF"/>
    <w:rsid w:val="00F02967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44D"/>
    <w:rsid w:val="00F036B1"/>
    <w:rsid w:val="00F037AE"/>
    <w:rsid w:val="00F03B1F"/>
    <w:rsid w:val="00F03D1B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99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BE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4B9"/>
    <w:rsid w:val="00F07579"/>
    <w:rsid w:val="00F0763D"/>
    <w:rsid w:val="00F076C3"/>
    <w:rsid w:val="00F0779D"/>
    <w:rsid w:val="00F078A1"/>
    <w:rsid w:val="00F07904"/>
    <w:rsid w:val="00F07976"/>
    <w:rsid w:val="00F07990"/>
    <w:rsid w:val="00F079E3"/>
    <w:rsid w:val="00F07B6D"/>
    <w:rsid w:val="00F07B9F"/>
    <w:rsid w:val="00F07C2E"/>
    <w:rsid w:val="00F07DED"/>
    <w:rsid w:val="00F07E84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A86"/>
    <w:rsid w:val="00F10B24"/>
    <w:rsid w:val="00F10BD0"/>
    <w:rsid w:val="00F10BF3"/>
    <w:rsid w:val="00F10C3D"/>
    <w:rsid w:val="00F10CED"/>
    <w:rsid w:val="00F10D2A"/>
    <w:rsid w:val="00F10D4F"/>
    <w:rsid w:val="00F10E2E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7FE"/>
    <w:rsid w:val="00F118A3"/>
    <w:rsid w:val="00F118C9"/>
    <w:rsid w:val="00F11971"/>
    <w:rsid w:val="00F119DB"/>
    <w:rsid w:val="00F11C21"/>
    <w:rsid w:val="00F11D30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1C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920"/>
    <w:rsid w:val="00F15B5D"/>
    <w:rsid w:val="00F15C3E"/>
    <w:rsid w:val="00F15C94"/>
    <w:rsid w:val="00F15DB3"/>
    <w:rsid w:val="00F15E3F"/>
    <w:rsid w:val="00F1607D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8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CDD"/>
    <w:rsid w:val="00F22E59"/>
    <w:rsid w:val="00F23097"/>
    <w:rsid w:val="00F230F6"/>
    <w:rsid w:val="00F231C9"/>
    <w:rsid w:val="00F2339F"/>
    <w:rsid w:val="00F234C6"/>
    <w:rsid w:val="00F23580"/>
    <w:rsid w:val="00F2358D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7F5"/>
    <w:rsid w:val="00F25883"/>
    <w:rsid w:val="00F259B4"/>
    <w:rsid w:val="00F25A26"/>
    <w:rsid w:val="00F25A3B"/>
    <w:rsid w:val="00F25C86"/>
    <w:rsid w:val="00F25E48"/>
    <w:rsid w:val="00F25EAB"/>
    <w:rsid w:val="00F25EC0"/>
    <w:rsid w:val="00F25F80"/>
    <w:rsid w:val="00F25FF9"/>
    <w:rsid w:val="00F26018"/>
    <w:rsid w:val="00F260DF"/>
    <w:rsid w:val="00F26377"/>
    <w:rsid w:val="00F26468"/>
    <w:rsid w:val="00F26558"/>
    <w:rsid w:val="00F26561"/>
    <w:rsid w:val="00F2663B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6CC"/>
    <w:rsid w:val="00F30773"/>
    <w:rsid w:val="00F3089A"/>
    <w:rsid w:val="00F308C3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648"/>
    <w:rsid w:val="00F31743"/>
    <w:rsid w:val="00F317EA"/>
    <w:rsid w:val="00F31955"/>
    <w:rsid w:val="00F31978"/>
    <w:rsid w:val="00F31AC3"/>
    <w:rsid w:val="00F31B7A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5AB"/>
    <w:rsid w:val="00F3463D"/>
    <w:rsid w:val="00F34674"/>
    <w:rsid w:val="00F346E5"/>
    <w:rsid w:val="00F34A7A"/>
    <w:rsid w:val="00F34AFE"/>
    <w:rsid w:val="00F34B3A"/>
    <w:rsid w:val="00F34BAD"/>
    <w:rsid w:val="00F34D1B"/>
    <w:rsid w:val="00F34F21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37FD7"/>
    <w:rsid w:val="00F40036"/>
    <w:rsid w:val="00F400C1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341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78A"/>
    <w:rsid w:val="00F429EA"/>
    <w:rsid w:val="00F42C4F"/>
    <w:rsid w:val="00F42D4E"/>
    <w:rsid w:val="00F42E61"/>
    <w:rsid w:val="00F4308C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69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60E"/>
    <w:rsid w:val="00F4567C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206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91C"/>
    <w:rsid w:val="00F46A43"/>
    <w:rsid w:val="00F46BF5"/>
    <w:rsid w:val="00F46C66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01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9D8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13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94"/>
    <w:rsid w:val="00F545FF"/>
    <w:rsid w:val="00F54736"/>
    <w:rsid w:val="00F54A03"/>
    <w:rsid w:val="00F54A09"/>
    <w:rsid w:val="00F54A83"/>
    <w:rsid w:val="00F54B7F"/>
    <w:rsid w:val="00F54C06"/>
    <w:rsid w:val="00F54C0B"/>
    <w:rsid w:val="00F54D52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7B8"/>
    <w:rsid w:val="00F55851"/>
    <w:rsid w:val="00F558A7"/>
    <w:rsid w:val="00F5595D"/>
    <w:rsid w:val="00F559AC"/>
    <w:rsid w:val="00F559E7"/>
    <w:rsid w:val="00F55A37"/>
    <w:rsid w:val="00F55D25"/>
    <w:rsid w:val="00F55E17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8AE"/>
    <w:rsid w:val="00F5797E"/>
    <w:rsid w:val="00F57AAF"/>
    <w:rsid w:val="00F57B22"/>
    <w:rsid w:val="00F57C01"/>
    <w:rsid w:val="00F57C1A"/>
    <w:rsid w:val="00F57C3A"/>
    <w:rsid w:val="00F57EBD"/>
    <w:rsid w:val="00F57FF4"/>
    <w:rsid w:val="00F60018"/>
    <w:rsid w:val="00F60034"/>
    <w:rsid w:val="00F6009A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68E"/>
    <w:rsid w:val="00F618E2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02C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425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3C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07"/>
    <w:rsid w:val="00F710D8"/>
    <w:rsid w:val="00F7119E"/>
    <w:rsid w:val="00F7128F"/>
    <w:rsid w:val="00F7137F"/>
    <w:rsid w:val="00F71540"/>
    <w:rsid w:val="00F71552"/>
    <w:rsid w:val="00F716B6"/>
    <w:rsid w:val="00F717B3"/>
    <w:rsid w:val="00F7185B"/>
    <w:rsid w:val="00F718DD"/>
    <w:rsid w:val="00F71927"/>
    <w:rsid w:val="00F71981"/>
    <w:rsid w:val="00F71D06"/>
    <w:rsid w:val="00F71EA4"/>
    <w:rsid w:val="00F71EF7"/>
    <w:rsid w:val="00F72002"/>
    <w:rsid w:val="00F720D5"/>
    <w:rsid w:val="00F7212C"/>
    <w:rsid w:val="00F722E5"/>
    <w:rsid w:val="00F72453"/>
    <w:rsid w:val="00F724A4"/>
    <w:rsid w:val="00F724CF"/>
    <w:rsid w:val="00F7254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6F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ADF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E76"/>
    <w:rsid w:val="00F74FE2"/>
    <w:rsid w:val="00F7504F"/>
    <w:rsid w:val="00F75109"/>
    <w:rsid w:val="00F7515B"/>
    <w:rsid w:val="00F751C5"/>
    <w:rsid w:val="00F75354"/>
    <w:rsid w:val="00F754B0"/>
    <w:rsid w:val="00F754EF"/>
    <w:rsid w:val="00F758DC"/>
    <w:rsid w:val="00F759CB"/>
    <w:rsid w:val="00F75A36"/>
    <w:rsid w:val="00F75C44"/>
    <w:rsid w:val="00F75CB5"/>
    <w:rsid w:val="00F75D36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7FA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CC"/>
    <w:rsid w:val="00F80439"/>
    <w:rsid w:val="00F8045A"/>
    <w:rsid w:val="00F804B8"/>
    <w:rsid w:val="00F80500"/>
    <w:rsid w:val="00F80708"/>
    <w:rsid w:val="00F80864"/>
    <w:rsid w:val="00F80953"/>
    <w:rsid w:val="00F809CB"/>
    <w:rsid w:val="00F80C1F"/>
    <w:rsid w:val="00F80F92"/>
    <w:rsid w:val="00F81045"/>
    <w:rsid w:val="00F810C4"/>
    <w:rsid w:val="00F810EA"/>
    <w:rsid w:val="00F8114C"/>
    <w:rsid w:val="00F811FC"/>
    <w:rsid w:val="00F81461"/>
    <w:rsid w:val="00F81464"/>
    <w:rsid w:val="00F81484"/>
    <w:rsid w:val="00F8156B"/>
    <w:rsid w:val="00F8162F"/>
    <w:rsid w:val="00F8163A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BC"/>
    <w:rsid w:val="00F82E16"/>
    <w:rsid w:val="00F82E57"/>
    <w:rsid w:val="00F82F6E"/>
    <w:rsid w:val="00F82F8B"/>
    <w:rsid w:val="00F82FE4"/>
    <w:rsid w:val="00F82FE6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BAA"/>
    <w:rsid w:val="00F83C67"/>
    <w:rsid w:val="00F83DA7"/>
    <w:rsid w:val="00F83EA2"/>
    <w:rsid w:val="00F83FB7"/>
    <w:rsid w:val="00F84002"/>
    <w:rsid w:val="00F84133"/>
    <w:rsid w:val="00F84209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891"/>
    <w:rsid w:val="00F8490C"/>
    <w:rsid w:val="00F84933"/>
    <w:rsid w:val="00F84AA7"/>
    <w:rsid w:val="00F84AEE"/>
    <w:rsid w:val="00F84B5D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900B0"/>
    <w:rsid w:val="00F900F2"/>
    <w:rsid w:val="00F90151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117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1D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5F14"/>
    <w:rsid w:val="00F960C2"/>
    <w:rsid w:val="00F9620F"/>
    <w:rsid w:val="00F963AB"/>
    <w:rsid w:val="00F965F1"/>
    <w:rsid w:val="00F966B2"/>
    <w:rsid w:val="00F9675C"/>
    <w:rsid w:val="00F96CE7"/>
    <w:rsid w:val="00F96D4D"/>
    <w:rsid w:val="00F96E44"/>
    <w:rsid w:val="00F96FDA"/>
    <w:rsid w:val="00F97440"/>
    <w:rsid w:val="00F9748C"/>
    <w:rsid w:val="00F976B3"/>
    <w:rsid w:val="00F97A56"/>
    <w:rsid w:val="00F97A9D"/>
    <w:rsid w:val="00F97AC7"/>
    <w:rsid w:val="00F97B5F"/>
    <w:rsid w:val="00F97BE8"/>
    <w:rsid w:val="00F97D6F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AD"/>
    <w:rsid w:val="00FA18E8"/>
    <w:rsid w:val="00FA197C"/>
    <w:rsid w:val="00FA1BF8"/>
    <w:rsid w:val="00FA1CA5"/>
    <w:rsid w:val="00FA1CAD"/>
    <w:rsid w:val="00FA1D69"/>
    <w:rsid w:val="00FA1DA8"/>
    <w:rsid w:val="00FA1E78"/>
    <w:rsid w:val="00FA200E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2A"/>
    <w:rsid w:val="00FA325F"/>
    <w:rsid w:val="00FA32C8"/>
    <w:rsid w:val="00FA3378"/>
    <w:rsid w:val="00FA33DB"/>
    <w:rsid w:val="00FA3415"/>
    <w:rsid w:val="00FA346D"/>
    <w:rsid w:val="00FA34AA"/>
    <w:rsid w:val="00FA37DE"/>
    <w:rsid w:val="00FA39FB"/>
    <w:rsid w:val="00FA3A6F"/>
    <w:rsid w:val="00FA3B7C"/>
    <w:rsid w:val="00FA3C99"/>
    <w:rsid w:val="00FA3D7A"/>
    <w:rsid w:val="00FA3D7C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D19"/>
    <w:rsid w:val="00FA4F3A"/>
    <w:rsid w:val="00FA4F5E"/>
    <w:rsid w:val="00FA5069"/>
    <w:rsid w:val="00FA50BC"/>
    <w:rsid w:val="00FA522F"/>
    <w:rsid w:val="00FA5295"/>
    <w:rsid w:val="00FA5466"/>
    <w:rsid w:val="00FA553A"/>
    <w:rsid w:val="00FA5551"/>
    <w:rsid w:val="00FA5564"/>
    <w:rsid w:val="00FA557A"/>
    <w:rsid w:val="00FA5587"/>
    <w:rsid w:val="00FA5641"/>
    <w:rsid w:val="00FA56E8"/>
    <w:rsid w:val="00FA5722"/>
    <w:rsid w:val="00FA5857"/>
    <w:rsid w:val="00FA58FA"/>
    <w:rsid w:val="00FA5928"/>
    <w:rsid w:val="00FA5952"/>
    <w:rsid w:val="00FA5A18"/>
    <w:rsid w:val="00FA5B92"/>
    <w:rsid w:val="00FA5CD9"/>
    <w:rsid w:val="00FA5EB0"/>
    <w:rsid w:val="00FA5FAF"/>
    <w:rsid w:val="00FA6106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8BC"/>
    <w:rsid w:val="00FB0951"/>
    <w:rsid w:val="00FB096C"/>
    <w:rsid w:val="00FB0B61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60D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55A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BD1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37B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4E"/>
    <w:rsid w:val="00FB64AF"/>
    <w:rsid w:val="00FB64F7"/>
    <w:rsid w:val="00FB656F"/>
    <w:rsid w:val="00FB6665"/>
    <w:rsid w:val="00FB66F6"/>
    <w:rsid w:val="00FB6915"/>
    <w:rsid w:val="00FB6B89"/>
    <w:rsid w:val="00FB6BA5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85D"/>
    <w:rsid w:val="00FB7A57"/>
    <w:rsid w:val="00FB7AE6"/>
    <w:rsid w:val="00FB7B3C"/>
    <w:rsid w:val="00FB7B48"/>
    <w:rsid w:val="00FB7B81"/>
    <w:rsid w:val="00FB7DA4"/>
    <w:rsid w:val="00FB7E92"/>
    <w:rsid w:val="00FB7F9B"/>
    <w:rsid w:val="00FC0073"/>
    <w:rsid w:val="00FC008D"/>
    <w:rsid w:val="00FC013D"/>
    <w:rsid w:val="00FC0140"/>
    <w:rsid w:val="00FC0146"/>
    <w:rsid w:val="00FC02B4"/>
    <w:rsid w:val="00FC02BD"/>
    <w:rsid w:val="00FC04A8"/>
    <w:rsid w:val="00FC0582"/>
    <w:rsid w:val="00FC0686"/>
    <w:rsid w:val="00FC0731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BFB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686"/>
    <w:rsid w:val="00FC1891"/>
    <w:rsid w:val="00FC1902"/>
    <w:rsid w:val="00FC1944"/>
    <w:rsid w:val="00FC19A6"/>
    <w:rsid w:val="00FC1AEE"/>
    <w:rsid w:val="00FC1BEF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2B1"/>
    <w:rsid w:val="00FC236A"/>
    <w:rsid w:val="00FC243F"/>
    <w:rsid w:val="00FC2474"/>
    <w:rsid w:val="00FC264E"/>
    <w:rsid w:val="00FC295B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0F"/>
    <w:rsid w:val="00FC3C8B"/>
    <w:rsid w:val="00FC3D43"/>
    <w:rsid w:val="00FC3DDF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E45"/>
    <w:rsid w:val="00FC609E"/>
    <w:rsid w:val="00FC630A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CE9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F92"/>
    <w:rsid w:val="00FD306E"/>
    <w:rsid w:val="00FD314A"/>
    <w:rsid w:val="00FD3173"/>
    <w:rsid w:val="00FD317F"/>
    <w:rsid w:val="00FD3227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88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7AD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4E0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B9B"/>
    <w:rsid w:val="00FD7C4C"/>
    <w:rsid w:val="00FD7CE1"/>
    <w:rsid w:val="00FD7D20"/>
    <w:rsid w:val="00FD7ECA"/>
    <w:rsid w:val="00FE000E"/>
    <w:rsid w:val="00FE03D4"/>
    <w:rsid w:val="00FE048A"/>
    <w:rsid w:val="00FE0568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0F44"/>
    <w:rsid w:val="00FE1186"/>
    <w:rsid w:val="00FE121F"/>
    <w:rsid w:val="00FE1355"/>
    <w:rsid w:val="00FE1536"/>
    <w:rsid w:val="00FE184D"/>
    <w:rsid w:val="00FE192A"/>
    <w:rsid w:val="00FE1993"/>
    <w:rsid w:val="00FE1A2E"/>
    <w:rsid w:val="00FE1AB8"/>
    <w:rsid w:val="00FE1ACC"/>
    <w:rsid w:val="00FE1AFC"/>
    <w:rsid w:val="00FE1C97"/>
    <w:rsid w:val="00FE1E00"/>
    <w:rsid w:val="00FE1F21"/>
    <w:rsid w:val="00FE1FBC"/>
    <w:rsid w:val="00FE20A3"/>
    <w:rsid w:val="00FE21DE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54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B7"/>
    <w:rsid w:val="00FE5BF6"/>
    <w:rsid w:val="00FE5C5E"/>
    <w:rsid w:val="00FE5CAE"/>
    <w:rsid w:val="00FE5CCA"/>
    <w:rsid w:val="00FE5E27"/>
    <w:rsid w:val="00FE5ECC"/>
    <w:rsid w:val="00FE5ED3"/>
    <w:rsid w:val="00FE5F68"/>
    <w:rsid w:val="00FE6072"/>
    <w:rsid w:val="00FE6128"/>
    <w:rsid w:val="00FE6135"/>
    <w:rsid w:val="00FE6154"/>
    <w:rsid w:val="00FE67AD"/>
    <w:rsid w:val="00FE69F4"/>
    <w:rsid w:val="00FE6A28"/>
    <w:rsid w:val="00FE6B12"/>
    <w:rsid w:val="00FE6B6B"/>
    <w:rsid w:val="00FE6B79"/>
    <w:rsid w:val="00FE6BDC"/>
    <w:rsid w:val="00FE6C60"/>
    <w:rsid w:val="00FE6D4D"/>
    <w:rsid w:val="00FE6D81"/>
    <w:rsid w:val="00FE6DE7"/>
    <w:rsid w:val="00FE6E97"/>
    <w:rsid w:val="00FE6EA1"/>
    <w:rsid w:val="00FE6F1A"/>
    <w:rsid w:val="00FE6F79"/>
    <w:rsid w:val="00FE70F3"/>
    <w:rsid w:val="00FE7118"/>
    <w:rsid w:val="00FE711F"/>
    <w:rsid w:val="00FE71CB"/>
    <w:rsid w:val="00FE71FD"/>
    <w:rsid w:val="00FE7220"/>
    <w:rsid w:val="00FE7321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0FBC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1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D0A"/>
    <w:rsid w:val="00FF2E70"/>
    <w:rsid w:val="00FF2EF3"/>
    <w:rsid w:val="00FF300B"/>
    <w:rsid w:val="00FF3102"/>
    <w:rsid w:val="00FF32E4"/>
    <w:rsid w:val="00FF357E"/>
    <w:rsid w:val="00FF384C"/>
    <w:rsid w:val="00FF38C6"/>
    <w:rsid w:val="00FF38F5"/>
    <w:rsid w:val="00FF3921"/>
    <w:rsid w:val="00FF3C52"/>
    <w:rsid w:val="00FF3C54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CF8"/>
    <w:rsid w:val="00FF5DA2"/>
    <w:rsid w:val="00FF5E6F"/>
    <w:rsid w:val="00FF5EA1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232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19B3D46B-74BA-4AD7-83AA-9BA759C7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E014-0708-44DC-9724-C42268A1A42E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3995950f-9cf1-4553-a302-545ab36cf70b"/>
    <ds:schemaRef ds:uri="518de180-63db-4acc-8bde-dd5ee2d509fa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16109</TotalTime>
  <Pages>1</Pages>
  <Words>4673</Words>
  <Characters>26641</Characters>
  <Application>Microsoft Office Word</Application>
  <DocSecurity>4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Suchaya, Chompoopong</cp:lastModifiedBy>
  <cp:revision>3077</cp:revision>
  <cp:lastPrinted>2023-11-06T20:43:00Z</cp:lastPrinted>
  <dcterms:created xsi:type="dcterms:W3CDTF">2022-05-01T20:00:00Z</dcterms:created>
  <dcterms:modified xsi:type="dcterms:W3CDTF">2023-11-10T17:29:00Z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